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1BE8F8AB" w14:textId="2C4D2674" w:rsidR="00000000" w:rsidRDefault="00D87355" w:rsidP="00D40713">
      <w:pPr>
        <w:pStyle w:val="Photoauteur"/>
      </w:pPr>
      <w:r>
        <w:drawing>
          <wp:anchor distT="0" distB="0" distL="114935" distR="114935" simplePos="0" relativeHeight="251657728" behindDoc="0" locked="0" layoutInCell="1" allowOverlap="1" wp14:anchorId="224A619A" wp14:editId="555EAE2F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437640" cy="10689590"/>
            <wp:effectExtent l="0" t="0" r="0" b="0"/>
            <wp:wrapNone/>
            <wp:docPr id="594808026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7640" cy="1068959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drawing>
          <wp:inline distT="0" distB="0" distL="0" distR="0" wp14:anchorId="1A8F1489" wp14:editId="2AEE58D5">
            <wp:extent cx="2610485" cy="3956685"/>
            <wp:effectExtent l="0" t="0" r="0" b="0"/>
            <wp:docPr id="1" name="Imag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0485" cy="395668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988BAA" w14:textId="77777777" w:rsidR="00000000" w:rsidRDefault="00000000">
      <w:pPr>
        <w:pStyle w:val="Titrelivre"/>
      </w:pPr>
      <w:r>
        <w:t>Fabliaux</w:t>
      </w:r>
      <w:r>
        <w:br/>
        <w:t>et</w:t>
      </w:r>
      <w:r>
        <w:br/>
        <w:t>Contes du Moyen Âge</w:t>
      </w:r>
    </w:p>
    <w:p w14:paraId="257D52B2" w14:textId="1BBE2857" w:rsidR="00D40713" w:rsidRDefault="00000000">
      <w:pPr>
        <w:pStyle w:val="Soustitrelivre"/>
        <w:rPr>
          <w:rStyle w:val="Taille-1Caracteres"/>
        </w:rPr>
      </w:pPr>
      <w:r>
        <w:t>Illustrations de A</w:t>
      </w:r>
      <w:r w:rsidR="00D40713">
        <w:t xml:space="preserve">. </w:t>
      </w:r>
      <w:r>
        <w:t>ROBIDA</w:t>
      </w:r>
      <w:r>
        <w:br/>
        <w:t>Précédée d</w:t>
      </w:r>
      <w:r w:rsidR="00D40713">
        <w:t>’</w:t>
      </w:r>
      <w:r>
        <w:t>une introduction par</w:t>
      </w:r>
      <w:r w:rsidR="00D40713">
        <w:br/>
      </w:r>
      <w:proofErr w:type="spellStart"/>
      <w:r w:rsidR="00D40713">
        <w:t>M.L</w:t>
      </w:r>
      <w:proofErr w:type="spellEnd"/>
      <w:r w:rsidR="00D40713">
        <w:t xml:space="preserve">. </w:t>
      </w:r>
      <w:proofErr w:type="spellStart"/>
      <w:r>
        <w:t>TARSOT</w:t>
      </w:r>
      <w:proofErr w:type="spellEnd"/>
      <w:r>
        <w:br/>
      </w:r>
      <w:r>
        <w:rPr>
          <w:rStyle w:val="Taille-1Caracteres"/>
        </w:rPr>
        <w:t>Chef de Bureau au Ministère de l</w:t>
      </w:r>
      <w:r w:rsidR="00D40713">
        <w:rPr>
          <w:rStyle w:val="Taille-1Caracteres"/>
        </w:rPr>
        <w:t>’</w:t>
      </w:r>
      <w:r>
        <w:rPr>
          <w:rStyle w:val="Taille-1Caracteres"/>
        </w:rPr>
        <w:t>Instruction publique</w:t>
      </w:r>
      <w:r w:rsidR="00D40713">
        <w:rPr>
          <w:rStyle w:val="Taille-1Caracteres"/>
        </w:rPr>
        <w:t>.</w:t>
      </w:r>
    </w:p>
    <w:p w14:paraId="6AE7F45F" w14:textId="2B062319" w:rsidR="00000000" w:rsidRDefault="00000000" w:rsidP="00D40713">
      <w:pPr>
        <w:pStyle w:val="DateSortie"/>
      </w:pPr>
      <w:r>
        <w:t>1908</w:t>
      </w:r>
    </w:p>
    <w:p w14:paraId="5F96C789" w14:textId="77777777" w:rsidR="00000000" w:rsidRDefault="00000000">
      <w:pPr>
        <w:sectPr w:rsidR="00000000">
          <w:footerReference w:type="default" r:id="rId10"/>
          <w:pgSz w:w="11906" w:h="16838"/>
          <w:pgMar w:top="0" w:right="0" w:bottom="56" w:left="0" w:header="720" w:footer="0" w:gutter="0"/>
          <w:cols w:space="720"/>
          <w:titlePg/>
          <w:docGrid w:linePitch="360"/>
        </w:sectPr>
      </w:pPr>
    </w:p>
    <w:p w14:paraId="3671C9AE" w14:textId="77777777" w:rsidR="00000000" w:rsidRDefault="00000000" w:rsidP="00D40713">
      <w:pPr>
        <w:pStyle w:val="Titretablematires"/>
      </w:pPr>
      <w:r>
        <w:lastRenderedPageBreak/>
        <w:t>Table des matières</w:t>
      </w:r>
    </w:p>
    <w:p w14:paraId="4652FC2A" w14:textId="77777777" w:rsidR="00000000" w:rsidRDefault="00000000"/>
    <w:p w14:paraId="2A7705A7" w14:textId="72F634D0" w:rsidR="000B594C" w:rsidRDefault="00000000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r>
        <w:fldChar w:fldCharType="begin"/>
      </w:r>
      <w:r>
        <w:instrText xml:space="preserve"> TOC \o "1-3" \h \z </w:instrText>
      </w:r>
      <w:r>
        <w:fldChar w:fldCharType="separate"/>
      </w:r>
      <w:hyperlink w:anchor="_Toc199529418" w:history="1">
        <w:r w:rsidR="000B594C" w:rsidRPr="00CE0540">
          <w:rPr>
            <w:rStyle w:val="Lienhypertexte"/>
          </w:rPr>
          <w:t>Introduction</w:t>
        </w:r>
        <w:r w:rsidR="000B594C">
          <w:rPr>
            <w:webHidden/>
          </w:rPr>
          <w:tab/>
        </w:r>
        <w:r w:rsidR="000B594C">
          <w:rPr>
            <w:webHidden/>
          </w:rPr>
          <w:fldChar w:fldCharType="begin"/>
        </w:r>
        <w:r w:rsidR="000B594C">
          <w:rPr>
            <w:webHidden/>
          </w:rPr>
          <w:instrText xml:space="preserve"> PAGEREF _Toc199529418 \h </w:instrText>
        </w:r>
        <w:r w:rsidR="000B594C">
          <w:rPr>
            <w:webHidden/>
          </w:rPr>
        </w:r>
        <w:r w:rsidR="000B594C">
          <w:rPr>
            <w:webHidden/>
          </w:rPr>
          <w:fldChar w:fldCharType="separate"/>
        </w:r>
        <w:r w:rsidR="0059507A">
          <w:rPr>
            <w:webHidden/>
          </w:rPr>
          <w:t>3</w:t>
        </w:r>
        <w:r w:rsidR="000B594C">
          <w:rPr>
            <w:webHidden/>
          </w:rPr>
          <w:fldChar w:fldCharType="end"/>
        </w:r>
      </w:hyperlink>
    </w:p>
    <w:p w14:paraId="33209290" w14:textId="00FCEC12" w:rsidR="000B594C" w:rsidRDefault="000B594C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199529419" w:history="1">
        <w:r w:rsidRPr="00CE0540">
          <w:rPr>
            <w:rStyle w:val="Lienhypertexte"/>
          </w:rPr>
          <w:t>Les trois Aveugles de Compiègne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_Toc199529419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9507A"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03A36F50" w14:textId="4C10F6D8" w:rsidR="000B594C" w:rsidRDefault="000B594C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199529420" w:history="1">
        <w:r w:rsidRPr="00CE0540">
          <w:rPr>
            <w:rStyle w:val="Lienhypertexte"/>
          </w:rPr>
          <w:t>Les trois Larrons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_Toc199529420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9507A"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14:paraId="2FF2111A" w14:textId="79CC3F14" w:rsidR="000B594C" w:rsidRDefault="000B594C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199529421" w:history="1">
        <w:r w:rsidRPr="00CE0540">
          <w:rPr>
            <w:rStyle w:val="Lienhypertexte"/>
          </w:rPr>
          <w:t>Du Vilain qui gagna le Paradis en plaidant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_Toc199529421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9507A">
          <w:rPr>
            <w:webHidden/>
          </w:rPr>
          <w:t>27</w:t>
        </w:r>
        <w:r>
          <w:rPr>
            <w:webHidden/>
          </w:rPr>
          <w:fldChar w:fldCharType="end"/>
        </w:r>
      </w:hyperlink>
    </w:p>
    <w:p w14:paraId="7486DF65" w14:textId="3CEDE43D" w:rsidR="000B594C" w:rsidRDefault="000B594C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199529422" w:history="1">
        <w:r w:rsidRPr="00CE0540">
          <w:rPr>
            <w:rStyle w:val="Lienhypertexte"/>
          </w:rPr>
          <w:t>Le Vilain devenu Médecin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_Toc199529422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9507A"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14:paraId="7535146F" w14:textId="478156B3" w:rsidR="000B594C" w:rsidRDefault="000B594C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199529423" w:history="1">
        <w:r w:rsidRPr="00CE0540">
          <w:rPr>
            <w:rStyle w:val="Lienhypertexte"/>
          </w:rPr>
          <w:t>Du Prud’homme qui retira de l’eau son compère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_Toc199529423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9507A">
          <w:rPr>
            <w:webHidden/>
          </w:rPr>
          <w:t>42</w:t>
        </w:r>
        <w:r>
          <w:rPr>
            <w:webHidden/>
          </w:rPr>
          <w:fldChar w:fldCharType="end"/>
        </w:r>
      </w:hyperlink>
    </w:p>
    <w:p w14:paraId="105DD226" w14:textId="29B0DB39" w:rsidR="000B594C" w:rsidRDefault="000B594C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199529424" w:history="1">
        <w:r w:rsidRPr="00CE0540">
          <w:rPr>
            <w:rStyle w:val="Lienhypertexte"/>
          </w:rPr>
          <w:t>Griselidis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_Toc199529424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9507A">
          <w:rPr>
            <w:webHidden/>
          </w:rPr>
          <w:t>44</w:t>
        </w:r>
        <w:r>
          <w:rPr>
            <w:webHidden/>
          </w:rPr>
          <w:fldChar w:fldCharType="end"/>
        </w:r>
      </w:hyperlink>
    </w:p>
    <w:p w14:paraId="7A53BDF7" w14:textId="503EBF8F" w:rsidR="000B594C" w:rsidRDefault="000B594C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199529425" w:history="1">
        <w:r w:rsidRPr="00CE0540">
          <w:rPr>
            <w:rStyle w:val="Lienhypertexte"/>
          </w:rPr>
          <w:t>Du Convoiteux et de l’Envieux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_Toc199529425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9507A">
          <w:rPr>
            <w:webHidden/>
          </w:rPr>
          <w:t>60</w:t>
        </w:r>
        <w:r>
          <w:rPr>
            <w:webHidden/>
          </w:rPr>
          <w:fldChar w:fldCharType="end"/>
        </w:r>
      </w:hyperlink>
    </w:p>
    <w:p w14:paraId="79AB957A" w14:textId="625045F1" w:rsidR="000B594C" w:rsidRDefault="000B594C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199529426" w:history="1">
        <w:r w:rsidRPr="00CE0540">
          <w:rPr>
            <w:rStyle w:val="Lienhypertexte"/>
          </w:rPr>
          <w:t>Les deux Chevaux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_Toc199529426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9507A">
          <w:rPr>
            <w:webHidden/>
          </w:rPr>
          <w:t>63</w:t>
        </w:r>
        <w:r>
          <w:rPr>
            <w:webHidden/>
          </w:rPr>
          <w:fldChar w:fldCharType="end"/>
        </w:r>
      </w:hyperlink>
    </w:p>
    <w:p w14:paraId="46926720" w14:textId="2F4D3896" w:rsidR="000B594C" w:rsidRDefault="000B594C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199529427" w:history="1">
        <w:r w:rsidRPr="00CE0540">
          <w:rPr>
            <w:rStyle w:val="Lienhypertexte"/>
          </w:rPr>
          <w:t>Du Jongleur qui alla en enfer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_Toc199529427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9507A">
          <w:rPr>
            <w:webHidden/>
          </w:rPr>
          <w:t>67</w:t>
        </w:r>
        <w:r>
          <w:rPr>
            <w:webHidden/>
          </w:rPr>
          <w:fldChar w:fldCharType="end"/>
        </w:r>
      </w:hyperlink>
    </w:p>
    <w:p w14:paraId="798B0F90" w14:textId="24294180" w:rsidR="000B594C" w:rsidRDefault="000B594C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199529428" w:history="1">
        <w:r w:rsidRPr="00CE0540">
          <w:rPr>
            <w:rStyle w:val="Lienhypertexte"/>
          </w:rPr>
          <w:t>Les Jambes de bois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_Toc199529428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9507A">
          <w:rPr>
            <w:webHidden/>
          </w:rPr>
          <w:t>75</w:t>
        </w:r>
        <w:r>
          <w:rPr>
            <w:webHidden/>
          </w:rPr>
          <w:fldChar w:fldCharType="end"/>
        </w:r>
      </w:hyperlink>
    </w:p>
    <w:p w14:paraId="66E0F874" w14:textId="0C3FEF75" w:rsidR="000B594C" w:rsidRDefault="000B594C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199529429" w:history="1">
        <w:r w:rsidRPr="00CE0540">
          <w:rPr>
            <w:rStyle w:val="Lienhypertexte"/>
          </w:rPr>
          <w:t>La Mule sans frein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_Toc199529429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9507A">
          <w:rPr>
            <w:webHidden/>
          </w:rPr>
          <w:t>78</w:t>
        </w:r>
        <w:r>
          <w:rPr>
            <w:webHidden/>
          </w:rPr>
          <w:fldChar w:fldCharType="end"/>
        </w:r>
      </w:hyperlink>
    </w:p>
    <w:p w14:paraId="5FA85EC5" w14:textId="15C63726" w:rsidR="000B594C" w:rsidRDefault="000B594C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199529430" w:history="1">
        <w:r w:rsidRPr="00CE0540">
          <w:rPr>
            <w:rStyle w:val="Lienhypertexte"/>
          </w:rPr>
          <w:t>Le Bourgeois d’Abbeville ou la Housse coupée en deux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_Toc199529430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9507A">
          <w:rPr>
            <w:webHidden/>
          </w:rPr>
          <w:t>91</w:t>
        </w:r>
        <w:r>
          <w:rPr>
            <w:webHidden/>
          </w:rPr>
          <w:fldChar w:fldCharType="end"/>
        </w:r>
      </w:hyperlink>
    </w:p>
    <w:p w14:paraId="5948833B" w14:textId="2775D3FF" w:rsidR="000B594C" w:rsidRDefault="000B594C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199529431" w:history="1">
        <w:r w:rsidRPr="00CE0540">
          <w:rPr>
            <w:rStyle w:val="Lienhypertexte"/>
          </w:rPr>
          <w:t>Le Siège prêté et rendu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_Toc199529431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9507A">
          <w:rPr>
            <w:webHidden/>
          </w:rPr>
          <w:t>98</w:t>
        </w:r>
        <w:r>
          <w:rPr>
            <w:webHidden/>
          </w:rPr>
          <w:fldChar w:fldCharType="end"/>
        </w:r>
      </w:hyperlink>
    </w:p>
    <w:p w14:paraId="4DDF5C34" w14:textId="75CB9B32" w:rsidR="000B594C" w:rsidRDefault="000B594C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199529432" w:history="1">
        <w:r w:rsidRPr="00CE0540">
          <w:rPr>
            <w:rStyle w:val="Lienhypertexte"/>
          </w:rPr>
          <w:t>Du Voleur qui voulut descendre sur un rayon de lune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_Toc199529432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9507A">
          <w:rPr>
            <w:webHidden/>
          </w:rPr>
          <w:t>104</w:t>
        </w:r>
        <w:r>
          <w:rPr>
            <w:webHidden/>
          </w:rPr>
          <w:fldChar w:fldCharType="end"/>
        </w:r>
      </w:hyperlink>
    </w:p>
    <w:p w14:paraId="0CE114B4" w14:textId="7066D710" w:rsidR="000B594C" w:rsidRDefault="000B594C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199529433" w:history="1">
        <w:r w:rsidRPr="00CE0540">
          <w:rPr>
            <w:rStyle w:val="Lienhypertexte"/>
          </w:rPr>
          <w:t>Lai du Palefroi Vair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_Toc199529433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9507A">
          <w:rPr>
            <w:webHidden/>
          </w:rPr>
          <w:t>107</w:t>
        </w:r>
        <w:r>
          <w:rPr>
            <w:webHidden/>
          </w:rPr>
          <w:fldChar w:fldCharType="end"/>
        </w:r>
      </w:hyperlink>
    </w:p>
    <w:p w14:paraId="31E400C1" w14:textId="4F4BE7E3" w:rsidR="000B594C" w:rsidRDefault="000B594C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199529434" w:history="1">
        <w:r w:rsidRPr="00CE0540">
          <w:rPr>
            <w:rStyle w:val="Lienhypertexte"/>
          </w:rPr>
          <w:t>Les deux Bourgeois et le Vilain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_Toc199529434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9507A">
          <w:rPr>
            <w:webHidden/>
          </w:rPr>
          <w:t>121</w:t>
        </w:r>
        <w:r>
          <w:rPr>
            <w:webHidden/>
          </w:rPr>
          <w:fldChar w:fldCharType="end"/>
        </w:r>
      </w:hyperlink>
    </w:p>
    <w:p w14:paraId="12FDAAE8" w14:textId="1561A512" w:rsidR="000B594C" w:rsidRDefault="000B594C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199529435" w:history="1">
        <w:r w:rsidRPr="00CE0540">
          <w:rPr>
            <w:rStyle w:val="Lienhypertexte"/>
          </w:rPr>
          <w:t>De sire Hain et dame Anieuse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_Toc199529435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9507A">
          <w:rPr>
            <w:webHidden/>
          </w:rPr>
          <w:t>124</w:t>
        </w:r>
        <w:r>
          <w:rPr>
            <w:webHidden/>
          </w:rPr>
          <w:fldChar w:fldCharType="end"/>
        </w:r>
      </w:hyperlink>
    </w:p>
    <w:p w14:paraId="28924200" w14:textId="366FCD2A" w:rsidR="000B594C" w:rsidRDefault="000B594C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199529436" w:history="1">
        <w:r w:rsidRPr="00CE0540">
          <w:rPr>
            <w:rStyle w:val="Lienhypertexte"/>
          </w:rPr>
          <w:t>Le Tailleur du Roi et son Sergent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_Toc199529436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9507A">
          <w:rPr>
            <w:webHidden/>
          </w:rPr>
          <w:t>129</w:t>
        </w:r>
        <w:r>
          <w:rPr>
            <w:webHidden/>
          </w:rPr>
          <w:fldChar w:fldCharType="end"/>
        </w:r>
      </w:hyperlink>
    </w:p>
    <w:p w14:paraId="0DFACAED" w14:textId="051C85D1" w:rsidR="000B594C" w:rsidRDefault="000B594C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199529437" w:history="1">
        <w:r w:rsidRPr="00CE0540">
          <w:rPr>
            <w:rStyle w:val="Lienhypertexte"/>
          </w:rPr>
          <w:t>Aucassin et Nicolette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_Toc199529437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9507A">
          <w:rPr>
            <w:webHidden/>
          </w:rPr>
          <w:t>132</w:t>
        </w:r>
        <w:r>
          <w:rPr>
            <w:webHidden/>
          </w:rPr>
          <w:fldChar w:fldCharType="end"/>
        </w:r>
      </w:hyperlink>
    </w:p>
    <w:p w14:paraId="6947A02A" w14:textId="4EF4C485" w:rsidR="000B594C" w:rsidRDefault="000B594C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199529438" w:history="1">
        <w:r w:rsidRPr="00CE0540">
          <w:rPr>
            <w:rStyle w:val="Lienhypertexte"/>
          </w:rPr>
          <w:t>À propos de cette édition électronique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_Toc199529438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9507A">
          <w:rPr>
            <w:webHidden/>
          </w:rPr>
          <w:t>155</w:t>
        </w:r>
        <w:r>
          <w:rPr>
            <w:webHidden/>
          </w:rPr>
          <w:fldChar w:fldCharType="end"/>
        </w:r>
      </w:hyperlink>
    </w:p>
    <w:p w14:paraId="69B47D74" w14:textId="7BD862B1" w:rsidR="00000000" w:rsidRPr="00E57045" w:rsidRDefault="00000000" w:rsidP="00E57045">
      <w:pPr>
        <w:spacing w:before="0" w:after="0" w:line="20" w:lineRule="exact"/>
      </w:pPr>
      <w:r>
        <w:fldChar w:fldCharType="end"/>
      </w:r>
    </w:p>
    <w:p w14:paraId="4C3DC8B8" w14:textId="77777777" w:rsidR="00000000" w:rsidRPr="00E57045" w:rsidRDefault="00000000" w:rsidP="00E57045">
      <w:pPr>
        <w:pStyle w:val="Titre1"/>
      </w:pPr>
      <w:bookmarkStart w:id="0" w:name="_Toc199529418"/>
      <w:r w:rsidRPr="00E57045">
        <w:lastRenderedPageBreak/>
        <w:t>Introduction</w:t>
      </w:r>
      <w:bookmarkEnd w:id="0"/>
    </w:p>
    <w:p w14:paraId="794A252A" w14:textId="4C699EE5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762A8BE9" wp14:editId="3769F6C0">
            <wp:extent cx="4934542" cy="3441469"/>
            <wp:effectExtent l="0" t="0" r="0" b="6985"/>
            <wp:docPr id="2" name="Imag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650" cy="344572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7AD71F" w14:textId="77777777" w:rsidR="00D40713" w:rsidRDefault="00000000">
      <w:pPr>
        <w:pStyle w:val="Taille-1Normal"/>
        <w:jc w:val="right"/>
        <w:rPr>
          <w:i/>
        </w:rPr>
      </w:pPr>
      <w:r>
        <w:rPr>
          <w:i/>
        </w:rPr>
        <w:t>À Marie-Jacqueline Charlot</w:t>
      </w:r>
      <w:r w:rsidR="00D40713">
        <w:rPr>
          <w:i/>
        </w:rPr>
        <w:t xml:space="preserve">, </w:t>
      </w:r>
      <w:r>
        <w:rPr>
          <w:i/>
        </w:rPr>
        <w:t>ma filleule</w:t>
      </w:r>
      <w:r w:rsidR="00D40713">
        <w:rPr>
          <w:i/>
        </w:rPr>
        <w:t>.</w:t>
      </w:r>
    </w:p>
    <w:p w14:paraId="2F89A319" w14:textId="77777777" w:rsidR="00D40713" w:rsidRDefault="00000000">
      <w:r>
        <w:t>T</w:t>
      </w:r>
      <w:r w:rsidR="00D40713">
        <w:t>’</w:t>
      </w:r>
      <w:r>
        <w:t>es-tu parfois demandé</w:t>
      </w:r>
      <w:r w:rsidR="00D40713">
        <w:t xml:space="preserve">, </w:t>
      </w:r>
      <w:r>
        <w:t>ma chérie</w:t>
      </w:r>
      <w:r w:rsidR="00D40713">
        <w:t xml:space="preserve">, </w:t>
      </w:r>
      <w:r>
        <w:t>comment vivaient nos aïeux</w:t>
      </w:r>
      <w:r w:rsidR="00D40713">
        <w:t xml:space="preserve"> ? </w:t>
      </w:r>
      <w:r>
        <w:t>Je parle de l</w:t>
      </w:r>
      <w:r w:rsidR="00D40713">
        <w:t>’</w:t>
      </w:r>
      <w:r>
        <w:t>ancien temps</w:t>
      </w:r>
      <w:r w:rsidR="00D40713">
        <w:t xml:space="preserve">, </w:t>
      </w:r>
      <w:r>
        <w:t>des arrière-grands-parents de nos arrière-grands-parents</w:t>
      </w:r>
      <w:r w:rsidR="00D40713">
        <w:t xml:space="preserve">. </w:t>
      </w:r>
      <w:r>
        <w:t>Les vois-tu confinés dans leurs villes ou leurs villages</w:t>
      </w:r>
      <w:r w:rsidR="00D40713">
        <w:t xml:space="preserve">, </w:t>
      </w:r>
      <w:r>
        <w:t>que joignaient</w:t>
      </w:r>
      <w:r w:rsidR="00D40713">
        <w:t xml:space="preserve"> – </w:t>
      </w:r>
      <w:r>
        <w:t>je devrais dire</w:t>
      </w:r>
      <w:r w:rsidR="00D40713">
        <w:t xml:space="preserve"> : </w:t>
      </w:r>
      <w:r>
        <w:t>que séparaient</w:t>
      </w:r>
      <w:r w:rsidR="00D40713">
        <w:t xml:space="preserve"> – </w:t>
      </w:r>
      <w:r>
        <w:t>des routes à peine tracées</w:t>
      </w:r>
      <w:r w:rsidR="00D40713">
        <w:t xml:space="preserve">, </w:t>
      </w:r>
      <w:r>
        <w:t>où l</w:t>
      </w:r>
      <w:r w:rsidR="00D40713">
        <w:t>’</w:t>
      </w:r>
      <w:r>
        <w:t>on enfonçait dans la poussière en été</w:t>
      </w:r>
      <w:r w:rsidR="00D40713">
        <w:t xml:space="preserve">, </w:t>
      </w:r>
      <w:r>
        <w:t>dans la boue en hiver</w:t>
      </w:r>
      <w:r w:rsidR="00D40713">
        <w:t xml:space="preserve">, </w:t>
      </w:r>
      <w:r>
        <w:t>que des bandes de malandrins infestaient</w:t>
      </w:r>
      <w:r w:rsidR="00D40713">
        <w:t xml:space="preserve">. </w:t>
      </w:r>
      <w:r>
        <w:t>Crois bien qu</w:t>
      </w:r>
      <w:r w:rsidR="00D40713">
        <w:t>’</w:t>
      </w:r>
      <w:r>
        <w:t>ils n</w:t>
      </w:r>
      <w:r w:rsidR="00D40713">
        <w:t>’</w:t>
      </w:r>
      <w:r>
        <w:t>étaient pas tentés de voyager</w:t>
      </w:r>
      <w:r w:rsidR="00D40713">
        <w:t xml:space="preserve">, </w:t>
      </w:r>
      <w:r>
        <w:t>sauf dans des cas extraordinaires</w:t>
      </w:r>
      <w:r w:rsidR="00D40713">
        <w:t xml:space="preserve">. </w:t>
      </w:r>
      <w:r>
        <w:t>Il y avait des Parisiens qui n</w:t>
      </w:r>
      <w:r w:rsidR="00D40713">
        <w:t>’</w:t>
      </w:r>
      <w:r>
        <w:t>étaient jamais allés à Saint-Cloud</w:t>
      </w:r>
      <w:r w:rsidR="00D40713">
        <w:t xml:space="preserve">. </w:t>
      </w:r>
      <w:r>
        <w:t>Songe que j</w:t>
      </w:r>
      <w:r w:rsidR="00D40713">
        <w:t>’</w:t>
      </w:r>
      <w:r>
        <w:t>ai connu</w:t>
      </w:r>
      <w:r w:rsidR="00D40713">
        <w:t xml:space="preserve">, </w:t>
      </w:r>
      <w:r>
        <w:t>vers 1868</w:t>
      </w:r>
      <w:r w:rsidR="00D40713">
        <w:t xml:space="preserve">, </w:t>
      </w:r>
      <w:r>
        <w:t>des indigènes de Marly qui n</w:t>
      </w:r>
      <w:r w:rsidR="00D40713">
        <w:t>’</w:t>
      </w:r>
      <w:r>
        <w:t>avaient jamais vu Paris</w:t>
      </w:r>
      <w:r w:rsidR="00D40713">
        <w:t xml:space="preserve">. </w:t>
      </w:r>
      <w:r>
        <w:t>Tous ces gens-là vivaient</w:t>
      </w:r>
      <w:r w:rsidR="00D40713">
        <w:t xml:space="preserve">, </w:t>
      </w:r>
      <w:r>
        <w:t>cependant</w:t>
      </w:r>
      <w:r w:rsidR="00D40713">
        <w:t xml:space="preserve">, </w:t>
      </w:r>
      <w:r>
        <w:t>et n</w:t>
      </w:r>
      <w:r w:rsidR="00D40713">
        <w:t>’</w:t>
      </w:r>
      <w:r>
        <w:t>étaient pas aussi malheureux que certains le prétendent</w:t>
      </w:r>
      <w:r w:rsidR="00D40713">
        <w:t xml:space="preserve">. </w:t>
      </w:r>
      <w:r>
        <w:t>Certes</w:t>
      </w:r>
      <w:r w:rsidR="00D40713">
        <w:t xml:space="preserve">, </w:t>
      </w:r>
      <w:r>
        <w:t>ils ne connaissaient ni journaux</w:t>
      </w:r>
      <w:r w:rsidR="00D40713">
        <w:t xml:space="preserve">, </w:t>
      </w:r>
      <w:r>
        <w:t>ni revues</w:t>
      </w:r>
      <w:r w:rsidR="00D40713">
        <w:t xml:space="preserve">. </w:t>
      </w:r>
      <w:r>
        <w:t>Ils ne recevaient pas</w:t>
      </w:r>
      <w:r w:rsidR="00D40713">
        <w:t xml:space="preserve">, </w:t>
      </w:r>
      <w:r>
        <w:t>à leur lever</w:t>
      </w:r>
      <w:r w:rsidR="00D40713">
        <w:t xml:space="preserve">, </w:t>
      </w:r>
      <w:r>
        <w:t>l</w:t>
      </w:r>
      <w:r w:rsidR="00D40713">
        <w:t>’</w:t>
      </w:r>
      <w:r>
        <w:t>instantané des événements de la veille</w:t>
      </w:r>
      <w:r w:rsidR="00D40713">
        <w:t xml:space="preserve">. </w:t>
      </w:r>
      <w:r>
        <w:t>Ils s</w:t>
      </w:r>
      <w:r w:rsidR="00D40713">
        <w:t>’</w:t>
      </w:r>
      <w:r>
        <w:t>en passaient</w:t>
      </w:r>
      <w:r w:rsidR="00D40713">
        <w:t xml:space="preserve">, </w:t>
      </w:r>
      <w:r>
        <w:t>voilà tout</w:t>
      </w:r>
      <w:r w:rsidR="00D40713">
        <w:t xml:space="preserve">. </w:t>
      </w:r>
      <w:r>
        <w:t>Il n</w:t>
      </w:r>
      <w:r w:rsidR="00D40713">
        <w:t>’</w:t>
      </w:r>
      <w:r>
        <w:t xml:space="preserve">y a pas si longtemps </w:t>
      </w:r>
      <w:r>
        <w:lastRenderedPageBreak/>
        <w:t>que nous nous en passions</w:t>
      </w:r>
      <w:r w:rsidR="00D40713">
        <w:t xml:space="preserve"> – </w:t>
      </w:r>
      <w:r>
        <w:t>et nous ne nous en portions pas plus mal</w:t>
      </w:r>
      <w:r w:rsidR="00D40713">
        <w:t xml:space="preserve">. </w:t>
      </w:r>
      <w:r>
        <w:t>J</w:t>
      </w:r>
      <w:r w:rsidR="00D40713">
        <w:t>’</w:t>
      </w:r>
      <w:r>
        <w:t>ajoute</w:t>
      </w:r>
      <w:r w:rsidR="00D40713">
        <w:t xml:space="preserve">, </w:t>
      </w:r>
      <w:r>
        <w:t>concession dernière aux détracteurs du passé</w:t>
      </w:r>
      <w:r w:rsidR="00D40713">
        <w:t xml:space="preserve">, </w:t>
      </w:r>
      <w:r>
        <w:t>qu</w:t>
      </w:r>
      <w:r w:rsidR="00D40713">
        <w:t>’</w:t>
      </w:r>
      <w:r>
        <w:t>ils n</w:t>
      </w:r>
      <w:r w:rsidR="00D40713">
        <w:t>’</w:t>
      </w:r>
      <w:r>
        <w:t>avaient pas</w:t>
      </w:r>
      <w:r w:rsidR="00D40713">
        <w:t xml:space="preserve">, </w:t>
      </w:r>
      <w:r>
        <w:t>nos chers aïeux</w:t>
      </w:r>
      <w:r w:rsidR="00D40713">
        <w:t xml:space="preserve">, </w:t>
      </w:r>
      <w:r>
        <w:t>beaucoup de livres à leur disposition et que même un grand nombre d</w:t>
      </w:r>
      <w:r w:rsidR="00D40713">
        <w:t>’</w:t>
      </w:r>
      <w:r>
        <w:t>entre eux avaient oublié d</w:t>
      </w:r>
      <w:r w:rsidR="00D40713">
        <w:t>’</w:t>
      </w:r>
      <w:r>
        <w:t>apprendre à lire</w:t>
      </w:r>
      <w:r w:rsidR="00D40713">
        <w:t>…</w:t>
      </w:r>
    </w:p>
    <w:p w14:paraId="73E1C5E5" w14:textId="77777777" w:rsidR="00D40713" w:rsidRDefault="00000000">
      <w:r>
        <w:t>Voilà des gens</w:t>
      </w:r>
      <w:r w:rsidR="00D40713">
        <w:t xml:space="preserve">, </w:t>
      </w:r>
      <w:r>
        <w:t>vas-tu me dire</w:t>
      </w:r>
      <w:r w:rsidR="00D40713">
        <w:t xml:space="preserve">, </w:t>
      </w:r>
      <w:r>
        <w:t>qui vivaient bien tristement</w:t>
      </w:r>
      <w:r w:rsidR="00D40713">
        <w:t xml:space="preserve">. </w:t>
      </w:r>
      <w:r>
        <w:t>Ne pas voyager</w:t>
      </w:r>
      <w:r w:rsidR="00D40713">
        <w:t xml:space="preserve"> ! </w:t>
      </w:r>
      <w:r>
        <w:t>Ne pas recevoir de journaux</w:t>
      </w:r>
      <w:r w:rsidR="00D40713">
        <w:t xml:space="preserve"> ! </w:t>
      </w:r>
      <w:r>
        <w:t>Ne pas lire</w:t>
      </w:r>
      <w:r w:rsidR="00D40713">
        <w:t xml:space="preserve"> ! </w:t>
      </w:r>
      <w:r>
        <w:t>Alors</w:t>
      </w:r>
      <w:r w:rsidR="00D40713">
        <w:t xml:space="preserve">, </w:t>
      </w:r>
      <w:r>
        <w:t>à quoi pensaient-ils</w:t>
      </w:r>
      <w:r w:rsidR="00D40713">
        <w:t xml:space="preserve"> ? </w:t>
      </w:r>
      <w:r>
        <w:t>De quoi causaient-ils</w:t>
      </w:r>
      <w:r w:rsidR="00D40713">
        <w:t xml:space="preserve"> ? – </w:t>
      </w:r>
      <w:r>
        <w:t>Mais n</w:t>
      </w:r>
      <w:r w:rsidR="00D40713">
        <w:t>’</w:t>
      </w:r>
      <w:r>
        <w:t>as-tu donc jamais entendu parler des veillées</w:t>
      </w:r>
      <w:r w:rsidR="00D40713">
        <w:t xml:space="preserve"> ? </w:t>
      </w:r>
      <w:r>
        <w:t>Quand arrivait le soir</w:t>
      </w:r>
      <w:r w:rsidR="00D40713">
        <w:t xml:space="preserve">, </w:t>
      </w:r>
      <w:r>
        <w:t>quand on ne pouvait plus s</w:t>
      </w:r>
      <w:r w:rsidR="00D40713">
        <w:t>’</w:t>
      </w:r>
      <w:r>
        <w:t>occuper de la boutique</w:t>
      </w:r>
      <w:r w:rsidR="00D40713">
        <w:t xml:space="preserve">, </w:t>
      </w:r>
      <w:r>
        <w:t>du jardin ou des champs et qu</w:t>
      </w:r>
      <w:r w:rsidR="00D40713">
        <w:t>’</w:t>
      </w:r>
      <w:r>
        <w:t>on avait mangé la soupe</w:t>
      </w:r>
      <w:r w:rsidR="00D40713">
        <w:t xml:space="preserve">, </w:t>
      </w:r>
      <w:r>
        <w:t>ce mets national de la vieille France</w:t>
      </w:r>
      <w:r w:rsidR="00D40713">
        <w:t xml:space="preserve">, </w:t>
      </w:r>
      <w:r>
        <w:t>vieux et jeunes</w:t>
      </w:r>
      <w:r w:rsidR="00D40713">
        <w:t xml:space="preserve">, </w:t>
      </w:r>
      <w:r>
        <w:t>garçons et filles</w:t>
      </w:r>
      <w:r w:rsidR="00D40713">
        <w:t xml:space="preserve">, </w:t>
      </w:r>
      <w:r>
        <w:t>maîtres et valets</w:t>
      </w:r>
      <w:r w:rsidR="00D40713">
        <w:t xml:space="preserve">, </w:t>
      </w:r>
      <w:r>
        <w:t>se réunissaient pour la veillée</w:t>
      </w:r>
      <w:r w:rsidR="00D40713">
        <w:t xml:space="preserve"> ; </w:t>
      </w:r>
      <w:r>
        <w:t>chacun offrait l</w:t>
      </w:r>
      <w:r w:rsidR="00D40713">
        <w:t>’</w:t>
      </w:r>
      <w:r>
        <w:t>hospitalité à son tour et fournissait le feu et la chandelle fumeuse</w:t>
      </w:r>
      <w:r w:rsidR="00D40713">
        <w:t xml:space="preserve">. </w:t>
      </w:r>
      <w:r>
        <w:t xml:space="preserve">On se </w:t>
      </w:r>
      <w:proofErr w:type="spellStart"/>
      <w:r>
        <w:t>serrait</w:t>
      </w:r>
      <w:proofErr w:type="spellEnd"/>
      <w:r>
        <w:t xml:space="preserve"> autour de l</w:t>
      </w:r>
      <w:r w:rsidR="00D40713">
        <w:t>’</w:t>
      </w:r>
      <w:r>
        <w:t>âtre</w:t>
      </w:r>
      <w:r w:rsidR="00D40713">
        <w:t xml:space="preserve">, </w:t>
      </w:r>
      <w:r>
        <w:t>les femmes filaient</w:t>
      </w:r>
      <w:r w:rsidR="00D40713">
        <w:t xml:space="preserve">, </w:t>
      </w:r>
      <w:r>
        <w:t>les hommes se reposaient</w:t>
      </w:r>
      <w:r w:rsidR="00D40713">
        <w:t xml:space="preserve">, </w:t>
      </w:r>
      <w:r>
        <w:t>tous écoutaient et racontaient tour à tour les histoires</w:t>
      </w:r>
      <w:r w:rsidR="00D40713">
        <w:t xml:space="preserve">, </w:t>
      </w:r>
      <w:r>
        <w:t>contes</w:t>
      </w:r>
      <w:r w:rsidR="00D40713">
        <w:t xml:space="preserve">, </w:t>
      </w:r>
      <w:r>
        <w:t>légendes</w:t>
      </w:r>
      <w:r w:rsidR="00D40713">
        <w:t xml:space="preserve">, </w:t>
      </w:r>
      <w:r>
        <w:t>fables</w:t>
      </w:r>
      <w:r w:rsidR="00D40713">
        <w:t xml:space="preserve">, </w:t>
      </w:r>
      <w:r>
        <w:t>récits de voleurs et de revenants</w:t>
      </w:r>
      <w:r w:rsidR="00D40713">
        <w:t xml:space="preserve">, </w:t>
      </w:r>
      <w:r>
        <w:t>aventures de chevalerie qu</w:t>
      </w:r>
      <w:r w:rsidR="00D40713">
        <w:t>’</w:t>
      </w:r>
      <w:r>
        <w:t>ils avaient entendu raconter à leurs aïeux et dont ils n</w:t>
      </w:r>
      <w:r w:rsidR="00D40713">
        <w:t>’</w:t>
      </w:r>
      <w:r>
        <w:t>étaient jamais rassasiés</w:t>
      </w:r>
      <w:r w:rsidR="00D40713">
        <w:t xml:space="preserve">. </w:t>
      </w:r>
      <w:r>
        <w:t>Chacun y ajoutait un détail</w:t>
      </w:r>
      <w:r w:rsidR="00D40713">
        <w:t xml:space="preserve">, </w:t>
      </w:r>
      <w:r>
        <w:t>une variante</w:t>
      </w:r>
      <w:r w:rsidR="00D40713">
        <w:t xml:space="preserve">. </w:t>
      </w:r>
      <w:r>
        <w:t>On riait</w:t>
      </w:r>
      <w:r w:rsidR="00D40713">
        <w:t xml:space="preserve">, </w:t>
      </w:r>
      <w:r>
        <w:t>on frissonnait aux mêmes endroits</w:t>
      </w:r>
      <w:r w:rsidR="00D40713">
        <w:t xml:space="preserve">. </w:t>
      </w:r>
      <w:r>
        <w:t>Et le temps passait sans ennui</w:t>
      </w:r>
      <w:r w:rsidR="00D40713">
        <w:t xml:space="preserve">, </w:t>
      </w:r>
      <w:r>
        <w:t>et l</w:t>
      </w:r>
      <w:r w:rsidR="00D40713">
        <w:t>’</w:t>
      </w:r>
      <w:r>
        <w:t>on se séparait avec le désir de se réunir le lendemain</w:t>
      </w:r>
      <w:r w:rsidR="00D40713">
        <w:t>.</w:t>
      </w:r>
    </w:p>
    <w:p w14:paraId="266335E3" w14:textId="77777777" w:rsidR="00D40713" w:rsidRDefault="00000000">
      <w:r>
        <w:t>Dans les châteaux</w:t>
      </w:r>
      <w:r w:rsidR="00D40713">
        <w:t xml:space="preserve">, </w:t>
      </w:r>
      <w:r>
        <w:t>dans ces vieux châteaux ceints de tours et couronnés de créneaux que tu aimes tant</w:t>
      </w:r>
      <w:r w:rsidR="00D40713">
        <w:t xml:space="preserve">, </w:t>
      </w:r>
      <w:r>
        <w:t>on veillait comme dans les chaumières et dans les arrière-boutiques</w:t>
      </w:r>
      <w:r w:rsidR="00D40713">
        <w:t xml:space="preserve">. </w:t>
      </w:r>
      <w:r>
        <w:t>La veillée se passait dans la grande salle aux voûtes de pierre</w:t>
      </w:r>
      <w:r w:rsidR="00D40713">
        <w:t xml:space="preserve">, </w:t>
      </w:r>
      <w:r>
        <w:t>autour de la vaste cheminée sculptée où flambaient des troncs de chêne entiers</w:t>
      </w:r>
      <w:r w:rsidR="00D40713">
        <w:t xml:space="preserve">. </w:t>
      </w:r>
      <w:r>
        <w:t>Châtelains</w:t>
      </w:r>
      <w:r w:rsidR="00D40713">
        <w:t xml:space="preserve">, </w:t>
      </w:r>
      <w:r>
        <w:t>pages</w:t>
      </w:r>
      <w:r w:rsidR="00D40713">
        <w:t xml:space="preserve">, </w:t>
      </w:r>
      <w:r>
        <w:t>gens d</w:t>
      </w:r>
      <w:r w:rsidR="00D40713">
        <w:t>’</w:t>
      </w:r>
      <w:r>
        <w:t>armes écoutaient les récits que leur faisaient les fins conteurs de l</w:t>
      </w:r>
      <w:r w:rsidR="00D40713">
        <w:t>’</w:t>
      </w:r>
      <w:r>
        <w:t>assemblée et parfois</w:t>
      </w:r>
      <w:r w:rsidR="00D40713">
        <w:t xml:space="preserve">, </w:t>
      </w:r>
      <w:r>
        <w:t>chance inespérée</w:t>
      </w:r>
      <w:r w:rsidR="00D40713">
        <w:t xml:space="preserve">, </w:t>
      </w:r>
      <w:r>
        <w:t>un jongleur de passage que l</w:t>
      </w:r>
      <w:r w:rsidR="00D40713">
        <w:t>’</w:t>
      </w:r>
      <w:r>
        <w:t xml:space="preserve">on </w:t>
      </w:r>
      <w:r>
        <w:lastRenderedPageBreak/>
        <w:t>hébergeait au château pour quelques jours et qui payait son écot en histoires de haut goût et de beau langage</w:t>
      </w:r>
      <w:r w:rsidR="00D40713">
        <w:t>…</w:t>
      </w:r>
    </w:p>
    <w:p w14:paraId="5A1387CC" w14:textId="2D220DAC" w:rsidR="00D40713" w:rsidRDefault="00000000">
      <w:r>
        <w:t>S</w:t>
      </w:r>
      <w:r w:rsidR="00D40713">
        <w:t>’</w:t>
      </w:r>
      <w:r>
        <w:t>il fallait</w:t>
      </w:r>
      <w:r w:rsidR="00D40713">
        <w:t xml:space="preserve">, </w:t>
      </w:r>
      <w:r>
        <w:t>ma chérie</w:t>
      </w:r>
      <w:r w:rsidR="00D40713">
        <w:t xml:space="preserve">, </w:t>
      </w:r>
      <w:r>
        <w:t>faire le recueil de ces histoires que l</w:t>
      </w:r>
      <w:r w:rsidR="00D40713">
        <w:t>’</w:t>
      </w:r>
      <w:r>
        <w:t>on a répétées tant de fois de l</w:t>
      </w:r>
      <w:r w:rsidR="00D40713">
        <w:t>’</w:t>
      </w:r>
      <w:r>
        <w:t>Océan jusqu</w:t>
      </w:r>
      <w:r w:rsidR="00D40713">
        <w:t>’</w:t>
      </w:r>
      <w:r>
        <w:t>au Jura et des Flandres jusqu</w:t>
      </w:r>
      <w:r w:rsidR="00D40713">
        <w:t>’</w:t>
      </w:r>
      <w:r>
        <w:t>au pays basque</w:t>
      </w:r>
      <w:r w:rsidR="00D40713">
        <w:t xml:space="preserve">, </w:t>
      </w:r>
      <w:r>
        <w:t>s</w:t>
      </w:r>
      <w:r w:rsidR="00D40713">
        <w:t>’</w:t>
      </w:r>
      <w:r>
        <w:t>il fallait simplement en faire l</w:t>
      </w:r>
      <w:r w:rsidR="00D40713">
        <w:t>’</w:t>
      </w:r>
      <w:r>
        <w:t>inventaire</w:t>
      </w:r>
      <w:r w:rsidR="00D40713">
        <w:t xml:space="preserve">, </w:t>
      </w:r>
      <w:r>
        <w:t>la patience d</w:t>
      </w:r>
      <w:r w:rsidR="00D40713">
        <w:t>’</w:t>
      </w:r>
      <w:r>
        <w:t>un bénédictin ne suffirait pas à cette tâche</w:t>
      </w:r>
      <w:r w:rsidR="00D40713">
        <w:t xml:space="preserve">. </w:t>
      </w:r>
      <w:r>
        <w:t>Et puis ce recueil ne serait pas pour toi</w:t>
      </w:r>
      <w:r w:rsidR="00D40713">
        <w:t xml:space="preserve">, </w:t>
      </w:r>
      <w:r>
        <w:t>ni pour ton frère</w:t>
      </w:r>
      <w:r w:rsidR="00D40713">
        <w:t xml:space="preserve">, </w:t>
      </w:r>
      <w:r>
        <w:t>ni pour tes cousins</w:t>
      </w:r>
      <w:r w:rsidR="00D40713">
        <w:t xml:space="preserve">. </w:t>
      </w:r>
      <w:r>
        <w:t>Nos bons aïeux étaient gens sans malice</w:t>
      </w:r>
      <w:r w:rsidR="00D40713">
        <w:t xml:space="preserve"> ; </w:t>
      </w:r>
      <w:r>
        <w:t>un mot gras</w:t>
      </w:r>
      <w:r w:rsidR="00D40713">
        <w:t xml:space="preserve">, </w:t>
      </w:r>
      <w:r>
        <w:t>un récit un peu leste n</w:t>
      </w:r>
      <w:r w:rsidR="00D40713">
        <w:t>’</w:t>
      </w:r>
      <w:r>
        <w:t>étaient pas pour les effrayer</w:t>
      </w:r>
      <w:r w:rsidR="00D40713">
        <w:t xml:space="preserve">. </w:t>
      </w:r>
      <w:r>
        <w:t>Ils en riaient ingénument et sans arrière-pensée</w:t>
      </w:r>
      <w:r w:rsidR="00D40713">
        <w:t xml:space="preserve">. </w:t>
      </w:r>
      <w:r>
        <w:t>La civilisation nous a rendus plus scrupuleux</w:t>
      </w:r>
      <w:r w:rsidR="00D40713">
        <w:t xml:space="preserve">. </w:t>
      </w:r>
      <w:r>
        <w:t>Aussi de tant de bons contes que nous a légués le passé</w:t>
      </w:r>
      <w:r w:rsidR="00D40713">
        <w:t xml:space="preserve">, </w:t>
      </w:r>
      <w:r>
        <w:t>un petit nombre seulement est resté dans le répertoire courant</w:t>
      </w:r>
      <w:r w:rsidR="00D40713">
        <w:t xml:space="preserve">. </w:t>
      </w:r>
      <w:r>
        <w:t>Et par exemple ceux qu</w:t>
      </w:r>
      <w:r w:rsidR="00D40713">
        <w:t>’</w:t>
      </w:r>
      <w:r>
        <w:t>ont recueillis Perrault</w:t>
      </w:r>
      <w:r w:rsidR="00D40713">
        <w:t>, M</w:t>
      </w:r>
      <w:r w:rsidR="00D40713" w:rsidRPr="00D40713">
        <w:rPr>
          <w:vertAlign w:val="superscript"/>
        </w:rPr>
        <w:t>me</w:t>
      </w:r>
      <w:r w:rsidR="00D40713">
        <w:t> </w:t>
      </w:r>
      <w:r>
        <w:t>d</w:t>
      </w:r>
      <w:r w:rsidR="00D40713">
        <w:t>’</w:t>
      </w:r>
      <w:r>
        <w:t>Aulnoy</w:t>
      </w:r>
      <w:r w:rsidR="00D40713">
        <w:t>, M</w:t>
      </w:r>
      <w:r w:rsidR="00D40713" w:rsidRPr="00D40713">
        <w:rPr>
          <w:vertAlign w:val="superscript"/>
        </w:rPr>
        <w:t>me</w:t>
      </w:r>
      <w:r w:rsidR="00D40713">
        <w:t> de </w:t>
      </w:r>
      <w:r>
        <w:t>Beaumont</w:t>
      </w:r>
      <w:r w:rsidR="00D40713">
        <w:t xml:space="preserve">, </w:t>
      </w:r>
      <w:r>
        <w:t xml:space="preserve">quelques fragments aussi du </w:t>
      </w:r>
      <w:r>
        <w:rPr>
          <w:i/>
        </w:rPr>
        <w:t>Roman de Renart</w:t>
      </w:r>
      <w:r>
        <w:t xml:space="preserve"> que je vous servirai quelque jour</w:t>
      </w:r>
      <w:r w:rsidR="00D40713">
        <w:t xml:space="preserve">. </w:t>
      </w:r>
      <w:r>
        <w:t>D</w:t>
      </w:r>
      <w:r w:rsidR="00D40713">
        <w:t>’</w:t>
      </w:r>
      <w:r>
        <w:t xml:space="preserve">autres auraient mérité de rester populaires qui ne sont plus connus que des érudits ou des </w:t>
      </w:r>
      <w:r>
        <w:rPr>
          <w:i/>
        </w:rPr>
        <w:t>liseurs</w:t>
      </w:r>
      <w:r>
        <w:t xml:space="preserve"> de profession</w:t>
      </w:r>
      <w:r w:rsidR="00D40713">
        <w:t xml:space="preserve">. </w:t>
      </w:r>
      <w:r>
        <w:t>Tels l</w:t>
      </w:r>
      <w:r w:rsidR="00D40713">
        <w:t>’</w:t>
      </w:r>
      <w:r>
        <w:t xml:space="preserve">histoire de </w:t>
      </w:r>
      <w:r>
        <w:rPr>
          <w:i/>
        </w:rPr>
        <w:t>Grisélidis</w:t>
      </w:r>
      <w:r>
        <w:t xml:space="preserve"> et celle d</w:t>
      </w:r>
      <w:r w:rsidR="00D40713">
        <w:t>’</w:t>
      </w:r>
      <w:proofErr w:type="spellStart"/>
      <w:r>
        <w:rPr>
          <w:i/>
        </w:rPr>
        <w:t>Aucassin</w:t>
      </w:r>
      <w:proofErr w:type="spellEnd"/>
      <w:r>
        <w:rPr>
          <w:i/>
        </w:rPr>
        <w:t xml:space="preserve"> et </w:t>
      </w:r>
      <w:proofErr w:type="spellStart"/>
      <w:r>
        <w:rPr>
          <w:i/>
        </w:rPr>
        <w:t>Nicolette</w:t>
      </w:r>
      <w:proofErr w:type="spellEnd"/>
      <w:r>
        <w:t xml:space="preserve"> que tu trouveras tout à l</w:t>
      </w:r>
      <w:r w:rsidR="00D40713">
        <w:t>’</w:t>
      </w:r>
      <w:r>
        <w:t>heure</w:t>
      </w:r>
      <w:r w:rsidR="00D40713">
        <w:t xml:space="preserve">. </w:t>
      </w:r>
      <w:r>
        <w:t>C</w:t>
      </w:r>
      <w:r w:rsidR="00D40713">
        <w:t>’</w:t>
      </w:r>
      <w:r>
        <w:t>est parmi ces récits injustement oubliés que je me suis efforcé de faire un choix</w:t>
      </w:r>
      <w:r w:rsidR="00D40713">
        <w:t xml:space="preserve">. </w:t>
      </w:r>
      <w:r>
        <w:t>Tu y trouveras des légendes</w:t>
      </w:r>
      <w:r w:rsidR="00D40713">
        <w:t xml:space="preserve">, </w:t>
      </w:r>
      <w:r>
        <w:t>des fabliaux</w:t>
      </w:r>
      <w:r w:rsidR="00D40713">
        <w:t xml:space="preserve">, </w:t>
      </w:r>
      <w:r>
        <w:t>des aventures de chevalerie qui sont de vrais contes de fée</w:t>
      </w:r>
      <w:r w:rsidR="00D40713">
        <w:t xml:space="preserve">. </w:t>
      </w:r>
      <w:r>
        <w:t>Quelques-uns te rappelleront</w:t>
      </w:r>
      <w:r w:rsidR="00D40713">
        <w:t xml:space="preserve"> – </w:t>
      </w:r>
      <w:r>
        <w:t>de loin</w:t>
      </w:r>
      <w:r w:rsidR="00D40713">
        <w:t xml:space="preserve"> – </w:t>
      </w:r>
      <w:r>
        <w:t xml:space="preserve">ce merveilleux </w:t>
      </w:r>
      <w:r>
        <w:rPr>
          <w:i/>
        </w:rPr>
        <w:t>Huon de Bordeaux</w:t>
      </w:r>
      <w:r>
        <w:t xml:space="preserve"> que tu connais</w:t>
      </w:r>
      <w:r w:rsidR="00D40713">
        <w:t xml:space="preserve">, </w:t>
      </w:r>
      <w:r>
        <w:t>je le sais</w:t>
      </w:r>
      <w:r w:rsidR="00D40713">
        <w:t xml:space="preserve">, </w:t>
      </w:r>
      <w:r>
        <w:t>et qu</w:t>
      </w:r>
      <w:r w:rsidR="00D40713">
        <w:t>’</w:t>
      </w:r>
      <w:r>
        <w:t>un grand érudit</w:t>
      </w:r>
      <w:r w:rsidR="00D40713">
        <w:t xml:space="preserve">, </w:t>
      </w:r>
      <w:r>
        <w:t>Gaston Paris a fait revivre avec un art si exquis</w:t>
      </w:r>
      <w:r w:rsidR="00D40713">
        <w:t xml:space="preserve">. </w:t>
      </w:r>
      <w:r>
        <w:t>Tu verras que les bonnes gens du vieux temps parlaient familièrement de Dieu</w:t>
      </w:r>
      <w:r w:rsidR="00D40713">
        <w:t xml:space="preserve">, </w:t>
      </w:r>
      <w:r>
        <w:t>de ses saints et de ses prêtres</w:t>
      </w:r>
      <w:r w:rsidR="00D40713">
        <w:t xml:space="preserve">, </w:t>
      </w:r>
      <w:r>
        <w:t>et tu sentiras que leur familiarité avait sa source dans la naïveté de leur foi</w:t>
      </w:r>
      <w:r w:rsidR="00D40713">
        <w:t xml:space="preserve">. </w:t>
      </w:r>
      <w:r>
        <w:t>Tu rencontreras des bourgeois avisés</w:t>
      </w:r>
      <w:r w:rsidR="00D40713">
        <w:t xml:space="preserve">, </w:t>
      </w:r>
      <w:r>
        <w:t>des paysans matois</w:t>
      </w:r>
      <w:r w:rsidR="00D40713">
        <w:t xml:space="preserve">, </w:t>
      </w:r>
      <w:r>
        <w:t>des commères au verbe sonore</w:t>
      </w:r>
      <w:r w:rsidR="00D40713">
        <w:t xml:space="preserve">. </w:t>
      </w:r>
      <w:r>
        <w:t>À côté d</w:t>
      </w:r>
      <w:r w:rsidR="00D40713">
        <w:t>’</w:t>
      </w:r>
      <w:r>
        <w:t>eux</w:t>
      </w:r>
      <w:r w:rsidR="00D40713">
        <w:t xml:space="preserve">, </w:t>
      </w:r>
      <w:r>
        <w:t>pêle-mêle</w:t>
      </w:r>
      <w:r w:rsidR="00D40713">
        <w:t xml:space="preserve">, </w:t>
      </w:r>
      <w:r>
        <w:t>des chevaliers sans peur et sans reproche</w:t>
      </w:r>
      <w:r w:rsidR="00D40713">
        <w:t xml:space="preserve">, </w:t>
      </w:r>
      <w:r>
        <w:t>des damoiselles</w:t>
      </w:r>
      <w:r w:rsidR="00D40713">
        <w:t xml:space="preserve">, </w:t>
      </w:r>
      <w:r>
        <w:t>fleurs de vertu et de beauté</w:t>
      </w:r>
      <w:r w:rsidR="00D40713">
        <w:t xml:space="preserve">, </w:t>
      </w:r>
      <w:r>
        <w:t>des rois débonnaires</w:t>
      </w:r>
      <w:r w:rsidR="00D40713">
        <w:t xml:space="preserve">, </w:t>
      </w:r>
      <w:r>
        <w:t>des jongleurs</w:t>
      </w:r>
      <w:r w:rsidR="00D40713">
        <w:t xml:space="preserve">, </w:t>
      </w:r>
      <w:r>
        <w:t>que sais-je encore</w:t>
      </w:r>
      <w:r w:rsidR="00D40713">
        <w:t xml:space="preserve"> ? </w:t>
      </w:r>
      <w:r>
        <w:t>J</w:t>
      </w:r>
      <w:r w:rsidR="00D40713">
        <w:t>’</w:t>
      </w:r>
      <w:r>
        <w:t xml:space="preserve">espère que tu prendras plaisir à faire connaissance </w:t>
      </w:r>
      <w:r>
        <w:lastRenderedPageBreak/>
        <w:t>avec ces personnages qui vont ressusciter pour toi</w:t>
      </w:r>
      <w:r w:rsidR="00D40713">
        <w:t xml:space="preserve">, </w:t>
      </w:r>
      <w:r>
        <w:t>et que tu leur devras d</w:t>
      </w:r>
      <w:r w:rsidR="00D40713">
        <w:t>’</w:t>
      </w:r>
      <w:r>
        <w:t>agréables moments</w:t>
      </w:r>
      <w:r w:rsidR="00D40713">
        <w:t>.</w:t>
      </w:r>
    </w:p>
    <w:p w14:paraId="482F8194" w14:textId="77777777" w:rsidR="00D40713" w:rsidRDefault="00000000">
      <w:r>
        <w:t>Ne cherche</w:t>
      </w:r>
      <w:r w:rsidR="00D40713">
        <w:t xml:space="preserve">, </w:t>
      </w:r>
      <w:r>
        <w:t>dans ces récits</w:t>
      </w:r>
      <w:r w:rsidR="00D40713">
        <w:t xml:space="preserve">, </w:t>
      </w:r>
      <w:r>
        <w:t>du moins dans la plupart</w:t>
      </w:r>
      <w:r w:rsidR="00D40713">
        <w:t xml:space="preserve">, </w:t>
      </w:r>
      <w:r>
        <w:t>ni morale</w:t>
      </w:r>
      <w:r w:rsidR="00D40713">
        <w:t xml:space="preserve">, </w:t>
      </w:r>
      <w:r>
        <w:t>ni leçon profonde</w:t>
      </w:r>
      <w:r w:rsidR="00D40713">
        <w:t xml:space="preserve">. </w:t>
      </w:r>
      <w:r>
        <w:t>Ce sont de simples amusettes</w:t>
      </w:r>
      <w:r w:rsidR="00D40713">
        <w:t xml:space="preserve">, </w:t>
      </w:r>
      <w:r>
        <w:t>sans autre prétention</w:t>
      </w:r>
      <w:r w:rsidR="00D40713">
        <w:t xml:space="preserve">. </w:t>
      </w:r>
      <w:r>
        <w:t>Seule l</w:t>
      </w:r>
      <w:r w:rsidR="00D40713">
        <w:t>’</w:t>
      </w:r>
      <w:r>
        <w:t>histoire de Grisélidis</w:t>
      </w:r>
      <w:r w:rsidR="00D40713">
        <w:t xml:space="preserve">, </w:t>
      </w:r>
      <w:r>
        <w:t>si doucement attendrissante</w:t>
      </w:r>
      <w:r w:rsidR="00D40713">
        <w:t xml:space="preserve">, </w:t>
      </w:r>
      <w:r>
        <w:t>s</w:t>
      </w:r>
      <w:r w:rsidR="00D40713">
        <w:t>’</w:t>
      </w:r>
      <w:r>
        <w:t>élève au-dessus du commun niveau</w:t>
      </w:r>
      <w:r w:rsidR="00D40713">
        <w:t xml:space="preserve">. </w:t>
      </w:r>
      <w:r>
        <w:t>Et encore ne voudrais-je pas te conseiller d</w:t>
      </w:r>
      <w:r w:rsidR="00D40713">
        <w:t>’</w:t>
      </w:r>
      <w:r>
        <w:t>être un jour une épouse aussi soumise que cette vertueuse héroïne</w:t>
      </w:r>
      <w:r w:rsidR="00D40713">
        <w:t xml:space="preserve">. </w:t>
      </w:r>
      <w:r>
        <w:t>Il y a des bornes à tout</w:t>
      </w:r>
      <w:r w:rsidR="00D40713">
        <w:t xml:space="preserve">. </w:t>
      </w:r>
      <w:r>
        <w:t>À vouloir trop prouver</w:t>
      </w:r>
      <w:r w:rsidR="00D40713">
        <w:t xml:space="preserve">, </w:t>
      </w:r>
      <w:r>
        <w:t>on ne prouve rien</w:t>
      </w:r>
      <w:r w:rsidR="00D40713">
        <w:t xml:space="preserve">. </w:t>
      </w:r>
      <w:r>
        <w:t>Et</w:t>
      </w:r>
      <w:r w:rsidR="00D40713">
        <w:t xml:space="preserve">, </w:t>
      </w:r>
      <w:r>
        <w:t>à mon avis</w:t>
      </w:r>
      <w:r w:rsidR="00D40713">
        <w:t xml:space="preserve">, </w:t>
      </w:r>
      <w:r>
        <w:t>les longues épreuves de la pauvre Grisélidis nous portent moins à admirer sa patience qu</w:t>
      </w:r>
      <w:r w:rsidR="00D40713">
        <w:t>’</w:t>
      </w:r>
      <w:r>
        <w:t>à détester l</w:t>
      </w:r>
      <w:r w:rsidR="00D40713">
        <w:t>’</w:t>
      </w:r>
      <w:r>
        <w:t>inlassable cruauté de son persécuteur</w:t>
      </w:r>
      <w:r w:rsidR="00D40713">
        <w:t>.</w:t>
      </w:r>
    </w:p>
    <w:p w14:paraId="2A50EA62" w14:textId="77777777" w:rsidR="00D40713" w:rsidRDefault="00000000">
      <w:r>
        <w:t>Et maintenant lis mes histoires</w:t>
      </w:r>
      <w:r w:rsidR="00D40713">
        <w:t xml:space="preserve">. </w:t>
      </w:r>
      <w:r>
        <w:t>Si elles te plaisent</w:t>
      </w:r>
      <w:r w:rsidR="00D40713">
        <w:t xml:space="preserve">, </w:t>
      </w:r>
      <w:r>
        <w:t>j</w:t>
      </w:r>
      <w:r w:rsidR="00D40713">
        <w:t>’</w:t>
      </w:r>
      <w:r>
        <w:t>irai en chercher d</w:t>
      </w:r>
      <w:r w:rsidR="00D40713">
        <w:t>’</w:t>
      </w:r>
      <w:r>
        <w:t>autres dans le riche répertoire du passé</w:t>
      </w:r>
      <w:r w:rsidR="00D40713">
        <w:t>.</w:t>
      </w:r>
    </w:p>
    <w:p w14:paraId="17061C7E" w14:textId="77777777" w:rsidR="00D40713" w:rsidRDefault="00000000">
      <w:pPr>
        <w:pStyle w:val="Droite"/>
      </w:pPr>
      <w:r>
        <w:t>L</w:t>
      </w:r>
      <w:r w:rsidR="00D40713">
        <w:t xml:space="preserve">. </w:t>
      </w:r>
      <w:proofErr w:type="spellStart"/>
      <w:r>
        <w:t>T</w:t>
      </w:r>
      <w:r>
        <w:rPr>
          <w:rStyle w:val="Taille-1Caracteres"/>
        </w:rPr>
        <w:t>ARSOT</w:t>
      </w:r>
      <w:proofErr w:type="spellEnd"/>
      <w:r w:rsidR="00D40713">
        <w:t>.</w:t>
      </w:r>
    </w:p>
    <w:p w14:paraId="285A6890" w14:textId="7D3C8D4F" w:rsidR="00000000" w:rsidRDefault="00D87355" w:rsidP="00F74277">
      <w:pPr>
        <w:pStyle w:val="Centr"/>
      </w:pPr>
      <w:r>
        <w:rPr>
          <w:noProof/>
          <w:lang w:val="fr-BE"/>
        </w:rPr>
        <w:drawing>
          <wp:inline distT="0" distB="0" distL="0" distR="0" wp14:anchorId="5946722A" wp14:editId="15179F14">
            <wp:extent cx="1862050" cy="4041316"/>
            <wp:effectExtent l="0" t="0" r="5080" b="0"/>
            <wp:docPr id="3" name="Imag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291" cy="4067882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6A2C90" w14:textId="77777777" w:rsidR="00000000" w:rsidRPr="00E57045" w:rsidRDefault="00000000" w:rsidP="00E57045">
      <w:pPr>
        <w:pStyle w:val="Titre1"/>
      </w:pPr>
      <w:bookmarkStart w:id="1" w:name="_Toc199529419"/>
      <w:r w:rsidRPr="00E57045">
        <w:lastRenderedPageBreak/>
        <w:t>Les trois Aveugles de Compiègne</w:t>
      </w:r>
      <w:bookmarkEnd w:id="1"/>
    </w:p>
    <w:p w14:paraId="173C5865" w14:textId="2B428DEF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7E968D4C" wp14:editId="7CE0AFED">
            <wp:extent cx="4547062" cy="3770500"/>
            <wp:effectExtent l="0" t="0" r="6350" b="1905"/>
            <wp:docPr id="4" name="Imag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4059" cy="3776302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17EA7F" w14:textId="4C32208D" w:rsidR="00000000" w:rsidRDefault="00000000">
      <w:r>
        <w:t>Trois aveugles étaient partis de Compiègne pour quêter dans le voisinage</w:t>
      </w:r>
      <w:r w:rsidR="00D40713">
        <w:t xml:space="preserve">. </w:t>
      </w:r>
      <w:r>
        <w:t>Ils suivaient le chemin de Senlis</w:t>
      </w:r>
      <w:r w:rsidR="00D40713">
        <w:t xml:space="preserve">, </w:t>
      </w:r>
      <w:r>
        <w:t>et marchaient à grands pas</w:t>
      </w:r>
      <w:r w:rsidR="00D40713">
        <w:t xml:space="preserve">, </w:t>
      </w:r>
      <w:r>
        <w:t>chacun une tasse et un bâton à la main</w:t>
      </w:r>
      <w:r w:rsidR="00D40713">
        <w:t xml:space="preserve">. </w:t>
      </w:r>
      <w:r>
        <w:t>Un jeune clerc fort bien monté</w:t>
      </w:r>
      <w:r w:rsidR="00D40713">
        <w:t xml:space="preserve">, </w:t>
      </w:r>
      <w:r>
        <w:t>qui se rendait à Compiègne suivi d</w:t>
      </w:r>
      <w:r w:rsidR="00D40713">
        <w:t>’</w:t>
      </w:r>
      <w:r>
        <w:t>un écuyer à cheval</w:t>
      </w:r>
      <w:r w:rsidR="00D40713">
        <w:t xml:space="preserve">, </w:t>
      </w:r>
      <w:r>
        <w:t>et qui venait de Paris où il avait achevé ses études</w:t>
      </w:r>
      <w:r w:rsidR="00D40713">
        <w:t xml:space="preserve">, </w:t>
      </w:r>
      <w:r>
        <w:t>fut frappé de loin de leur pas ferme et allongé</w:t>
      </w:r>
      <w:r w:rsidR="00D40713">
        <w:t>. « </w:t>
      </w:r>
      <w:r>
        <w:t>Voilà des drôles</w:t>
      </w:r>
      <w:r w:rsidR="00D40713">
        <w:t xml:space="preserve">, </w:t>
      </w:r>
      <w:r>
        <w:t>se dit-il à lui-même</w:t>
      </w:r>
      <w:r w:rsidR="00D40713">
        <w:t xml:space="preserve">, </w:t>
      </w:r>
      <w:r>
        <w:t>qui ont une marche bien assurée pour des gens qui ne voient goutte</w:t>
      </w:r>
      <w:r w:rsidR="00D40713">
        <w:t xml:space="preserve">. </w:t>
      </w:r>
      <w:r>
        <w:t>Je veux savoir s</w:t>
      </w:r>
      <w:r w:rsidR="00D40713">
        <w:t>’</w:t>
      </w:r>
      <w:r>
        <w:t>ils sont vraiment aveugles et les attraper</w:t>
      </w:r>
      <w:r w:rsidR="00D40713">
        <w:t>. »</w:t>
      </w:r>
    </w:p>
    <w:p w14:paraId="21E5F1C0" w14:textId="77777777" w:rsidR="00D40713" w:rsidRDefault="00000000">
      <w:r>
        <w:t>Dès qu</w:t>
      </w:r>
      <w:r w:rsidR="00D40713">
        <w:t>’</w:t>
      </w:r>
      <w:r>
        <w:t>il fut arrivé près des trois compères</w:t>
      </w:r>
      <w:r w:rsidR="00D40713">
        <w:t xml:space="preserve">, </w:t>
      </w:r>
      <w:r>
        <w:t>ces pauvres gens</w:t>
      </w:r>
      <w:r w:rsidR="00D40713">
        <w:t xml:space="preserve">, </w:t>
      </w:r>
      <w:r>
        <w:t>au bruit des chevaux</w:t>
      </w:r>
      <w:r w:rsidR="00D40713">
        <w:t xml:space="preserve">, </w:t>
      </w:r>
      <w:r>
        <w:t>se rangèrent de côté pour lui demander l</w:t>
      </w:r>
      <w:r w:rsidR="00D40713">
        <w:t>’</w:t>
      </w:r>
      <w:r>
        <w:t>aumône</w:t>
      </w:r>
      <w:r w:rsidR="00D40713">
        <w:t xml:space="preserve">, </w:t>
      </w:r>
      <w:r>
        <w:t>il les appela et faisant semblant de leur donner quelque chose</w:t>
      </w:r>
      <w:r w:rsidR="00D40713">
        <w:t> : « </w:t>
      </w:r>
      <w:r>
        <w:t>Tenez</w:t>
      </w:r>
      <w:r w:rsidR="00D40713">
        <w:t xml:space="preserve">, </w:t>
      </w:r>
      <w:r>
        <w:t>dit-il</w:t>
      </w:r>
      <w:r w:rsidR="00D40713">
        <w:t xml:space="preserve">, </w:t>
      </w:r>
      <w:r>
        <w:t>voici un écu</w:t>
      </w:r>
      <w:r w:rsidR="00D40713">
        <w:t xml:space="preserve">, </w:t>
      </w:r>
      <w:r>
        <w:t>vous aurez soin de le partager</w:t>
      </w:r>
      <w:r w:rsidR="00D40713">
        <w:t xml:space="preserve"> : </w:t>
      </w:r>
      <w:r>
        <w:t>il est pour vous trois</w:t>
      </w:r>
      <w:r w:rsidR="00D40713">
        <w:t xml:space="preserve">. – </w:t>
      </w:r>
      <w:r>
        <w:t>Oui</w:t>
      </w:r>
      <w:r w:rsidR="00D40713">
        <w:t xml:space="preserve">, </w:t>
      </w:r>
      <w:r>
        <w:t>mon noble seigneur</w:t>
      </w:r>
      <w:r w:rsidR="00D40713">
        <w:t xml:space="preserve">, </w:t>
      </w:r>
      <w:r>
        <w:t>répondirent les aveugles et que Dieu</w:t>
      </w:r>
      <w:r w:rsidR="00D40713">
        <w:t xml:space="preserve">, </w:t>
      </w:r>
      <w:r>
        <w:t xml:space="preserve">en </w:t>
      </w:r>
      <w:r>
        <w:lastRenderedPageBreak/>
        <w:t>récompense</w:t>
      </w:r>
      <w:r w:rsidR="00D40713">
        <w:t xml:space="preserve">, </w:t>
      </w:r>
      <w:r>
        <w:t>vous donne son saint paradis</w:t>
      </w:r>
      <w:r w:rsidR="00D40713">
        <w:t>. »</w:t>
      </w:r>
      <w:r>
        <w:t xml:space="preserve"> Quoique aucun d</w:t>
      </w:r>
      <w:r w:rsidR="00D40713">
        <w:t>’</w:t>
      </w:r>
      <w:r>
        <w:t>eux n</w:t>
      </w:r>
      <w:r w:rsidR="00D40713">
        <w:t>’</w:t>
      </w:r>
      <w:r>
        <w:t>eût l</w:t>
      </w:r>
      <w:r w:rsidR="00D40713">
        <w:t>’</w:t>
      </w:r>
      <w:r>
        <w:t>écu</w:t>
      </w:r>
      <w:r w:rsidR="00D40713">
        <w:t xml:space="preserve">, </w:t>
      </w:r>
      <w:r>
        <w:t>chacun cependant crut de bonne foi que c</w:t>
      </w:r>
      <w:r w:rsidR="00D40713">
        <w:t>’</w:t>
      </w:r>
      <w:r>
        <w:t>était son camarade qui l</w:t>
      </w:r>
      <w:r w:rsidR="00D40713">
        <w:t>’</w:t>
      </w:r>
      <w:r>
        <w:t>avait reçu</w:t>
      </w:r>
      <w:r w:rsidR="00D40713">
        <w:t xml:space="preserve">. </w:t>
      </w:r>
      <w:r>
        <w:t>Aussi</w:t>
      </w:r>
      <w:r w:rsidR="00D40713">
        <w:t xml:space="preserve">, </w:t>
      </w:r>
      <w:r>
        <w:t>après beaucoup de remerciements et de souhaits pour le cavalier</w:t>
      </w:r>
      <w:r w:rsidR="00D40713">
        <w:t xml:space="preserve">, </w:t>
      </w:r>
      <w:r>
        <w:t>ils se remirent en route</w:t>
      </w:r>
      <w:r w:rsidR="00D40713">
        <w:t xml:space="preserve">, </w:t>
      </w:r>
      <w:r>
        <w:t>bien joyeux</w:t>
      </w:r>
      <w:r w:rsidR="00D40713">
        <w:t xml:space="preserve">, </w:t>
      </w:r>
      <w:r>
        <w:t>ralentissant néanmoins beaucoup leur pas</w:t>
      </w:r>
      <w:r w:rsidR="00D40713">
        <w:t>.</w:t>
      </w:r>
    </w:p>
    <w:p w14:paraId="51E6E17B" w14:textId="77777777" w:rsidR="00D40713" w:rsidRDefault="00000000">
      <w:r>
        <w:t>Le clerc</w:t>
      </w:r>
      <w:r w:rsidR="00D40713">
        <w:t xml:space="preserve">, </w:t>
      </w:r>
      <w:r>
        <w:t>de son côté</w:t>
      </w:r>
      <w:r w:rsidR="00D40713">
        <w:t xml:space="preserve">, </w:t>
      </w:r>
      <w:r>
        <w:t>feignit aussi de continuer la sienne</w:t>
      </w:r>
      <w:r w:rsidR="00D40713">
        <w:t xml:space="preserve">. </w:t>
      </w:r>
      <w:r>
        <w:t>Mais</w:t>
      </w:r>
      <w:r w:rsidR="00D40713">
        <w:t xml:space="preserve">, </w:t>
      </w:r>
      <w:r>
        <w:t>à quelque distance</w:t>
      </w:r>
      <w:r w:rsidR="00D40713">
        <w:t xml:space="preserve">, </w:t>
      </w:r>
      <w:r>
        <w:t>il mit pied à terre</w:t>
      </w:r>
      <w:r w:rsidR="00D40713">
        <w:t xml:space="preserve">, </w:t>
      </w:r>
      <w:r>
        <w:t>donna son cheval à son écuyer</w:t>
      </w:r>
      <w:r w:rsidR="00D40713">
        <w:t xml:space="preserve">, </w:t>
      </w:r>
      <w:r>
        <w:t>en lui ordonnant d</w:t>
      </w:r>
      <w:r w:rsidR="00D40713">
        <w:t>’</w:t>
      </w:r>
      <w:r>
        <w:t>aller l</w:t>
      </w:r>
      <w:r w:rsidR="00D40713">
        <w:t>’</w:t>
      </w:r>
      <w:r>
        <w:t>attendre à la porte de Compiègne</w:t>
      </w:r>
      <w:r w:rsidR="00D40713">
        <w:t xml:space="preserve"> ; </w:t>
      </w:r>
      <w:r>
        <w:t>puis il se rapprocha sans bruit des aveugles et les suivit pour voir ce qu</w:t>
      </w:r>
      <w:r w:rsidR="00D40713">
        <w:t>’</w:t>
      </w:r>
      <w:r>
        <w:t>il adviendrait de cette aventure</w:t>
      </w:r>
      <w:r w:rsidR="00D40713">
        <w:t xml:space="preserve">. </w:t>
      </w:r>
      <w:r>
        <w:t>Quand ils n</w:t>
      </w:r>
      <w:r w:rsidR="00D40713">
        <w:t>’</w:t>
      </w:r>
      <w:r>
        <w:t>entendirent plus le bruit des chevaux</w:t>
      </w:r>
      <w:r w:rsidR="00D40713">
        <w:t xml:space="preserve">, </w:t>
      </w:r>
      <w:r>
        <w:t>le chef de la petite troupe s</w:t>
      </w:r>
      <w:r w:rsidR="00D40713">
        <w:t>’</w:t>
      </w:r>
      <w:r>
        <w:t>arrêta</w:t>
      </w:r>
      <w:r w:rsidR="00D40713">
        <w:t> : « </w:t>
      </w:r>
      <w:r>
        <w:t>Camarades</w:t>
      </w:r>
      <w:r w:rsidR="00D40713">
        <w:t xml:space="preserve">, </w:t>
      </w:r>
      <w:r>
        <w:t>dit-il</w:t>
      </w:r>
      <w:r w:rsidR="00D40713">
        <w:t xml:space="preserve">, </w:t>
      </w:r>
      <w:r>
        <w:t>nous avons fait là une bonne journée</w:t>
      </w:r>
      <w:r w:rsidR="00D40713">
        <w:t xml:space="preserve"> ; </w:t>
      </w:r>
      <w:r>
        <w:t>je suis d</w:t>
      </w:r>
      <w:r w:rsidR="00D40713">
        <w:t>’</w:t>
      </w:r>
      <w:r>
        <w:t>avis de nous y tenir et de retourner à Compiègne manger l</w:t>
      </w:r>
      <w:r w:rsidR="00D40713">
        <w:t>’</w:t>
      </w:r>
      <w:r>
        <w:t>écu de ce brave chrétien</w:t>
      </w:r>
      <w:r w:rsidR="00D40713">
        <w:t xml:space="preserve">. </w:t>
      </w:r>
      <w:r>
        <w:t>Il y a longtemps que nous ne nous sommes divertis</w:t>
      </w:r>
      <w:r w:rsidR="00D40713">
        <w:t xml:space="preserve"> : </w:t>
      </w:r>
      <w:r>
        <w:t>voici aujourd</w:t>
      </w:r>
      <w:r w:rsidR="00D40713">
        <w:t>’</w:t>
      </w:r>
      <w:r>
        <w:t>hui de quoi faire bombance</w:t>
      </w:r>
      <w:r w:rsidR="00D40713">
        <w:t xml:space="preserve"> ; </w:t>
      </w:r>
      <w:r>
        <w:t>donnons-nous du plaisir</w:t>
      </w:r>
      <w:r w:rsidR="00D40713">
        <w:t>. »</w:t>
      </w:r>
      <w:r>
        <w:t xml:space="preserve"> La proposition fut reçue avec de grands éloges</w:t>
      </w:r>
      <w:r w:rsidR="00D40713">
        <w:t xml:space="preserve">, </w:t>
      </w:r>
      <w:r>
        <w:t>et nos trois mendiants aussitôt</w:t>
      </w:r>
      <w:r w:rsidR="00D40713">
        <w:t xml:space="preserve">, </w:t>
      </w:r>
      <w:r>
        <w:t>toujours suivis du clerc</w:t>
      </w:r>
      <w:r w:rsidR="00D40713">
        <w:t xml:space="preserve">, </w:t>
      </w:r>
      <w:r>
        <w:t>retournèrent sur leurs pas</w:t>
      </w:r>
      <w:r w:rsidR="00D40713">
        <w:t>.</w:t>
      </w:r>
    </w:p>
    <w:p w14:paraId="44D55296" w14:textId="0D780F12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70B786DB" wp14:editId="40A93330">
            <wp:extent cx="4484360" cy="2975956"/>
            <wp:effectExtent l="0" t="0" r="0" b="0"/>
            <wp:docPr id="5" name="Imag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930" cy="2986953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5DA2A9" w14:textId="77777777" w:rsidR="00D40713" w:rsidRDefault="00000000">
      <w:r>
        <w:lastRenderedPageBreak/>
        <w:t>Arrivés dans la ville</w:t>
      </w:r>
      <w:r w:rsidR="00D40713">
        <w:t xml:space="preserve">, </w:t>
      </w:r>
      <w:r>
        <w:t>ils entendirent crier</w:t>
      </w:r>
      <w:r w:rsidR="00D40713">
        <w:t xml:space="preserve"> : </w:t>
      </w:r>
      <w:r>
        <w:rPr>
          <w:i/>
        </w:rPr>
        <w:t>Excellent vin</w:t>
      </w:r>
      <w:r w:rsidR="00D40713">
        <w:rPr>
          <w:i/>
        </w:rPr>
        <w:t xml:space="preserve">, </w:t>
      </w:r>
      <w:r>
        <w:rPr>
          <w:i/>
        </w:rPr>
        <w:t>vin de Soissons</w:t>
      </w:r>
      <w:r w:rsidR="00D40713">
        <w:rPr>
          <w:i/>
        </w:rPr>
        <w:t xml:space="preserve">, </w:t>
      </w:r>
      <w:r>
        <w:rPr>
          <w:i/>
        </w:rPr>
        <w:t>vin d</w:t>
      </w:r>
      <w:r w:rsidR="00D40713">
        <w:rPr>
          <w:i/>
        </w:rPr>
        <w:t>’</w:t>
      </w:r>
      <w:r>
        <w:rPr>
          <w:i/>
        </w:rPr>
        <w:t>Auxerre</w:t>
      </w:r>
      <w:r w:rsidR="00D40713">
        <w:rPr>
          <w:i/>
        </w:rPr>
        <w:t xml:space="preserve">, </w:t>
      </w:r>
      <w:r>
        <w:rPr>
          <w:i/>
        </w:rPr>
        <w:t>poisson</w:t>
      </w:r>
      <w:r w:rsidR="00D40713">
        <w:rPr>
          <w:i/>
        </w:rPr>
        <w:t xml:space="preserve">, </w:t>
      </w:r>
      <w:r>
        <w:rPr>
          <w:i/>
        </w:rPr>
        <w:t>bonne chère et à tout prix</w:t>
      </w:r>
      <w:r w:rsidR="00D40713">
        <w:rPr>
          <w:i/>
        </w:rPr>
        <w:t xml:space="preserve"> ; </w:t>
      </w:r>
      <w:r>
        <w:rPr>
          <w:i/>
        </w:rPr>
        <w:t>entrez</w:t>
      </w:r>
      <w:r w:rsidR="00D40713">
        <w:rPr>
          <w:i/>
        </w:rPr>
        <w:t xml:space="preserve">, </w:t>
      </w:r>
      <w:r>
        <w:rPr>
          <w:i/>
        </w:rPr>
        <w:t>messieurs</w:t>
      </w:r>
      <w:r w:rsidR="00D40713">
        <w:t xml:space="preserve">. </w:t>
      </w:r>
      <w:r>
        <w:t>Ils ne voulurent pas aller plus loin</w:t>
      </w:r>
      <w:r w:rsidR="00D40713">
        <w:t xml:space="preserve"> ; </w:t>
      </w:r>
      <w:r>
        <w:t>ils entrèrent</w:t>
      </w:r>
      <w:r w:rsidR="00D40713">
        <w:t xml:space="preserve">, </w:t>
      </w:r>
      <w:r>
        <w:t>et après avoir prévenu qu</w:t>
      </w:r>
      <w:r w:rsidR="00D40713">
        <w:t>’</w:t>
      </w:r>
      <w:r>
        <w:t>on n</w:t>
      </w:r>
      <w:r w:rsidR="00D40713">
        <w:t>’</w:t>
      </w:r>
      <w:r>
        <w:t>appréciât pas leurs facultés sur leurs habits</w:t>
      </w:r>
      <w:r w:rsidR="00D40713">
        <w:t xml:space="preserve">, </w:t>
      </w:r>
      <w:r>
        <w:t>du ton de l</w:t>
      </w:r>
      <w:r w:rsidR="00D40713">
        <w:t>’</w:t>
      </w:r>
      <w:r>
        <w:t>homme qui porte dans sa bourse le droit de commander</w:t>
      </w:r>
      <w:r w:rsidR="00D40713">
        <w:t xml:space="preserve">, </w:t>
      </w:r>
      <w:r>
        <w:t>ils crièrent qu</w:t>
      </w:r>
      <w:r w:rsidR="00D40713">
        <w:t>’</w:t>
      </w:r>
      <w:r>
        <w:t>on les servît bien et promptement</w:t>
      </w:r>
      <w:r w:rsidR="00D40713">
        <w:t xml:space="preserve">. </w:t>
      </w:r>
      <w:r>
        <w:t>Nicole</w:t>
      </w:r>
      <w:r w:rsidR="00D40713">
        <w:t xml:space="preserve">, </w:t>
      </w:r>
      <w:r>
        <w:t>c</w:t>
      </w:r>
      <w:r w:rsidR="00D40713">
        <w:t>’</w:t>
      </w:r>
      <w:r>
        <w:t>était le nom de l</w:t>
      </w:r>
      <w:r w:rsidR="00D40713">
        <w:t>’</w:t>
      </w:r>
      <w:r>
        <w:t>hôtelier</w:t>
      </w:r>
      <w:r w:rsidR="00D40713">
        <w:t xml:space="preserve">, </w:t>
      </w:r>
      <w:r>
        <w:t>accoutumé à voir des gens de cette espèce faire quelquefois dans une partie de plaisir plus de dépense que d</w:t>
      </w:r>
      <w:r w:rsidR="00D40713">
        <w:t>’</w:t>
      </w:r>
      <w:r>
        <w:t>autres en apparence bien plus aisés</w:t>
      </w:r>
      <w:r w:rsidR="00D40713">
        <w:t xml:space="preserve">, </w:t>
      </w:r>
      <w:r>
        <w:t>les reçut avec respect</w:t>
      </w:r>
      <w:r w:rsidR="00D40713">
        <w:t xml:space="preserve">. </w:t>
      </w:r>
      <w:r>
        <w:t>Il les conduisit dans sa belle salle</w:t>
      </w:r>
      <w:r w:rsidR="00D40713">
        <w:t xml:space="preserve">, </w:t>
      </w:r>
      <w:r>
        <w:t>les pria de s</w:t>
      </w:r>
      <w:r w:rsidR="00D40713">
        <w:t>’</w:t>
      </w:r>
      <w:r>
        <w:t>asseoir et d</w:t>
      </w:r>
      <w:r w:rsidR="00D40713">
        <w:t>’</w:t>
      </w:r>
      <w:r>
        <w:t>ordonner assurant qu</w:t>
      </w:r>
      <w:r w:rsidR="00D40713">
        <w:t>’</w:t>
      </w:r>
      <w:r>
        <w:t>il était en état de leur procurer tout ce qu</w:t>
      </w:r>
      <w:r w:rsidR="00D40713">
        <w:t>’</w:t>
      </w:r>
      <w:r>
        <w:t>il y avait de meilleur dans Compiègne et de le leur apprêter de manière qu</w:t>
      </w:r>
      <w:r w:rsidR="00D40713">
        <w:t>’</w:t>
      </w:r>
      <w:r>
        <w:t>ils seraient contents</w:t>
      </w:r>
      <w:r w:rsidR="00D40713">
        <w:t xml:space="preserve">. </w:t>
      </w:r>
      <w:r>
        <w:t>Ils demandèrent qu</w:t>
      </w:r>
      <w:r w:rsidR="00D40713">
        <w:t>’</w:t>
      </w:r>
      <w:r>
        <w:t xml:space="preserve">on leur </w:t>
      </w:r>
      <w:r>
        <w:t>f</w:t>
      </w:r>
      <w:r w:rsidR="00D87355">
        <w:t>î</w:t>
      </w:r>
      <w:r>
        <w:t>t faire grande chère</w:t>
      </w:r>
      <w:r w:rsidR="00D40713">
        <w:t xml:space="preserve">, </w:t>
      </w:r>
      <w:r>
        <w:t>et aussitôt</w:t>
      </w:r>
      <w:r w:rsidR="00D40713">
        <w:t xml:space="preserve">, </w:t>
      </w:r>
      <w:r>
        <w:t>maître</w:t>
      </w:r>
      <w:r w:rsidR="00D40713">
        <w:t xml:space="preserve">, </w:t>
      </w:r>
      <w:r>
        <w:t>valet</w:t>
      </w:r>
      <w:r w:rsidR="00D40713">
        <w:t xml:space="preserve">, </w:t>
      </w:r>
      <w:r>
        <w:t>servante</w:t>
      </w:r>
      <w:r w:rsidR="00D40713">
        <w:t xml:space="preserve">, </w:t>
      </w:r>
      <w:r>
        <w:t>tout le monde dans la maison se mit à l</w:t>
      </w:r>
      <w:r w:rsidR="00D40713">
        <w:t>’</w:t>
      </w:r>
      <w:r>
        <w:t>œuvre</w:t>
      </w:r>
      <w:r w:rsidR="00D40713">
        <w:t xml:space="preserve">. </w:t>
      </w:r>
      <w:r>
        <w:t>Un voisin même fut prié de venir aider</w:t>
      </w:r>
      <w:r w:rsidR="00D40713">
        <w:t xml:space="preserve">. </w:t>
      </w:r>
      <w:r>
        <w:t>Enfin</w:t>
      </w:r>
      <w:r w:rsidR="00D40713">
        <w:t xml:space="preserve">, </w:t>
      </w:r>
      <w:r>
        <w:t>à force de mains et de secours</w:t>
      </w:r>
      <w:r w:rsidR="00D40713">
        <w:t xml:space="preserve">, </w:t>
      </w:r>
      <w:r>
        <w:t>on parvint à leur servir un dîner composé de cinq plats</w:t>
      </w:r>
      <w:r w:rsidR="00D40713">
        <w:t xml:space="preserve"> ; </w:t>
      </w:r>
      <w:r>
        <w:t>et voilà nos trois mendiants à table</w:t>
      </w:r>
      <w:r w:rsidR="00D40713">
        <w:t xml:space="preserve">, </w:t>
      </w:r>
      <w:r>
        <w:t>riant</w:t>
      </w:r>
      <w:r w:rsidR="00D40713">
        <w:t xml:space="preserve">, </w:t>
      </w:r>
      <w:r>
        <w:t>chantant</w:t>
      </w:r>
      <w:r w:rsidR="00D40713">
        <w:t xml:space="preserve">, </w:t>
      </w:r>
      <w:r>
        <w:t>buvant à la santé l</w:t>
      </w:r>
      <w:r w:rsidR="00D40713">
        <w:t>’</w:t>
      </w:r>
      <w:r>
        <w:t>un de l</w:t>
      </w:r>
      <w:r w:rsidR="00D40713">
        <w:t>’</w:t>
      </w:r>
      <w:r>
        <w:t>autre</w:t>
      </w:r>
      <w:r w:rsidR="00D40713">
        <w:t xml:space="preserve">, </w:t>
      </w:r>
      <w:r>
        <w:t>et faisant de grosses plaisanteries sur le cavalier qui leur procurait tout cela</w:t>
      </w:r>
      <w:r w:rsidR="00D40713">
        <w:t>.</w:t>
      </w:r>
    </w:p>
    <w:p w14:paraId="6E3D3FBA" w14:textId="21651183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4BBD6F47" wp14:editId="7039BD8C">
            <wp:extent cx="2610197" cy="3061755"/>
            <wp:effectExtent l="0" t="0" r="0" b="5715"/>
            <wp:docPr id="6" name="Imag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043" cy="3076823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9B27A9" w14:textId="77777777" w:rsidR="00D40713" w:rsidRDefault="00000000">
      <w:r>
        <w:lastRenderedPageBreak/>
        <w:t>Celui-ci les avait suivis jusqu</w:t>
      </w:r>
      <w:r w:rsidR="00D40713">
        <w:t>’</w:t>
      </w:r>
      <w:r>
        <w:t>à l</w:t>
      </w:r>
      <w:r w:rsidR="00D40713">
        <w:t>’</w:t>
      </w:r>
      <w:r>
        <w:t>auberge avec son écuyer et il était là qui écoutait leurs joyeux propos</w:t>
      </w:r>
      <w:r w:rsidR="00D40713">
        <w:t xml:space="preserve">. </w:t>
      </w:r>
      <w:r>
        <w:t>Il voulut même</w:t>
      </w:r>
      <w:r w:rsidR="00D40713">
        <w:t xml:space="preserve">, </w:t>
      </w:r>
      <w:r>
        <w:t>afin de ne rien perdre de cette scène divertissante</w:t>
      </w:r>
      <w:r w:rsidR="00D40713">
        <w:t xml:space="preserve">, </w:t>
      </w:r>
      <w:r>
        <w:t>dîner et souper modestement avec l</w:t>
      </w:r>
      <w:r w:rsidR="00D40713">
        <w:t>’</w:t>
      </w:r>
      <w:r>
        <w:t>hôte</w:t>
      </w:r>
      <w:r w:rsidR="00D40713">
        <w:t xml:space="preserve">. </w:t>
      </w:r>
      <w:r>
        <w:t>Les aveugles</w:t>
      </w:r>
      <w:r w:rsidR="00D40713">
        <w:t xml:space="preserve">, </w:t>
      </w:r>
      <w:r>
        <w:t>pendant ce temps</w:t>
      </w:r>
      <w:r w:rsidR="00D40713">
        <w:t xml:space="preserve">, </w:t>
      </w:r>
      <w:r>
        <w:t>occupaient la salle d</w:t>
      </w:r>
      <w:r w:rsidR="00D40713">
        <w:t>’</w:t>
      </w:r>
      <w:r>
        <w:t>honneur</w:t>
      </w:r>
      <w:r w:rsidR="00D40713">
        <w:t xml:space="preserve">, </w:t>
      </w:r>
      <w:r>
        <w:t>où ils se faisaient servir comme des chevaliers</w:t>
      </w:r>
      <w:r w:rsidR="00D40713">
        <w:t xml:space="preserve">. </w:t>
      </w:r>
      <w:r>
        <w:t>La fête aussi fut poussée jusque bien avant dans la nuit</w:t>
      </w:r>
      <w:r w:rsidR="00D40713">
        <w:t xml:space="preserve">, </w:t>
      </w:r>
      <w:r>
        <w:t>et</w:t>
      </w:r>
      <w:r w:rsidR="00D40713">
        <w:t xml:space="preserve">, </w:t>
      </w:r>
      <w:r>
        <w:t>pour terminer dignement une si belle journée</w:t>
      </w:r>
      <w:r w:rsidR="00D40713">
        <w:t xml:space="preserve">, </w:t>
      </w:r>
      <w:r>
        <w:t>ils demandèrent chacun un lit et se couchèrent</w:t>
      </w:r>
      <w:r w:rsidR="00D40713">
        <w:t>.</w:t>
      </w:r>
    </w:p>
    <w:p w14:paraId="4EF3AC0E" w14:textId="4C35FF97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3D62CA0A" wp14:editId="0B185CCC">
            <wp:extent cx="5852416" cy="2668386"/>
            <wp:effectExtent l="0" t="0" r="0" b="0"/>
            <wp:docPr id="7" name="Imag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514" cy="2674814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EE4B16" w14:textId="77777777" w:rsidR="00D40713" w:rsidRDefault="00000000">
      <w:r>
        <w:t>Le lendemain matin</w:t>
      </w:r>
      <w:r w:rsidR="00D40713">
        <w:t xml:space="preserve">, </w:t>
      </w:r>
      <w:r>
        <w:t>l</w:t>
      </w:r>
      <w:r w:rsidR="00D40713">
        <w:t>’</w:t>
      </w:r>
      <w:r>
        <w:t>hôte</w:t>
      </w:r>
      <w:r w:rsidR="00D40713">
        <w:t xml:space="preserve">, </w:t>
      </w:r>
      <w:r>
        <w:t>qui voulait se débarrasser d</w:t>
      </w:r>
      <w:r w:rsidR="00D40713">
        <w:t>’</w:t>
      </w:r>
      <w:r>
        <w:t>eux</w:t>
      </w:r>
      <w:r w:rsidR="00D40713">
        <w:t xml:space="preserve">, </w:t>
      </w:r>
      <w:r>
        <w:t>les envoya réveiller par son valet</w:t>
      </w:r>
      <w:r w:rsidR="00D40713">
        <w:t xml:space="preserve">. </w:t>
      </w:r>
      <w:r>
        <w:t>Quand ils furent descendus</w:t>
      </w:r>
      <w:r w:rsidR="00D40713">
        <w:t xml:space="preserve">, </w:t>
      </w:r>
      <w:r>
        <w:t>il fit le compte de leur dépense et demanda dix sous</w:t>
      </w:r>
      <w:r w:rsidR="00D40713">
        <w:t xml:space="preserve"> : </w:t>
      </w:r>
      <w:r>
        <w:t>c</w:t>
      </w:r>
      <w:r w:rsidR="00D40713">
        <w:t>’</w:t>
      </w:r>
      <w:r>
        <w:t>était là le moment que le malicieux clerc attendait</w:t>
      </w:r>
      <w:r w:rsidR="00D40713">
        <w:t xml:space="preserve">. </w:t>
      </w:r>
      <w:r>
        <w:t>Afin d</w:t>
      </w:r>
      <w:r w:rsidR="00D40713">
        <w:t>’</w:t>
      </w:r>
      <w:r>
        <w:t>en jouir à son aise</w:t>
      </w:r>
      <w:r w:rsidR="00D40713">
        <w:t xml:space="preserve">, </w:t>
      </w:r>
      <w:r>
        <w:t>il vint se placer dans un coin</w:t>
      </w:r>
      <w:r w:rsidR="00D40713">
        <w:t xml:space="preserve">, </w:t>
      </w:r>
      <w:r>
        <w:t>sans néanmoins vouloir se montrer</w:t>
      </w:r>
      <w:r w:rsidR="00D40713">
        <w:t xml:space="preserve">, </w:t>
      </w:r>
      <w:r>
        <w:t>de peur de gêner par sa présence</w:t>
      </w:r>
      <w:r w:rsidR="00D40713">
        <w:t>. « </w:t>
      </w:r>
      <w:r>
        <w:t>Sire</w:t>
      </w:r>
      <w:r w:rsidR="00D40713">
        <w:t xml:space="preserve">, </w:t>
      </w:r>
      <w:r>
        <w:t>dirent à l</w:t>
      </w:r>
      <w:r w:rsidR="00D40713">
        <w:t>’</w:t>
      </w:r>
      <w:r>
        <w:t>hôte les aveugles</w:t>
      </w:r>
      <w:r w:rsidR="00D40713">
        <w:t xml:space="preserve">, </w:t>
      </w:r>
      <w:r>
        <w:t>nous avons un écu</w:t>
      </w:r>
      <w:r w:rsidR="00D40713">
        <w:t xml:space="preserve">, </w:t>
      </w:r>
      <w:r>
        <w:t>rendez-nous notre reste</w:t>
      </w:r>
      <w:r w:rsidR="00D40713">
        <w:t>. »</w:t>
      </w:r>
      <w:r>
        <w:t xml:space="preserve"> Celui-ci tend la main pour le recevoir</w:t>
      </w:r>
      <w:r w:rsidR="00D40713">
        <w:t xml:space="preserve"> ; </w:t>
      </w:r>
      <w:r>
        <w:t>et comme personne ne le lui donne</w:t>
      </w:r>
      <w:r w:rsidR="00D40713">
        <w:t xml:space="preserve">, </w:t>
      </w:r>
      <w:r>
        <w:t>il demande qui l</w:t>
      </w:r>
      <w:r w:rsidR="00D40713">
        <w:t>’</w:t>
      </w:r>
      <w:r>
        <w:t>a des trois</w:t>
      </w:r>
      <w:r w:rsidR="00D40713">
        <w:t xml:space="preserve">. </w:t>
      </w:r>
      <w:r>
        <w:t>Aucun d</w:t>
      </w:r>
      <w:r w:rsidR="00D40713">
        <w:t>’</w:t>
      </w:r>
      <w:r>
        <w:t>eux ne répond d</w:t>
      </w:r>
      <w:r w:rsidR="00D40713">
        <w:t>’</w:t>
      </w:r>
      <w:r>
        <w:t>abord</w:t>
      </w:r>
      <w:r w:rsidR="00D40713">
        <w:t xml:space="preserve">, </w:t>
      </w:r>
      <w:r>
        <w:t>il les interroge et chacun d</w:t>
      </w:r>
      <w:r w:rsidR="00D40713">
        <w:t>’</w:t>
      </w:r>
      <w:r>
        <w:t>eux dit</w:t>
      </w:r>
      <w:r w:rsidR="00D40713">
        <w:t xml:space="preserve"> : </w:t>
      </w:r>
      <w:r>
        <w:t>ce n</w:t>
      </w:r>
      <w:r w:rsidR="00D40713">
        <w:t>’</w:t>
      </w:r>
      <w:r>
        <w:t>est pas moi</w:t>
      </w:r>
      <w:r w:rsidR="00D40713">
        <w:t xml:space="preserve"> ; </w:t>
      </w:r>
      <w:r>
        <w:t>alors</w:t>
      </w:r>
      <w:r w:rsidR="00D40713">
        <w:t xml:space="preserve">, </w:t>
      </w:r>
      <w:r>
        <w:t>il se fâche</w:t>
      </w:r>
      <w:r w:rsidR="00D40713">
        <w:t>. « </w:t>
      </w:r>
      <w:r>
        <w:t>Çà</w:t>
      </w:r>
      <w:r w:rsidR="00D40713">
        <w:t xml:space="preserve">, </w:t>
      </w:r>
      <w:r>
        <w:t>messieurs les truands</w:t>
      </w:r>
      <w:r w:rsidR="00D40713">
        <w:t xml:space="preserve">, </w:t>
      </w:r>
      <w:r>
        <w:t>croyez-vous que je suis ici pour vous servir de risée</w:t>
      </w:r>
      <w:r w:rsidR="00D40713">
        <w:t xml:space="preserve"> ? </w:t>
      </w:r>
      <w:r>
        <w:t>Ayez un peu la bonté de finir</w:t>
      </w:r>
      <w:r w:rsidR="00D40713">
        <w:t xml:space="preserve">, </w:t>
      </w:r>
      <w:r>
        <w:t>s</w:t>
      </w:r>
      <w:r w:rsidR="00D40713">
        <w:t>’</w:t>
      </w:r>
      <w:r>
        <w:t>il vous plaît</w:t>
      </w:r>
      <w:r w:rsidR="00D40713">
        <w:t xml:space="preserve">, </w:t>
      </w:r>
      <w:r>
        <w:t>et de me payer tout à l</w:t>
      </w:r>
      <w:r w:rsidR="00D40713">
        <w:t>’</w:t>
      </w:r>
      <w:r>
        <w:t>heure mes dix sous</w:t>
      </w:r>
      <w:r w:rsidR="00D40713">
        <w:t xml:space="preserve">, </w:t>
      </w:r>
      <w:r>
        <w:t>ou sinon je vous étrille</w:t>
      </w:r>
      <w:r w:rsidR="00D40713">
        <w:t>. »</w:t>
      </w:r>
      <w:r>
        <w:t xml:space="preserve"> </w:t>
      </w:r>
      <w:r>
        <w:lastRenderedPageBreak/>
        <w:t>Ils recommencent donc à se demander l</w:t>
      </w:r>
      <w:r w:rsidR="00D40713">
        <w:t>’</w:t>
      </w:r>
      <w:r>
        <w:t>un à l</w:t>
      </w:r>
      <w:r w:rsidR="00D40713">
        <w:t>’</w:t>
      </w:r>
      <w:r>
        <w:t>autre l</w:t>
      </w:r>
      <w:r w:rsidR="00D40713">
        <w:t>’</w:t>
      </w:r>
      <w:r>
        <w:t>écu</w:t>
      </w:r>
      <w:r w:rsidR="00D40713">
        <w:t xml:space="preserve"> ; </w:t>
      </w:r>
      <w:r>
        <w:t>ils se traitent mutuellement de fripons</w:t>
      </w:r>
      <w:r w:rsidR="00D40713">
        <w:t xml:space="preserve">, </w:t>
      </w:r>
      <w:r>
        <w:t>finissent par se quereller et font un tel vacarme</w:t>
      </w:r>
      <w:r w:rsidR="00D40713">
        <w:t xml:space="preserve">, </w:t>
      </w:r>
      <w:r>
        <w:t>que l</w:t>
      </w:r>
      <w:r w:rsidR="00D40713">
        <w:t>’</w:t>
      </w:r>
      <w:r>
        <w:t>hôte furieux</w:t>
      </w:r>
      <w:r w:rsidR="00D40713">
        <w:t xml:space="preserve">, </w:t>
      </w:r>
      <w:r>
        <w:t>leur distribuant à chacun quelques paires de soufflets</w:t>
      </w:r>
      <w:r w:rsidR="00D40713">
        <w:t xml:space="preserve">, </w:t>
      </w:r>
      <w:r>
        <w:t>crie à son valet de descendre avec deux bâtons</w:t>
      </w:r>
      <w:r w:rsidR="00D40713">
        <w:t>.</w:t>
      </w:r>
    </w:p>
    <w:p w14:paraId="60175D6A" w14:textId="314D5623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11EDB3E8" wp14:editId="5D9DC91B">
            <wp:extent cx="2703112" cy="3017520"/>
            <wp:effectExtent l="0" t="0" r="2540" b="0"/>
            <wp:docPr id="8" name="Imag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435" cy="3043556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6787E4" w14:textId="32C32CF2" w:rsidR="00000000" w:rsidRDefault="00000000">
      <w:r>
        <w:t>Le clerc</w:t>
      </w:r>
      <w:r w:rsidR="00D40713">
        <w:t xml:space="preserve">, </w:t>
      </w:r>
      <w:r>
        <w:t>pendant ce débat</w:t>
      </w:r>
      <w:r w:rsidR="00D40713">
        <w:t xml:space="preserve">, </w:t>
      </w:r>
      <w:r>
        <w:t>riait dans son coin à se pâmer</w:t>
      </w:r>
      <w:r w:rsidR="00D40713">
        <w:t xml:space="preserve">. </w:t>
      </w:r>
      <w:r>
        <w:t>Cependant</w:t>
      </w:r>
      <w:r w:rsidR="00D40713">
        <w:t xml:space="preserve">, </w:t>
      </w:r>
      <w:r>
        <w:t>quand il vit que l</w:t>
      </w:r>
      <w:r w:rsidR="00D40713">
        <w:t>’</w:t>
      </w:r>
      <w:r>
        <w:t>affaire devenait sérieuse</w:t>
      </w:r>
      <w:r w:rsidR="00D40713">
        <w:t xml:space="preserve">, </w:t>
      </w:r>
      <w:r>
        <w:t>et qu</w:t>
      </w:r>
      <w:r w:rsidR="00D40713">
        <w:t>’</w:t>
      </w:r>
      <w:r>
        <w:t>on parlait de bâton</w:t>
      </w:r>
      <w:r w:rsidR="00D40713">
        <w:t xml:space="preserve">, </w:t>
      </w:r>
      <w:r>
        <w:t>il se montra</w:t>
      </w:r>
      <w:r w:rsidR="00D40713">
        <w:t xml:space="preserve">, </w:t>
      </w:r>
      <w:r>
        <w:t>et d</w:t>
      </w:r>
      <w:r w:rsidR="00D40713">
        <w:t>’</w:t>
      </w:r>
      <w:r>
        <w:t>un air étonné vint demander ce qui causait un pareil tapage</w:t>
      </w:r>
      <w:r w:rsidR="00D40713">
        <w:t>. « </w:t>
      </w:r>
      <w:r>
        <w:t>Sire</w:t>
      </w:r>
      <w:r w:rsidR="00D40713">
        <w:t xml:space="preserve">, </w:t>
      </w:r>
      <w:r>
        <w:t>ce sont ces trois marauds qui sont venus hier ici pour manger mon bien</w:t>
      </w:r>
      <w:r w:rsidR="00D40713">
        <w:t xml:space="preserve"> ; </w:t>
      </w:r>
      <w:r>
        <w:t>et aujourd</w:t>
      </w:r>
      <w:r w:rsidR="00D40713">
        <w:t>’</w:t>
      </w:r>
      <w:r>
        <w:t>hui que je leur demande ce qui m</w:t>
      </w:r>
      <w:r w:rsidR="00D40713">
        <w:t>’</w:t>
      </w:r>
      <w:r>
        <w:t>est dû</w:t>
      </w:r>
      <w:r w:rsidR="00D40713">
        <w:t xml:space="preserve">, </w:t>
      </w:r>
      <w:r>
        <w:t>ils ont l</w:t>
      </w:r>
      <w:r w:rsidR="00D40713">
        <w:t>’</w:t>
      </w:r>
      <w:r>
        <w:t>insolence de me bafouer</w:t>
      </w:r>
      <w:r w:rsidR="00D40713">
        <w:t xml:space="preserve">. </w:t>
      </w:r>
      <w:r>
        <w:t>Mais</w:t>
      </w:r>
      <w:r w:rsidR="00D40713">
        <w:t xml:space="preserve">, </w:t>
      </w:r>
      <w:proofErr w:type="gramStart"/>
      <w:r>
        <w:t>de par</w:t>
      </w:r>
      <w:proofErr w:type="gramEnd"/>
      <w:r>
        <w:t xml:space="preserve"> tous les diables</w:t>
      </w:r>
      <w:r w:rsidR="00D40713">
        <w:t xml:space="preserve">, </w:t>
      </w:r>
      <w:r>
        <w:t>il n</w:t>
      </w:r>
      <w:r w:rsidR="00D40713">
        <w:t>’</w:t>
      </w:r>
      <w:r>
        <w:t>en sera pas ainsi</w:t>
      </w:r>
      <w:r w:rsidR="00D40713">
        <w:t xml:space="preserve">, </w:t>
      </w:r>
      <w:r>
        <w:t>et avant qu</w:t>
      </w:r>
      <w:r w:rsidR="00D40713">
        <w:t>’</w:t>
      </w:r>
      <w:r>
        <w:t>ils sortent</w:t>
      </w:r>
      <w:r w:rsidR="00D40713">
        <w:t xml:space="preserve">… – </w:t>
      </w:r>
      <w:r>
        <w:t>Doucement</w:t>
      </w:r>
      <w:r w:rsidR="00D40713">
        <w:t xml:space="preserve">, </w:t>
      </w:r>
      <w:r>
        <w:t>doucement</w:t>
      </w:r>
      <w:r w:rsidR="00D40713">
        <w:t xml:space="preserve">, </w:t>
      </w:r>
      <w:r>
        <w:t>sire Nicole</w:t>
      </w:r>
      <w:r w:rsidR="00D40713">
        <w:t xml:space="preserve">, </w:t>
      </w:r>
      <w:r>
        <w:t>reprit le clerc</w:t>
      </w:r>
      <w:r w:rsidR="00D40713">
        <w:t xml:space="preserve">, </w:t>
      </w:r>
      <w:r>
        <w:t>ces bonnes gens n</w:t>
      </w:r>
      <w:r w:rsidR="00D40713">
        <w:t>’</w:t>
      </w:r>
      <w:r>
        <w:t>ont peut-être pas de quoi payer</w:t>
      </w:r>
      <w:r w:rsidR="00D40713">
        <w:t xml:space="preserve">, </w:t>
      </w:r>
      <w:r>
        <w:t>et dans ce cas vous devriez moins les blâmer que les plaindre</w:t>
      </w:r>
      <w:r w:rsidR="00D40713">
        <w:t xml:space="preserve">. </w:t>
      </w:r>
      <w:r>
        <w:t>À combien se monte leur dépense</w:t>
      </w:r>
      <w:r w:rsidR="00D40713">
        <w:t xml:space="preserve"> ? – </w:t>
      </w:r>
      <w:r>
        <w:t>À dix sous</w:t>
      </w:r>
      <w:r w:rsidR="00D40713">
        <w:t xml:space="preserve">. – </w:t>
      </w:r>
      <w:r>
        <w:t>Quoi</w:t>
      </w:r>
      <w:r w:rsidR="00D40713">
        <w:t xml:space="preserve"> ! </w:t>
      </w:r>
      <w:r>
        <w:t>c</w:t>
      </w:r>
      <w:r w:rsidR="00D40713">
        <w:t>’</w:t>
      </w:r>
      <w:r>
        <w:t>est pour une pareille misère que vous faites tant de bruit</w:t>
      </w:r>
      <w:r w:rsidR="00D40713">
        <w:t xml:space="preserve"> ! </w:t>
      </w:r>
      <w:r>
        <w:t>Eh bien</w:t>
      </w:r>
      <w:r w:rsidR="00D40713">
        <w:t xml:space="preserve"> ! </w:t>
      </w:r>
      <w:r>
        <w:t>apaisez-vous</w:t>
      </w:r>
      <w:r w:rsidR="00D40713">
        <w:t xml:space="preserve">, </w:t>
      </w:r>
      <w:r>
        <w:t>j</w:t>
      </w:r>
      <w:r w:rsidR="00D40713">
        <w:t>’</w:t>
      </w:r>
      <w:r>
        <w:t>en fais mon affaire</w:t>
      </w:r>
      <w:r w:rsidR="00D40713">
        <w:t xml:space="preserve">. </w:t>
      </w:r>
      <w:r>
        <w:t>Et pour ce qui me regarde</w:t>
      </w:r>
      <w:r w:rsidR="00D40713">
        <w:t xml:space="preserve">, </w:t>
      </w:r>
      <w:r>
        <w:t>moi</w:t>
      </w:r>
      <w:r w:rsidR="00D40713">
        <w:t xml:space="preserve">, </w:t>
      </w:r>
      <w:r>
        <w:t>combien vous dois-je</w:t>
      </w:r>
      <w:r w:rsidR="00D40713">
        <w:t xml:space="preserve"> ? – </w:t>
      </w:r>
      <w:r>
        <w:t>Cinq sous</w:t>
      </w:r>
      <w:r w:rsidR="00D40713">
        <w:t xml:space="preserve">, </w:t>
      </w:r>
      <w:r>
        <w:t>beau sire</w:t>
      </w:r>
      <w:r w:rsidR="00D40713">
        <w:t xml:space="preserve">. – </w:t>
      </w:r>
      <w:r>
        <w:t>Cela suffit</w:t>
      </w:r>
      <w:r w:rsidR="00D40713">
        <w:t xml:space="preserve">, </w:t>
      </w:r>
      <w:r>
        <w:t xml:space="preserve">ce sera quinze sous que </w:t>
      </w:r>
      <w:r>
        <w:lastRenderedPageBreak/>
        <w:t>je vous paierai</w:t>
      </w:r>
      <w:r w:rsidR="00D40713">
        <w:t xml:space="preserve">, </w:t>
      </w:r>
      <w:r>
        <w:t>laissez sortir ces malheureux et sachez qu</w:t>
      </w:r>
      <w:r w:rsidR="00D40713">
        <w:t>’</w:t>
      </w:r>
      <w:r>
        <w:t>affliger les pauvres</w:t>
      </w:r>
      <w:r w:rsidR="00D40713">
        <w:t xml:space="preserve">, </w:t>
      </w:r>
      <w:r>
        <w:t>c</w:t>
      </w:r>
      <w:r w:rsidR="00D40713">
        <w:t>’</w:t>
      </w:r>
      <w:r>
        <w:t>est un grand péché</w:t>
      </w:r>
      <w:r w:rsidR="00D40713">
        <w:t>. »</w:t>
      </w:r>
    </w:p>
    <w:p w14:paraId="4DD5349B" w14:textId="5DA6A48B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671B8FB0" wp14:editId="4A32288F">
            <wp:extent cx="4977759" cy="2793076"/>
            <wp:effectExtent l="0" t="0" r="0" b="7620"/>
            <wp:docPr id="9" name="Imag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7743" cy="2798678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50050A" w14:textId="776EAE29" w:rsidR="00000000" w:rsidRDefault="00000000">
      <w:r>
        <w:t>Les aveugles</w:t>
      </w:r>
      <w:r w:rsidR="00D40713">
        <w:t xml:space="preserve">, </w:t>
      </w:r>
      <w:r>
        <w:t>qui craignaient la bastonnade</w:t>
      </w:r>
      <w:r w:rsidR="00D40713">
        <w:t xml:space="preserve">, </w:t>
      </w:r>
      <w:r>
        <w:t>se sauvèrent bien vite sans se faire prier</w:t>
      </w:r>
      <w:r w:rsidR="00D40713">
        <w:t xml:space="preserve"> ; </w:t>
      </w:r>
      <w:r>
        <w:t>et Nicole</w:t>
      </w:r>
      <w:r w:rsidR="00D40713">
        <w:t xml:space="preserve">, </w:t>
      </w:r>
      <w:r>
        <w:t>d</w:t>
      </w:r>
      <w:r w:rsidR="00D40713">
        <w:t>’</w:t>
      </w:r>
      <w:r>
        <w:t>un autre côté</w:t>
      </w:r>
      <w:r w:rsidR="00D40713">
        <w:t xml:space="preserve">, </w:t>
      </w:r>
      <w:r>
        <w:t>qui s</w:t>
      </w:r>
      <w:r w:rsidR="00D40713">
        <w:t>’</w:t>
      </w:r>
      <w:r>
        <w:t>attendait à perdre ses dix sous</w:t>
      </w:r>
      <w:r w:rsidR="00D40713">
        <w:t xml:space="preserve">, </w:t>
      </w:r>
      <w:r>
        <w:t>enchanté de trouver quelqu</w:t>
      </w:r>
      <w:r w:rsidR="00D40713">
        <w:t>’</w:t>
      </w:r>
      <w:r>
        <w:t>un pour les lui payer</w:t>
      </w:r>
      <w:r w:rsidR="00D40713">
        <w:t xml:space="preserve">, </w:t>
      </w:r>
      <w:r>
        <w:t>se répandit en grands éloges sur la générosité du clerc</w:t>
      </w:r>
      <w:r w:rsidR="00D40713">
        <w:t>. « </w:t>
      </w:r>
      <w:r>
        <w:t>L</w:t>
      </w:r>
      <w:r w:rsidR="00D40713">
        <w:t>’</w:t>
      </w:r>
      <w:r>
        <w:t>honnête homme</w:t>
      </w:r>
      <w:r w:rsidR="00D40713">
        <w:t xml:space="preserve"> ! </w:t>
      </w:r>
      <w:r>
        <w:t>disait-il</w:t>
      </w:r>
      <w:r w:rsidR="00D40713">
        <w:t xml:space="preserve"> ; </w:t>
      </w:r>
      <w:r>
        <w:t>le digne prêtre</w:t>
      </w:r>
      <w:r w:rsidR="00D40713">
        <w:t xml:space="preserve">. </w:t>
      </w:r>
      <w:r>
        <w:t>Oui</w:t>
      </w:r>
      <w:r w:rsidR="00D40713">
        <w:t xml:space="preserve">, </w:t>
      </w:r>
      <w:r>
        <w:t>sire</w:t>
      </w:r>
      <w:r w:rsidR="00D40713">
        <w:t xml:space="preserve">, </w:t>
      </w:r>
      <w:r>
        <w:t>une si belle charité ne restera pas sans récompense</w:t>
      </w:r>
      <w:r w:rsidR="00D40713">
        <w:t xml:space="preserve"> : </w:t>
      </w:r>
      <w:r>
        <w:t>vous prospérerez</w:t>
      </w:r>
      <w:r w:rsidR="00D40713">
        <w:t xml:space="preserve">, </w:t>
      </w:r>
      <w:r>
        <w:t>c</w:t>
      </w:r>
      <w:r w:rsidR="00D40713">
        <w:t>’</w:t>
      </w:r>
      <w:r>
        <w:t>est moi qui vous l</w:t>
      </w:r>
      <w:r w:rsidR="00D40713">
        <w:t>’</w:t>
      </w:r>
      <w:r>
        <w:t>annonce</w:t>
      </w:r>
      <w:r w:rsidR="00D40713">
        <w:t xml:space="preserve">, </w:t>
      </w:r>
      <w:r>
        <w:t>et à coup sûr</w:t>
      </w:r>
      <w:r w:rsidR="00D40713">
        <w:t xml:space="preserve">, </w:t>
      </w:r>
      <w:r>
        <w:t>Dieu vous bénira</w:t>
      </w:r>
      <w:r w:rsidR="00D40713">
        <w:t>. »</w:t>
      </w:r>
    </w:p>
    <w:p w14:paraId="66BA0F2B" w14:textId="77777777" w:rsidR="00D40713" w:rsidRDefault="00000000">
      <w:r>
        <w:t>Tout ce que venait de dire l</w:t>
      </w:r>
      <w:r w:rsidR="00D40713">
        <w:t>’</w:t>
      </w:r>
      <w:r>
        <w:t>hypocrite voyageur n</w:t>
      </w:r>
      <w:r w:rsidR="00D40713">
        <w:t>’</w:t>
      </w:r>
      <w:r>
        <w:t>était qu</w:t>
      </w:r>
      <w:r w:rsidR="00D40713">
        <w:t>’</w:t>
      </w:r>
      <w:r>
        <w:t>une nouvelle malice de sa part</w:t>
      </w:r>
      <w:r w:rsidR="00D40713">
        <w:t xml:space="preserve"> ; </w:t>
      </w:r>
      <w:r>
        <w:t>et tout en leurrant l</w:t>
      </w:r>
      <w:r w:rsidR="00D40713">
        <w:t>’</w:t>
      </w:r>
      <w:r>
        <w:t>hôtelier par cette ostentation de générosité</w:t>
      </w:r>
      <w:r w:rsidR="00D40713">
        <w:t xml:space="preserve">, </w:t>
      </w:r>
      <w:r>
        <w:t>il ne songeait qu</w:t>
      </w:r>
      <w:r w:rsidR="00D40713">
        <w:t>’</w:t>
      </w:r>
      <w:r>
        <w:t>à lui jouer un tour</w:t>
      </w:r>
      <w:r w:rsidR="00D40713">
        <w:t xml:space="preserve">, </w:t>
      </w:r>
      <w:r>
        <w:t>comme il en avait déjà joué un aux aveugles</w:t>
      </w:r>
      <w:r w:rsidR="00D40713">
        <w:t>.</w:t>
      </w:r>
    </w:p>
    <w:p w14:paraId="06A1CD11" w14:textId="77777777" w:rsidR="00D40713" w:rsidRDefault="00000000">
      <w:r>
        <w:t>Dans ce moment sonnait une messe à la paroisse</w:t>
      </w:r>
      <w:r w:rsidR="00D40713">
        <w:t xml:space="preserve">. </w:t>
      </w:r>
      <w:r>
        <w:t>Il demanda qui allait la dire</w:t>
      </w:r>
      <w:r w:rsidR="00D40713">
        <w:t xml:space="preserve">, </w:t>
      </w:r>
      <w:r>
        <w:t>on lui répondit que c</w:t>
      </w:r>
      <w:r w:rsidR="00D40713">
        <w:t>’</w:t>
      </w:r>
      <w:r>
        <w:t>était le curé</w:t>
      </w:r>
      <w:r w:rsidR="00D40713">
        <w:t>. « </w:t>
      </w:r>
      <w:r>
        <w:t>Puisque c</w:t>
      </w:r>
      <w:r w:rsidR="00D40713">
        <w:t>’</w:t>
      </w:r>
      <w:r>
        <w:t>est votre pasteur</w:t>
      </w:r>
      <w:r w:rsidR="00D40713">
        <w:t xml:space="preserve">, </w:t>
      </w:r>
      <w:r>
        <w:t>sire Nicole</w:t>
      </w:r>
      <w:r w:rsidR="00D40713">
        <w:t xml:space="preserve">, </w:t>
      </w:r>
      <w:r>
        <w:t>continua-t-il</w:t>
      </w:r>
      <w:r w:rsidR="00D40713">
        <w:t xml:space="preserve">, </w:t>
      </w:r>
      <w:r>
        <w:t>vous le connaissez</w:t>
      </w:r>
      <w:r w:rsidR="00D40713">
        <w:t xml:space="preserve">, </w:t>
      </w:r>
      <w:r>
        <w:t>sans doute</w:t>
      </w:r>
      <w:r w:rsidR="00D40713">
        <w:t xml:space="preserve"> ? – </w:t>
      </w:r>
      <w:r>
        <w:t>Oui</w:t>
      </w:r>
      <w:r w:rsidR="00D40713">
        <w:t xml:space="preserve">, </w:t>
      </w:r>
      <w:r>
        <w:t>sire</w:t>
      </w:r>
      <w:r w:rsidR="00D40713">
        <w:t xml:space="preserve">. – </w:t>
      </w:r>
      <w:r>
        <w:t>Et s</w:t>
      </w:r>
      <w:r w:rsidR="00D40713">
        <w:t>’</w:t>
      </w:r>
      <w:r>
        <w:t>il voulait se charger des quinze sous que je vous dois</w:t>
      </w:r>
      <w:r w:rsidR="00D40713">
        <w:t xml:space="preserve">, </w:t>
      </w:r>
      <w:r>
        <w:t>ne m</w:t>
      </w:r>
      <w:r w:rsidR="00D40713">
        <w:t>’</w:t>
      </w:r>
      <w:r>
        <w:t>en tiendriez-vous pas quitte</w:t>
      </w:r>
      <w:r w:rsidR="00D40713">
        <w:t xml:space="preserve"> ? – </w:t>
      </w:r>
      <w:r>
        <w:t>Assurément</w:t>
      </w:r>
      <w:r w:rsidR="00D40713">
        <w:t xml:space="preserve">, </w:t>
      </w:r>
      <w:r>
        <w:t>et de trente livres même</w:t>
      </w:r>
      <w:r w:rsidR="00D40713">
        <w:t xml:space="preserve">, </w:t>
      </w:r>
      <w:r>
        <w:t xml:space="preserve">si vous </w:t>
      </w:r>
      <w:r>
        <w:lastRenderedPageBreak/>
        <w:t>me les deviez</w:t>
      </w:r>
      <w:r w:rsidR="00D40713">
        <w:t xml:space="preserve">. – </w:t>
      </w:r>
      <w:r>
        <w:t>Eh bien</w:t>
      </w:r>
      <w:r w:rsidR="00D40713">
        <w:t xml:space="preserve"> ! </w:t>
      </w:r>
      <w:r>
        <w:t>suivez-moi à l</w:t>
      </w:r>
      <w:r w:rsidR="00D40713">
        <w:t>’</w:t>
      </w:r>
      <w:r>
        <w:t>église</w:t>
      </w:r>
      <w:r w:rsidR="00D40713">
        <w:t xml:space="preserve">, </w:t>
      </w:r>
      <w:r>
        <w:t>et allons lui parler</w:t>
      </w:r>
      <w:r w:rsidR="00D40713">
        <w:t>. »</w:t>
      </w:r>
      <w:r>
        <w:t xml:space="preserve"> Ils sortirent ensemble</w:t>
      </w:r>
      <w:r w:rsidR="00D40713">
        <w:t xml:space="preserve"> ; </w:t>
      </w:r>
      <w:r>
        <w:t>mais</w:t>
      </w:r>
      <w:r w:rsidR="00D40713">
        <w:t xml:space="preserve">, </w:t>
      </w:r>
      <w:r>
        <w:t>auparavant</w:t>
      </w:r>
      <w:r w:rsidR="00D40713">
        <w:t xml:space="preserve">, </w:t>
      </w:r>
      <w:r>
        <w:t>le clerc commanda à son valet de seller les chevaux et de les tenir tout prêts</w:t>
      </w:r>
      <w:r w:rsidR="00D40713">
        <w:t>.</w:t>
      </w:r>
    </w:p>
    <w:p w14:paraId="7B32A737" w14:textId="0AE4CD39" w:rsidR="00000000" w:rsidRDefault="00000000">
      <w:r>
        <w:t>Le prêtre</w:t>
      </w:r>
      <w:r w:rsidR="00D40713">
        <w:t xml:space="preserve">, </w:t>
      </w:r>
      <w:r>
        <w:t>quand ils entrèrent</w:t>
      </w:r>
      <w:r w:rsidR="00D40713">
        <w:t xml:space="preserve">, </w:t>
      </w:r>
      <w:r>
        <w:t>était déjà revêtu des ornements sacerdotaux</w:t>
      </w:r>
      <w:r w:rsidR="00D40713">
        <w:t xml:space="preserve">, </w:t>
      </w:r>
      <w:r>
        <w:t>et il allait chanter sa messe</w:t>
      </w:r>
      <w:r w:rsidR="00D40713">
        <w:t xml:space="preserve"> : </w:t>
      </w:r>
      <w:r>
        <w:t>c</w:t>
      </w:r>
      <w:r w:rsidR="00D40713">
        <w:t>’</w:t>
      </w:r>
      <w:r>
        <w:t>était un dimanche</w:t>
      </w:r>
      <w:r w:rsidR="00D40713">
        <w:t>. « </w:t>
      </w:r>
      <w:r>
        <w:t>Ceci va être fort long</w:t>
      </w:r>
      <w:r w:rsidR="00D40713">
        <w:t xml:space="preserve">, </w:t>
      </w:r>
      <w:r>
        <w:t>dit le voyageur à son hôte</w:t>
      </w:r>
      <w:r w:rsidR="00D40713">
        <w:t xml:space="preserve"> ; </w:t>
      </w:r>
      <w:r>
        <w:t>je n</w:t>
      </w:r>
      <w:r w:rsidR="00D40713">
        <w:t>’</w:t>
      </w:r>
      <w:r>
        <w:t>ai pas le temps d</w:t>
      </w:r>
      <w:r w:rsidR="00D40713">
        <w:t>’</w:t>
      </w:r>
      <w:r>
        <w:t>attendre</w:t>
      </w:r>
      <w:r w:rsidR="00D40713">
        <w:t xml:space="preserve">, </w:t>
      </w:r>
      <w:r>
        <w:t>il faut que je parte</w:t>
      </w:r>
      <w:r w:rsidR="00D40713">
        <w:t xml:space="preserve">. </w:t>
      </w:r>
      <w:r>
        <w:t>Laissez-moi aller le prévenir avant qu</w:t>
      </w:r>
      <w:r w:rsidR="00D40713">
        <w:t>’</w:t>
      </w:r>
      <w:r>
        <w:t>il commence</w:t>
      </w:r>
      <w:r w:rsidR="00D40713">
        <w:t xml:space="preserve">. </w:t>
      </w:r>
      <w:r>
        <w:t>Il vous suffit n</w:t>
      </w:r>
      <w:r w:rsidR="00D40713">
        <w:t>’</w:t>
      </w:r>
      <w:r>
        <w:t>est-ce pas que vous ayez sa parole</w:t>
      </w:r>
      <w:r w:rsidR="00D40713">
        <w:t> ? »</w:t>
      </w:r>
      <w:r>
        <w:t xml:space="preserve"> D</w:t>
      </w:r>
      <w:r w:rsidR="00D40713">
        <w:t>’</w:t>
      </w:r>
      <w:r>
        <w:t>après l</w:t>
      </w:r>
      <w:r w:rsidR="00D40713">
        <w:t>’</w:t>
      </w:r>
      <w:r>
        <w:t>aveu de Nicole</w:t>
      </w:r>
      <w:r w:rsidR="00D40713">
        <w:t xml:space="preserve">, </w:t>
      </w:r>
      <w:r>
        <w:t>il s</w:t>
      </w:r>
      <w:r w:rsidR="00D40713">
        <w:t>’</w:t>
      </w:r>
      <w:r>
        <w:t>approche du curé</w:t>
      </w:r>
      <w:r w:rsidR="00D40713">
        <w:t xml:space="preserve">, </w:t>
      </w:r>
      <w:r>
        <w:t>et</w:t>
      </w:r>
      <w:r w:rsidR="00D40713">
        <w:t xml:space="preserve">, </w:t>
      </w:r>
      <w:r>
        <w:t>tirant douze deniers qu</w:t>
      </w:r>
      <w:r w:rsidR="00D40713">
        <w:t>’</w:t>
      </w:r>
      <w:r>
        <w:t>il lui glisse adroitement dans la main</w:t>
      </w:r>
      <w:r w:rsidR="00D40713">
        <w:t> : « </w:t>
      </w:r>
      <w:r>
        <w:t>Sire</w:t>
      </w:r>
      <w:r w:rsidR="00D40713">
        <w:t xml:space="preserve">, </w:t>
      </w:r>
      <w:r>
        <w:t>dit-il</w:t>
      </w:r>
      <w:r w:rsidR="00D40713">
        <w:t xml:space="preserve">, </w:t>
      </w:r>
      <w:r>
        <w:t>vous me pardonnerez de venir si près de l</w:t>
      </w:r>
      <w:r w:rsidR="00D40713">
        <w:t>’</w:t>
      </w:r>
      <w:r>
        <w:t>autel pour vous parler</w:t>
      </w:r>
      <w:r w:rsidR="00D40713">
        <w:t xml:space="preserve"> ; </w:t>
      </w:r>
      <w:r>
        <w:t>mais</w:t>
      </w:r>
      <w:r w:rsidR="00D40713">
        <w:t xml:space="preserve">, </w:t>
      </w:r>
      <w:r>
        <w:t>entre gens du même état tout s</w:t>
      </w:r>
      <w:r w:rsidR="00D40713">
        <w:t>’</w:t>
      </w:r>
      <w:r>
        <w:t>excuse</w:t>
      </w:r>
      <w:r w:rsidR="00D40713">
        <w:t xml:space="preserve">. </w:t>
      </w:r>
      <w:r>
        <w:t>Je suis un voyageur qui passe par votre ville</w:t>
      </w:r>
      <w:r w:rsidR="00D40713">
        <w:t xml:space="preserve">. </w:t>
      </w:r>
      <w:r>
        <w:t>J</w:t>
      </w:r>
      <w:r w:rsidR="00D40713">
        <w:t>’</w:t>
      </w:r>
      <w:r>
        <w:t>ai logé cette nuit chez un de vos paroissiens</w:t>
      </w:r>
      <w:r w:rsidR="00D40713">
        <w:t xml:space="preserve">, </w:t>
      </w:r>
      <w:r>
        <w:t>que très probablement vous connaissez</w:t>
      </w:r>
      <w:r w:rsidR="00D40713">
        <w:t xml:space="preserve">, </w:t>
      </w:r>
      <w:r>
        <w:t>et que voici là derrière</w:t>
      </w:r>
      <w:r w:rsidR="00D40713">
        <w:t xml:space="preserve">, </w:t>
      </w:r>
      <w:r>
        <w:t>assez près de nous</w:t>
      </w:r>
      <w:r w:rsidR="00D40713">
        <w:t xml:space="preserve">. </w:t>
      </w:r>
      <w:r>
        <w:t>C</w:t>
      </w:r>
      <w:r w:rsidR="00D40713">
        <w:t>’</w:t>
      </w:r>
      <w:r>
        <w:t>est un bon homme fort honnête et sans la moindre malice</w:t>
      </w:r>
      <w:r w:rsidR="00D40713">
        <w:t xml:space="preserve"> ; </w:t>
      </w:r>
      <w:r>
        <w:t>mais son cerveau est malheureusement un peu faible</w:t>
      </w:r>
      <w:r w:rsidR="00D40713">
        <w:t xml:space="preserve"> ; </w:t>
      </w:r>
      <w:r>
        <w:t>et il lui a pris hier au soir un accès de folie qui nous a empêchés de dormir</w:t>
      </w:r>
      <w:r w:rsidR="00D40713">
        <w:t xml:space="preserve">. </w:t>
      </w:r>
      <w:r>
        <w:t>Il se trouve un peu mieux ce matin</w:t>
      </w:r>
      <w:r w:rsidR="00D40713">
        <w:t xml:space="preserve">, </w:t>
      </w:r>
      <w:r>
        <w:t>grâce au ciel</w:t>
      </w:r>
      <w:r w:rsidR="00D40713">
        <w:t xml:space="preserve"> ; </w:t>
      </w:r>
      <w:r>
        <w:t>cependant</w:t>
      </w:r>
      <w:r w:rsidR="00D40713">
        <w:t xml:space="preserve">, </w:t>
      </w:r>
      <w:r>
        <w:t>comme il se sent encore un peu de mal à la tête et qu</w:t>
      </w:r>
      <w:r w:rsidR="00D40713">
        <w:t>’</w:t>
      </w:r>
      <w:r>
        <w:t>il est plein de religion</w:t>
      </w:r>
      <w:r w:rsidR="00D40713">
        <w:t xml:space="preserve">, </w:t>
      </w:r>
      <w:r>
        <w:t>il a voulu qu</w:t>
      </w:r>
      <w:r w:rsidR="00D40713">
        <w:t>’</w:t>
      </w:r>
      <w:r>
        <w:t>on le conduisît à l</w:t>
      </w:r>
      <w:r w:rsidR="00D40713">
        <w:t>’</w:t>
      </w:r>
      <w:r>
        <w:t>église et qu</w:t>
      </w:r>
      <w:r w:rsidR="00D40713">
        <w:t>’</w:t>
      </w:r>
      <w:r>
        <w:t>on vous priât de lui dire un évangile</w:t>
      </w:r>
      <w:r w:rsidR="00D40713">
        <w:t xml:space="preserve">, </w:t>
      </w:r>
      <w:r>
        <w:t>afin que Notre Seigneur achève de lui rendre la santé</w:t>
      </w:r>
      <w:r w:rsidR="00D40713">
        <w:t xml:space="preserve">. – </w:t>
      </w:r>
      <w:r>
        <w:t>Très volontiers</w:t>
      </w:r>
      <w:r w:rsidR="00D40713">
        <w:t xml:space="preserve">, </w:t>
      </w:r>
      <w:r>
        <w:t>répondit le curé</w:t>
      </w:r>
      <w:r w:rsidR="00D40713">
        <w:t>. »</w:t>
      </w:r>
    </w:p>
    <w:p w14:paraId="4E6CDBD9" w14:textId="77777777" w:rsidR="00D40713" w:rsidRDefault="00000000">
      <w:r>
        <w:t>Alors</w:t>
      </w:r>
      <w:r w:rsidR="00D40713">
        <w:t xml:space="preserve">, </w:t>
      </w:r>
      <w:r>
        <w:t>se tournant vers son paroissien</w:t>
      </w:r>
      <w:r w:rsidR="00D40713">
        <w:t> : « </w:t>
      </w:r>
      <w:r>
        <w:t>Mon ami</w:t>
      </w:r>
      <w:r w:rsidR="00D40713">
        <w:t xml:space="preserve">, </w:t>
      </w:r>
      <w:r>
        <w:t>lui dit-il</w:t>
      </w:r>
      <w:r w:rsidR="00D40713">
        <w:t xml:space="preserve">, </w:t>
      </w:r>
      <w:r>
        <w:t>attendez que j</w:t>
      </w:r>
      <w:r w:rsidR="00D40713">
        <w:t>’</w:t>
      </w:r>
      <w:r>
        <w:t>aie fini ma messe</w:t>
      </w:r>
      <w:r w:rsidR="00D40713">
        <w:t xml:space="preserve">, </w:t>
      </w:r>
      <w:r>
        <w:t>je vous satisferai ensuite sur ce que vous désirez</w:t>
      </w:r>
      <w:r w:rsidR="00D40713">
        <w:t>. »</w:t>
      </w:r>
      <w:r>
        <w:t xml:space="preserve"> Nicole qui crut trouver dans cette réponse la promesse qu</w:t>
      </w:r>
      <w:r w:rsidR="00D40713">
        <w:t>’</w:t>
      </w:r>
      <w:r>
        <w:t>il venait chercher</w:t>
      </w:r>
      <w:r w:rsidR="00D40713">
        <w:t xml:space="preserve">, </w:t>
      </w:r>
      <w:r>
        <w:t>n</w:t>
      </w:r>
      <w:r w:rsidR="00D40713">
        <w:t>’</w:t>
      </w:r>
      <w:r>
        <w:t>en demanda pas davantage</w:t>
      </w:r>
      <w:r w:rsidR="00D40713">
        <w:t xml:space="preserve">, </w:t>
      </w:r>
      <w:r>
        <w:t>il reconduisit le clerc jusqu</w:t>
      </w:r>
      <w:r w:rsidR="00D40713">
        <w:t>’</w:t>
      </w:r>
      <w:r>
        <w:t>à l</w:t>
      </w:r>
      <w:r w:rsidR="00D40713">
        <w:t>’</w:t>
      </w:r>
      <w:r>
        <w:t>auberge</w:t>
      </w:r>
      <w:r w:rsidR="00D40713">
        <w:t xml:space="preserve">, </w:t>
      </w:r>
      <w:r>
        <w:t>lui souhaita un bon voyage</w:t>
      </w:r>
      <w:r w:rsidR="00D40713">
        <w:t xml:space="preserve">, </w:t>
      </w:r>
      <w:r>
        <w:t>et retourna</w:t>
      </w:r>
      <w:r w:rsidR="00D40713">
        <w:t xml:space="preserve">, </w:t>
      </w:r>
      <w:r>
        <w:t>à l</w:t>
      </w:r>
      <w:r w:rsidR="00D40713">
        <w:t>’</w:t>
      </w:r>
      <w:r>
        <w:t>église attendre que son curé le payât</w:t>
      </w:r>
      <w:r w:rsidR="00D40713">
        <w:t>.</w:t>
      </w:r>
    </w:p>
    <w:p w14:paraId="51298C2B" w14:textId="0844B1FD" w:rsidR="00000000" w:rsidRDefault="00000000">
      <w:r>
        <w:lastRenderedPageBreak/>
        <w:t>Celui-ci</w:t>
      </w:r>
      <w:r w:rsidR="00D40713">
        <w:t xml:space="preserve">, </w:t>
      </w:r>
      <w:r>
        <w:t>sa messe dite</w:t>
      </w:r>
      <w:r w:rsidR="00D40713">
        <w:t xml:space="preserve">, </w:t>
      </w:r>
      <w:r>
        <w:t>revint avec son étole et son livre vers l</w:t>
      </w:r>
      <w:r w:rsidR="00D40713">
        <w:t>’</w:t>
      </w:r>
      <w:r>
        <w:t>hôtelier</w:t>
      </w:r>
      <w:r w:rsidR="00D40713">
        <w:t> : « </w:t>
      </w:r>
      <w:r>
        <w:t>Mon ami</w:t>
      </w:r>
      <w:r w:rsidR="00D40713">
        <w:t xml:space="preserve">, </w:t>
      </w:r>
      <w:r>
        <w:t>lui dit-il</w:t>
      </w:r>
      <w:r w:rsidR="00D40713">
        <w:t xml:space="preserve">, </w:t>
      </w:r>
      <w:r>
        <w:t>mettez-vous à genoux</w:t>
      </w:r>
      <w:r w:rsidR="00D40713">
        <w:t>. »</w:t>
      </w:r>
      <w:r>
        <w:t xml:space="preserve"> L</w:t>
      </w:r>
      <w:r w:rsidR="00D40713">
        <w:t>’</w:t>
      </w:r>
      <w:r>
        <w:t>autre</w:t>
      </w:r>
      <w:r w:rsidR="00D40713">
        <w:t xml:space="preserve">, </w:t>
      </w:r>
      <w:r>
        <w:t>fort étonné de ce préambule</w:t>
      </w:r>
      <w:r w:rsidR="00D40713">
        <w:t xml:space="preserve">, </w:t>
      </w:r>
      <w:r>
        <w:t>répondit que pour recevoir quinze sous il n</w:t>
      </w:r>
      <w:r w:rsidR="00D40713">
        <w:t>’</w:t>
      </w:r>
      <w:r>
        <w:t>avait pas besoin de cette cérémonie</w:t>
      </w:r>
      <w:r w:rsidR="00D40713">
        <w:t>. « </w:t>
      </w:r>
      <w:r>
        <w:t>Vraiment</w:t>
      </w:r>
      <w:r w:rsidR="00D40713">
        <w:t xml:space="preserve">, </w:t>
      </w:r>
      <w:r>
        <w:t>on a eu raison</w:t>
      </w:r>
      <w:r w:rsidR="00D40713">
        <w:t xml:space="preserve">, </w:t>
      </w:r>
      <w:r>
        <w:t>se dit le pasteur en lui-même</w:t>
      </w:r>
      <w:r w:rsidR="00D40713">
        <w:t xml:space="preserve">, </w:t>
      </w:r>
      <w:r>
        <w:t>cet homme a un grain de folie</w:t>
      </w:r>
      <w:r w:rsidR="00D40713">
        <w:t>. »</w:t>
      </w:r>
    </w:p>
    <w:p w14:paraId="0FE46CD2" w14:textId="77777777" w:rsidR="00D40713" w:rsidRDefault="00000000">
      <w:r>
        <w:t>Puis</w:t>
      </w:r>
      <w:r w:rsidR="00D40713">
        <w:t xml:space="preserve">, </w:t>
      </w:r>
      <w:r>
        <w:t>prenant un ton de douceur</w:t>
      </w:r>
      <w:r w:rsidR="00D40713">
        <w:t> : « </w:t>
      </w:r>
      <w:r>
        <w:t>Allons</w:t>
      </w:r>
      <w:r w:rsidR="00D40713">
        <w:t xml:space="preserve">, </w:t>
      </w:r>
      <w:r>
        <w:t>mon cher ami</w:t>
      </w:r>
      <w:r w:rsidR="00D40713">
        <w:t xml:space="preserve">, </w:t>
      </w:r>
      <w:r>
        <w:t>reprit-il</w:t>
      </w:r>
      <w:r w:rsidR="00D40713">
        <w:t xml:space="preserve">, </w:t>
      </w:r>
      <w:r>
        <w:t>ayez confiance en Dieu et recommandez-vous à lui</w:t>
      </w:r>
      <w:r w:rsidR="00D40713">
        <w:t xml:space="preserve">, </w:t>
      </w:r>
      <w:r>
        <w:t>il aura pitié de votre état</w:t>
      </w:r>
      <w:r w:rsidR="00D40713">
        <w:t> ; »</w:t>
      </w:r>
      <w:r>
        <w:t xml:space="preserve"> et en même temps il lui met son livre sur la tête et commence son évangile</w:t>
      </w:r>
      <w:r w:rsidR="00D40713">
        <w:t>.</w:t>
      </w:r>
    </w:p>
    <w:p w14:paraId="398A48F0" w14:textId="77777777" w:rsidR="00D40713" w:rsidRDefault="00000000">
      <w:r>
        <w:t>Nicole en colère jette tout au loin</w:t>
      </w:r>
      <w:r w:rsidR="00D40713">
        <w:t xml:space="preserve"> ; </w:t>
      </w:r>
      <w:r>
        <w:t>il répète qu</w:t>
      </w:r>
      <w:r w:rsidR="00D40713">
        <w:t>’</w:t>
      </w:r>
      <w:r>
        <w:t>on l</w:t>
      </w:r>
      <w:r w:rsidR="00D40713">
        <w:t>’</w:t>
      </w:r>
      <w:r>
        <w:t>attend chez lui</w:t>
      </w:r>
      <w:r w:rsidR="00D40713">
        <w:t xml:space="preserve">, </w:t>
      </w:r>
      <w:r>
        <w:t>qu</w:t>
      </w:r>
      <w:r w:rsidR="00D40713">
        <w:t>’</w:t>
      </w:r>
      <w:r>
        <w:t>il lui faut quinze sous et qu</w:t>
      </w:r>
      <w:r w:rsidR="00D40713">
        <w:t>’</w:t>
      </w:r>
      <w:r>
        <w:t>il n</w:t>
      </w:r>
      <w:r w:rsidR="00D40713">
        <w:t>’</w:t>
      </w:r>
      <w:r>
        <w:t>a que faire d</w:t>
      </w:r>
      <w:r w:rsidR="00D40713">
        <w:t>’</w:t>
      </w:r>
      <w:r>
        <w:t>oremus</w:t>
      </w:r>
      <w:r w:rsidR="00D40713">
        <w:t>.</w:t>
      </w:r>
    </w:p>
    <w:p w14:paraId="369BBDF3" w14:textId="77777777" w:rsidR="00D40713" w:rsidRDefault="00000000">
      <w:r>
        <w:t>Le prêtre irrité appelle ses paroissiens et leur dit de saisir cet homme qui est fou</w:t>
      </w:r>
      <w:r w:rsidR="00D40713">
        <w:t>. « </w:t>
      </w:r>
      <w:r>
        <w:t>Non</w:t>
      </w:r>
      <w:r w:rsidR="00D40713">
        <w:t xml:space="preserve">, </w:t>
      </w:r>
      <w:r>
        <w:t>non</w:t>
      </w:r>
      <w:r w:rsidR="00D40713">
        <w:t xml:space="preserve">, </w:t>
      </w:r>
      <w:r>
        <w:t>je ne le suis pas</w:t>
      </w:r>
      <w:r w:rsidR="00D40713">
        <w:t xml:space="preserve">, </w:t>
      </w:r>
      <w:r>
        <w:t>et par saint Corneille</w:t>
      </w:r>
      <w:r w:rsidR="00D40713">
        <w:t xml:space="preserve"> (</w:t>
      </w:r>
      <w:r>
        <w:t>patron d</w:t>
      </w:r>
      <w:r w:rsidR="00D40713">
        <w:t>’</w:t>
      </w:r>
      <w:r>
        <w:t>une abbaye de Compiègne</w:t>
      </w:r>
      <w:r w:rsidR="00D40713">
        <w:t xml:space="preserve">) </w:t>
      </w:r>
      <w:r>
        <w:t>vous ne me jouerez pas ainsi</w:t>
      </w:r>
      <w:r w:rsidR="00D40713">
        <w:t xml:space="preserve"> : </w:t>
      </w:r>
      <w:r>
        <w:t>vous avez promis de me payer et je ne sortirai d</w:t>
      </w:r>
      <w:r w:rsidR="00D40713">
        <w:t>’</w:t>
      </w:r>
      <w:r>
        <w:t>ici que quand j</w:t>
      </w:r>
      <w:r w:rsidR="00D40713">
        <w:t>’</w:t>
      </w:r>
      <w:r>
        <w:t>aurai mon argent</w:t>
      </w:r>
      <w:r w:rsidR="00D40713">
        <w:t xml:space="preserve">. – </w:t>
      </w:r>
      <w:r>
        <w:t>Prenez</w:t>
      </w:r>
      <w:r w:rsidR="00D40713">
        <w:t xml:space="preserve">, </w:t>
      </w:r>
      <w:r>
        <w:t>prenez</w:t>
      </w:r>
      <w:r w:rsidR="00D40713">
        <w:t xml:space="preserve">, </w:t>
      </w:r>
      <w:r>
        <w:t>criait le prêtre</w:t>
      </w:r>
      <w:r w:rsidR="00D40713">
        <w:t>. »</w:t>
      </w:r>
      <w:r>
        <w:t xml:space="preserve"> On saisit aussitôt le pauvre diable</w:t>
      </w:r>
      <w:r w:rsidR="00D40713">
        <w:t xml:space="preserve"> : </w:t>
      </w:r>
      <w:r>
        <w:t>les uns lui tiennent les mains</w:t>
      </w:r>
      <w:r w:rsidR="00D40713">
        <w:t xml:space="preserve">, </w:t>
      </w:r>
      <w:r>
        <w:t>les autres les jambes</w:t>
      </w:r>
      <w:r w:rsidR="00D40713">
        <w:t xml:space="preserve">, </w:t>
      </w:r>
      <w:r>
        <w:t>celui-ci le serre par le milieu du corps</w:t>
      </w:r>
      <w:r w:rsidR="00D40713">
        <w:t xml:space="preserve">, </w:t>
      </w:r>
      <w:r>
        <w:t>celui-là l</w:t>
      </w:r>
      <w:r w:rsidR="00D40713">
        <w:t>’</w:t>
      </w:r>
      <w:r>
        <w:t>exhorte à la douceur</w:t>
      </w:r>
      <w:r w:rsidR="00D40713">
        <w:t xml:space="preserve">. </w:t>
      </w:r>
      <w:r>
        <w:t xml:space="preserve">Il </w:t>
      </w:r>
      <w:proofErr w:type="gramStart"/>
      <w:r>
        <w:t>fait</w:t>
      </w:r>
      <w:proofErr w:type="gramEnd"/>
      <w:r>
        <w:t xml:space="preserve"> des efforts terribles pour leur échapper</w:t>
      </w:r>
      <w:r w:rsidR="00D40713">
        <w:t xml:space="preserve">, </w:t>
      </w:r>
      <w:r>
        <w:t>il jure comme un possédé</w:t>
      </w:r>
      <w:r w:rsidR="00D40713">
        <w:t xml:space="preserve">, </w:t>
      </w:r>
      <w:r>
        <w:t>il écume de rage</w:t>
      </w:r>
      <w:r w:rsidR="00D40713">
        <w:t xml:space="preserve">, </w:t>
      </w:r>
      <w:r>
        <w:t>mais il a beau faire le curé lui met l</w:t>
      </w:r>
      <w:r w:rsidR="00D40713">
        <w:t>’</w:t>
      </w:r>
      <w:r>
        <w:t>étole autour du cou et lit tranquillement son évangile depuis un bout jusqu</w:t>
      </w:r>
      <w:r w:rsidR="00D40713">
        <w:t>’</w:t>
      </w:r>
      <w:r>
        <w:t>à l</w:t>
      </w:r>
      <w:r w:rsidR="00D40713">
        <w:t>’</w:t>
      </w:r>
      <w:r>
        <w:t>autre</w:t>
      </w:r>
      <w:r w:rsidR="00D40713">
        <w:t xml:space="preserve">, </w:t>
      </w:r>
      <w:r>
        <w:t>sans lui faire grâce d</w:t>
      </w:r>
      <w:r w:rsidR="00D40713">
        <w:t>’</w:t>
      </w:r>
      <w:r>
        <w:t>un seul mot</w:t>
      </w:r>
      <w:r w:rsidR="00D40713">
        <w:t xml:space="preserve">. </w:t>
      </w:r>
      <w:r>
        <w:t>Après cela il l</w:t>
      </w:r>
      <w:r w:rsidR="00D40713">
        <w:t>’</w:t>
      </w:r>
      <w:r>
        <w:t>asperge copieusement d</w:t>
      </w:r>
      <w:r w:rsidR="00D40713">
        <w:t>’</w:t>
      </w:r>
      <w:r>
        <w:t>eau bénite</w:t>
      </w:r>
      <w:r w:rsidR="00D40713">
        <w:t xml:space="preserve">, </w:t>
      </w:r>
      <w:r>
        <w:t>lui donne quelques bénédictions</w:t>
      </w:r>
      <w:r w:rsidR="00D40713">
        <w:t xml:space="preserve">, </w:t>
      </w:r>
      <w:r>
        <w:t>et permet qu</w:t>
      </w:r>
      <w:r w:rsidR="00D40713">
        <w:t>’</w:t>
      </w:r>
      <w:r>
        <w:t>on le lâche</w:t>
      </w:r>
      <w:r w:rsidR="00D40713">
        <w:t>.</w:t>
      </w:r>
    </w:p>
    <w:p w14:paraId="29528FE9" w14:textId="77777777" w:rsidR="00D40713" w:rsidRDefault="00000000">
      <w:r>
        <w:t>Le malheureux vit bien qu</w:t>
      </w:r>
      <w:r w:rsidR="00D40713">
        <w:t>’</w:t>
      </w:r>
      <w:r>
        <w:t>il avait été dupé</w:t>
      </w:r>
      <w:r w:rsidR="00D40713">
        <w:t xml:space="preserve">. </w:t>
      </w:r>
      <w:r>
        <w:t>Il se retira chez lui honteux et honni</w:t>
      </w:r>
      <w:r w:rsidR="00D40713">
        <w:t xml:space="preserve">, </w:t>
      </w:r>
      <w:r>
        <w:t>ayant perdu ses quinze sous</w:t>
      </w:r>
      <w:r w:rsidR="00D40713">
        <w:t xml:space="preserve"> ; </w:t>
      </w:r>
      <w:r>
        <w:t>mais en récompense il avait eu un évangile et des bénédictions</w:t>
      </w:r>
      <w:r w:rsidR="00D40713">
        <w:t>.</w:t>
      </w:r>
    </w:p>
    <w:p w14:paraId="64723462" w14:textId="0FD2E973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27644CEC" wp14:editId="00F8F78E">
            <wp:extent cx="2452254" cy="3484912"/>
            <wp:effectExtent l="0" t="0" r="5715" b="1270"/>
            <wp:docPr id="10" name="Imag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010" cy="350446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508592" w14:textId="77777777" w:rsidR="00000000" w:rsidRPr="00E57045" w:rsidRDefault="00000000" w:rsidP="00E57045">
      <w:pPr>
        <w:pStyle w:val="Titre1"/>
      </w:pPr>
      <w:bookmarkStart w:id="2" w:name="_Toc199529420"/>
      <w:r w:rsidRPr="00E57045">
        <w:lastRenderedPageBreak/>
        <w:t>Les trois Larrons</w:t>
      </w:r>
      <w:bookmarkEnd w:id="2"/>
    </w:p>
    <w:p w14:paraId="0820F015" w14:textId="5DD4D26D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4DE7C87C" wp14:editId="3EBC3D55">
            <wp:extent cx="5016314" cy="4530436"/>
            <wp:effectExtent l="0" t="0" r="0" b="3810"/>
            <wp:docPr id="11" name="Imag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8073" cy="4541056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A9F341" w14:textId="77777777" w:rsidR="00D40713" w:rsidRDefault="00000000">
      <w:r>
        <w:t>Seigneurs barons</w:t>
      </w:r>
      <w:r w:rsidR="00D40713">
        <w:t xml:space="preserve">, </w:t>
      </w:r>
      <w:r>
        <w:t>mon fabliau ne vous offrira pas les prouesses brillantes d</w:t>
      </w:r>
      <w:r w:rsidR="00D40713">
        <w:t>’</w:t>
      </w:r>
      <w:r>
        <w:t>un chevalier</w:t>
      </w:r>
      <w:r w:rsidR="00D40713">
        <w:t xml:space="preserve">. </w:t>
      </w:r>
      <w:r>
        <w:t>Il ne contient que les subtilités de trois filous des environs de Laon</w:t>
      </w:r>
      <w:r w:rsidR="00D40713">
        <w:t xml:space="preserve">, </w:t>
      </w:r>
      <w:r>
        <w:t>dont les talents associés mirent longtemps à contribution laïques et moines</w:t>
      </w:r>
      <w:r w:rsidR="00D40713">
        <w:t>.</w:t>
      </w:r>
    </w:p>
    <w:p w14:paraId="5694B35D" w14:textId="77777777" w:rsidR="00D40713" w:rsidRDefault="00000000">
      <w:r>
        <w:t>Deux d</w:t>
      </w:r>
      <w:r w:rsidR="00D40713">
        <w:t>’</w:t>
      </w:r>
      <w:r>
        <w:t xml:space="preserve">entre eux étaient frères et se nommaient </w:t>
      </w:r>
      <w:proofErr w:type="spellStart"/>
      <w:r>
        <w:t>Haimet</w:t>
      </w:r>
      <w:proofErr w:type="spellEnd"/>
      <w:r>
        <w:t xml:space="preserve"> et Barat</w:t>
      </w:r>
      <w:r w:rsidR="00D40713">
        <w:t xml:space="preserve">. </w:t>
      </w:r>
      <w:r>
        <w:t>Leur père</w:t>
      </w:r>
      <w:r w:rsidR="00D40713">
        <w:t xml:space="preserve">, </w:t>
      </w:r>
      <w:r>
        <w:t>qui avait fait le même métier qu</w:t>
      </w:r>
      <w:r w:rsidR="00D40713">
        <w:t>’</w:t>
      </w:r>
      <w:r>
        <w:t>eux</w:t>
      </w:r>
      <w:r w:rsidR="00D40713">
        <w:t xml:space="preserve">, </w:t>
      </w:r>
      <w:r>
        <w:t>venait de finir par être pendu</w:t>
      </w:r>
      <w:r w:rsidR="00D40713">
        <w:t xml:space="preserve">, </w:t>
      </w:r>
      <w:r>
        <w:t>sort communément destiné à cette sorte de talents</w:t>
      </w:r>
      <w:r w:rsidR="00D40713">
        <w:t xml:space="preserve">. </w:t>
      </w:r>
      <w:r>
        <w:t>Le troisième s</w:t>
      </w:r>
      <w:r w:rsidR="00D40713">
        <w:t>’</w:t>
      </w:r>
      <w:r>
        <w:t>appelait Travers</w:t>
      </w:r>
      <w:r w:rsidR="00D40713">
        <w:t xml:space="preserve">. </w:t>
      </w:r>
      <w:r>
        <w:t>Au reste</w:t>
      </w:r>
      <w:r w:rsidR="00D40713">
        <w:t xml:space="preserve">, </w:t>
      </w:r>
      <w:r>
        <w:t>ils ne tuaient jamais</w:t>
      </w:r>
      <w:r w:rsidR="00D40713">
        <w:t xml:space="preserve"> : </w:t>
      </w:r>
      <w:r>
        <w:t>ils se contentaient seulement de filouter</w:t>
      </w:r>
      <w:r w:rsidR="00D40713">
        <w:t xml:space="preserve">, </w:t>
      </w:r>
      <w:r>
        <w:t>et leur adresse en ce genre tenait presque du prodige</w:t>
      </w:r>
      <w:r w:rsidR="00D40713">
        <w:t>.</w:t>
      </w:r>
    </w:p>
    <w:p w14:paraId="5EF503EB" w14:textId="78E6B435" w:rsidR="00000000" w:rsidRDefault="00000000">
      <w:r>
        <w:lastRenderedPageBreak/>
        <w:t>Un jour qu</w:t>
      </w:r>
      <w:r w:rsidR="00D40713">
        <w:t>’</w:t>
      </w:r>
      <w:r>
        <w:t>ils se promenaient tous trois dans la forêt de Laon et que la conversation était tombée sur leurs prouesses</w:t>
      </w:r>
      <w:r w:rsidR="00D40713">
        <w:t xml:space="preserve">, </w:t>
      </w:r>
      <w:proofErr w:type="spellStart"/>
      <w:r>
        <w:t>Haimet</w:t>
      </w:r>
      <w:proofErr w:type="spellEnd"/>
      <w:r w:rsidR="00D40713">
        <w:t xml:space="preserve">, </w:t>
      </w:r>
      <w:r>
        <w:t>l</w:t>
      </w:r>
      <w:r w:rsidR="00D40713">
        <w:t>’</w:t>
      </w:r>
      <w:r>
        <w:t>aîné des deux frères</w:t>
      </w:r>
      <w:r w:rsidR="00D40713">
        <w:t xml:space="preserve">, </w:t>
      </w:r>
      <w:r>
        <w:t>aperçut au haut d</w:t>
      </w:r>
      <w:r w:rsidR="00D40713">
        <w:t>’</w:t>
      </w:r>
      <w:r>
        <w:t>un chêne fort élevé un nid de pie et il vit la mère y entrer</w:t>
      </w:r>
      <w:r w:rsidR="00D40713">
        <w:t>. « </w:t>
      </w:r>
      <w:r>
        <w:t>Frère</w:t>
      </w:r>
      <w:r w:rsidR="00D40713">
        <w:t xml:space="preserve">, </w:t>
      </w:r>
      <w:r>
        <w:t>dit-il à Barat</w:t>
      </w:r>
      <w:r w:rsidR="00D40713">
        <w:t xml:space="preserve">, </w:t>
      </w:r>
      <w:r>
        <w:t>si quelqu</w:t>
      </w:r>
      <w:r w:rsidR="00D40713">
        <w:t>’</w:t>
      </w:r>
      <w:r>
        <w:t>un te proposait d</w:t>
      </w:r>
      <w:r w:rsidR="00D40713">
        <w:t>’</w:t>
      </w:r>
      <w:r>
        <w:t>aller enlever les œufs sous cette pie sans la faire envoler</w:t>
      </w:r>
      <w:r w:rsidR="00D40713">
        <w:t xml:space="preserve">, </w:t>
      </w:r>
      <w:r>
        <w:t>que lui répondrais-tu</w:t>
      </w:r>
      <w:r w:rsidR="00D40713">
        <w:t xml:space="preserve"> ? – </w:t>
      </w:r>
      <w:r>
        <w:t>Je lui répondrais</w:t>
      </w:r>
      <w:r w:rsidR="00D40713">
        <w:t xml:space="preserve">, </w:t>
      </w:r>
      <w:r>
        <w:t>repartit</w:t>
      </w:r>
      <w:r>
        <w:t xml:space="preserve"> le cadet</w:t>
      </w:r>
      <w:r w:rsidR="00D40713">
        <w:t xml:space="preserve">, </w:t>
      </w:r>
      <w:r>
        <w:t>qu</w:t>
      </w:r>
      <w:r w:rsidR="00D40713">
        <w:t>’</w:t>
      </w:r>
      <w:r>
        <w:t>il demande une chose qui n</w:t>
      </w:r>
      <w:r w:rsidR="00D40713">
        <w:t>’</w:t>
      </w:r>
      <w:r>
        <w:t>est pas faisable</w:t>
      </w:r>
      <w:r w:rsidR="00D40713">
        <w:t xml:space="preserve">. – </w:t>
      </w:r>
      <w:r>
        <w:t>Eh bien</w:t>
      </w:r>
      <w:r w:rsidR="00D40713">
        <w:t xml:space="preserve"> ! </w:t>
      </w:r>
      <w:r>
        <w:t>sache</w:t>
      </w:r>
      <w:r w:rsidR="00D40713">
        <w:t xml:space="preserve">, </w:t>
      </w:r>
      <w:r>
        <w:t>mon ami</w:t>
      </w:r>
      <w:r w:rsidR="00D40713">
        <w:t xml:space="preserve">, </w:t>
      </w:r>
      <w:r>
        <w:t>que quand on ne se sent pas en état de l</w:t>
      </w:r>
      <w:r w:rsidR="00D40713">
        <w:t>’</w:t>
      </w:r>
      <w:r>
        <w:t>exécuter</w:t>
      </w:r>
      <w:r w:rsidR="00D40713">
        <w:t xml:space="preserve">, </w:t>
      </w:r>
      <w:r>
        <w:t>on n</w:t>
      </w:r>
      <w:r w:rsidR="00D40713">
        <w:t>’</w:t>
      </w:r>
      <w:r>
        <w:t>est en filouterie qu</w:t>
      </w:r>
      <w:r w:rsidR="00D40713">
        <w:t>’</w:t>
      </w:r>
      <w:r>
        <w:t>un butor</w:t>
      </w:r>
      <w:r w:rsidR="00D40713">
        <w:t xml:space="preserve"> ! </w:t>
      </w:r>
      <w:r>
        <w:t>Regarde-moi</w:t>
      </w:r>
      <w:r w:rsidR="00D40713">
        <w:t>. »</w:t>
      </w:r>
      <w:r>
        <w:t xml:space="preserve"> Aussitôt mon homme grimpe à l</w:t>
      </w:r>
      <w:r w:rsidR="00D40713">
        <w:t>’</w:t>
      </w:r>
      <w:r>
        <w:t>arbre</w:t>
      </w:r>
      <w:r w:rsidR="00D40713">
        <w:t xml:space="preserve">. </w:t>
      </w:r>
      <w:r>
        <w:t>Arrivé au nid</w:t>
      </w:r>
      <w:r w:rsidR="00D40713">
        <w:t xml:space="preserve">, </w:t>
      </w:r>
      <w:r>
        <w:t>il l</w:t>
      </w:r>
      <w:r w:rsidR="00D40713">
        <w:t>’</w:t>
      </w:r>
      <w:r>
        <w:t>ouvre doucement par-dessous</w:t>
      </w:r>
      <w:r w:rsidR="00D40713">
        <w:t xml:space="preserve">, </w:t>
      </w:r>
      <w:r>
        <w:t>reçoit les œufs à mesure qu</w:t>
      </w:r>
      <w:r w:rsidR="00D40713">
        <w:t>’</w:t>
      </w:r>
      <w:r>
        <w:t>ils coulent par l</w:t>
      </w:r>
      <w:r w:rsidR="00D40713">
        <w:t>’</w:t>
      </w:r>
      <w:r>
        <w:t>ouverture</w:t>
      </w:r>
      <w:r w:rsidR="00D40713">
        <w:t xml:space="preserve">, </w:t>
      </w:r>
      <w:r>
        <w:t>et les rapporte en faisant remarquer qu</w:t>
      </w:r>
      <w:r w:rsidR="00D40713">
        <w:t>’</w:t>
      </w:r>
      <w:r>
        <w:t>il n</w:t>
      </w:r>
      <w:r w:rsidR="00D40713">
        <w:t>’</w:t>
      </w:r>
      <w:r>
        <w:t>y en a pas un seul de cassé</w:t>
      </w:r>
      <w:r w:rsidR="00D40713">
        <w:t>. « </w:t>
      </w:r>
      <w:r>
        <w:t>Ma foi</w:t>
      </w:r>
      <w:r w:rsidR="00D40713">
        <w:t xml:space="preserve">, </w:t>
      </w:r>
      <w:r>
        <w:t>il faut l</w:t>
      </w:r>
      <w:r w:rsidR="00D40713">
        <w:t>’</w:t>
      </w:r>
      <w:r>
        <w:t>avouer tu es un fripon incomparable</w:t>
      </w:r>
      <w:r w:rsidR="00D40713">
        <w:t xml:space="preserve">, </w:t>
      </w:r>
      <w:r>
        <w:t>s</w:t>
      </w:r>
      <w:r w:rsidR="00D40713">
        <w:t>’</w:t>
      </w:r>
      <w:r>
        <w:t>écrie Barat</w:t>
      </w:r>
      <w:r w:rsidR="00D40713">
        <w:t xml:space="preserve"> ; </w:t>
      </w:r>
      <w:r>
        <w:t>et si tu pouvais maintenant aller remettre les œufs sous la mère comme tu les en as tirés</w:t>
      </w:r>
      <w:r w:rsidR="00D40713">
        <w:t xml:space="preserve">, </w:t>
      </w:r>
      <w:r>
        <w:t>tu pourrais te dire notre maître à tous</w:t>
      </w:r>
      <w:r w:rsidR="00D40713">
        <w:t>. »</w:t>
      </w:r>
    </w:p>
    <w:p w14:paraId="78A42A3B" w14:textId="102108BE" w:rsidR="00000000" w:rsidRDefault="00000000">
      <w:proofErr w:type="spellStart"/>
      <w:r>
        <w:t>Haimet</w:t>
      </w:r>
      <w:proofErr w:type="spellEnd"/>
      <w:r>
        <w:t xml:space="preserve"> accepte le défi</w:t>
      </w:r>
      <w:r w:rsidR="00D40713">
        <w:t xml:space="preserve">, </w:t>
      </w:r>
      <w:r>
        <w:t>et il remonte</w:t>
      </w:r>
      <w:r w:rsidR="00D40713">
        <w:t xml:space="preserve">. </w:t>
      </w:r>
      <w:r>
        <w:t>Mais c</w:t>
      </w:r>
      <w:r w:rsidR="00D40713">
        <w:t>’</w:t>
      </w:r>
      <w:r>
        <w:t>était là un piège que lui tendait son frère</w:t>
      </w:r>
      <w:r w:rsidR="00D40713">
        <w:t xml:space="preserve">. </w:t>
      </w:r>
      <w:r>
        <w:t>Dès que celui-ci l</w:t>
      </w:r>
      <w:r w:rsidR="00D40713">
        <w:t>’</w:t>
      </w:r>
      <w:r>
        <w:t>aperçoit à une certaine hauteur</w:t>
      </w:r>
      <w:r w:rsidR="00D40713">
        <w:t xml:space="preserve">, </w:t>
      </w:r>
      <w:r>
        <w:t>il dit à Travers</w:t>
      </w:r>
      <w:r w:rsidR="00D40713">
        <w:t> : « </w:t>
      </w:r>
      <w:r>
        <w:t xml:space="preserve">Tu viens de voir ce que sait faire </w:t>
      </w:r>
      <w:proofErr w:type="spellStart"/>
      <w:r>
        <w:t>Haimet</w:t>
      </w:r>
      <w:proofErr w:type="spellEnd"/>
      <w:r w:rsidR="00D40713">
        <w:t xml:space="preserve">, </w:t>
      </w:r>
      <w:r>
        <w:t>je veux maintenant te montrer un tour de ma façon</w:t>
      </w:r>
      <w:r w:rsidR="00D40713">
        <w:t>. »</w:t>
      </w:r>
      <w:r>
        <w:t xml:space="preserve"> À l</w:t>
      </w:r>
      <w:r w:rsidR="00D40713">
        <w:t>’</w:t>
      </w:r>
      <w:r>
        <w:t>instant</w:t>
      </w:r>
      <w:r w:rsidR="00D40713">
        <w:t xml:space="preserve">, </w:t>
      </w:r>
      <w:r>
        <w:t>il monte à l</w:t>
      </w:r>
      <w:r w:rsidR="00D40713">
        <w:t>’</w:t>
      </w:r>
      <w:r>
        <w:t>arbre après son aîné</w:t>
      </w:r>
      <w:r w:rsidR="00D40713">
        <w:t xml:space="preserve">, </w:t>
      </w:r>
      <w:r>
        <w:t>il le suit de branche en branche</w:t>
      </w:r>
      <w:r w:rsidR="00D40713">
        <w:t xml:space="preserve"> ; </w:t>
      </w:r>
      <w:r>
        <w:t>et tandis que l</w:t>
      </w:r>
      <w:r w:rsidR="00D40713">
        <w:t>’</w:t>
      </w:r>
      <w:r>
        <w:t>autre</w:t>
      </w:r>
      <w:r w:rsidR="00D40713">
        <w:t xml:space="preserve">, </w:t>
      </w:r>
      <w:r>
        <w:t>les yeux fixés sur le nid</w:t>
      </w:r>
      <w:r w:rsidR="00D40713">
        <w:t xml:space="preserve">, </w:t>
      </w:r>
      <w:r>
        <w:t>tout entier à son projet et attentif au moindre mouvement de l</w:t>
      </w:r>
      <w:r w:rsidR="00D40713">
        <w:t>’</w:t>
      </w:r>
      <w:r>
        <w:t>oiseau pour ne pas l</w:t>
      </w:r>
      <w:r w:rsidR="00D40713">
        <w:t>’</w:t>
      </w:r>
      <w:r>
        <w:t>effaroucher</w:t>
      </w:r>
      <w:r w:rsidR="00D40713">
        <w:t xml:space="preserve">, </w:t>
      </w:r>
      <w:r>
        <w:t>semblait un serpent qui rampe et qui glisse</w:t>
      </w:r>
      <w:r w:rsidR="00D40713">
        <w:t xml:space="preserve">, </w:t>
      </w:r>
      <w:r>
        <w:t>l</w:t>
      </w:r>
      <w:r w:rsidR="00D40713">
        <w:t>’</w:t>
      </w:r>
      <w:r>
        <w:t>adroit coquin lui détache sa ceinture</w:t>
      </w:r>
      <w:r w:rsidR="00D40713">
        <w:t xml:space="preserve">, </w:t>
      </w:r>
      <w:r>
        <w:t>et revient</w:t>
      </w:r>
      <w:r w:rsidR="00D40713">
        <w:t xml:space="preserve">, </w:t>
      </w:r>
      <w:r>
        <w:t>portant en main ce gage de son triomphe</w:t>
      </w:r>
      <w:r w:rsidR="00D40713">
        <w:t xml:space="preserve">. </w:t>
      </w:r>
      <w:proofErr w:type="spellStart"/>
      <w:r>
        <w:t>Haimet</w:t>
      </w:r>
      <w:proofErr w:type="spellEnd"/>
      <w:r>
        <w:t xml:space="preserve"> cependant avait remis les œufs</w:t>
      </w:r>
      <w:r w:rsidR="00D40713">
        <w:t xml:space="preserve">, </w:t>
      </w:r>
      <w:r>
        <w:t>et il s</w:t>
      </w:r>
      <w:r w:rsidR="00D40713">
        <w:t>’</w:t>
      </w:r>
      <w:r>
        <w:t>attendait au tribut d</w:t>
      </w:r>
      <w:r w:rsidR="00D40713">
        <w:t>’</w:t>
      </w:r>
      <w:r>
        <w:t>éloges que méritait un pareil succès</w:t>
      </w:r>
      <w:r w:rsidR="00D40713">
        <w:t>. « </w:t>
      </w:r>
      <w:r>
        <w:t>Bon</w:t>
      </w:r>
      <w:r w:rsidR="00D40713">
        <w:t xml:space="preserve">, </w:t>
      </w:r>
      <w:r>
        <w:t>tu nous trompes</w:t>
      </w:r>
      <w:r w:rsidR="00D40713">
        <w:t xml:space="preserve">, </w:t>
      </w:r>
      <w:r>
        <w:t>lui dit en plaisantant Barat</w:t>
      </w:r>
      <w:r w:rsidR="00D40713">
        <w:t xml:space="preserve">, </w:t>
      </w:r>
      <w:r>
        <w:t>je gage que tu les as cachés dans ta ceinture</w:t>
      </w:r>
      <w:r w:rsidR="00D40713">
        <w:t>. »</w:t>
      </w:r>
      <w:r>
        <w:t xml:space="preserve"> L</w:t>
      </w:r>
      <w:r w:rsidR="00D40713">
        <w:t>’</w:t>
      </w:r>
      <w:r>
        <w:t>aîné regarde</w:t>
      </w:r>
      <w:r w:rsidR="00D40713">
        <w:t xml:space="preserve">, </w:t>
      </w:r>
      <w:r>
        <w:t>il voit que sa ceinture lui manque et il devine sans peine que c</w:t>
      </w:r>
      <w:r w:rsidR="00D40713">
        <w:t>’</w:t>
      </w:r>
      <w:r>
        <w:t xml:space="preserve">est là un tour de son </w:t>
      </w:r>
      <w:r>
        <w:lastRenderedPageBreak/>
        <w:t>frère</w:t>
      </w:r>
      <w:r w:rsidR="00D40713">
        <w:t>. « </w:t>
      </w:r>
      <w:r>
        <w:t>Excellent voleur</w:t>
      </w:r>
      <w:r w:rsidR="00D40713">
        <w:t xml:space="preserve">, </w:t>
      </w:r>
      <w:r>
        <w:t>dit-il</w:t>
      </w:r>
      <w:r w:rsidR="00D40713">
        <w:t xml:space="preserve">, </w:t>
      </w:r>
      <w:r>
        <w:t>que celui qui en vole un autre</w:t>
      </w:r>
      <w:r w:rsidR="00D40713">
        <w:t>. »</w:t>
      </w:r>
    </w:p>
    <w:p w14:paraId="4CF50DCC" w14:textId="78E17D7D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50031337" wp14:editId="1A957E56">
            <wp:extent cx="2951018" cy="4775047"/>
            <wp:effectExtent l="0" t="0" r="1905" b="6985"/>
            <wp:docPr id="12" name="Imag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046" cy="4792892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69C9A3" w14:textId="313B3F3C" w:rsidR="00D40713" w:rsidRDefault="00000000">
      <w:r>
        <w:t>Pour Travers</w:t>
      </w:r>
      <w:r w:rsidR="00D40713">
        <w:t xml:space="preserve">, </w:t>
      </w:r>
      <w:r>
        <w:t>il admirait également les deux héros</w:t>
      </w:r>
      <w:r w:rsidR="00D40713">
        <w:t xml:space="preserve">, </w:t>
      </w:r>
      <w:r>
        <w:t>et il ne savait auquel des deux donner la palme</w:t>
      </w:r>
      <w:r w:rsidR="00D40713">
        <w:t xml:space="preserve">. </w:t>
      </w:r>
      <w:r>
        <w:t>Mais aussi tant d</w:t>
      </w:r>
      <w:r w:rsidR="00D40713">
        <w:t>’</w:t>
      </w:r>
      <w:r>
        <w:t>adresse l</w:t>
      </w:r>
      <w:r w:rsidR="00D40713">
        <w:t>’</w:t>
      </w:r>
      <w:r>
        <w:t>humilia</w:t>
      </w:r>
      <w:r w:rsidR="00D40713">
        <w:t xml:space="preserve">. </w:t>
      </w:r>
      <w:r>
        <w:t>Piqué de ne point se sentir</w:t>
      </w:r>
      <w:r w:rsidR="00D40713">
        <w:t xml:space="preserve">, </w:t>
      </w:r>
      <w:r>
        <w:t>pour le moment</w:t>
      </w:r>
      <w:r w:rsidR="00D40713">
        <w:t xml:space="preserve">, </w:t>
      </w:r>
      <w:r>
        <w:t xml:space="preserve">en état de </w:t>
      </w:r>
      <w:r>
        <w:t>jouter</w:t>
      </w:r>
      <w:r>
        <w:t xml:space="preserve"> avec eux</w:t>
      </w:r>
      <w:r w:rsidR="00D40713">
        <w:t xml:space="preserve">, </w:t>
      </w:r>
      <w:r>
        <w:t>il leur dit</w:t>
      </w:r>
      <w:r w:rsidR="00D40713">
        <w:t> : « </w:t>
      </w:r>
      <w:r>
        <w:t>Mes amis</w:t>
      </w:r>
      <w:r w:rsidR="00D40713">
        <w:t xml:space="preserve">, </w:t>
      </w:r>
      <w:r>
        <w:t>vous en savez trop pour moi</w:t>
      </w:r>
      <w:r w:rsidR="00D40713">
        <w:t xml:space="preserve">. </w:t>
      </w:r>
      <w:r>
        <w:t>Vous échapperiez vingt fois de suite que je serais toujours pris</w:t>
      </w:r>
      <w:r w:rsidR="00D40713">
        <w:t xml:space="preserve">. </w:t>
      </w:r>
      <w:r>
        <w:t>Je vois que je suis trop gauche pour faire quelque chose dans votre métier</w:t>
      </w:r>
      <w:r w:rsidR="00D40713">
        <w:t xml:space="preserve"> ; </w:t>
      </w:r>
      <w:r>
        <w:t>adieu</w:t>
      </w:r>
      <w:r w:rsidR="00D40713">
        <w:t xml:space="preserve">, </w:t>
      </w:r>
      <w:r>
        <w:t>j</w:t>
      </w:r>
      <w:r w:rsidR="00D40713">
        <w:t>’</w:t>
      </w:r>
      <w:r>
        <w:t>y renonce et je vais reprendre le mien</w:t>
      </w:r>
      <w:r w:rsidR="00D40713">
        <w:t xml:space="preserve">. </w:t>
      </w:r>
      <w:r>
        <w:t>J</w:t>
      </w:r>
      <w:r w:rsidR="00D40713">
        <w:t>’</w:t>
      </w:r>
      <w:r>
        <w:t>ai de bons bras</w:t>
      </w:r>
      <w:r w:rsidR="00D40713">
        <w:t xml:space="preserve">, </w:t>
      </w:r>
      <w:r>
        <w:t>je travaillerai</w:t>
      </w:r>
      <w:r w:rsidR="00D40713">
        <w:t xml:space="preserve">, </w:t>
      </w:r>
      <w:r>
        <w:t>je vivrai avec ma femme et j</w:t>
      </w:r>
      <w:r w:rsidR="00D40713">
        <w:t>’</w:t>
      </w:r>
      <w:r>
        <w:t>espère</w:t>
      </w:r>
      <w:r w:rsidR="00D40713">
        <w:t xml:space="preserve">, </w:t>
      </w:r>
      <w:r>
        <w:t>moyennant l</w:t>
      </w:r>
      <w:r w:rsidR="00D40713">
        <w:t>’</w:t>
      </w:r>
      <w:r>
        <w:t>aide de Dieu</w:t>
      </w:r>
      <w:r w:rsidR="00D40713">
        <w:t xml:space="preserve">, </w:t>
      </w:r>
      <w:r>
        <w:t>pouvoir me tirer de peine</w:t>
      </w:r>
      <w:r w:rsidR="00D40713">
        <w:t>. »</w:t>
      </w:r>
      <w:r>
        <w:t xml:space="preserve"> Il retourna en effet dans son village comme il l</w:t>
      </w:r>
      <w:r w:rsidR="00D40713">
        <w:t>’</w:t>
      </w:r>
      <w:r>
        <w:t>avait annoncé</w:t>
      </w:r>
      <w:r w:rsidR="00D40713">
        <w:t xml:space="preserve">. </w:t>
      </w:r>
      <w:r>
        <w:t>Sa femme l</w:t>
      </w:r>
      <w:r w:rsidR="00D40713">
        <w:t>’</w:t>
      </w:r>
      <w:r>
        <w:t>aimait</w:t>
      </w:r>
      <w:r w:rsidR="00D40713">
        <w:t xml:space="preserve"> ; </w:t>
      </w:r>
      <w:r>
        <w:t>il devint homme de bien</w:t>
      </w:r>
      <w:r w:rsidR="00D40713">
        <w:t xml:space="preserve">, </w:t>
      </w:r>
      <w:r>
        <w:t>et il travailla si heureusement qu</w:t>
      </w:r>
      <w:r w:rsidR="00D40713">
        <w:t>’</w:t>
      </w:r>
      <w:r>
        <w:t xml:space="preserve">au bout de </w:t>
      </w:r>
      <w:r>
        <w:lastRenderedPageBreak/>
        <w:t>quelques mois il eut le moyen d</w:t>
      </w:r>
      <w:r w:rsidR="00D40713">
        <w:t>’</w:t>
      </w:r>
      <w:r>
        <w:t>acheter un cochon</w:t>
      </w:r>
      <w:r w:rsidR="00D40713">
        <w:t xml:space="preserve">. </w:t>
      </w:r>
      <w:r>
        <w:t>L</w:t>
      </w:r>
      <w:r w:rsidR="00D40713">
        <w:t>’</w:t>
      </w:r>
      <w:r>
        <w:t>animal fut engraissé chez lui</w:t>
      </w:r>
      <w:r w:rsidR="00D40713">
        <w:t xml:space="preserve">. </w:t>
      </w:r>
      <w:r>
        <w:t>Noël venu</w:t>
      </w:r>
      <w:r w:rsidR="00D40713">
        <w:t xml:space="preserve">, </w:t>
      </w:r>
      <w:r>
        <w:t>il le fit tuer</w:t>
      </w:r>
      <w:r w:rsidR="00D40713">
        <w:t xml:space="preserve"> ; </w:t>
      </w:r>
      <w:r>
        <w:t>et l</w:t>
      </w:r>
      <w:r w:rsidR="00D40713">
        <w:t>’</w:t>
      </w:r>
      <w:r>
        <w:t>ayant à l</w:t>
      </w:r>
      <w:r w:rsidR="00D40713">
        <w:t>’</w:t>
      </w:r>
      <w:r>
        <w:t>ordinaire suspendu par les pieds contre la muraille</w:t>
      </w:r>
      <w:r w:rsidR="00D40713">
        <w:t xml:space="preserve">, </w:t>
      </w:r>
      <w:r>
        <w:t>il partit pour aller aux champs</w:t>
      </w:r>
      <w:r w:rsidR="00D40713">
        <w:t xml:space="preserve"> ; </w:t>
      </w:r>
      <w:r>
        <w:t>mais c</w:t>
      </w:r>
      <w:r w:rsidR="00D40713">
        <w:t>’</w:t>
      </w:r>
      <w:r>
        <w:t>eût été bien mieux fait à lui de le vendre</w:t>
      </w:r>
      <w:r w:rsidR="00D40713">
        <w:t xml:space="preserve">. </w:t>
      </w:r>
      <w:r>
        <w:t xml:space="preserve">Il se serait épargné </w:t>
      </w:r>
      <w:proofErr w:type="spellStart"/>
      <w:r>
        <w:t>par là</w:t>
      </w:r>
      <w:proofErr w:type="spellEnd"/>
      <w:r>
        <w:t xml:space="preserve"> de grandes inquiétudes</w:t>
      </w:r>
      <w:r w:rsidR="00D40713">
        <w:t xml:space="preserve">, </w:t>
      </w:r>
      <w:r>
        <w:t>comme je vais vous le raconter</w:t>
      </w:r>
      <w:r w:rsidR="00D40713">
        <w:t>.</w:t>
      </w:r>
    </w:p>
    <w:p w14:paraId="7C9DC907" w14:textId="77777777" w:rsidR="00D40713" w:rsidRDefault="00000000">
      <w:r>
        <w:t>Les deux frères qui ne l</w:t>
      </w:r>
      <w:r w:rsidR="00D40713">
        <w:t>’</w:t>
      </w:r>
      <w:r>
        <w:t>avaient point vu depuis le jour de leur séparation</w:t>
      </w:r>
      <w:r w:rsidR="00D40713">
        <w:t xml:space="preserve">, </w:t>
      </w:r>
      <w:r>
        <w:t>vinrent dans ce moment lui faire visite</w:t>
      </w:r>
      <w:r w:rsidR="00D40713">
        <w:t xml:space="preserve">. </w:t>
      </w:r>
      <w:r>
        <w:t>La femme était seule occupée à filer</w:t>
      </w:r>
      <w:r w:rsidR="00D40713">
        <w:t xml:space="preserve">. </w:t>
      </w:r>
      <w:r>
        <w:t>Elle répondit que son mari venait de sortir et qu</w:t>
      </w:r>
      <w:r w:rsidR="00D40713">
        <w:t>’</w:t>
      </w:r>
      <w:r>
        <w:t>il ne devait rentrer que le soir</w:t>
      </w:r>
      <w:r w:rsidR="00D40713">
        <w:t xml:space="preserve">. </w:t>
      </w:r>
      <w:r>
        <w:t>Mais vous pensez bien qu</w:t>
      </w:r>
      <w:r w:rsidR="00D40713">
        <w:t>’</w:t>
      </w:r>
      <w:r>
        <w:t>avec des yeux exercés à examiner tout</w:t>
      </w:r>
      <w:r w:rsidR="00D40713">
        <w:t xml:space="preserve">, </w:t>
      </w:r>
      <w:r>
        <w:t xml:space="preserve">le cochon ne put guère leur échapper </w:t>
      </w:r>
      <w:r w:rsidR="00D40713">
        <w:t>« </w:t>
      </w:r>
      <w:r>
        <w:t>Oh</w:t>
      </w:r>
      <w:r w:rsidR="00D40713">
        <w:t xml:space="preserve"> ! </w:t>
      </w:r>
      <w:r>
        <w:t>oh</w:t>
      </w:r>
      <w:r w:rsidR="00D40713">
        <w:t xml:space="preserve"> ! </w:t>
      </w:r>
      <w:r>
        <w:t>se dirent-ils en sortant</w:t>
      </w:r>
      <w:r w:rsidR="00D40713">
        <w:t xml:space="preserve">, </w:t>
      </w:r>
      <w:r>
        <w:t>ce coquin veut se régaler et il ne nous a pas invités</w:t>
      </w:r>
      <w:r w:rsidR="00D40713">
        <w:t xml:space="preserve"> ! </w:t>
      </w:r>
      <w:r>
        <w:t>Eh bien</w:t>
      </w:r>
      <w:r w:rsidR="00D40713">
        <w:t xml:space="preserve"> ! </w:t>
      </w:r>
      <w:r>
        <w:t>Il faut lui enlever son cochon et le manger sans lui</w:t>
      </w:r>
      <w:r w:rsidR="00D40713">
        <w:t>. »</w:t>
      </w:r>
      <w:r>
        <w:t xml:space="preserve"> Là-dessus les fripons arrangèrent leur complot</w:t>
      </w:r>
      <w:r w:rsidR="00D40713">
        <w:t xml:space="preserve">, </w:t>
      </w:r>
      <w:r>
        <w:t>et en attendant que la nuit vînt leur permettre de l</w:t>
      </w:r>
      <w:r w:rsidR="00D40713">
        <w:t>’</w:t>
      </w:r>
      <w:r>
        <w:t>exécuter</w:t>
      </w:r>
      <w:r w:rsidR="00D40713">
        <w:t xml:space="preserve">, </w:t>
      </w:r>
      <w:r>
        <w:t>ils allèrent se cacher dans le voisinage derrière une haie</w:t>
      </w:r>
      <w:r w:rsidR="00D40713">
        <w:t>.</w:t>
      </w:r>
    </w:p>
    <w:p w14:paraId="7D83FDA2" w14:textId="41693833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2104FA7A" wp14:editId="2C2E077C">
            <wp:extent cx="2460568" cy="3786821"/>
            <wp:effectExtent l="0" t="0" r="0" b="4445"/>
            <wp:docPr id="13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3796" cy="380717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31A224" w14:textId="77777777" w:rsidR="00D40713" w:rsidRDefault="00000000">
      <w:r>
        <w:lastRenderedPageBreak/>
        <w:t>Le soir</w:t>
      </w:r>
      <w:r w:rsidR="00D40713">
        <w:t xml:space="preserve">, </w:t>
      </w:r>
      <w:r>
        <w:t>quand Travers rentra</w:t>
      </w:r>
      <w:r w:rsidR="00D40713">
        <w:t xml:space="preserve">, </w:t>
      </w:r>
      <w:r>
        <w:t>sa femme lui parla de la visite qu</w:t>
      </w:r>
      <w:r w:rsidR="00D40713">
        <w:t>’</w:t>
      </w:r>
      <w:r>
        <w:t>elle avait reçue</w:t>
      </w:r>
      <w:r w:rsidR="00D40713">
        <w:t>. « </w:t>
      </w:r>
      <w:r>
        <w:t>J</w:t>
      </w:r>
      <w:r w:rsidR="00D40713">
        <w:t>’</w:t>
      </w:r>
      <w:r>
        <w:t>ai eu si peur de me trouver seule avec eux</w:t>
      </w:r>
      <w:r w:rsidR="00D40713">
        <w:t xml:space="preserve">, </w:t>
      </w:r>
      <w:r>
        <w:t>dit-elle</w:t>
      </w:r>
      <w:r w:rsidR="00D40713">
        <w:t xml:space="preserve">, </w:t>
      </w:r>
      <w:r>
        <w:t>ils avaient si mauvaise mine</w:t>
      </w:r>
      <w:r w:rsidR="00D40713">
        <w:t xml:space="preserve">, </w:t>
      </w:r>
      <w:r>
        <w:t>que je n</w:t>
      </w:r>
      <w:r w:rsidR="00D40713">
        <w:t>’</w:t>
      </w:r>
      <w:r>
        <w:t>ai osé leur demander ni leur nom ni pourquoi ils venaient</w:t>
      </w:r>
      <w:r w:rsidR="00D40713">
        <w:t xml:space="preserve">. </w:t>
      </w:r>
      <w:r>
        <w:t>Mais leurs yeux ont fureté partout</w:t>
      </w:r>
      <w:r w:rsidR="00D40713">
        <w:t xml:space="preserve">, </w:t>
      </w:r>
      <w:r>
        <w:t>et je ne crois pas qu</w:t>
      </w:r>
      <w:r w:rsidR="00D40713">
        <w:t>’</w:t>
      </w:r>
      <w:r>
        <w:t>il n</w:t>
      </w:r>
      <w:r w:rsidR="00D40713">
        <w:t>’</w:t>
      </w:r>
      <w:r>
        <w:t>y ait ici un clou qui leur ait échappé</w:t>
      </w:r>
      <w:r w:rsidR="00D40713">
        <w:t xml:space="preserve">. – </w:t>
      </w:r>
      <w:r>
        <w:t>Ah</w:t>
      </w:r>
      <w:r w:rsidR="00D40713">
        <w:t xml:space="preserve"> ! </w:t>
      </w:r>
      <w:r>
        <w:t>ce sont mes deux drôles</w:t>
      </w:r>
      <w:r w:rsidR="00D40713">
        <w:t xml:space="preserve">, </w:t>
      </w:r>
      <w:r>
        <w:t>s</w:t>
      </w:r>
      <w:r w:rsidR="00D40713">
        <w:t>’</w:t>
      </w:r>
      <w:r>
        <w:t>écria douloureusement Travers</w:t>
      </w:r>
      <w:r w:rsidR="00D40713">
        <w:t xml:space="preserve">, </w:t>
      </w:r>
      <w:r>
        <w:t>mon cochon est perdu</w:t>
      </w:r>
      <w:r w:rsidR="00D40713">
        <w:t xml:space="preserve"> ; </w:t>
      </w:r>
      <w:r>
        <w:t>c</w:t>
      </w:r>
      <w:r w:rsidR="00D40713">
        <w:t>’</w:t>
      </w:r>
      <w:r>
        <w:t>est une affaire faite</w:t>
      </w:r>
      <w:r w:rsidR="00D40713">
        <w:t xml:space="preserve">, </w:t>
      </w:r>
      <w:r>
        <w:t>et je voudrais à présent pour bien des choses l</w:t>
      </w:r>
      <w:r w:rsidR="00D40713">
        <w:t>’</w:t>
      </w:r>
      <w:r>
        <w:t>avoir vendu</w:t>
      </w:r>
      <w:r w:rsidR="00D40713">
        <w:t xml:space="preserve">. – </w:t>
      </w:r>
      <w:r>
        <w:t>Il y a encore un moyen</w:t>
      </w:r>
      <w:r w:rsidR="00D40713">
        <w:t xml:space="preserve">, </w:t>
      </w:r>
      <w:r>
        <w:t>dit la femme</w:t>
      </w:r>
      <w:r w:rsidR="00D40713">
        <w:t xml:space="preserve"> : </w:t>
      </w:r>
      <w:r>
        <w:t>ôtons-le de sa place et cachons-le quelque part pour la nuit</w:t>
      </w:r>
      <w:r w:rsidR="00D40713">
        <w:t xml:space="preserve">. </w:t>
      </w:r>
      <w:r>
        <w:t>Demain</w:t>
      </w:r>
      <w:r w:rsidR="00D40713">
        <w:t xml:space="preserve">, </w:t>
      </w:r>
      <w:r>
        <w:t>quand il fera jour</w:t>
      </w:r>
      <w:r w:rsidR="00D40713">
        <w:t xml:space="preserve">, </w:t>
      </w:r>
      <w:r>
        <w:t>nous verrons quel parti prendre</w:t>
      </w:r>
      <w:r w:rsidR="00D40713">
        <w:t>. »</w:t>
      </w:r>
      <w:r>
        <w:t xml:space="preserve"> Travers suivit le conseil de sa femme</w:t>
      </w:r>
      <w:r w:rsidR="00D40713">
        <w:t xml:space="preserve">. </w:t>
      </w:r>
      <w:r>
        <w:t>Il décrocha le cochon</w:t>
      </w:r>
      <w:r w:rsidR="00D40713">
        <w:t xml:space="preserve">, </w:t>
      </w:r>
      <w:r>
        <w:t>et alla le mettre par terre à l</w:t>
      </w:r>
      <w:r w:rsidR="00D40713">
        <w:t>’</w:t>
      </w:r>
      <w:r>
        <w:t>autre bout de la chambre</w:t>
      </w:r>
      <w:r w:rsidR="00D40713">
        <w:t xml:space="preserve">, </w:t>
      </w:r>
      <w:r>
        <w:t>sous la huche qui servait à pétrir leur pain</w:t>
      </w:r>
      <w:r w:rsidR="00D40713">
        <w:t xml:space="preserve"> : </w:t>
      </w:r>
      <w:r>
        <w:t>après quoi il se coucha</w:t>
      </w:r>
      <w:r w:rsidR="00D40713">
        <w:t xml:space="preserve">, </w:t>
      </w:r>
      <w:r>
        <w:t>mais non sans inquiétudes</w:t>
      </w:r>
      <w:r w:rsidR="00D40713">
        <w:t>.</w:t>
      </w:r>
    </w:p>
    <w:p w14:paraId="0D5A63C3" w14:textId="77777777" w:rsidR="00D40713" w:rsidRDefault="00000000">
      <w:r>
        <w:t>La nuit venue</w:t>
      </w:r>
      <w:r w:rsidR="00D40713">
        <w:t xml:space="preserve">, </w:t>
      </w:r>
      <w:r>
        <w:t>les deux frères arrivent pour accomplir leur projet</w:t>
      </w:r>
      <w:r w:rsidR="00D40713">
        <w:t xml:space="preserve"> ; </w:t>
      </w:r>
      <w:r>
        <w:t>et tandis que l</w:t>
      </w:r>
      <w:r w:rsidR="00D40713">
        <w:t>’</w:t>
      </w:r>
      <w:r>
        <w:t>aîné fait le guet</w:t>
      </w:r>
      <w:r w:rsidR="00D40713">
        <w:t xml:space="preserve">, </w:t>
      </w:r>
      <w:r>
        <w:t>Barat commence à percer le mur à l</w:t>
      </w:r>
      <w:r w:rsidR="00D40713">
        <w:t>’</w:t>
      </w:r>
      <w:r>
        <w:t>endroit où il avait vu le cochon suspendu</w:t>
      </w:r>
      <w:r w:rsidR="00D40713">
        <w:t xml:space="preserve">. </w:t>
      </w:r>
      <w:r>
        <w:t>Mais bientôt il s</w:t>
      </w:r>
      <w:r w:rsidR="00D40713">
        <w:t>’</w:t>
      </w:r>
      <w:r>
        <w:t>aperçoit qu</w:t>
      </w:r>
      <w:r w:rsidR="00D40713">
        <w:t>’</w:t>
      </w:r>
      <w:r>
        <w:t>il n</w:t>
      </w:r>
      <w:r w:rsidR="00D40713">
        <w:t>’</w:t>
      </w:r>
      <w:r>
        <w:t>y a plus que la corde</w:t>
      </w:r>
      <w:r w:rsidR="00D40713">
        <w:t>. « </w:t>
      </w:r>
      <w:r>
        <w:t>L</w:t>
      </w:r>
      <w:r w:rsidR="00D40713">
        <w:t>’</w:t>
      </w:r>
      <w:r>
        <w:t>oiseau est déniché</w:t>
      </w:r>
      <w:r w:rsidR="00D40713">
        <w:t xml:space="preserve">, </w:t>
      </w:r>
      <w:r>
        <w:t>dit-il</w:t>
      </w:r>
      <w:r w:rsidR="00D40713">
        <w:t xml:space="preserve">, </w:t>
      </w:r>
      <w:r>
        <w:t>nous venons trop tard</w:t>
      </w:r>
      <w:r w:rsidR="00D40713">
        <w:t>. »</w:t>
      </w:r>
      <w:r>
        <w:t xml:space="preserve"> Travers que la crainte d</w:t>
      </w:r>
      <w:r w:rsidR="00D40713">
        <w:t>’</w:t>
      </w:r>
      <w:r>
        <w:t>être volé tenait en alarme et empêchait de dormir croyant entendre quelque bruit</w:t>
      </w:r>
      <w:r w:rsidR="00D40713">
        <w:t xml:space="preserve">, </w:t>
      </w:r>
      <w:r>
        <w:t>réveilla sa femme et courut à la huche tâter si son cochon y était encore</w:t>
      </w:r>
      <w:r w:rsidR="00D40713">
        <w:t xml:space="preserve">. </w:t>
      </w:r>
      <w:r>
        <w:t>Il l</w:t>
      </w:r>
      <w:r w:rsidR="00D40713">
        <w:t>’</w:t>
      </w:r>
      <w:r>
        <w:t>y trouva</w:t>
      </w:r>
      <w:r w:rsidR="00D40713">
        <w:t xml:space="preserve">, </w:t>
      </w:r>
      <w:r>
        <w:t>mais comme il craignait aussi pour sa grange et son écurie</w:t>
      </w:r>
      <w:r w:rsidR="00D40713">
        <w:t xml:space="preserve">, </w:t>
      </w:r>
      <w:r>
        <w:t>il voulut aller partout faire sa ronde</w:t>
      </w:r>
      <w:r w:rsidR="00D40713">
        <w:t xml:space="preserve">, </w:t>
      </w:r>
      <w:r>
        <w:t>et sortit armé d</w:t>
      </w:r>
      <w:r w:rsidR="00D40713">
        <w:t>’</w:t>
      </w:r>
      <w:r>
        <w:t>une hache</w:t>
      </w:r>
      <w:r w:rsidR="00D40713">
        <w:t xml:space="preserve">. </w:t>
      </w:r>
      <w:r>
        <w:t>Barat qui l</w:t>
      </w:r>
      <w:r w:rsidR="00D40713">
        <w:t>’</w:t>
      </w:r>
      <w:r>
        <w:t>entendit sortir profita de ce moment pour crocheter la porte</w:t>
      </w:r>
      <w:r w:rsidR="00D40713">
        <w:t xml:space="preserve"> ; </w:t>
      </w:r>
      <w:r>
        <w:t>et s</w:t>
      </w:r>
      <w:r w:rsidR="00D40713">
        <w:t>’</w:t>
      </w:r>
      <w:r>
        <w:t>approchant du lit en contrefaisant la voix de Travers</w:t>
      </w:r>
      <w:r w:rsidR="00D40713">
        <w:t> : « </w:t>
      </w:r>
      <w:r>
        <w:t>Marie</w:t>
      </w:r>
      <w:r w:rsidR="00D40713">
        <w:t xml:space="preserve">, </w:t>
      </w:r>
      <w:r>
        <w:t>dit-il</w:t>
      </w:r>
      <w:r w:rsidR="00D40713">
        <w:t xml:space="preserve">, </w:t>
      </w:r>
      <w:r>
        <w:t>le cochon n</w:t>
      </w:r>
      <w:r w:rsidR="00D40713">
        <w:t>’</w:t>
      </w:r>
      <w:r>
        <w:t>est plus à la muraille</w:t>
      </w:r>
      <w:r w:rsidR="00D40713">
        <w:t xml:space="preserve">, </w:t>
      </w:r>
      <w:r>
        <w:t>qu</w:t>
      </w:r>
      <w:r w:rsidR="00D40713">
        <w:t>’</w:t>
      </w:r>
      <w:r>
        <w:t>en as-tu fait</w:t>
      </w:r>
      <w:r w:rsidR="00D40713">
        <w:t xml:space="preserve"> ? – </w:t>
      </w:r>
      <w:r>
        <w:t>Tu ne te souviens donc pas que nous l</w:t>
      </w:r>
      <w:r w:rsidR="00D40713">
        <w:t>’</w:t>
      </w:r>
      <w:r>
        <w:t>avons mis sous la huche</w:t>
      </w:r>
      <w:r w:rsidR="00D40713">
        <w:t xml:space="preserve"> ! </w:t>
      </w:r>
      <w:r>
        <w:t>répondit la femme</w:t>
      </w:r>
      <w:r w:rsidR="00D40713">
        <w:t xml:space="preserve">. </w:t>
      </w:r>
      <w:r>
        <w:t>Est-ce que la peur te trouble la cervelle</w:t>
      </w:r>
      <w:r w:rsidR="00D40713">
        <w:t xml:space="preserve"> ? – </w:t>
      </w:r>
      <w:r>
        <w:t>Non pas</w:t>
      </w:r>
      <w:r w:rsidR="00D40713">
        <w:t xml:space="preserve">, </w:t>
      </w:r>
      <w:r>
        <w:t>reprit l</w:t>
      </w:r>
      <w:r w:rsidR="00D40713">
        <w:t>’</w:t>
      </w:r>
      <w:r>
        <w:t>autre</w:t>
      </w:r>
      <w:r w:rsidR="00D40713">
        <w:t xml:space="preserve">, </w:t>
      </w:r>
      <w:r>
        <w:t>mais je l</w:t>
      </w:r>
      <w:r w:rsidR="00D40713">
        <w:t>’</w:t>
      </w:r>
      <w:r>
        <w:t>avais oublié</w:t>
      </w:r>
      <w:r w:rsidR="00D40713">
        <w:t xml:space="preserve">. </w:t>
      </w:r>
      <w:r>
        <w:t>Reste-là</w:t>
      </w:r>
      <w:r w:rsidR="00D40713">
        <w:t xml:space="preserve">, </w:t>
      </w:r>
      <w:r>
        <w:t>je vais le ranger</w:t>
      </w:r>
      <w:r w:rsidR="00D40713">
        <w:t>. »</w:t>
      </w:r>
      <w:r>
        <w:t xml:space="preserve"> En disant cela</w:t>
      </w:r>
      <w:r w:rsidR="00D40713">
        <w:t xml:space="preserve">, </w:t>
      </w:r>
      <w:r>
        <w:t>il va charger le cochon sur ses épaules et l</w:t>
      </w:r>
      <w:r w:rsidR="00D40713">
        <w:t>’</w:t>
      </w:r>
      <w:r>
        <w:t>emporte</w:t>
      </w:r>
      <w:r w:rsidR="00D40713">
        <w:t>.</w:t>
      </w:r>
    </w:p>
    <w:p w14:paraId="4A26ED6D" w14:textId="61261758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5709D776" wp14:editId="376D239F">
            <wp:extent cx="2999004" cy="4048298"/>
            <wp:effectExtent l="0" t="0" r="0" b="0"/>
            <wp:docPr id="14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5732" cy="407087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D1BBEF" w14:textId="77777777" w:rsidR="00D40713" w:rsidRDefault="00000000">
      <w:r>
        <w:t>Après avoir fait sa ronde et bien visité ses portes</w:t>
      </w:r>
      <w:r w:rsidR="00D40713">
        <w:t xml:space="preserve">, </w:t>
      </w:r>
      <w:r>
        <w:t>Travers rentra</w:t>
      </w:r>
      <w:r w:rsidR="00D40713">
        <w:t>. « </w:t>
      </w:r>
      <w:r>
        <w:t>Il faut avouer</w:t>
      </w:r>
      <w:r w:rsidR="00D40713">
        <w:t xml:space="preserve">, </w:t>
      </w:r>
      <w:r>
        <w:t>dit la femme</w:t>
      </w:r>
      <w:r w:rsidR="00D40713">
        <w:t xml:space="preserve">, </w:t>
      </w:r>
      <w:r>
        <w:t>que j</w:t>
      </w:r>
      <w:r w:rsidR="00D40713">
        <w:t>’</w:t>
      </w:r>
      <w:r>
        <w:t>ai là un mari qui a une pauvre tête</w:t>
      </w:r>
      <w:r w:rsidR="00D40713">
        <w:t xml:space="preserve"> ; </w:t>
      </w:r>
      <w:r>
        <w:t>il oublie depuis tantôt ce qu</w:t>
      </w:r>
      <w:r w:rsidR="00D40713">
        <w:t>’</w:t>
      </w:r>
      <w:r>
        <w:t>il a fait de son cochon</w:t>
      </w:r>
      <w:r w:rsidR="00D40713">
        <w:t>. »</w:t>
      </w:r>
      <w:r>
        <w:t xml:space="preserve"> À ces mots Travers fait un cri</w:t>
      </w:r>
      <w:r w:rsidR="00D40713">
        <w:t>. « </w:t>
      </w:r>
      <w:r>
        <w:t>Je l</w:t>
      </w:r>
      <w:r w:rsidR="00D40713">
        <w:t>’</w:t>
      </w:r>
      <w:r>
        <w:t>avais annoncé qu</w:t>
      </w:r>
      <w:r w:rsidR="00D40713">
        <w:t>’</w:t>
      </w:r>
      <w:r>
        <w:t>on me le volerait</w:t>
      </w:r>
      <w:r w:rsidR="00D40713">
        <w:t xml:space="preserve">, </w:t>
      </w:r>
      <w:r>
        <w:t>dit-il</w:t>
      </w:r>
      <w:r w:rsidR="00D40713">
        <w:t xml:space="preserve"> ; </w:t>
      </w:r>
      <w:r>
        <w:t>adieu</w:t>
      </w:r>
      <w:r w:rsidR="00D40713">
        <w:t xml:space="preserve">, </w:t>
      </w:r>
      <w:r>
        <w:t>le voilà parti</w:t>
      </w:r>
      <w:r w:rsidR="00D40713">
        <w:t xml:space="preserve">, </w:t>
      </w:r>
      <w:r>
        <w:t>je ne le verrai plus</w:t>
      </w:r>
      <w:r w:rsidR="00D40713">
        <w:t>. »</w:t>
      </w:r>
      <w:r>
        <w:t xml:space="preserve"> Cependant</w:t>
      </w:r>
      <w:r w:rsidR="00D40713">
        <w:t xml:space="preserve">, </w:t>
      </w:r>
      <w:r>
        <w:t>comme les voleurs ne pouvaient pas être encore bien loin</w:t>
      </w:r>
      <w:r w:rsidR="00D40713">
        <w:t xml:space="preserve">, </w:t>
      </w:r>
      <w:r>
        <w:t>il espéra pouvoir les rattraper et courut après eux</w:t>
      </w:r>
      <w:r w:rsidR="00D40713">
        <w:t>.</w:t>
      </w:r>
    </w:p>
    <w:p w14:paraId="14236C60" w14:textId="5FB1ECAE" w:rsidR="00000000" w:rsidRDefault="00000000">
      <w:r>
        <w:t>Ils avaient pris</w:t>
      </w:r>
      <w:r w:rsidR="00D40713">
        <w:t xml:space="preserve">, </w:t>
      </w:r>
      <w:r>
        <w:t>à travers champs</w:t>
      </w:r>
      <w:r w:rsidR="00D40713">
        <w:t xml:space="preserve">, </w:t>
      </w:r>
      <w:r>
        <w:t>un petit sentier détourné qui conduisait au bois où ils espéraient cacher leur proie plus sûrement</w:t>
      </w:r>
      <w:r w:rsidR="00D40713">
        <w:t xml:space="preserve">. </w:t>
      </w:r>
      <w:proofErr w:type="spellStart"/>
      <w:r>
        <w:t>Haimet</w:t>
      </w:r>
      <w:proofErr w:type="spellEnd"/>
      <w:r>
        <w:t xml:space="preserve"> allait en avant pour assurer la marche et son frère</w:t>
      </w:r>
      <w:r w:rsidR="00D40713">
        <w:t xml:space="preserve">, </w:t>
      </w:r>
      <w:r>
        <w:t>dont le fardeau ralentissait le pas</w:t>
      </w:r>
      <w:r w:rsidR="00D40713">
        <w:t xml:space="preserve">, </w:t>
      </w:r>
      <w:r>
        <w:t>suivait à quelque distance</w:t>
      </w:r>
      <w:r w:rsidR="00D40713">
        <w:t xml:space="preserve">. </w:t>
      </w:r>
      <w:r>
        <w:t>Travers eut bientôt atteint celui-ci</w:t>
      </w:r>
      <w:r w:rsidR="00D40713">
        <w:t xml:space="preserve">. </w:t>
      </w:r>
      <w:r>
        <w:t>Il le reconnut et prenant le ton de voix de l</w:t>
      </w:r>
      <w:r w:rsidR="00D40713">
        <w:t>’</w:t>
      </w:r>
      <w:r>
        <w:t>aîné</w:t>
      </w:r>
      <w:r w:rsidR="00D40713">
        <w:t> : « </w:t>
      </w:r>
      <w:r>
        <w:t>Tu dois être las</w:t>
      </w:r>
      <w:r w:rsidR="00D40713">
        <w:t xml:space="preserve">, </w:t>
      </w:r>
      <w:r>
        <w:t>lui dit-il</w:t>
      </w:r>
      <w:r w:rsidR="00D40713">
        <w:t xml:space="preserve">, </w:t>
      </w:r>
      <w:r>
        <w:t>donne que je le porte à mon tour</w:t>
      </w:r>
      <w:r w:rsidR="00D40713">
        <w:t>. »</w:t>
      </w:r>
      <w:r>
        <w:t xml:space="preserve"> Barat qui croit entendre son frère livre à Travers le cochon</w:t>
      </w:r>
      <w:r w:rsidR="00D40713">
        <w:t xml:space="preserve">, </w:t>
      </w:r>
      <w:r>
        <w:t>et prend les devants</w:t>
      </w:r>
      <w:r w:rsidR="00D40713">
        <w:t xml:space="preserve">. </w:t>
      </w:r>
      <w:r>
        <w:t>Mais il n</w:t>
      </w:r>
      <w:r w:rsidR="00D40713">
        <w:t>’</w:t>
      </w:r>
      <w:r>
        <w:t>a pas fait cent pas qu</w:t>
      </w:r>
      <w:r w:rsidR="00D40713">
        <w:t>’</w:t>
      </w:r>
      <w:r>
        <w:t xml:space="preserve">à son grand </w:t>
      </w:r>
      <w:r>
        <w:lastRenderedPageBreak/>
        <w:t xml:space="preserve">étonnement il rencontre </w:t>
      </w:r>
      <w:proofErr w:type="spellStart"/>
      <w:r>
        <w:t>Haimet</w:t>
      </w:r>
      <w:proofErr w:type="spellEnd"/>
      <w:r w:rsidR="00D40713">
        <w:t>. « </w:t>
      </w:r>
      <w:r>
        <w:t>Morbleu</w:t>
      </w:r>
      <w:r w:rsidR="00D40713">
        <w:t xml:space="preserve">, </w:t>
      </w:r>
      <w:r>
        <w:t>dit-il</w:t>
      </w:r>
      <w:r w:rsidR="00D40713">
        <w:t xml:space="preserve">, </w:t>
      </w:r>
      <w:r>
        <w:t>j</w:t>
      </w:r>
      <w:r w:rsidR="00D40713">
        <w:t>’</w:t>
      </w:r>
      <w:r>
        <w:t>ai été attrapé</w:t>
      </w:r>
      <w:r w:rsidR="00D40713">
        <w:t xml:space="preserve">. </w:t>
      </w:r>
      <w:r>
        <w:t>Ce coquin de Travers m</w:t>
      </w:r>
      <w:r w:rsidR="00D40713">
        <w:t>’</w:t>
      </w:r>
      <w:r>
        <w:t>a joué un tour</w:t>
      </w:r>
      <w:r w:rsidR="00D40713">
        <w:t xml:space="preserve"> ; </w:t>
      </w:r>
      <w:r>
        <w:t>mais laisse faire</w:t>
      </w:r>
      <w:r w:rsidR="00D40713">
        <w:t xml:space="preserve">, </w:t>
      </w:r>
      <w:r>
        <w:t>tu vas voir si je sais réparer ma sottise</w:t>
      </w:r>
      <w:r w:rsidR="00D40713">
        <w:t>. »</w:t>
      </w:r>
    </w:p>
    <w:p w14:paraId="72441D86" w14:textId="77777777" w:rsidR="00D40713" w:rsidRDefault="00000000">
      <w:r>
        <w:t>En disant cela</w:t>
      </w:r>
      <w:r w:rsidR="00D40713">
        <w:t xml:space="preserve">, </w:t>
      </w:r>
      <w:r>
        <w:t>il se dépouille</w:t>
      </w:r>
      <w:r w:rsidR="00D40713">
        <w:t xml:space="preserve">, </w:t>
      </w:r>
      <w:r>
        <w:t>met sa chemise par-dessus ses habits</w:t>
      </w:r>
      <w:r w:rsidR="00D40713">
        <w:t xml:space="preserve">, </w:t>
      </w:r>
      <w:r>
        <w:t>se fait une espèce de coiffe de femme</w:t>
      </w:r>
      <w:r w:rsidR="00D40713">
        <w:t xml:space="preserve">, </w:t>
      </w:r>
      <w:r>
        <w:t>et dans cet accoutrement court à toutes jambes par un autre chemin à la maison de Travers</w:t>
      </w:r>
      <w:r w:rsidR="00D40713">
        <w:t xml:space="preserve">, </w:t>
      </w:r>
      <w:r>
        <w:t>qu</w:t>
      </w:r>
      <w:r w:rsidR="00D40713">
        <w:t>’</w:t>
      </w:r>
      <w:r>
        <w:t>il attend auprès de la porte</w:t>
      </w:r>
      <w:r w:rsidR="00D40713">
        <w:t xml:space="preserve">. </w:t>
      </w:r>
      <w:r>
        <w:t>Quand il le voit arriver</w:t>
      </w:r>
      <w:r w:rsidR="00D40713">
        <w:t xml:space="preserve">, </w:t>
      </w:r>
      <w:r>
        <w:t>il s</w:t>
      </w:r>
      <w:r w:rsidR="00D40713">
        <w:t>’</w:t>
      </w:r>
      <w:r>
        <w:t>avance au-devant de lui comme si c</w:t>
      </w:r>
      <w:r w:rsidR="00D40713">
        <w:t>’</w:t>
      </w:r>
      <w:r>
        <w:t>eût été sa femme</w:t>
      </w:r>
      <w:r w:rsidR="00D40713">
        <w:t xml:space="preserve">, </w:t>
      </w:r>
      <w:r>
        <w:t>et lui demande</w:t>
      </w:r>
      <w:r w:rsidR="00D40713">
        <w:t xml:space="preserve">, </w:t>
      </w:r>
      <w:r>
        <w:t>en contrefaisant sa voix</w:t>
      </w:r>
      <w:r w:rsidR="00D40713">
        <w:t xml:space="preserve">, </w:t>
      </w:r>
      <w:r>
        <w:t>s</w:t>
      </w:r>
      <w:r w:rsidR="00D40713">
        <w:t>’</w:t>
      </w:r>
      <w:r>
        <w:t>il a rattrapé le cochon</w:t>
      </w:r>
      <w:r w:rsidR="00D40713">
        <w:t>. « </w:t>
      </w:r>
      <w:r>
        <w:t>Oui</w:t>
      </w:r>
      <w:r w:rsidR="00D40713">
        <w:t xml:space="preserve">, </w:t>
      </w:r>
      <w:r>
        <w:t>je le tiens</w:t>
      </w:r>
      <w:r w:rsidR="00D40713">
        <w:t xml:space="preserve">, </w:t>
      </w:r>
      <w:r>
        <w:t>répond le mari</w:t>
      </w:r>
      <w:r w:rsidR="00D40713">
        <w:t xml:space="preserve">. – </w:t>
      </w:r>
      <w:r>
        <w:t>Eh bien</w:t>
      </w:r>
      <w:r w:rsidR="00D40713">
        <w:t xml:space="preserve"> ! </w:t>
      </w:r>
      <w:r>
        <w:t>donne-le-moi</w:t>
      </w:r>
      <w:r w:rsidR="00D40713">
        <w:t xml:space="preserve">, </w:t>
      </w:r>
      <w:r>
        <w:t>je vais le rentrer</w:t>
      </w:r>
      <w:r w:rsidR="00D40713">
        <w:t xml:space="preserve">, </w:t>
      </w:r>
      <w:r>
        <w:t>et cours vite à l</w:t>
      </w:r>
      <w:r w:rsidR="00D40713">
        <w:t>’</w:t>
      </w:r>
      <w:r>
        <w:t>étable</w:t>
      </w:r>
      <w:r w:rsidR="00D40713">
        <w:t xml:space="preserve">, </w:t>
      </w:r>
      <w:r>
        <w:t>car j</w:t>
      </w:r>
      <w:r w:rsidR="00D40713">
        <w:t>’</w:t>
      </w:r>
      <w:r>
        <w:t>y ai entendu du bruit et j</w:t>
      </w:r>
      <w:r w:rsidR="00D40713">
        <w:t>’</w:t>
      </w:r>
      <w:r>
        <w:t>ai peur qu</w:t>
      </w:r>
      <w:r w:rsidR="00D40713">
        <w:t>’</w:t>
      </w:r>
      <w:r>
        <w:t>ils ne l</w:t>
      </w:r>
      <w:r w:rsidR="00D40713">
        <w:t>’</w:t>
      </w:r>
      <w:r>
        <w:t>aient forcée</w:t>
      </w:r>
      <w:r w:rsidR="00D40713">
        <w:t>. »</w:t>
      </w:r>
      <w:r>
        <w:t xml:space="preserve"> Travers lui charge l</w:t>
      </w:r>
      <w:r w:rsidR="00D40713">
        <w:t>’</w:t>
      </w:r>
      <w:r>
        <w:t>animal sur ses épaules</w:t>
      </w:r>
      <w:r w:rsidR="00D40713">
        <w:t xml:space="preserve">, </w:t>
      </w:r>
      <w:r>
        <w:t>et va faire une nouvelle ronde</w:t>
      </w:r>
      <w:r w:rsidR="00D40713">
        <w:t xml:space="preserve"> ; </w:t>
      </w:r>
      <w:r>
        <w:t>mais quand il rentre</w:t>
      </w:r>
      <w:r w:rsidR="00D40713">
        <w:t xml:space="preserve">, </w:t>
      </w:r>
      <w:r>
        <w:t>il est fort étonné de trouver au lit sa femme qui pleurait et se mourait de peur</w:t>
      </w:r>
      <w:r w:rsidR="00D40713">
        <w:t xml:space="preserve">. </w:t>
      </w:r>
      <w:r>
        <w:t>Il s</w:t>
      </w:r>
      <w:r w:rsidR="00D40713">
        <w:t>’</w:t>
      </w:r>
      <w:r>
        <w:t>aperçoit alors qu</w:t>
      </w:r>
      <w:r w:rsidR="00D40713">
        <w:t>’</w:t>
      </w:r>
      <w:r>
        <w:t>on l</w:t>
      </w:r>
      <w:r w:rsidR="00D40713">
        <w:t>’</w:t>
      </w:r>
      <w:r>
        <w:t>a trompé de nouveau</w:t>
      </w:r>
      <w:r w:rsidR="00D40713">
        <w:t xml:space="preserve">. </w:t>
      </w:r>
      <w:r>
        <w:t>Cependant il ne veut point en avoir le démenti</w:t>
      </w:r>
      <w:r w:rsidR="00D40713">
        <w:t xml:space="preserve"> ; </w:t>
      </w:r>
      <w:r>
        <w:t>et</w:t>
      </w:r>
      <w:r w:rsidR="00D40713">
        <w:t xml:space="preserve">, </w:t>
      </w:r>
      <w:r>
        <w:t>comme si son honneur eût été intéressé à cette aventure</w:t>
      </w:r>
      <w:r w:rsidR="00D40713">
        <w:t xml:space="preserve">, </w:t>
      </w:r>
      <w:r>
        <w:t>il jure de n</w:t>
      </w:r>
      <w:r w:rsidR="00D40713">
        <w:t>’</w:t>
      </w:r>
      <w:r>
        <w:t>en sortir</w:t>
      </w:r>
      <w:r w:rsidR="00D40713">
        <w:t xml:space="preserve">, </w:t>
      </w:r>
      <w:r>
        <w:t>d</w:t>
      </w:r>
      <w:r w:rsidR="00D40713">
        <w:t>’</w:t>
      </w:r>
      <w:r>
        <w:t>une manière ou de l</w:t>
      </w:r>
      <w:r w:rsidR="00D40713">
        <w:t>’</w:t>
      </w:r>
      <w:r>
        <w:t>autre</w:t>
      </w:r>
      <w:r w:rsidR="00D40713">
        <w:t xml:space="preserve">, </w:t>
      </w:r>
      <w:r>
        <w:t>que victorieux</w:t>
      </w:r>
      <w:r w:rsidR="00D40713">
        <w:t>.</w:t>
      </w:r>
    </w:p>
    <w:p w14:paraId="03F78E4D" w14:textId="77777777" w:rsidR="00D40713" w:rsidRDefault="00000000">
      <w:r>
        <w:t>Il se douta bien que les voleurs</w:t>
      </w:r>
      <w:r w:rsidR="00D40713">
        <w:t xml:space="preserve">, </w:t>
      </w:r>
      <w:r>
        <w:t>ce voyage-ci</w:t>
      </w:r>
      <w:r w:rsidR="00D40713">
        <w:t xml:space="preserve">, </w:t>
      </w:r>
      <w:r>
        <w:t>ne prendraient plus le même chemin</w:t>
      </w:r>
      <w:r w:rsidR="00D40713">
        <w:t xml:space="preserve">, </w:t>
      </w:r>
      <w:r>
        <w:t>mais il soupçonna avec raison que la forêt étant pour eux le lieu le plus sûr et le plus proche</w:t>
      </w:r>
      <w:r w:rsidR="00D40713">
        <w:t xml:space="preserve">, </w:t>
      </w:r>
      <w:r>
        <w:t>ils s</w:t>
      </w:r>
      <w:r w:rsidR="00D40713">
        <w:t>’</w:t>
      </w:r>
      <w:r>
        <w:t>y rendraient comme la première fois</w:t>
      </w:r>
      <w:r w:rsidR="00D40713">
        <w:t xml:space="preserve">. </w:t>
      </w:r>
      <w:r>
        <w:t>En effet</w:t>
      </w:r>
      <w:r w:rsidR="00D40713">
        <w:t xml:space="preserve">, </w:t>
      </w:r>
      <w:r>
        <w:t>ils y étaient déjà</w:t>
      </w:r>
      <w:r w:rsidR="00D40713">
        <w:t xml:space="preserve">, </w:t>
      </w:r>
      <w:r>
        <w:t>et dans la joie et l</w:t>
      </w:r>
      <w:r w:rsidR="00D40713">
        <w:t>’</w:t>
      </w:r>
      <w:r>
        <w:t>empressement qu</w:t>
      </w:r>
      <w:r w:rsidR="00D40713">
        <w:t>’</w:t>
      </w:r>
      <w:r>
        <w:t>ils avaient de goûter le fruit de leur vol</w:t>
      </w:r>
      <w:r w:rsidR="00D40713">
        <w:t xml:space="preserve">, </w:t>
      </w:r>
      <w:r>
        <w:t>ils venaient d</w:t>
      </w:r>
      <w:r w:rsidR="00D40713">
        <w:t>’</w:t>
      </w:r>
      <w:r>
        <w:t>allumer du feu au pied d</w:t>
      </w:r>
      <w:r w:rsidR="00D40713">
        <w:t>’</w:t>
      </w:r>
      <w:r>
        <w:t>un chêne pour faire quelques grillades</w:t>
      </w:r>
      <w:r w:rsidR="00D40713">
        <w:t xml:space="preserve">. </w:t>
      </w:r>
      <w:r>
        <w:t>Le bois était vert et brûlait mal</w:t>
      </w:r>
      <w:r w:rsidR="00D40713">
        <w:t xml:space="preserve">, </w:t>
      </w:r>
      <w:r>
        <w:t>de sorte qu</w:t>
      </w:r>
      <w:r w:rsidR="00D40713">
        <w:t>’</w:t>
      </w:r>
      <w:r>
        <w:t>afin de le faire aller</w:t>
      </w:r>
      <w:r w:rsidR="00D40713">
        <w:t xml:space="preserve">, </w:t>
      </w:r>
      <w:r>
        <w:t>il leur fallait ramasser de côté et d</w:t>
      </w:r>
      <w:r w:rsidR="00D40713">
        <w:t>’</w:t>
      </w:r>
      <w:r>
        <w:t>autre des branches mortes et des feuilles sèches</w:t>
      </w:r>
      <w:r w:rsidR="00D40713">
        <w:t>.</w:t>
      </w:r>
    </w:p>
    <w:p w14:paraId="602286DD" w14:textId="3A2DA3F4" w:rsidR="00000000" w:rsidRDefault="00000000">
      <w:r>
        <w:t>Travers qui</w:t>
      </w:r>
      <w:r w:rsidR="00D40713">
        <w:t xml:space="preserve">, </w:t>
      </w:r>
      <w:r>
        <w:t>à la lueur du feu</w:t>
      </w:r>
      <w:r w:rsidR="00D40713">
        <w:t xml:space="preserve">, </w:t>
      </w:r>
      <w:r>
        <w:t>n</w:t>
      </w:r>
      <w:r w:rsidR="00D40713">
        <w:t>’</w:t>
      </w:r>
      <w:r>
        <w:t>avait pas eu de peine à trouver ses larrons</w:t>
      </w:r>
      <w:r w:rsidR="00D40713">
        <w:t xml:space="preserve">, </w:t>
      </w:r>
      <w:r>
        <w:t>profite de leur éloignement</w:t>
      </w:r>
      <w:r w:rsidR="00D40713">
        <w:t xml:space="preserve">. </w:t>
      </w:r>
      <w:r>
        <w:t>Il se déshabille tout nu</w:t>
      </w:r>
      <w:r w:rsidR="00D40713">
        <w:t xml:space="preserve">, </w:t>
      </w:r>
      <w:r>
        <w:t>monte sur le chêne</w:t>
      </w:r>
      <w:r w:rsidR="00D40713">
        <w:t xml:space="preserve">, </w:t>
      </w:r>
      <w:r>
        <w:t>se suspend d</w:t>
      </w:r>
      <w:r w:rsidR="00D40713">
        <w:t>’</w:t>
      </w:r>
      <w:r>
        <w:t xml:space="preserve">une main dans </w:t>
      </w:r>
      <w:r>
        <w:lastRenderedPageBreak/>
        <w:t>l</w:t>
      </w:r>
      <w:r w:rsidR="00D40713">
        <w:t>’</w:t>
      </w:r>
      <w:r>
        <w:t>attitude d</w:t>
      </w:r>
      <w:r w:rsidR="00D40713">
        <w:t>’</w:t>
      </w:r>
      <w:r>
        <w:t>un pendu</w:t>
      </w:r>
      <w:r w:rsidR="00D40713">
        <w:t xml:space="preserve">, </w:t>
      </w:r>
      <w:r>
        <w:t>puis quand il voit les voleurs revenus et occupés à souffler leur feu</w:t>
      </w:r>
      <w:r w:rsidR="00D40713">
        <w:t xml:space="preserve">, </w:t>
      </w:r>
      <w:r>
        <w:t>d</w:t>
      </w:r>
      <w:r w:rsidR="00D40713">
        <w:t>’</w:t>
      </w:r>
      <w:r>
        <w:t>une voix de tonnerre il s</w:t>
      </w:r>
      <w:r w:rsidR="00D40713">
        <w:t>’</w:t>
      </w:r>
      <w:r>
        <w:t>écrie</w:t>
      </w:r>
      <w:r w:rsidR="00D40713">
        <w:t> : « </w:t>
      </w:r>
      <w:r>
        <w:t>Malheureux</w:t>
      </w:r>
      <w:r w:rsidR="00D40713">
        <w:t xml:space="preserve"> ! </w:t>
      </w:r>
      <w:r>
        <w:t>vous finirez comme moi</w:t>
      </w:r>
      <w:r w:rsidR="00D40713">
        <w:t>. »</w:t>
      </w:r>
    </w:p>
    <w:p w14:paraId="279CB2CA" w14:textId="0EF5331E" w:rsidR="00000000" w:rsidRDefault="00000000">
      <w:r>
        <w:t>Ceux-ci troublés croient voir et entendre leur père</w:t>
      </w:r>
      <w:r w:rsidR="00D40713">
        <w:t xml:space="preserve"> : </w:t>
      </w:r>
      <w:r>
        <w:t>ils ne songent qu</w:t>
      </w:r>
      <w:r w:rsidR="00D40713">
        <w:t>’</w:t>
      </w:r>
      <w:r>
        <w:t>à se sauver</w:t>
      </w:r>
      <w:r w:rsidR="00D40713">
        <w:t xml:space="preserve">. </w:t>
      </w:r>
      <w:r>
        <w:t>L</w:t>
      </w:r>
      <w:r w:rsidR="00D40713">
        <w:t>’</w:t>
      </w:r>
      <w:r>
        <w:t>autre reprend à la hâte ses habits et son cochon</w:t>
      </w:r>
      <w:r w:rsidR="00D40713">
        <w:t xml:space="preserve">, </w:t>
      </w:r>
      <w:r>
        <w:t>et revient triomphant conter à sa femme sa nouvelle victoire</w:t>
      </w:r>
      <w:r w:rsidR="00D40713">
        <w:t xml:space="preserve">. </w:t>
      </w:r>
      <w:r>
        <w:t>Elle le félicite</w:t>
      </w:r>
      <w:r w:rsidR="00D40713">
        <w:t xml:space="preserve">, </w:t>
      </w:r>
      <w:r>
        <w:t>en l</w:t>
      </w:r>
      <w:r w:rsidR="00D40713">
        <w:t>’</w:t>
      </w:r>
      <w:r>
        <w:t>embrassant</w:t>
      </w:r>
      <w:r w:rsidR="00D40713">
        <w:t xml:space="preserve">, </w:t>
      </w:r>
      <w:r>
        <w:t>sur un coup si hardi et si adroit</w:t>
      </w:r>
      <w:r w:rsidR="00D40713">
        <w:t>. « </w:t>
      </w:r>
      <w:r>
        <w:t>Ne nous flattons pas trop encore</w:t>
      </w:r>
      <w:r w:rsidR="00D40713">
        <w:t xml:space="preserve">, </w:t>
      </w:r>
      <w:r>
        <w:t>répondit-il</w:t>
      </w:r>
      <w:r w:rsidR="00D40713">
        <w:t xml:space="preserve">. </w:t>
      </w:r>
      <w:r>
        <w:t>Les drôles ne sont pas loin</w:t>
      </w:r>
      <w:r w:rsidR="00D40713">
        <w:t xml:space="preserve">, </w:t>
      </w:r>
      <w:r>
        <w:t>et tant que le cochon subsistera</w:t>
      </w:r>
      <w:r w:rsidR="00D40713">
        <w:t xml:space="preserve">, </w:t>
      </w:r>
      <w:r>
        <w:t>j</w:t>
      </w:r>
      <w:r w:rsidR="00D40713">
        <w:t>’</w:t>
      </w:r>
      <w:r>
        <w:t>aurai toujours peur</w:t>
      </w:r>
      <w:r w:rsidR="00D40713">
        <w:t xml:space="preserve">. </w:t>
      </w:r>
      <w:r>
        <w:t>Mais fais chauffer de l</w:t>
      </w:r>
      <w:r w:rsidR="00D40713">
        <w:t>’</w:t>
      </w:r>
      <w:r>
        <w:t>eau</w:t>
      </w:r>
      <w:r w:rsidR="00D40713">
        <w:t xml:space="preserve">, </w:t>
      </w:r>
      <w:r>
        <w:t>nous le ferons cuire</w:t>
      </w:r>
      <w:r w:rsidR="00D40713">
        <w:t xml:space="preserve">. </w:t>
      </w:r>
      <w:r>
        <w:t>S</w:t>
      </w:r>
      <w:r w:rsidR="00D40713">
        <w:t>’</w:t>
      </w:r>
      <w:r>
        <w:t>ils reviennent</w:t>
      </w:r>
      <w:r w:rsidR="00D40713">
        <w:t xml:space="preserve">, </w:t>
      </w:r>
      <w:r>
        <w:t>nous verrons alors comment ils s</w:t>
      </w:r>
      <w:r w:rsidR="00D40713">
        <w:t>’</w:t>
      </w:r>
      <w:r>
        <w:t>y prendront</w:t>
      </w:r>
      <w:r w:rsidR="00D40713">
        <w:t>. »</w:t>
      </w:r>
    </w:p>
    <w:p w14:paraId="60D54170" w14:textId="77777777" w:rsidR="00D40713" w:rsidRDefault="00000000">
      <w:r>
        <w:t>L</w:t>
      </w:r>
      <w:r w:rsidR="00D40713">
        <w:t>’</w:t>
      </w:r>
      <w:r>
        <w:t>un alluma donc le feu</w:t>
      </w:r>
      <w:r w:rsidR="00D40713">
        <w:t xml:space="preserve">, </w:t>
      </w:r>
      <w:r>
        <w:t>l</w:t>
      </w:r>
      <w:r w:rsidR="00D40713">
        <w:t>’</w:t>
      </w:r>
      <w:r>
        <w:t>autre dépeça l</w:t>
      </w:r>
      <w:r w:rsidR="00D40713">
        <w:t>’</w:t>
      </w:r>
      <w:r>
        <w:t>animal qu</w:t>
      </w:r>
      <w:r w:rsidR="00D40713">
        <w:t>’</w:t>
      </w:r>
      <w:r>
        <w:t>il mit par morceaux dans le chaudron</w:t>
      </w:r>
      <w:r w:rsidR="00D40713">
        <w:t xml:space="preserve">, </w:t>
      </w:r>
      <w:r>
        <w:t>et</w:t>
      </w:r>
      <w:r w:rsidR="00D40713">
        <w:t xml:space="preserve">, </w:t>
      </w:r>
      <w:r>
        <w:t>chacun d</w:t>
      </w:r>
      <w:r w:rsidR="00D40713">
        <w:t>’</w:t>
      </w:r>
      <w:r>
        <w:t>eux</w:t>
      </w:r>
      <w:r w:rsidR="00D40713">
        <w:t xml:space="preserve">, </w:t>
      </w:r>
      <w:r>
        <w:t>pour y veiller</w:t>
      </w:r>
      <w:r w:rsidR="00D40713">
        <w:t xml:space="preserve">, </w:t>
      </w:r>
      <w:r>
        <w:t>s</w:t>
      </w:r>
      <w:r w:rsidR="00D40713">
        <w:t>’</w:t>
      </w:r>
      <w:r>
        <w:t>assit à un coin de la cheminée</w:t>
      </w:r>
      <w:r w:rsidR="00D40713">
        <w:t>.</w:t>
      </w:r>
    </w:p>
    <w:p w14:paraId="538042A7" w14:textId="77777777" w:rsidR="00D40713" w:rsidRDefault="00000000">
      <w:r>
        <w:t>Mais Travers</w:t>
      </w:r>
      <w:r w:rsidR="00D40713">
        <w:t xml:space="preserve">, </w:t>
      </w:r>
      <w:r>
        <w:t>que l</w:t>
      </w:r>
      <w:r w:rsidR="00D40713">
        <w:t>’</w:t>
      </w:r>
      <w:r>
        <w:t>inquiétude et le travail de la nuit avaient beaucoup fatigué</w:t>
      </w:r>
      <w:r w:rsidR="00D40713">
        <w:t xml:space="preserve">, </w:t>
      </w:r>
      <w:r>
        <w:t>ne tarda guère à s</w:t>
      </w:r>
      <w:r w:rsidR="00D40713">
        <w:t>’</w:t>
      </w:r>
      <w:r>
        <w:t>assoupir</w:t>
      </w:r>
      <w:r w:rsidR="00D40713">
        <w:t>. « </w:t>
      </w:r>
      <w:proofErr w:type="spellStart"/>
      <w:r>
        <w:t>Couche-toi</w:t>
      </w:r>
      <w:proofErr w:type="spellEnd"/>
      <w:r w:rsidR="00D40713">
        <w:t xml:space="preserve">, </w:t>
      </w:r>
      <w:r>
        <w:t>lui dit sa femme</w:t>
      </w:r>
      <w:r w:rsidR="00D40713">
        <w:t xml:space="preserve">, </w:t>
      </w:r>
      <w:r>
        <w:t>j</w:t>
      </w:r>
      <w:r w:rsidR="00D40713">
        <w:t>’</w:t>
      </w:r>
      <w:r>
        <w:t>aurai soin de la marmite</w:t>
      </w:r>
      <w:r w:rsidR="00D40713">
        <w:t xml:space="preserve"> : </w:t>
      </w:r>
      <w:r>
        <w:t>tout est bien fermé</w:t>
      </w:r>
      <w:r w:rsidR="00D40713">
        <w:t xml:space="preserve">, </w:t>
      </w:r>
      <w:r>
        <w:t>il n</w:t>
      </w:r>
      <w:r w:rsidR="00D40713">
        <w:t>’</w:t>
      </w:r>
      <w:r>
        <w:t>y a rien à craindre</w:t>
      </w:r>
      <w:r w:rsidR="00D40713">
        <w:t xml:space="preserve">, </w:t>
      </w:r>
      <w:r>
        <w:t>et en tout cas</w:t>
      </w:r>
      <w:r w:rsidR="00D40713">
        <w:t xml:space="preserve">, </w:t>
      </w:r>
      <w:r>
        <w:t>si j</w:t>
      </w:r>
      <w:r w:rsidR="00D40713">
        <w:t>’</w:t>
      </w:r>
      <w:r>
        <w:t>entends du bruit</w:t>
      </w:r>
      <w:r w:rsidR="00D40713">
        <w:t xml:space="preserve">, </w:t>
      </w:r>
      <w:r>
        <w:t>je t</w:t>
      </w:r>
      <w:r w:rsidR="00D40713">
        <w:t>’</w:t>
      </w:r>
      <w:r>
        <w:t>appellerai</w:t>
      </w:r>
      <w:r w:rsidR="00D40713">
        <w:t>. »</w:t>
      </w:r>
      <w:r>
        <w:t xml:space="preserve"> D</w:t>
      </w:r>
      <w:r w:rsidR="00D40713">
        <w:t>’</w:t>
      </w:r>
      <w:r>
        <w:t>après cette assurance</w:t>
      </w:r>
      <w:r w:rsidR="00D40713">
        <w:t xml:space="preserve">, </w:t>
      </w:r>
      <w:r>
        <w:t>il se jeta tout habillé sur son lit</w:t>
      </w:r>
      <w:r w:rsidR="00D40713">
        <w:t xml:space="preserve">, </w:t>
      </w:r>
      <w:r>
        <w:t>où il s</w:t>
      </w:r>
      <w:r w:rsidR="00D40713">
        <w:t>’</w:t>
      </w:r>
      <w:r>
        <w:t>endormit aussitôt</w:t>
      </w:r>
      <w:r w:rsidR="00D40713">
        <w:t xml:space="preserve">. </w:t>
      </w:r>
      <w:r>
        <w:t>La femme continua pendant quelque temps de veiller au chaudron</w:t>
      </w:r>
      <w:r w:rsidR="00D40713">
        <w:t xml:space="preserve">, </w:t>
      </w:r>
      <w:r>
        <w:t>mais enfin le sommeil la gagna aussi et elle finit par s</w:t>
      </w:r>
      <w:r w:rsidR="00D40713">
        <w:t>’</w:t>
      </w:r>
      <w:r>
        <w:t>endormir sur sa chaise</w:t>
      </w:r>
      <w:r w:rsidR="00D40713">
        <w:t>.</w:t>
      </w:r>
    </w:p>
    <w:p w14:paraId="165F7597" w14:textId="77777777" w:rsidR="00D40713" w:rsidRDefault="00000000">
      <w:r>
        <w:t>Pendant ce temps</w:t>
      </w:r>
      <w:r w:rsidR="00D40713">
        <w:t xml:space="preserve">, </w:t>
      </w:r>
      <w:r>
        <w:t>les larrons</w:t>
      </w:r>
      <w:r w:rsidR="00D40713">
        <w:t xml:space="preserve">, </w:t>
      </w:r>
      <w:r>
        <w:t>remis de leur première frayeur</w:t>
      </w:r>
      <w:r w:rsidR="00D40713">
        <w:t xml:space="preserve">, </w:t>
      </w:r>
      <w:r>
        <w:t>étaient revenus au chêne</w:t>
      </w:r>
      <w:r w:rsidR="00D40713">
        <w:t xml:space="preserve">. </w:t>
      </w:r>
      <w:r>
        <w:t>N</w:t>
      </w:r>
      <w:r w:rsidR="00D40713">
        <w:t>’</w:t>
      </w:r>
      <w:r>
        <w:t>y trouvant plus ni le pendu ni le cochon</w:t>
      </w:r>
      <w:r w:rsidR="00D40713">
        <w:t xml:space="preserve">, </w:t>
      </w:r>
      <w:r>
        <w:t>il ne leur avait pas été difficile de deviner le vrai de l</w:t>
      </w:r>
      <w:r w:rsidR="00D40713">
        <w:t>’</w:t>
      </w:r>
      <w:r>
        <w:t>aventure</w:t>
      </w:r>
      <w:r w:rsidR="00D40713">
        <w:t xml:space="preserve">. </w:t>
      </w:r>
      <w:r>
        <w:t>Ils se crurent déshonorés si Travers</w:t>
      </w:r>
      <w:r w:rsidR="00D40713">
        <w:t xml:space="preserve">, </w:t>
      </w:r>
      <w:r>
        <w:t>dans ce conflit de stratagèmes</w:t>
      </w:r>
      <w:r w:rsidR="00D40713">
        <w:t xml:space="preserve">, </w:t>
      </w:r>
      <w:r>
        <w:t>l</w:t>
      </w:r>
      <w:r w:rsidR="00D40713">
        <w:t>’</w:t>
      </w:r>
      <w:r>
        <w:t>emportait sur eux</w:t>
      </w:r>
      <w:r w:rsidR="00D40713">
        <w:t xml:space="preserve">, </w:t>
      </w:r>
      <w:r>
        <w:t>et ils revinrent chez lui</w:t>
      </w:r>
      <w:r w:rsidR="00D40713">
        <w:t xml:space="preserve">, </w:t>
      </w:r>
      <w:r>
        <w:t>fortement déterminés à déployer pour la dernière fois tout ce dont ils étaient capables en fait de ruses</w:t>
      </w:r>
      <w:r w:rsidR="00D40713">
        <w:t>.</w:t>
      </w:r>
    </w:p>
    <w:p w14:paraId="323CFC42" w14:textId="7A89DFE6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2F9BAC19" wp14:editId="03A8D0E7">
            <wp:extent cx="3567188" cy="3890357"/>
            <wp:effectExtent l="0" t="0" r="0" b="0"/>
            <wp:docPr id="15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4483" cy="390921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65E7C" w14:textId="77777777" w:rsidR="00D40713" w:rsidRDefault="00000000">
      <w:r>
        <w:t>Avant de rien entreprendre</w:t>
      </w:r>
      <w:r w:rsidR="00D40713">
        <w:t xml:space="preserve">, </w:t>
      </w:r>
      <w:r>
        <w:t>Barat</w:t>
      </w:r>
      <w:r w:rsidR="00D40713">
        <w:t xml:space="preserve">, </w:t>
      </w:r>
      <w:r>
        <w:t>pour savoir si l</w:t>
      </w:r>
      <w:r w:rsidR="00D40713">
        <w:t>’</w:t>
      </w:r>
      <w:r>
        <w:t>ennemi était sur ses gardes</w:t>
      </w:r>
      <w:r w:rsidR="00D40713">
        <w:t xml:space="preserve">, </w:t>
      </w:r>
      <w:r>
        <w:t>regarda par le trou qu</w:t>
      </w:r>
      <w:r w:rsidR="00D40713">
        <w:t>’</w:t>
      </w:r>
      <w:r>
        <w:t>il avait fait à la muraille</w:t>
      </w:r>
      <w:r w:rsidR="00D40713">
        <w:t xml:space="preserve">. </w:t>
      </w:r>
      <w:r>
        <w:t>Il vit d</w:t>
      </w:r>
      <w:r w:rsidR="00D40713">
        <w:t>’</w:t>
      </w:r>
      <w:r>
        <w:t>un côté</w:t>
      </w:r>
      <w:r w:rsidR="00D40713">
        <w:t xml:space="preserve">, </w:t>
      </w:r>
      <w:r>
        <w:t>Travers</w:t>
      </w:r>
      <w:r w:rsidR="00D40713">
        <w:t xml:space="preserve">, </w:t>
      </w:r>
      <w:r>
        <w:t>étendu sur son lit et de l</w:t>
      </w:r>
      <w:r w:rsidR="00D40713">
        <w:t>’</w:t>
      </w:r>
      <w:r>
        <w:t>autre la femme</w:t>
      </w:r>
      <w:r w:rsidR="00D40713">
        <w:t xml:space="preserve">, </w:t>
      </w:r>
      <w:r>
        <w:t>dont la tête vacillait à droite et à gauche</w:t>
      </w:r>
      <w:r w:rsidR="00D40713">
        <w:t xml:space="preserve">, </w:t>
      </w:r>
      <w:r>
        <w:t>dormant près du feu</w:t>
      </w:r>
      <w:r w:rsidR="00D40713">
        <w:t xml:space="preserve">, </w:t>
      </w:r>
      <w:r>
        <w:t>une écumoire à la main</w:t>
      </w:r>
      <w:r w:rsidR="00D40713">
        <w:t xml:space="preserve">, </w:t>
      </w:r>
      <w:r>
        <w:t>tandis que le cochon cuisait dans la marmite</w:t>
      </w:r>
      <w:r w:rsidR="00D40713">
        <w:t>. « </w:t>
      </w:r>
      <w:r>
        <w:t>Ils ont voulu nous éviter la peine de le faire cuire</w:t>
      </w:r>
      <w:r w:rsidR="00D40713">
        <w:t xml:space="preserve">, </w:t>
      </w:r>
      <w:r>
        <w:t>dit Barat à son frère</w:t>
      </w:r>
      <w:r w:rsidR="00D40713">
        <w:t xml:space="preserve"> ; </w:t>
      </w:r>
      <w:r>
        <w:t>et après tout</w:t>
      </w:r>
      <w:r w:rsidR="00D40713">
        <w:t xml:space="preserve">, </w:t>
      </w:r>
      <w:r>
        <w:t>nous avons eu assez de mal pour qu</w:t>
      </w:r>
      <w:r w:rsidR="00D40713">
        <w:t>’</w:t>
      </w:r>
      <w:r>
        <w:t>ils nous l</w:t>
      </w:r>
      <w:r w:rsidR="00D40713">
        <w:t>’</w:t>
      </w:r>
      <w:r>
        <w:t>apprêtent</w:t>
      </w:r>
      <w:r w:rsidR="00D40713">
        <w:t xml:space="preserve">. </w:t>
      </w:r>
      <w:r>
        <w:t>Sois tranquille</w:t>
      </w:r>
      <w:r w:rsidR="00D40713">
        <w:t xml:space="preserve">, </w:t>
      </w:r>
      <w:r>
        <w:t>je te promets de t</w:t>
      </w:r>
      <w:r w:rsidR="00D40713">
        <w:t>’</w:t>
      </w:r>
      <w:r>
        <w:t>en faire manger</w:t>
      </w:r>
      <w:r w:rsidR="00D40713">
        <w:t>. »</w:t>
      </w:r>
      <w:r>
        <w:t xml:space="preserve"> Il va couper aussitôt une longue gaule qu</w:t>
      </w:r>
      <w:r w:rsidR="00D40713">
        <w:t>’</w:t>
      </w:r>
      <w:r>
        <w:t>il aiguise par un bout</w:t>
      </w:r>
      <w:r w:rsidR="00D40713">
        <w:t xml:space="preserve">. </w:t>
      </w:r>
      <w:r>
        <w:t>Il monte sur le toit</w:t>
      </w:r>
      <w:r w:rsidR="00D40713">
        <w:t xml:space="preserve">, </w:t>
      </w:r>
      <w:r>
        <w:t>et</w:t>
      </w:r>
      <w:r w:rsidR="00D40713">
        <w:t xml:space="preserve">, </w:t>
      </w:r>
      <w:r>
        <w:t>descendant la gaule par la cheminée</w:t>
      </w:r>
      <w:r w:rsidR="00D40713">
        <w:t xml:space="preserve">, </w:t>
      </w:r>
      <w:r>
        <w:t>il la pique dans un morceau qu</w:t>
      </w:r>
      <w:r w:rsidR="00D40713">
        <w:t>’</w:t>
      </w:r>
      <w:r>
        <w:t>il enlève</w:t>
      </w:r>
      <w:r w:rsidR="00D40713">
        <w:t>.</w:t>
      </w:r>
    </w:p>
    <w:p w14:paraId="4EB2855D" w14:textId="672EDF38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022619F2" wp14:editId="7D2F9792">
            <wp:extent cx="2319251" cy="4596245"/>
            <wp:effectExtent l="0" t="0" r="5080" b="0"/>
            <wp:docPr id="16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0901" cy="4619333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B3263D" w14:textId="651C092C" w:rsidR="00000000" w:rsidRDefault="00000000">
      <w:r>
        <w:t>Le hasard fit que dans ce moment Travers s</w:t>
      </w:r>
      <w:r w:rsidR="00D40713">
        <w:t>’</w:t>
      </w:r>
      <w:r>
        <w:t>éveilla</w:t>
      </w:r>
      <w:r w:rsidR="00D40713">
        <w:t xml:space="preserve">, </w:t>
      </w:r>
      <w:r>
        <w:t>il vit la manœuvre et comprit qu</w:t>
      </w:r>
      <w:r w:rsidR="00D40713">
        <w:t>’</w:t>
      </w:r>
      <w:r>
        <w:t>avec des ennemis si habiles</w:t>
      </w:r>
      <w:r w:rsidR="00D40713">
        <w:t xml:space="preserve">, </w:t>
      </w:r>
      <w:r>
        <w:t>la paix pour lui était préférable à la guerre</w:t>
      </w:r>
      <w:r w:rsidR="00D40713">
        <w:t>. « </w:t>
      </w:r>
      <w:r>
        <w:t>Amis</w:t>
      </w:r>
      <w:r w:rsidR="00D40713">
        <w:t xml:space="preserve">, </w:t>
      </w:r>
      <w:r>
        <w:t>leur cria-t-il</w:t>
      </w:r>
      <w:r w:rsidR="00D40713">
        <w:t xml:space="preserve">, </w:t>
      </w:r>
      <w:r>
        <w:t>vous avez tort de venir dégrader mon toit</w:t>
      </w:r>
      <w:r w:rsidR="00D40713">
        <w:t xml:space="preserve"> ; </w:t>
      </w:r>
      <w:r>
        <w:t>j</w:t>
      </w:r>
      <w:r w:rsidR="00D40713">
        <w:t>’</w:t>
      </w:r>
      <w:r>
        <w:t>ai eu tort de ne pas vous invitera goûter du cochon</w:t>
      </w:r>
      <w:r w:rsidR="00D40713">
        <w:t xml:space="preserve">. </w:t>
      </w:r>
      <w:r>
        <w:t>Ne disputons plus de subtilité</w:t>
      </w:r>
      <w:r w:rsidR="00D40713">
        <w:t xml:space="preserve">, </w:t>
      </w:r>
      <w:r>
        <w:t>ce serait à ne jamais finir</w:t>
      </w:r>
      <w:r w:rsidR="00D40713">
        <w:t xml:space="preserve"> : </w:t>
      </w:r>
      <w:r>
        <w:t xml:space="preserve">descendez et </w:t>
      </w:r>
      <w:proofErr w:type="spellStart"/>
      <w:r>
        <w:t>venez vous</w:t>
      </w:r>
      <w:proofErr w:type="spellEnd"/>
      <w:r>
        <w:t xml:space="preserve"> régaler avec nous</w:t>
      </w:r>
      <w:r w:rsidR="00D40713">
        <w:t>. »</w:t>
      </w:r>
    </w:p>
    <w:p w14:paraId="752A2906" w14:textId="77777777" w:rsidR="00D40713" w:rsidRDefault="00000000">
      <w:r>
        <w:t>Il alla ouvrir la porte</w:t>
      </w:r>
      <w:r w:rsidR="00D40713">
        <w:t xml:space="preserve">. </w:t>
      </w:r>
      <w:r>
        <w:t>On se mit à table</w:t>
      </w:r>
      <w:r w:rsidR="00D40713">
        <w:t xml:space="preserve">, </w:t>
      </w:r>
      <w:r>
        <w:t>et l</w:t>
      </w:r>
      <w:r w:rsidR="00D40713">
        <w:t>’</w:t>
      </w:r>
      <w:r>
        <w:t>on s</w:t>
      </w:r>
      <w:r w:rsidR="00D40713">
        <w:t>’</w:t>
      </w:r>
      <w:r>
        <w:t>y réconcilia de la meilleure foi du monde</w:t>
      </w:r>
      <w:r w:rsidR="00D40713">
        <w:t>.</w:t>
      </w:r>
    </w:p>
    <w:p w14:paraId="581EB18D" w14:textId="1CD3672F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0ABE0ABF" wp14:editId="55D87956">
            <wp:extent cx="4845297" cy="2701637"/>
            <wp:effectExtent l="0" t="0" r="0" b="3810"/>
            <wp:docPr id="17" name="Imag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672" cy="2712997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8E5028" w14:textId="77777777" w:rsidR="00000000" w:rsidRPr="00E57045" w:rsidRDefault="00000000" w:rsidP="00E57045">
      <w:pPr>
        <w:pStyle w:val="Titre1"/>
      </w:pPr>
      <w:bookmarkStart w:id="3" w:name="_Toc199529421"/>
      <w:r w:rsidRPr="00E57045">
        <w:lastRenderedPageBreak/>
        <w:t>Du Vilain qui gagna le Paradis en plaidant</w:t>
      </w:r>
      <w:bookmarkEnd w:id="3"/>
    </w:p>
    <w:p w14:paraId="6AA5D184" w14:textId="401F9112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37AEECD9" wp14:editId="28C05E43">
            <wp:extent cx="4729942" cy="4664851"/>
            <wp:effectExtent l="0" t="0" r="0" b="2540"/>
            <wp:docPr id="18" name="Imag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7464" cy="467226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E2606C" w14:textId="77777777" w:rsidR="00D40713" w:rsidRDefault="00000000">
      <w:r>
        <w:t>Un pauvre vilain mourut</w:t>
      </w:r>
      <w:r w:rsidR="00D40713">
        <w:t xml:space="preserve">, </w:t>
      </w:r>
      <w:r>
        <w:t>et</w:t>
      </w:r>
      <w:r w:rsidR="00D40713">
        <w:t xml:space="preserve">, </w:t>
      </w:r>
      <w:r>
        <w:t>il était si pauvre</w:t>
      </w:r>
      <w:r w:rsidR="00D40713">
        <w:t xml:space="preserve">, </w:t>
      </w:r>
      <w:r>
        <w:t>si inconnu</w:t>
      </w:r>
      <w:r w:rsidR="00D40713">
        <w:t xml:space="preserve">, </w:t>
      </w:r>
      <w:r>
        <w:t>qu</w:t>
      </w:r>
      <w:r w:rsidR="00D40713">
        <w:t>’</w:t>
      </w:r>
      <w:r>
        <w:t>il lui arriva une chose invraisemblable</w:t>
      </w:r>
      <w:r w:rsidR="00D40713">
        <w:t xml:space="preserve"> : </w:t>
      </w:r>
      <w:r>
        <w:t>personne au ciel ni aux enfers ne fut averti de sa mort</w:t>
      </w:r>
      <w:r w:rsidR="00D40713">
        <w:t xml:space="preserve">. </w:t>
      </w:r>
      <w:r>
        <w:t>Je n</w:t>
      </w:r>
      <w:r w:rsidR="00D40713">
        <w:t>’</w:t>
      </w:r>
      <w:r>
        <w:t>entreprendrai pas de vous dire comment cela se fit</w:t>
      </w:r>
      <w:r w:rsidR="00D40713">
        <w:t xml:space="preserve"> ; </w:t>
      </w:r>
      <w:r>
        <w:t>et d</w:t>
      </w:r>
      <w:r w:rsidR="00D40713">
        <w:t>’</w:t>
      </w:r>
      <w:r>
        <w:t>ailleurs je n</w:t>
      </w:r>
      <w:r w:rsidR="00D40713">
        <w:t>’</w:t>
      </w:r>
      <w:r>
        <w:t>en sais rien</w:t>
      </w:r>
      <w:r w:rsidR="00D40713">
        <w:t xml:space="preserve">. </w:t>
      </w:r>
      <w:r>
        <w:t>Ce que je sais seulement</w:t>
      </w:r>
      <w:r w:rsidR="00D40713">
        <w:t xml:space="preserve">, </w:t>
      </w:r>
      <w:r>
        <w:t>c</w:t>
      </w:r>
      <w:r w:rsidR="00D40713">
        <w:t>’</w:t>
      </w:r>
      <w:r>
        <w:t>est que par un hasard bien singulier</w:t>
      </w:r>
      <w:r w:rsidR="00D40713">
        <w:t xml:space="preserve">, </w:t>
      </w:r>
      <w:r>
        <w:t>au moment qu</w:t>
      </w:r>
      <w:r w:rsidR="00D40713">
        <w:t>’</w:t>
      </w:r>
      <w:r>
        <w:t>il rendit son âme</w:t>
      </w:r>
      <w:r w:rsidR="00D40713">
        <w:t xml:space="preserve">, </w:t>
      </w:r>
      <w:r>
        <w:t>ni anges</w:t>
      </w:r>
      <w:r w:rsidR="00D40713">
        <w:t xml:space="preserve">, </w:t>
      </w:r>
      <w:r>
        <w:t>ni diables</w:t>
      </w:r>
      <w:r w:rsidR="00D40713">
        <w:t xml:space="preserve">, </w:t>
      </w:r>
      <w:r>
        <w:t>ne se trouvèrent là pour la réclamer</w:t>
      </w:r>
      <w:r w:rsidR="00D40713">
        <w:t xml:space="preserve">. </w:t>
      </w:r>
      <w:r>
        <w:t>Seul donc et tout tremblant</w:t>
      </w:r>
      <w:r w:rsidR="00D40713">
        <w:t xml:space="preserve">, </w:t>
      </w:r>
      <w:r>
        <w:t>notre vilain partit sans guide</w:t>
      </w:r>
      <w:r w:rsidR="00D40713">
        <w:t xml:space="preserve"> ; </w:t>
      </w:r>
      <w:r>
        <w:t>mais il pensa</w:t>
      </w:r>
      <w:r w:rsidR="00D40713">
        <w:t xml:space="preserve">, </w:t>
      </w:r>
      <w:r>
        <w:t>chose bien naturelle</w:t>
      </w:r>
      <w:r w:rsidR="00D40713">
        <w:t xml:space="preserve">, </w:t>
      </w:r>
      <w:r>
        <w:t>qu</w:t>
      </w:r>
      <w:r w:rsidR="00D40713">
        <w:t>’</w:t>
      </w:r>
      <w:r>
        <w:t>il valait mieux gagner le paradis que l</w:t>
      </w:r>
      <w:r w:rsidR="00D40713">
        <w:t>’</w:t>
      </w:r>
      <w:r>
        <w:t>enfer</w:t>
      </w:r>
      <w:r w:rsidR="00D40713">
        <w:t xml:space="preserve">. </w:t>
      </w:r>
      <w:r>
        <w:t>Par malheur il n</w:t>
      </w:r>
      <w:r w:rsidR="00D40713">
        <w:t>’</w:t>
      </w:r>
      <w:r>
        <w:t>en connaissait pas très bien la route</w:t>
      </w:r>
      <w:r w:rsidR="00D40713">
        <w:t xml:space="preserve">, </w:t>
      </w:r>
      <w:r>
        <w:t>et il était en grande crainte de s</w:t>
      </w:r>
      <w:r w:rsidR="00D40713">
        <w:t>’</w:t>
      </w:r>
      <w:r>
        <w:t>égarer</w:t>
      </w:r>
      <w:r w:rsidR="00D40713">
        <w:t xml:space="preserve"> ; </w:t>
      </w:r>
      <w:r>
        <w:t>mais la chance voulut qu</w:t>
      </w:r>
      <w:r w:rsidR="00D40713">
        <w:t>’</w:t>
      </w:r>
      <w:r>
        <w:t>il aperçut l</w:t>
      </w:r>
      <w:r w:rsidR="00D40713">
        <w:t>’</w:t>
      </w:r>
      <w:r>
        <w:t xml:space="preserve">archange saint Michel qui conduisait un élu au séjour des </w:t>
      </w:r>
      <w:r>
        <w:lastRenderedPageBreak/>
        <w:t>bienheureux</w:t>
      </w:r>
      <w:r w:rsidR="00D40713">
        <w:t xml:space="preserve">. </w:t>
      </w:r>
      <w:r>
        <w:t>Le pauvre abandonné le suivit de loin sans rien dire</w:t>
      </w:r>
      <w:r w:rsidR="00D40713">
        <w:t xml:space="preserve">, </w:t>
      </w:r>
      <w:r>
        <w:t>et le suivit si bien qu</w:t>
      </w:r>
      <w:r w:rsidR="00D40713">
        <w:t>’</w:t>
      </w:r>
      <w:r>
        <w:t>il arriva en même temps que lui à la porte</w:t>
      </w:r>
      <w:r w:rsidR="00D40713">
        <w:t>.</w:t>
      </w:r>
    </w:p>
    <w:p w14:paraId="66A2F9CF" w14:textId="6D74B8CC" w:rsidR="00000000" w:rsidRDefault="00000000">
      <w:r>
        <w:t>Ayant entendu frapper</w:t>
      </w:r>
      <w:r w:rsidR="00D40713">
        <w:t xml:space="preserve">, </w:t>
      </w:r>
      <w:r>
        <w:t>saint Pierre ouvrit la porte au bel ange et à son compagnon et le laissa passer</w:t>
      </w:r>
      <w:r w:rsidR="00D40713">
        <w:t xml:space="preserve">. </w:t>
      </w:r>
      <w:r>
        <w:t>Mais quand il vit le manant tout seul</w:t>
      </w:r>
      <w:r w:rsidR="00D40713">
        <w:t> : « </w:t>
      </w:r>
      <w:r>
        <w:t>Passez</w:t>
      </w:r>
      <w:r w:rsidR="00D40713">
        <w:t xml:space="preserve">, </w:t>
      </w:r>
      <w:r>
        <w:t>passez</w:t>
      </w:r>
      <w:r w:rsidR="00D40713">
        <w:t xml:space="preserve">, </w:t>
      </w:r>
      <w:r>
        <w:t>lui dit-il</w:t>
      </w:r>
      <w:r w:rsidR="00D40713">
        <w:t xml:space="preserve">, </w:t>
      </w:r>
      <w:r>
        <w:t>on n</w:t>
      </w:r>
      <w:r w:rsidR="00D40713">
        <w:t>’</w:t>
      </w:r>
      <w:r>
        <w:t>entre pas ici sans conducteur</w:t>
      </w:r>
      <w:r w:rsidR="00D40713">
        <w:t xml:space="preserve">, </w:t>
      </w:r>
      <w:r>
        <w:t>et l</w:t>
      </w:r>
      <w:r w:rsidR="00D40713">
        <w:t>’</w:t>
      </w:r>
      <w:r>
        <w:t>on n</w:t>
      </w:r>
      <w:r w:rsidR="00D40713">
        <w:t>’</w:t>
      </w:r>
      <w:r>
        <w:t>y veut pas de vilains</w:t>
      </w:r>
      <w:r w:rsidR="00D40713">
        <w:t xml:space="preserve">. – </w:t>
      </w:r>
      <w:r>
        <w:t>Vilain vous-même</w:t>
      </w:r>
      <w:r w:rsidR="00D40713">
        <w:t xml:space="preserve">, </w:t>
      </w:r>
      <w:r>
        <w:t>répondit le paysan</w:t>
      </w:r>
      <w:r w:rsidR="00D40713">
        <w:t xml:space="preserve">. </w:t>
      </w:r>
      <w:r>
        <w:t>Il vous convient bien à vous qui avez renié par trois fois Notre-Seigneur de vouloir chasser d</w:t>
      </w:r>
      <w:r w:rsidR="00D40713">
        <w:t>’</w:t>
      </w:r>
      <w:r>
        <w:t>un lieu où vous ne devriez pas être</w:t>
      </w:r>
      <w:r w:rsidR="00D40713">
        <w:t xml:space="preserve">, </w:t>
      </w:r>
      <w:r>
        <w:t>d</w:t>
      </w:r>
      <w:r w:rsidR="00D40713">
        <w:t>’</w:t>
      </w:r>
      <w:r>
        <w:t>honnêtes gens qui peut-être y ont droit</w:t>
      </w:r>
      <w:r w:rsidR="00D40713">
        <w:t xml:space="preserve">. </w:t>
      </w:r>
      <w:r>
        <w:t>Vraiment</w:t>
      </w:r>
      <w:r w:rsidR="00D40713">
        <w:t xml:space="preserve">, </w:t>
      </w:r>
      <w:r>
        <w:t>voilà une belle conduite pour un apôtre</w:t>
      </w:r>
      <w:r w:rsidR="00D40713">
        <w:t xml:space="preserve">, </w:t>
      </w:r>
      <w:r>
        <w:t>et Dieu s</w:t>
      </w:r>
      <w:r w:rsidR="00D40713">
        <w:t>’</w:t>
      </w:r>
      <w:r>
        <w:t>est fait un grand honneur en lui confiant les clefs de son paradis</w:t>
      </w:r>
      <w:r w:rsidR="00D40713">
        <w:t>. »</w:t>
      </w:r>
    </w:p>
    <w:p w14:paraId="2E7B5BFE" w14:textId="77777777" w:rsidR="00D40713" w:rsidRDefault="00000000">
      <w:r>
        <w:t>Pierre</w:t>
      </w:r>
      <w:r w:rsidR="00D40713">
        <w:t xml:space="preserve">, </w:t>
      </w:r>
      <w:r>
        <w:t>peu accoutumé à de pareils discours</w:t>
      </w:r>
      <w:r w:rsidR="00D40713">
        <w:t xml:space="preserve">, </w:t>
      </w:r>
      <w:r>
        <w:t>fut tellement étonné de celui-ci qu</w:t>
      </w:r>
      <w:r w:rsidR="00D40713">
        <w:t>’</w:t>
      </w:r>
      <w:r>
        <w:t>il se retira sans pouvoir répondre</w:t>
      </w:r>
      <w:r w:rsidR="00D40713">
        <w:t xml:space="preserve">. </w:t>
      </w:r>
      <w:r>
        <w:t>Il rencontra saint Thomas auquel il conta naïvement la honte qu</w:t>
      </w:r>
      <w:r w:rsidR="00D40713">
        <w:t>’</w:t>
      </w:r>
      <w:r>
        <w:t>il venait d</w:t>
      </w:r>
      <w:r w:rsidR="00D40713">
        <w:t>’</w:t>
      </w:r>
      <w:r>
        <w:t>essuyer</w:t>
      </w:r>
      <w:r w:rsidR="00D40713">
        <w:t>. « </w:t>
      </w:r>
      <w:r>
        <w:t>Laissez-moi faire</w:t>
      </w:r>
      <w:r w:rsidR="00D40713">
        <w:t xml:space="preserve">, </w:t>
      </w:r>
      <w:r>
        <w:t>dit Thomas</w:t>
      </w:r>
      <w:r w:rsidR="00D40713">
        <w:t xml:space="preserve">, </w:t>
      </w:r>
      <w:r>
        <w:t>je vais trouver le manant et saurai bien le faire déguerpir</w:t>
      </w:r>
      <w:r w:rsidR="00D40713">
        <w:t>. »</w:t>
      </w:r>
      <w:r>
        <w:t xml:space="preserve"> Il y alla en effet</w:t>
      </w:r>
      <w:r w:rsidR="00D40713">
        <w:t xml:space="preserve">, </w:t>
      </w:r>
      <w:r>
        <w:t>traita assez durement le malheureux</w:t>
      </w:r>
      <w:r w:rsidR="00D40713">
        <w:t xml:space="preserve">, </w:t>
      </w:r>
      <w:r>
        <w:t>et lui demanda de quel front il avait osé se présenter au séjour des élus où n</w:t>
      </w:r>
      <w:r w:rsidR="00D40713">
        <w:t>’</w:t>
      </w:r>
      <w:r>
        <w:t>entrèrent jamais que des martyrs et des confesseurs</w:t>
      </w:r>
      <w:r w:rsidR="00D40713">
        <w:t>. « </w:t>
      </w:r>
      <w:r>
        <w:t>Eh</w:t>
      </w:r>
      <w:r w:rsidR="00D40713">
        <w:t xml:space="preserve"> ! </w:t>
      </w:r>
      <w:r>
        <w:t>pourquoi donc y êtes-vous</w:t>
      </w:r>
      <w:r w:rsidR="00D40713">
        <w:t xml:space="preserve">, </w:t>
      </w:r>
      <w:r>
        <w:t>repartit le vilain</w:t>
      </w:r>
      <w:r w:rsidR="00D40713">
        <w:t xml:space="preserve">, </w:t>
      </w:r>
      <w:r>
        <w:t>vous qui avez manqué de foi</w:t>
      </w:r>
      <w:r w:rsidR="00D40713">
        <w:t xml:space="preserve">, </w:t>
      </w:r>
      <w:r>
        <w:t>vous qui n</w:t>
      </w:r>
      <w:r w:rsidR="00D40713">
        <w:t>’</w:t>
      </w:r>
      <w:r>
        <w:t>avez pas voulu croire à la résurrection</w:t>
      </w:r>
      <w:r w:rsidR="00D40713">
        <w:t xml:space="preserve">, </w:t>
      </w:r>
      <w:r>
        <w:t>qu</w:t>
      </w:r>
      <w:r w:rsidR="00D40713">
        <w:t>’</w:t>
      </w:r>
      <w:r>
        <w:t>on vous avait pourtant bien annoncée et auquel il a fallu faire toucher au doigt les plaies du ressuscité</w:t>
      </w:r>
      <w:r w:rsidR="00D40713">
        <w:t xml:space="preserve"> ! </w:t>
      </w:r>
      <w:r>
        <w:t>Puisque les mécréants entrent ici</w:t>
      </w:r>
      <w:r w:rsidR="00D40713">
        <w:t xml:space="preserve">, </w:t>
      </w:r>
      <w:r>
        <w:t>je puis bien y entrer</w:t>
      </w:r>
      <w:r w:rsidR="00D40713">
        <w:t xml:space="preserve">, </w:t>
      </w:r>
      <w:r>
        <w:t>moi qui ai toujours cru comme un bon fidèle</w:t>
      </w:r>
      <w:r w:rsidR="00D40713">
        <w:t>. »</w:t>
      </w:r>
      <w:r>
        <w:t xml:space="preserve"> Thomas tout comme Pierre baissa la tête à ce reproche</w:t>
      </w:r>
      <w:r w:rsidR="00D40713">
        <w:t xml:space="preserve">, </w:t>
      </w:r>
      <w:r>
        <w:t>et sans demander son reste</w:t>
      </w:r>
      <w:r w:rsidR="00D40713">
        <w:t xml:space="preserve">, </w:t>
      </w:r>
      <w:r>
        <w:t>il alla tout honteux retrouver le portier du paradis</w:t>
      </w:r>
      <w:r w:rsidR="00D40713">
        <w:t>.</w:t>
      </w:r>
    </w:p>
    <w:p w14:paraId="3004A5B7" w14:textId="5499E1E1" w:rsidR="00000000" w:rsidRDefault="00000000">
      <w:r>
        <w:t>Saint Paul</w:t>
      </w:r>
      <w:r w:rsidR="00D40713">
        <w:t xml:space="preserve">, </w:t>
      </w:r>
      <w:r>
        <w:t>venu là par hasard</w:t>
      </w:r>
      <w:r w:rsidR="00D40713">
        <w:t xml:space="preserve">, </w:t>
      </w:r>
      <w:r>
        <w:t>entendit leurs plaintes</w:t>
      </w:r>
      <w:r w:rsidR="00D40713">
        <w:t xml:space="preserve">, </w:t>
      </w:r>
      <w:r>
        <w:t>et se moqua d</w:t>
      </w:r>
      <w:r w:rsidR="00D40713">
        <w:t>’</w:t>
      </w:r>
      <w:r>
        <w:t>eux</w:t>
      </w:r>
      <w:r w:rsidR="00D40713">
        <w:t>. « </w:t>
      </w:r>
      <w:r>
        <w:t>Vous ne savez point parler</w:t>
      </w:r>
      <w:r w:rsidR="00D40713">
        <w:t xml:space="preserve">, </w:t>
      </w:r>
      <w:r>
        <w:t>leur dit-il</w:t>
      </w:r>
      <w:r w:rsidR="00D40713">
        <w:t xml:space="preserve"> ; </w:t>
      </w:r>
      <w:r>
        <w:t>et</w:t>
      </w:r>
      <w:r w:rsidR="00D40713">
        <w:t xml:space="preserve">, </w:t>
      </w:r>
      <w:r>
        <w:lastRenderedPageBreak/>
        <w:t>je vous jure bien</w:t>
      </w:r>
      <w:r w:rsidR="00D40713">
        <w:t xml:space="preserve">, </w:t>
      </w:r>
      <w:r>
        <w:t>par mon chef</w:t>
      </w:r>
      <w:r w:rsidR="00D40713">
        <w:t xml:space="preserve">, </w:t>
      </w:r>
      <w:r>
        <w:t>que je vais vous venger et vous débarrasser du vilain</w:t>
      </w:r>
      <w:r w:rsidR="00D40713">
        <w:t xml:space="preserve">, </w:t>
      </w:r>
      <w:r>
        <w:t>qui voudrait vous confondre</w:t>
      </w:r>
      <w:r w:rsidR="00D40713">
        <w:t> ! »</w:t>
      </w:r>
    </w:p>
    <w:p w14:paraId="7D508D81" w14:textId="77777777" w:rsidR="00D40713" w:rsidRDefault="00000000">
      <w:r>
        <w:t>Il s</w:t>
      </w:r>
      <w:r w:rsidR="00D40713">
        <w:t>’</w:t>
      </w:r>
      <w:r>
        <w:t>avance donc d</w:t>
      </w:r>
      <w:r w:rsidR="00D40713">
        <w:t>’</w:t>
      </w:r>
      <w:r>
        <w:t>un air fier et le prend par le bras pour le chasser</w:t>
      </w:r>
      <w:r w:rsidR="00D40713">
        <w:t>.</w:t>
      </w:r>
    </w:p>
    <w:p w14:paraId="4E9398A7" w14:textId="77777777" w:rsidR="00D40713" w:rsidRDefault="00D40713">
      <w:r>
        <w:t>« </w:t>
      </w:r>
      <w:r w:rsidR="00000000">
        <w:t>Ces façons-là ne me surprennent point</w:t>
      </w:r>
      <w:r>
        <w:t xml:space="preserve">, </w:t>
      </w:r>
      <w:r w:rsidR="00000000">
        <w:t>répond le villageois</w:t>
      </w:r>
      <w:r>
        <w:t xml:space="preserve">. </w:t>
      </w:r>
      <w:r w:rsidR="00000000">
        <w:t>Persécuteur ou espion des chrétiens</w:t>
      </w:r>
      <w:r>
        <w:t xml:space="preserve">, </w:t>
      </w:r>
      <w:r w:rsidR="00000000">
        <w:t>vous avez toujours été un tyran</w:t>
      </w:r>
      <w:r>
        <w:t xml:space="preserve">. </w:t>
      </w:r>
      <w:r w:rsidR="00000000">
        <w:t>Pour vous changer</w:t>
      </w:r>
      <w:r>
        <w:t xml:space="preserve">, </w:t>
      </w:r>
      <w:r w:rsidR="00000000">
        <w:t>il a fallu que Dieu ait déployé tout son savoir-faire en fait de miracles</w:t>
      </w:r>
      <w:r>
        <w:t xml:space="preserve"> ; </w:t>
      </w:r>
      <w:r w:rsidR="00000000">
        <w:t>encore n</w:t>
      </w:r>
      <w:r>
        <w:t>’</w:t>
      </w:r>
      <w:r w:rsidR="00000000">
        <w:t>a-t-il pu vous guérir d</w:t>
      </w:r>
      <w:r>
        <w:t>’</w:t>
      </w:r>
      <w:r w:rsidR="00000000">
        <w:t>être un brouillon</w:t>
      </w:r>
      <w:r>
        <w:t xml:space="preserve">, </w:t>
      </w:r>
      <w:r w:rsidR="00000000">
        <w:t>ni vous empêcher de vous quereller avec Pierre qui pourtant était votre chef</w:t>
      </w:r>
      <w:r>
        <w:t xml:space="preserve">. </w:t>
      </w:r>
      <w:r w:rsidR="00000000">
        <w:t>Vieux chauve</w:t>
      </w:r>
      <w:r>
        <w:t xml:space="preserve">, </w:t>
      </w:r>
      <w:r w:rsidR="00000000">
        <w:t>rentrez</w:t>
      </w:r>
      <w:r>
        <w:t xml:space="preserve">, </w:t>
      </w:r>
      <w:r w:rsidR="00000000">
        <w:t>croyez-moi</w:t>
      </w:r>
      <w:r>
        <w:t xml:space="preserve"> ; </w:t>
      </w:r>
      <w:r w:rsidR="00000000">
        <w:t>et quoique je ne sois parent ni de ce bon saint Étienne ni de tous ces honnêtes gens que vous avez si cruellement fait massacrer</w:t>
      </w:r>
      <w:r>
        <w:t xml:space="preserve">, </w:t>
      </w:r>
      <w:r w:rsidR="00000000">
        <w:t>sachez que je vous connais bien</w:t>
      </w:r>
      <w:r>
        <w:t> ».</w:t>
      </w:r>
    </w:p>
    <w:p w14:paraId="2662BA3D" w14:textId="77777777" w:rsidR="00D40713" w:rsidRDefault="00000000">
      <w:r>
        <w:t>Qui fut déconcerté de ces rudes vérités ce fut saint Paul qui avait annoncé une si facile victoire</w:t>
      </w:r>
      <w:r w:rsidR="00D40713">
        <w:t>.</w:t>
      </w:r>
    </w:p>
    <w:p w14:paraId="00ED94B0" w14:textId="77777777" w:rsidR="00D40713" w:rsidRDefault="00000000">
      <w:r>
        <w:t>Il retourna tout penaud auprès des deux apôtres qui</w:t>
      </w:r>
      <w:r w:rsidR="00D40713">
        <w:t xml:space="preserve">, </w:t>
      </w:r>
      <w:r>
        <w:t>le voyant aussi mécontent qu</w:t>
      </w:r>
      <w:r w:rsidR="00D40713">
        <w:t>’</w:t>
      </w:r>
      <w:r>
        <w:t>eux prirent le parti d</w:t>
      </w:r>
      <w:r w:rsidR="00D40713">
        <w:t>’</w:t>
      </w:r>
      <w:r>
        <w:t>aller se plaindre au Père Éternel</w:t>
      </w:r>
      <w:r w:rsidR="00D40713">
        <w:t>.</w:t>
      </w:r>
    </w:p>
    <w:p w14:paraId="748F960F" w14:textId="348F84FC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4CC118CA" wp14:editId="41D5222C">
            <wp:extent cx="3643871" cy="2917767"/>
            <wp:effectExtent l="0" t="0" r="0" b="0"/>
            <wp:docPr id="19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3510" cy="2925486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7CBBEE" w14:textId="7D5DFF72" w:rsidR="00000000" w:rsidRDefault="00000000">
      <w:r>
        <w:lastRenderedPageBreak/>
        <w:t>Pierre</w:t>
      </w:r>
      <w:r w:rsidR="00D40713">
        <w:t xml:space="preserve">, </w:t>
      </w:r>
      <w:r>
        <w:t>comme chef</w:t>
      </w:r>
      <w:r w:rsidR="00D40713">
        <w:t xml:space="preserve">, </w:t>
      </w:r>
      <w:r>
        <w:t>porta la parole</w:t>
      </w:r>
      <w:r w:rsidR="00D40713">
        <w:t xml:space="preserve">. </w:t>
      </w:r>
      <w:r>
        <w:t>Il demanda justice et finit par dire que l</w:t>
      </w:r>
      <w:r w:rsidR="00D40713">
        <w:t>’</w:t>
      </w:r>
      <w:r>
        <w:t>insolence du vilain lui avait fait tant de honte qu</w:t>
      </w:r>
      <w:r w:rsidR="00D40713">
        <w:t>’</w:t>
      </w:r>
      <w:r>
        <w:t>il n</w:t>
      </w:r>
      <w:r w:rsidR="00D40713">
        <w:t>’</w:t>
      </w:r>
      <w:r>
        <w:t>oserait plus retourner à son poste</w:t>
      </w:r>
      <w:r w:rsidR="00D40713">
        <w:t xml:space="preserve">, </w:t>
      </w:r>
      <w:r>
        <w:t>s</w:t>
      </w:r>
      <w:r w:rsidR="00D40713">
        <w:t>’</w:t>
      </w:r>
      <w:r>
        <w:t>il croyait le retrouver encore</w:t>
      </w:r>
      <w:r w:rsidR="00D40713">
        <w:t>. « </w:t>
      </w:r>
      <w:r>
        <w:t>Eh bien</w:t>
      </w:r>
      <w:r w:rsidR="00D40713">
        <w:t xml:space="preserve"> ! </w:t>
      </w:r>
      <w:r>
        <w:t>je veux aller moi-même lui parler</w:t>
      </w:r>
      <w:r w:rsidR="00D40713">
        <w:t xml:space="preserve">, </w:t>
      </w:r>
      <w:r>
        <w:t>dit Dieu</w:t>
      </w:r>
      <w:r w:rsidR="00D40713">
        <w:t>. »</w:t>
      </w:r>
      <w:r>
        <w:t xml:space="preserve"> Il se rend aussitôt avec eux à la porte</w:t>
      </w:r>
      <w:r w:rsidR="00D40713">
        <w:t xml:space="preserve"> ; </w:t>
      </w:r>
      <w:r>
        <w:t>il appelle le manant qui attendait toujours et lui demande comment il est venu là sans conducteur</w:t>
      </w:r>
      <w:r w:rsidR="00D40713">
        <w:t xml:space="preserve">, </w:t>
      </w:r>
      <w:r>
        <w:t>et comment il a l</w:t>
      </w:r>
      <w:r w:rsidR="00D40713">
        <w:t>’</w:t>
      </w:r>
      <w:r>
        <w:t>assurance d</w:t>
      </w:r>
      <w:r w:rsidR="00D40713">
        <w:t>’</w:t>
      </w:r>
      <w:r>
        <w:t>y rester après avoir insulté ses apôtres</w:t>
      </w:r>
      <w:r w:rsidR="00D40713">
        <w:t>. « </w:t>
      </w:r>
      <w:r>
        <w:t>Sire</w:t>
      </w:r>
      <w:r w:rsidR="00D40713">
        <w:t xml:space="preserve">, </w:t>
      </w:r>
      <w:r>
        <w:t>ils ont voulu me chasser et j</w:t>
      </w:r>
      <w:r w:rsidR="00D40713">
        <w:t>’</w:t>
      </w:r>
      <w:r>
        <w:t>ai cru avoir droit d</w:t>
      </w:r>
      <w:r w:rsidR="00D40713">
        <w:t>’</w:t>
      </w:r>
      <w:r>
        <w:t>entrer aussi bien qu</w:t>
      </w:r>
      <w:r w:rsidR="00D40713">
        <w:t>’</w:t>
      </w:r>
      <w:r>
        <w:t>eux</w:t>
      </w:r>
      <w:r w:rsidR="00D40713">
        <w:t xml:space="preserve"> ; </w:t>
      </w:r>
      <w:r>
        <w:t>car enfin je ne vous ai pas renié</w:t>
      </w:r>
      <w:r w:rsidR="00D40713">
        <w:t xml:space="preserve">, </w:t>
      </w:r>
      <w:r>
        <w:t>je n</w:t>
      </w:r>
      <w:r w:rsidR="00D40713">
        <w:t>’</w:t>
      </w:r>
      <w:r>
        <w:t>ai pas manqué de foi envers votre sainte parole</w:t>
      </w:r>
      <w:r w:rsidR="00D40713">
        <w:t xml:space="preserve">, </w:t>
      </w:r>
      <w:r>
        <w:t>et n</w:t>
      </w:r>
      <w:r w:rsidR="00D40713">
        <w:t>’</w:t>
      </w:r>
      <w:r>
        <w:t>ai fait emprisonner ni lapider personne</w:t>
      </w:r>
      <w:r w:rsidR="00D40713">
        <w:t xml:space="preserve">. </w:t>
      </w:r>
      <w:r>
        <w:t>On n</w:t>
      </w:r>
      <w:r w:rsidR="00D40713">
        <w:t>’</w:t>
      </w:r>
      <w:r>
        <w:t>est pas reçu ici sans jugement</w:t>
      </w:r>
      <w:r w:rsidR="00D40713">
        <w:t xml:space="preserve">, </w:t>
      </w:r>
      <w:r>
        <w:t>je le sais</w:t>
      </w:r>
      <w:r w:rsidR="00D40713">
        <w:t xml:space="preserve"> ; </w:t>
      </w:r>
      <w:r>
        <w:t>eh bien</w:t>
      </w:r>
      <w:r w:rsidR="00D40713">
        <w:t xml:space="preserve"> ! </w:t>
      </w:r>
      <w:r>
        <w:t>je m</w:t>
      </w:r>
      <w:r w:rsidR="00D40713">
        <w:t>’</w:t>
      </w:r>
      <w:r>
        <w:t>y soumets</w:t>
      </w:r>
      <w:r w:rsidR="00D40713">
        <w:t xml:space="preserve"> ; </w:t>
      </w:r>
      <w:r>
        <w:t>Sire Dieu</w:t>
      </w:r>
      <w:r w:rsidR="00D40713">
        <w:t xml:space="preserve">, </w:t>
      </w:r>
      <w:r>
        <w:t>jugez-moi</w:t>
      </w:r>
      <w:r w:rsidR="00D40713">
        <w:t xml:space="preserve">. </w:t>
      </w:r>
      <w:r>
        <w:t>Vous m</w:t>
      </w:r>
      <w:r w:rsidR="00D40713">
        <w:t>’</w:t>
      </w:r>
      <w:r>
        <w:t>avez fait naître dans la misère</w:t>
      </w:r>
      <w:r w:rsidR="00D40713">
        <w:t xml:space="preserve"> : </w:t>
      </w:r>
      <w:r>
        <w:t>j</w:t>
      </w:r>
      <w:r w:rsidR="00D40713">
        <w:t>’</w:t>
      </w:r>
      <w:r>
        <w:t>ai supporté mes peines sans me plaindre et travaillé toute ma vie</w:t>
      </w:r>
      <w:r w:rsidR="00D40713">
        <w:t xml:space="preserve">. </w:t>
      </w:r>
      <w:r>
        <w:t>On m</w:t>
      </w:r>
      <w:r w:rsidR="00D40713">
        <w:t>’</w:t>
      </w:r>
      <w:r>
        <w:t>a dit de croire à votre Évangile</w:t>
      </w:r>
      <w:r w:rsidR="00D40713">
        <w:t xml:space="preserve"> ; </w:t>
      </w:r>
      <w:r>
        <w:t>j</w:t>
      </w:r>
      <w:r w:rsidR="00D40713">
        <w:t>’</w:t>
      </w:r>
      <w:r>
        <w:t>y ai cru</w:t>
      </w:r>
      <w:r w:rsidR="00D40713">
        <w:t xml:space="preserve">. </w:t>
      </w:r>
      <w:r>
        <w:t>On m</w:t>
      </w:r>
      <w:r w:rsidR="00D40713">
        <w:t>’</w:t>
      </w:r>
      <w:r>
        <w:t>a prêché je ne sais combien de choses</w:t>
      </w:r>
      <w:r w:rsidR="00D40713">
        <w:t xml:space="preserve"> ; </w:t>
      </w:r>
      <w:r>
        <w:t>je les ai faites</w:t>
      </w:r>
      <w:r w:rsidR="00D40713">
        <w:t xml:space="preserve">. </w:t>
      </w:r>
      <w:r>
        <w:t>Bref</w:t>
      </w:r>
      <w:r w:rsidR="00D40713">
        <w:t xml:space="preserve">, </w:t>
      </w:r>
      <w:r>
        <w:t>tant que vous m</w:t>
      </w:r>
      <w:r w:rsidR="00D40713">
        <w:t>’</w:t>
      </w:r>
      <w:r>
        <w:t>avez laissé des jours</w:t>
      </w:r>
      <w:r w:rsidR="00D40713">
        <w:t xml:space="preserve">, </w:t>
      </w:r>
      <w:r>
        <w:t>j</w:t>
      </w:r>
      <w:r w:rsidR="00D40713">
        <w:t>’</w:t>
      </w:r>
      <w:r>
        <w:t>ai tâché de bien vivre et n</w:t>
      </w:r>
      <w:r w:rsidR="00D40713">
        <w:t>’</w:t>
      </w:r>
      <w:r>
        <w:t>ai rien à me reprocher</w:t>
      </w:r>
      <w:r w:rsidR="00D40713">
        <w:t xml:space="preserve">. </w:t>
      </w:r>
      <w:r>
        <w:t>Venait-il chez moi des pauvres</w:t>
      </w:r>
      <w:r w:rsidR="00D40713">
        <w:t xml:space="preserve"> ? </w:t>
      </w:r>
      <w:r>
        <w:t>je les logeais et les faisais asseoir au coin de mon feu</w:t>
      </w:r>
      <w:r w:rsidR="00D40713">
        <w:t xml:space="preserve">, </w:t>
      </w:r>
      <w:r>
        <w:t>et je partageais avec eux le pain gagné à la sueur de mon front</w:t>
      </w:r>
      <w:r w:rsidR="00D40713">
        <w:t xml:space="preserve">. </w:t>
      </w:r>
      <w:r>
        <w:t>Vous savez</w:t>
      </w:r>
      <w:r w:rsidR="00D40713">
        <w:t xml:space="preserve">, </w:t>
      </w:r>
      <w:r>
        <w:t>Sire</w:t>
      </w:r>
      <w:r w:rsidR="00D40713">
        <w:t xml:space="preserve">, </w:t>
      </w:r>
      <w:r>
        <w:t>si je vous mens en la moindre chose</w:t>
      </w:r>
      <w:r w:rsidR="00D40713">
        <w:t xml:space="preserve">. </w:t>
      </w:r>
      <w:r>
        <w:t>Dès que je me suis vu malade</w:t>
      </w:r>
      <w:r w:rsidR="00D40713">
        <w:t xml:space="preserve">, </w:t>
      </w:r>
      <w:r>
        <w:t>je me suis confessé et j</w:t>
      </w:r>
      <w:r w:rsidR="00D40713">
        <w:t>’</w:t>
      </w:r>
      <w:r>
        <w:t>ai reçu les sacrements</w:t>
      </w:r>
      <w:r w:rsidR="00D40713">
        <w:t xml:space="preserve">. </w:t>
      </w:r>
      <w:r>
        <w:t>Notre pasteur nous a toujours annoncé que</w:t>
      </w:r>
      <w:r w:rsidR="00D40713">
        <w:t xml:space="preserve">, </w:t>
      </w:r>
      <w:r>
        <w:t>qui vivrait et mourrait ainsi</w:t>
      </w:r>
      <w:r w:rsidR="00D40713">
        <w:t xml:space="preserve">, </w:t>
      </w:r>
      <w:r>
        <w:t>paradis lui serait donné</w:t>
      </w:r>
      <w:r w:rsidR="00D40713">
        <w:t xml:space="preserve"> : </w:t>
      </w:r>
      <w:r>
        <w:t>je viens en conséquence vous le demander</w:t>
      </w:r>
      <w:r w:rsidR="00D40713">
        <w:t xml:space="preserve">. </w:t>
      </w:r>
      <w:r>
        <w:t>Au reste vous m</w:t>
      </w:r>
      <w:r w:rsidR="00D40713">
        <w:t>’</w:t>
      </w:r>
      <w:r>
        <w:t>y avez fait entrer vous-même en m</w:t>
      </w:r>
      <w:r w:rsidR="00D40713">
        <w:t>’</w:t>
      </w:r>
      <w:r>
        <w:t>appelant pour vous répondre</w:t>
      </w:r>
      <w:r w:rsidR="00D40713">
        <w:t xml:space="preserve"> ; </w:t>
      </w:r>
      <w:r>
        <w:t>m</w:t>
      </w:r>
      <w:r w:rsidR="00D40713">
        <w:t>’</w:t>
      </w:r>
      <w:r>
        <w:t>y voilà</w:t>
      </w:r>
      <w:r w:rsidR="00D40713">
        <w:t xml:space="preserve">, </w:t>
      </w:r>
      <w:r>
        <w:t>j</w:t>
      </w:r>
      <w:r w:rsidR="00D40713">
        <w:t>’</w:t>
      </w:r>
      <w:r>
        <w:t>y resterai</w:t>
      </w:r>
      <w:r w:rsidR="00D40713">
        <w:t xml:space="preserve"> : </w:t>
      </w:r>
      <w:r>
        <w:t>car vous avez dit dans votre Évangile</w:t>
      </w:r>
      <w:r w:rsidR="00D40713">
        <w:t xml:space="preserve">, </w:t>
      </w:r>
      <w:r>
        <w:t>souvenez-vous-en</w:t>
      </w:r>
      <w:r w:rsidR="00D40713">
        <w:t xml:space="preserve"> : </w:t>
      </w:r>
      <w:r>
        <w:t>il est entré qu</w:t>
      </w:r>
      <w:r w:rsidR="00D40713">
        <w:t>’</w:t>
      </w:r>
      <w:r>
        <w:t>on l</w:t>
      </w:r>
      <w:r w:rsidR="00D40713">
        <w:t>’</w:t>
      </w:r>
      <w:r>
        <w:t>y laisse</w:t>
      </w:r>
      <w:r w:rsidR="00D40713">
        <w:t xml:space="preserve"> ; </w:t>
      </w:r>
      <w:r>
        <w:t>et vous n</w:t>
      </w:r>
      <w:r w:rsidR="00D40713">
        <w:t>’</w:t>
      </w:r>
      <w:r>
        <w:t>êtes pas capable de manquer à votre parole</w:t>
      </w:r>
      <w:r w:rsidR="00D40713">
        <w:t xml:space="preserve">. – </w:t>
      </w:r>
      <w:r>
        <w:t>Tu l</w:t>
      </w:r>
      <w:r w:rsidR="00D40713">
        <w:t>’</w:t>
      </w:r>
      <w:r>
        <w:t>as gagné par ta plaidoirie</w:t>
      </w:r>
      <w:r w:rsidR="00D40713">
        <w:t xml:space="preserve">, </w:t>
      </w:r>
      <w:r>
        <w:t>dit Dieu</w:t>
      </w:r>
      <w:r w:rsidR="00D40713">
        <w:t xml:space="preserve">, </w:t>
      </w:r>
      <w:r>
        <w:t>restes-y puisque tu as si bien parlé</w:t>
      </w:r>
      <w:r w:rsidR="00D40713">
        <w:t xml:space="preserve">. </w:t>
      </w:r>
      <w:r>
        <w:t>Voilà ce que c</w:t>
      </w:r>
      <w:r w:rsidR="00D40713">
        <w:t>’</w:t>
      </w:r>
      <w:r>
        <w:t>est d</w:t>
      </w:r>
      <w:r w:rsidR="00D40713">
        <w:t>’</w:t>
      </w:r>
      <w:r>
        <w:t>avoir été à bonne école</w:t>
      </w:r>
      <w:r w:rsidR="00D40713">
        <w:t>. »</w:t>
      </w:r>
    </w:p>
    <w:p w14:paraId="23426451" w14:textId="59BA0710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26E0D161" wp14:editId="0BB0B389">
            <wp:extent cx="4361189" cy="3275215"/>
            <wp:effectExtent l="0" t="0" r="1270" b="1905"/>
            <wp:docPr id="20" name="Imag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5891" cy="3286256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F3C82" w14:textId="77777777" w:rsidR="00000000" w:rsidRPr="00E57045" w:rsidRDefault="00000000" w:rsidP="00E57045">
      <w:pPr>
        <w:pStyle w:val="Titre1"/>
      </w:pPr>
      <w:bookmarkStart w:id="4" w:name="_Toc199529422"/>
      <w:r w:rsidRPr="00E57045">
        <w:lastRenderedPageBreak/>
        <w:t>Le Vilain devenu Médecin</w:t>
      </w:r>
      <w:bookmarkEnd w:id="4"/>
    </w:p>
    <w:p w14:paraId="74913332" w14:textId="6E015DF8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19CD4178" wp14:editId="6838E10F">
            <wp:extent cx="4447309" cy="4735270"/>
            <wp:effectExtent l="0" t="0" r="0" b="8255"/>
            <wp:docPr id="21" name="Imag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4227" cy="4742636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A8FDCB" w14:textId="77777777" w:rsidR="00D40713" w:rsidRDefault="00000000">
      <w:r>
        <w:t>Jadis fut un vilain qui</w:t>
      </w:r>
      <w:r w:rsidR="00D40713">
        <w:t xml:space="preserve">, </w:t>
      </w:r>
      <w:r>
        <w:t>à force d</w:t>
      </w:r>
      <w:r w:rsidR="00D40713">
        <w:t>’</w:t>
      </w:r>
      <w:r>
        <w:t>avarice et de travail</w:t>
      </w:r>
      <w:r w:rsidR="00D40713">
        <w:t xml:space="preserve">, </w:t>
      </w:r>
      <w:r>
        <w:t>avait amassé quelque bien</w:t>
      </w:r>
      <w:r w:rsidR="00D40713">
        <w:t xml:space="preserve">. </w:t>
      </w:r>
      <w:r>
        <w:t>Outre du blé et du vin en abondance</w:t>
      </w:r>
      <w:r w:rsidR="00D40713">
        <w:t xml:space="preserve">, </w:t>
      </w:r>
      <w:r>
        <w:t>outre de bon argent</w:t>
      </w:r>
      <w:r w:rsidR="00D40713">
        <w:t xml:space="preserve">, </w:t>
      </w:r>
      <w:r>
        <w:t>il avait encore dans son écurie quatre chevaux et huit bœufs</w:t>
      </w:r>
      <w:r w:rsidR="00D40713">
        <w:t xml:space="preserve">. </w:t>
      </w:r>
      <w:r>
        <w:t>Malgré cette fortune</w:t>
      </w:r>
      <w:r w:rsidR="00D40713">
        <w:t xml:space="preserve">, </w:t>
      </w:r>
      <w:r>
        <w:t>il ne songeait point à se marier</w:t>
      </w:r>
      <w:r w:rsidR="00D40713">
        <w:t xml:space="preserve">. </w:t>
      </w:r>
      <w:r>
        <w:t>Ses amis et ses voisins lui en faisaient souvent des reproches</w:t>
      </w:r>
      <w:r w:rsidR="00D40713">
        <w:t xml:space="preserve"> ; </w:t>
      </w:r>
      <w:r>
        <w:t>il s</w:t>
      </w:r>
      <w:r w:rsidR="00D40713">
        <w:t>’</w:t>
      </w:r>
      <w:r>
        <w:t>excusait en disant</w:t>
      </w:r>
      <w:r w:rsidR="00D40713">
        <w:t xml:space="preserve">, </w:t>
      </w:r>
      <w:r>
        <w:t>que</w:t>
      </w:r>
      <w:r w:rsidR="00D40713">
        <w:t xml:space="preserve">, </w:t>
      </w:r>
      <w:r>
        <w:t>s</w:t>
      </w:r>
      <w:r w:rsidR="00D40713">
        <w:t>’</w:t>
      </w:r>
      <w:r>
        <w:t>il rencontrait une bonne femme</w:t>
      </w:r>
      <w:r w:rsidR="00D40713">
        <w:t xml:space="preserve">, </w:t>
      </w:r>
      <w:r>
        <w:t>il la prendrait</w:t>
      </w:r>
      <w:r w:rsidR="00D40713">
        <w:t xml:space="preserve">. </w:t>
      </w:r>
      <w:r>
        <w:t>Eux se chargèrent de lui choisir la meilleure au moins qu</w:t>
      </w:r>
      <w:r w:rsidR="00D40713">
        <w:t>’</w:t>
      </w:r>
      <w:r>
        <w:t>on pourrait trouver</w:t>
      </w:r>
      <w:r w:rsidR="00D40713">
        <w:t xml:space="preserve">, </w:t>
      </w:r>
      <w:r>
        <w:t xml:space="preserve">et en conséquence ils </w:t>
      </w:r>
      <w:proofErr w:type="gramStart"/>
      <w:r>
        <w:t>firent</w:t>
      </w:r>
      <w:proofErr w:type="gramEnd"/>
      <w:r>
        <w:t xml:space="preserve"> quelques recherches</w:t>
      </w:r>
      <w:r w:rsidR="00D40713">
        <w:t>.</w:t>
      </w:r>
    </w:p>
    <w:p w14:paraId="4303A5F9" w14:textId="77777777" w:rsidR="00D40713" w:rsidRDefault="00000000">
      <w:r>
        <w:t>À quelques lieues de là vivait un vieux chevalier veuf et fort pauvre qui avait une fille très bien élevée et d</w:t>
      </w:r>
      <w:r w:rsidR="00D40713">
        <w:t>’</w:t>
      </w:r>
      <w:r>
        <w:t xml:space="preserve">une figure </w:t>
      </w:r>
      <w:r>
        <w:lastRenderedPageBreak/>
        <w:t>charmante</w:t>
      </w:r>
      <w:r w:rsidR="00D40713">
        <w:t xml:space="preserve">. </w:t>
      </w:r>
      <w:r>
        <w:t>La demoiselle était en âge d</w:t>
      </w:r>
      <w:r w:rsidR="00D40713">
        <w:t>’</w:t>
      </w:r>
      <w:r>
        <w:t>être mariée</w:t>
      </w:r>
      <w:r w:rsidR="00D40713">
        <w:t xml:space="preserve"> ; </w:t>
      </w:r>
      <w:r>
        <w:t>mais</w:t>
      </w:r>
      <w:r w:rsidR="00D40713">
        <w:t xml:space="preserve">, </w:t>
      </w:r>
      <w:r>
        <w:t>comme le père n</w:t>
      </w:r>
      <w:r w:rsidR="00D40713">
        <w:t>’</w:t>
      </w:r>
      <w:r>
        <w:t>avait rien à lui donner</w:t>
      </w:r>
      <w:r w:rsidR="00D40713">
        <w:t xml:space="preserve">, </w:t>
      </w:r>
      <w:r>
        <w:t>personne ne songeait à elle</w:t>
      </w:r>
      <w:r w:rsidR="00D40713">
        <w:t xml:space="preserve">. </w:t>
      </w:r>
      <w:r>
        <w:t>Enfin</w:t>
      </w:r>
      <w:r w:rsidR="00D40713">
        <w:t xml:space="preserve">, </w:t>
      </w:r>
      <w:r>
        <w:t>les amis du vilain étant venus en son nom en faire la demande</w:t>
      </w:r>
      <w:r w:rsidR="00D40713">
        <w:t xml:space="preserve">, </w:t>
      </w:r>
      <w:r>
        <w:t>elle lui fut accordée</w:t>
      </w:r>
      <w:r w:rsidR="00D40713">
        <w:t xml:space="preserve"> ; </w:t>
      </w:r>
      <w:r>
        <w:t>et la fillette qui était sage et qui n</w:t>
      </w:r>
      <w:r w:rsidR="00D40713">
        <w:t>’</w:t>
      </w:r>
      <w:r>
        <w:t>osait désobliger son père</w:t>
      </w:r>
      <w:r w:rsidR="00D40713">
        <w:t xml:space="preserve">, </w:t>
      </w:r>
      <w:r>
        <w:t>se vit</w:t>
      </w:r>
      <w:r w:rsidR="00D40713">
        <w:t xml:space="preserve">, </w:t>
      </w:r>
      <w:r>
        <w:t>malgré sa répugnance</w:t>
      </w:r>
      <w:r w:rsidR="00D40713">
        <w:t xml:space="preserve">, </w:t>
      </w:r>
      <w:r>
        <w:t>obligée d</w:t>
      </w:r>
      <w:r w:rsidR="00D40713">
        <w:t>’</w:t>
      </w:r>
      <w:r>
        <w:t>obéir</w:t>
      </w:r>
      <w:r w:rsidR="00D40713">
        <w:t xml:space="preserve">. </w:t>
      </w:r>
      <w:r>
        <w:t>Le vilain</w:t>
      </w:r>
      <w:r w:rsidR="00D40713">
        <w:t xml:space="preserve">, </w:t>
      </w:r>
      <w:r>
        <w:t>enchanté de cette alliance</w:t>
      </w:r>
      <w:r w:rsidR="00D40713">
        <w:t xml:space="preserve">, </w:t>
      </w:r>
      <w:r>
        <w:t>se pressa bien vite de conclure et fit ses noces à la hâte</w:t>
      </w:r>
      <w:r w:rsidR="00D40713">
        <w:t>.</w:t>
      </w:r>
    </w:p>
    <w:p w14:paraId="29FEFA01" w14:textId="7E1D3EEB" w:rsidR="00000000" w:rsidRDefault="00000000">
      <w:r>
        <w:t>Mais elles ne furent pas plutôt faites</w:t>
      </w:r>
      <w:r w:rsidR="00D40713">
        <w:t xml:space="preserve">, </w:t>
      </w:r>
      <w:r>
        <w:t>que des réflexions chagrinantes survinrent et qu</w:t>
      </w:r>
      <w:r w:rsidR="00D40713">
        <w:t>’</w:t>
      </w:r>
      <w:r>
        <w:t>il s</w:t>
      </w:r>
      <w:r w:rsidR="00D40713">
        <w:t>’</w:t>
      </w:r>
      <w:r>
        <w:t>aperçut que</w:t>
      </w:r>
      <w:r w:rsidR="00D40713">
        <w:t xml:space="preserve">, </w:t>
      </w:r>
      <w:r>
        <w:t>dans sa profession</w:t>
      </w:r>
      <w:r w:rsidR="00D40713">
        <w:t xml:space="preserve">, </w:t>
      </w:r>
      <w:r>
        <w:t>rien ne lui convenait moins qu</w:t>
      </w:r>
      <w:r w:rsidR="00D40713">
        <w:t>’</w:t>
      </w:r>
      <w:r>
        <w:t>une fille de chevalier</w:t>
      </w:r>
      <w:r w:rsidR="00D40713">
        <w:t>. « </w:t>
      </w:r>
      <w:r>
        <w:t>Pendant que je serai au dehors pensait-il</w:t>
      </w:r>
      <w:r w:rsidR="00D40713">
        <w:t xml:space="preserve">, </w:t>
      </w:r>
      <w:r>
        <w:t>occupé à ma charrue ou à quelque autre travail</w:t>
      </w:r>
      <w:r w:rsidR="00D40713">
        <w:t xml:space="preserve">, </w:t>
      </w:r>
      <w:r>
        <w:t>que deviendra ma femme</w:t>
      </w:r>
      <w:r w:rsidR="00D40713">
        <w:t xml:space="preserve">, </w:t>
      </w:r>
      <w:r>
        <w:t>élevée à ne rien faire</w:t>
      </w:r>
      <w:r w:rsidR="00D40713">
        <w:t xml:space="preserve">, </w:t>
      </w:r>
      <w:r>
        <w:t>et dont l</w:t>
      </w:r>
      <w:r w:rsidR="00D40713">
        <w:t>’</w:t>
      </w:r>
      <w:r>
        <w:t>état est de rester au logis</w:t>
      </w:r>
      <w:r w:rsidR="00D40713">
        <w:t xml:space="preserve"> ? </w:t>
      </w:r>
      <w:r>
        <w:t>Je tremble d</w:t>
      </w:r>
      <w:r w:rsidR="00D40713">
        <w:t>’</w:t>
      </w:r>
      <w:r>
        <w:t>y penser</w:t>
      </w:r>
      <w:r w:rsidR="00D40713">
        <w:t xml:space="preserve">. </w:t>
      </w:r>
      <w:r>
        <w:t>Comment donc faire quand il n</w:t>
      </w:r>
      <w:r w:rsidR="00D40713">
        <w:t>’</w:t>
      </w:r>
      <w:r>
        <w:t>y a plus de remède</w:t>
      </w:r>
      <w:r w:rsidR="00D40713">
        <w:t xml:space="preserve"> ? </w:t>
      </w:r>
      <w:r>
        <w:t>Si le matin avant de partir</w:t>
      </w:r>
      <w:r w:rsidR="00D40713">
        <w:t xml:space="preserve">, </w:t>
      </w:r>
      <w:r>
        <w:t>je la battais</w:t>
      </w:r>
      <w:r w:rsidR="00D40713">
        <w:t xml:space="preserve">, </w:t>
      </w:r>
      <w:r>
        <w:t>se dit-il à lui-même</w:t>
      </w:r>
      <w:r w:rsidR="00D40713">
        <w:t xml:space="preserve">, </w:t>
      </w:r>
      <w:r>
        <w:t>elle pleurerait tout le reste du jour</w:t>
      </w:r>
      <w:r w:rsidR="00D40713">
        <w:t xml:space="preserve">, </w:t>
      </w:r>
      <w:r>
        <w:t>et il est sûr que</w:t>
      </w:r>
      <w:r w:rsidR="00D40713">
        <w:t xml:space="preserve">, </w:t>
      </w:r>
      <w:r>
        <w:t>pendant qu</w:t>
      </w:r>
      <w:r w:rsidR="00D40713">
        <w:t>’</w:t>
      </w:r>
      <w:r>
        <w:t>elle pleurerait</w:t>
      </w:r>
      <w:r w:rsidR="00D40713">
        <w:t xml:space="preserve">, </w:t>
      </w:r>
      <w:r>
        <w:t>elle ne songerait point à mal</w:t>
      </w:r>
      <w:r w:rsidR="00D40713">
        <w:t xml:space="preserve">. </w:t>
      </w:r>
      <w:r>
        <w:t>Le soir</w:t>
      </w:r>
      <w:r w:rsidR="00D40713">
        <w:t xml:space="preserve">, </w:t>
      </w:r>
      <w:r>
        <w:t>en rentrant j</w:t>
      </w:r>
      <w:r w:rsidR="00D40713">
        <w:t>’</w:t>
      </w:r>
      <w:r>
        <w:t>en serais quitte pour lui demander pardon</w:t>
      </w:r>
      <w:r w:rsidR="00D40713">
        <w:t xml:space="preserve">, </w:t>
      </w:r>
      <w:r>
        <w:t>et je sais bien comment il faut s</w:t>
      </w:r>
      <w:r w:rsidR="00D40713">
        <w:t>’</w:t>
      </w:r>
      <w:r>
        <w:t>y prendre pour l</w:t>
      </w:r>
      <w:r w:rsidR="00D40713">
        <w:t>’</w:t>
      </w:r>
      <w:r>
        <w:t>obtenir</w:t>
      </w:r>
      <w:r w:rsidR="00D40713">
        <w:t>. »</w:t>
      </w:r>
    </w:p>
    <w:p w14:paraId="35C9C757" w14:textId="5042E7EB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72555A27" wp14:editId="694F3285">
            <wp:extent cx="3353462" cy="3150524"/>
            <wp:effectExtent l="0" t="0" r="0" b="0"/>
            <wp:docPr id="22" name="Imag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4167" cy="316058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2A0BB" w14:textId="77777777" w:rsidR="00D40713" w:rsidRDefault="00000000">
      <w:r>
        <w:lastRenderedPageBreak/>
        <w:t>Rempli de cette belle idée</w:t>
      </w:r>
      <w:r w:rsidR="00D40713">
        <w:t xml:space="preserve">, </w:t>
      </w:r>
      <w:r>
        <w:t>il demande à dîner</w:t>
      </w:r>
      <w:r w:rsidR="00D40713">
        <w:t xml:space="preserve">. </w:t>
      </w:r>
      <w:r>
        <w:t>Après le repas</w:t>
      </w:r>
      <w:r w:rsidR="00D40713">
        <w:t xml:space="preserve">, </w:t>
      </w:r>
      <w:r>
        <w:t>il s</w:t>
      </w:r>
      <w:r w:rsidR="00D40713">
        <w:t>’</w:t>
      </w:r>
      <w:r>
        <w:t>approche de la dame</w:t>
      </w:r>
      <w:r w:rsidR="00D40713">
        <w:t xml:space="preserve">, </w:t>
      </w:r>
      <w:r>
        <w:t>et</w:t>
      </w:r>
      <w:r w:rsidR="00D40713">
        <w:t xml:space="preserve">, </w:t>
      </w:r>
      <w:r>
        <w:t>de sa rude et lourde main</w:t>
      </w:r>
      <w:r w:rsidR="00D40713">
        <w:t xml:space="preserve">, </w:t>
      </w:r>
      <w:r>
        <w:t>lui applique sur la joue un tel soufflet</w:t>
      </w:r>
      <w:r w:rsidR="00D40713">
        <w:t xml:space="preserve">, </w:t>
      </w:r>
      <w:r>
        <w:t>que la marque de ses cinq doigts y reste imprimée</w:t>
      </w:r>
      <w:r w:rsidR="00D40713">
        <w:t xml:space="preserve">. </w:t>
      </w:r>
      <w:r>
        <w:t>Ce n</w:t>
      </w:r>
      <w:r w:rsidR="00D40713">
        <w:t>’</w:t>
      </w:r>
      <w:r>
        <w:t>est pas tout</w:t>
      </w:r>
      <w:r w:rsidR="00D40713">
        <w:t xml:space="preserve"> : </w:t>
      </w:r>
      <w:r>
        <w:t>comme si elle eut réellement manqué</w:t>
      </w:r>
      <w:r w:rsidR="00D40713">
        <w:t xml:space="preserve">, </w:t>
      </w:r>
      <w:r>
        <w:t>il redouble de quelques autres coups et sort ensuite pour aller aux champs</w:t>
      </w:r>
      <w:r w:rsidR="00D40713">
        <w:t xml:space="preserve">. </w:t>
      </w:r>
      <w:r>
        <w:t>La pauvrette se met à pleurer et se désole</w:t>
      </w:r>
      <w:r w:rsidR="00D40713">
        <w:t>. « </w:t>
      </w:r>
      <w:r>
        <w:t>Mon père</w:t>
      </w:r>
      <w:r w:rsidR="00D40713">
        <w:t xml:space="preserve">, </w:t>
      </w:r>
      <w:r>
        <w:t>pourquoi m</w:t>
      </w:r>
      <w:r w:rsidR="00D40713">
        <w:t>’</w:t>
      </w:r>
      <w:r>
        <w:t>avez-vous sacrifiée à ce vilain</w:t>
      </w:r>
      <w:r w:rsidR="00D40713">
        <w:t xml:space="preserve"> ? </w:t>
      </w:r>
      <w:r>
        <w:t>N</w:t>
      </w:r>
      <w:r w:rsidR="00D40713">
        <w:t>’</w:t>
      </w:r>
      <w:r>
        <w:t>avions-nous donc pas encore du pain à manger</w:t>
      </w:r>
      <w:r w:rsidR="00D40713">
        <w:t xml:space="preserve"> ? </w:t>
      </w:r>
      <w:r>
        <w:t>Et moi</w:t>
      </w:r>
      <w:r w:rsidR="00D40713">
        <w:t xml:space="preserve">, </w:t>
      </w:r>
      <w:r>
        <w:t>pourquoi ai-je été assez aveugle pour consentir à ce mariage</w:t>
      </w:r>
      <w:r w:rsidR="00D40713">
        <w:t xml:space="preserve"> ! </w:t>
      </w:r>
      <w:r>
        <w:t>Ah</w:t>
      </w:r>
      <w:r w:rsidR="00D40713">
        <w:t xml:space="preserve"> ! </w:t>
      </w:r>
      <w:r>
        <w:t>ma pauvre mère</w:t>
      </w:r>
      <w:r w:rsidR="00D40713">
        <w:t xml:space="preserve">, </w:t>
      </w:r>
      <w:r>
        <w:t>si je ne vous avais pas perdue</w:t>
      </w:r>
      <w:r w:rsidR="00D40713">
        <w:t xml:space="preserve">, </w:t>
      </w:r>
      <w:r>
        <w:t>je ne serais pas malheureuse</w:t>
      </w:r>
      <w:r w:rsidR="00D40713">
        <w:t xml:space="preserve">. </w:t>
      </w:r>
      <w:r>
        <w:t>Que vais-je devenir</w:t>
      </w:r>
      <w:r w:rsidR="00D40713">
        <w:t> ? »</w:t>
      </w:r>
      <w:r>
        <w:t xml:space="preserve"> Elle était si affligée qu</w:t>
      </w:r>
      <w:r w:rsidR="00D40713">
        <w:t>’</w:t>
      </w:r>
      <w:r>
        <w:t>elle ne voulut écouter ni recevoir de consolations de personne</w:t>
      </w:r>
      <w:r w:rsidR="00D40713">
        <w:t xml:space="preserve">, </w:t>
      </w:r>
      <w:r>
        <w:t>et qu</w:t>
      </w:r>
      <w:r w:rsidR="00D40713">
        <w:t>’</w:t>
      </w:r>
      <w:r>
        <w:t>elle passa</w:t>
      </w:r>
      <w:r w:rsidR="00D40713">
        <w:t xml:space="preserve">, </w:t>
      </w:r>
      <w:r>
        <w:t>tout le jour à pleurer comme l</w:t>
      </w:r>
      <w:r w:rsidR="00D40713">
        <w:t>’</w:t>
      </w:r>
      <w:r>
        <w:t>avait prévu son mari</w:t>
      </w:r>
      <w:r w:rsidR="00D40713">
        <w:t>.</w:t>
      </w:r>
    </w:p>
    <w:p w14:paraId="7465018E" w14:textId="7E030ACF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4F7087E6" wp14:editId="2207C071">
            <wp:extent cx="2884517" cy="3816913"/>
            <wp:effectExtent l="0" t="0" r="0" b="0"/>
            <wp:docPr id="23" name="Imag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971" cy="383206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A4F737" w14:textId="77777777" w:rsidR="00D40713" w:rsidRDefault="00000000">
      <w:r>
        <w:t>Le soir</w:t>
      </w:r>
      <w:r w:rsidR="00D40713">
        <w:t xml:space="preserve">, </w:t>
      </w:r>
      <w:r>
        <w:t>quand il rentra</w:t>
      </w:r>
      <w:r w:rsidR="00D40713">
        <w:t xml:space="preserve">, </w:t>
      </w:r>
      <w:r>
        <w:t>son premier soin fut de chercher à l</w:t>
      </w:r>
      <w:r w:rsidR="00D40713">
        <w:t>’</w:t>
      </w:r>
      <w:r>
        <w:t>apaiser</w:t>
      </w:r>
      <w:r w:rsidR="00D40713">
        <w:t xml:space="preserve">. </w:t>
      </w:r>
      <w:r>
        <w:t>C</w:t>
      </w:r>
      <w:r w:rsidR="00D40713">
        <w:t>’</w:t>
      </w:r>
      <w:r>
        <w:t>était le diable qui l</w:t>
      </w:r>
      <w:r w:rsidR="00D40713">
        <w:t>’</w:t>
      </w:r>
      <w:r>
        <w:t>avait tenté</w:t>
      </w:r>
      <w:r w:rsidR="00D40713">
        <w:t xml:space="preserve">, </w:t>
      </w:r>
      <w:r>
        <w:t>disait-il</w:t>
      </w:r>
      <w:r w:rsidR="00D40713">
        <w:t xml:space="preserve">. </w:t>
      </w:r>
      <w:r>
        <w:t>Il jura de ne jamais porter la main sur elle</w:t>
      </w:r>
      <w:r w:rsidR="00D40713">
        <w:t xml:space="preserve">, </w:t>
      </w:r>
      <w:r>
        <w:t>se jeta à ses pieds et lui demanda pardon d</w:t>
      </w:r>
      <w:r w:rsidR="00D40713">
        <w:t>’</w:t>
      </w:r>
      <w:r>
        <w:t>un air si pénétré</w:t>
      </w:r>
      <w:r w:rsidR="00D40713">
        <w:t xml:space="preserve">, </w:t>
      </w:r>
      <w:r>
        <w:t xml:space="preserve">que la dame promit </w:t>
      </w:r>
      <w:r>
        <w:lastRenderedPageBreak/>
        <w:t>d</w:t>
      </w:r>
      <w:r w:rsidR="00D40713">
        <w:t>’</w:t>
      </w:r>
      <w:r>
        <w:t>oublier tout</w:t>
      </w:r>
      <w:r w:rsidR="00D40713">
        <w:t xml:space="preserve">. </w:t>
      </w:r>
      <w:r>
        <w:t>Ils soupèrent de la meilleure amitié et firent la paix</w:t>
      </w:r>
      <w:r w:rsidR="00D40713">
        <w:t xml:space="preserve">. </w:t>
      </w:r>
      <w:r>
        <w:t>Mais le vilain qui avait vu son stratagème réussir</w:t>
      </w:r>
      <w:r w:rsidR="00D40713">
        <w:t xml:space="preserve">, </w:t>
      </w:r>
      <w:r>
        <w:t>s</w:t>
      </w:r>
      <w:r w:rsidR="00D40713">
        <w:t>’</w:t>
      </w:r>
      <w:r>
        <w:t>était proposé de l</w:t>
      </w:r>
      <w:r w:rsidR="00D40713">
        <w:t>’</w:t>
      </w:r>
      <w:r>
        <w:t>employer encore</w:t>
      </w:r>
      <w:r w:rsidR="00D40713">
        <w:t xml:space="preserve">. </w:t>
      </w:r>
      <w:r>
        <w:t>Le lendemain donc</w:t>
      </w:r>
      <w:r w:rsidR="00D40713">
        <w:t xml:space="preserve">, </w:t>
      </w:r>
      <w:r>
        <w:t>à son lever</w:t>
      </w:r>
      <w:r w:rsidR="00D40713">
        <w:t xml:space="preserve">, </w:t>
      </w:r>
      <w:r>
        <w:t>cherchant querelle à sa femme</w:t>
      </w:r>
      <w:r w:rsidR="00D40713">
        <w:t xml:space="preserve">, </w:t>
      </w:r>
      <w:r>
        <w:t>il la frappa de nouveau et la quitta comme la veille</w:t>
      </w:r>
      <w:r w:rsidR="00D40713">
        <w:t xml:space="preserve">. </w:t>
      </w:r>
      <w:r>
        <w:t>Elle se crut pour le coup condamnée sans espoir à être malheureuse et s</w:t>
      </w:r>
      <w:r w:rsidR="00D40713">
        <w:t>’</w:t>
      </w:r>
      <w:r>
        <w:t>abandonna aux larmes</w:t>
      </w:r>
      <w:r w:rsidR="00D40713">
        <w:t>.</w:t>
      </w:r>
    </w:p>
    <w:p w14:paraId="3D11DAB9" w14:textId="269D17C0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2B1A549A" wp14:editId="62F5D25F">
            <wp:extent cx="4240778" cy="3408218"/>
            <wp:effectExtent l="0" t="0" r="7620" b="1905"/>
            <wp:docPr id="24" name="Imag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9587" cy="3415297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00B994" w14:textId="58CB8F4C" w:rsidR="00000000" w:rsidRDefault="00000000">
      <w:r>
        <w:t>Tandis qu</w:t>
      </w:r>
      <w:r w:rsidR="00D40713">
        <w:t>’</w:t>
      </w:r>
      <w:r>
        <w:t>elle se désespérait</w:t>
      </w:r>
      <w:r w:rsidR="00D40713">
        <w:t xml:space="preserve">, </w:t>
      </w:r>
      <w:r>
        <w:t>entrèrent chez elle deux messagers du roi montés sur des chevaux blancs</w:t>
      </w:r>
      <w:r w:rsidR="00D40713">
        <w:t xml:space="preserve">. </w:t>
      </w:r>
      <w:r>
        <w:t>Ils la saluèrent au nom du monarque</w:t>
      </w:r>
      <w:r w:rsidR="00D40713">
        <w:t xml:space="preserve">, </w:t>
      </w:r>
      <w:r>
        <w:t>et</w:t>
      </w:r>
      <w:r w:rsidR="00D40713">
        <w:t xml:space="preserve">, </w:t>
      </w:r>
      <w:r>
        <w:t>lui demandèrent un morceau à manger</w:t>
      </w:r>
      <w:r w:rsidR="00D40713">
        <w:t xml:space="preserve"> ; </w:t>
      </w:r>
      <w:r>
        <w:t>ils mouraient de faim</w:t>
      </w:r>
      <w:r w:rsidR="00D40713">
        <w:t xml:space="preserve">. </w:t>
      </w:r>
      <w:r>
        <w:t>Elle leur apprêta aussitôt ce qu</w:t>
      </w:r>
      <w:r w:rsidR="00D40713">
        <w:t>’</w:t>
      </w:r>
      <w:r>
        <w:t>elle avait</w:t>
      </w:r>
      <w:r w:rsidR="00D40713">
        <w:t xml:space="preserve">, </w:t>
      </w:r>
      <w:r>
        <w:t>et pendant le repas</w:t>
      </w:r>
      <w:r w:rsidR="00D40713">
        <w:t xml:space="preserve">, </w:t>
      </w:r>
      <w:r>
        <w:t>les pria de lui dire où ils allaient ainsi</w:t>
      </w:r>
      <w:r w:rsidR="00D40713">
        <w:t>. « </w:t>
      </w:r>
      <w:r>
        <w:t>Nous ne savons trop</w:t>
      </w:r>
      <w:r w:rsidR="00D40713">
        <w:t xml:space="preserve">, </w:t>
      </w:r>
      <w:r>
        <w:t>répondirent-ils</w:t>
      </w:r>
      <w:r w:rsidR="00D40713">
        <w:t xml:space="preserve">, </w:t>
      </w:r>
      <w:r>
        <w:t>mais nous cherchons quelque médecin habile</w:t>
      </w:r>
      <w:r w:rsidR="00D40713">
        <w:t xml:space="preserve">, </w:t>
      </w:r>
      <w:r>
        <w:t>et nous passerons s</w:t>
      </w:r>
      <w:r w:rsidR="00D40713">
        <w:t>’</w:t>
      </w:r>
      <w:r>
        <w:t>il le faut jusqu</w:t>
      </w:r>
      <w:r w:rsidR="00D40713">
        <w:t>’</w:t>
      </w:r>
      <w:r>
        <w:t>en Angleterre</w:t>
      </w:r>
      <w:r w:rsidR="00D40713">
        <w:t xml:space="preserve">. </w:t>
      </w:r>
      <w:r>
        <w:t>Demoiselle Ade</w:t>
      </w:r>
      <w:r w:rsidR="00D40713">
        <w:t xml:space="preserve">, </w:t>
      </w:r>
      <w:r>
        <w:t>la fille du roi</w:t>
      </w:r>
      <w:r w:rsidR="00D40713">
        <w:t xml:space="preserve">, </w:t>
      </w:r>
      <w:r>
        <w:t>est malade</w:t>
      </w:r>
      <w:r w:rsidR="00D40713">
        <w:t xml:space="preserve">. </w:t>
      </w:r>
      <w:r>
        <w:t>Il y a huit jours qu</w:t>
      </w:r>
      <w:r w:rsidR="00D40713">
        <w:t>’</w:t>
      </w:r>
      <w:r>
        <w:t>en mangeant du poisson</w:t>
      </w:r>
      <w:r w:rsidR="00D40713">
        <w:t xml:space="preserve">, </w:t>
      </w:r>
      <w:r>
        <w:t>une arête lui est restée dans le gosier</w:t>
      </w:r>
      <w:r w:rsidR="00D40713">
        <w:t xml:space="preserve">. </w:t>
      </w:r>
      <w:r>
        <w:t>Tout ce qu</w:t>
      </w:r>
      <w:r w:rsidR="00D40713">
        <w:t>’</w:t>
      </w:r>
      <w:r>
        <w:t>on a imaginé depuis ce temps pour l</w:t>
      </w:r>
      <w:r w:rsidR="00D40713">
        <w:t>’</w:t>
      </w:r>
      <w:r>
        <w:t>en délivrer a été sans succès</w:t>
      </w:r>
      <w:r w:rsidR="00D40713">
        <w:t xml:space="preserve">. </w:t>
      </w:r>
      <w:r>
        <w:t>Elle ne peut ni manger</w:t>
      </w:r>
      <w:r w:rsidR="00D40713">
        <w:t xml:space="preserve">, </w:t>
      </w:r>
      <w:r>
        <w:t>ni dormir</w:t>
      </w:r>
      <w:r w:rsidR="00D40713">
        <w:t xml:space="preserve">, </w:t>
      </w:r>
      <w:r>
        <w:t>et souffre des douleurs incroyables</w:t>
      </w:r>
      <w:r w:rsidR="00D40713">
        <w:t xml:space="preserve">. </w:t>
      </w:r>
      <w:r>
        <w:t xml:space="preserve">Le roi qui se désespère nous a dépêchés pour lui amener </w:t>
      </w:r>
      <w:r>
        <w:lastRenderedPageBreak/>
        <w:t>quelqu</w:t>
      </w:r>
      <w:r w:rsidR="00D40713">
        <w:t>’</w:t>
      </w:r>
      <w:r>
        <w:t>un capable de guérir sa fille</w:t>
      </w:r>
      <w:r w:rsidR="00D40713">
        <w:t xml:space="preserve"> : </w:t>
      </w:r>
      <w:r>
        <w:t>s</w:t>
      </w:r>
      <w:r w:rsidR="00D40713">
        <w:t>’</w:t>
      </w:r>
      <w:r>
        <w:t>il la perd il on mourra</w:t>
      </w:r>
      <w:r w:rsidR="00D40713">
        <w:t xml:space="preserve">. – </w:t>
      </w:r>
      <w:r>
        <w:t>N</w:t>
      </w:r>
      <w:r w:rsidR="00D40713">
        <w:t>’</w:t>
      </w:r>
      <w:r>
        <w:t>allez pas plus loin</w:t>
      </w:r>
      <w:r w:rsidR="00D40713">
        <w:t xml:space="preserve">, </w:t>
      </w:r>
      <w:r>
        <w:t>reprit la dame</w:t>
      </w:r>
      <w:r w:rsidR="00D40713">
        <w:t xml:space="preserve">, </w:t>
      </w:r>
      <w:r>
        <w:t>j</w:t>
      </w:r>
      <w:r w:rsidR="00D40713">
        <w:t>’</w:t>
      </w:r>
      <w:r>
        <w:t>ai l</w:t>
      </w:r>
      <w:r w:rsidR="00D40713">
        <w:t>’</w:t>
      </w:r>
      <w:r>
        <w:t>homme qu</w:t>
      </w:r>
      <w:r w:rsidR="00D40713">
        <w:t>’</w:t>
      </w:r>
      <w:r>
        <w:t>il vous faut</w:t>
      </w:r>
      <w:r w:rsidR="00D40713">
        <w:t xml:space="preserve">, </w:t>
      </w:r>
      <w:r>
        <w:t>grand médecin</w:t>
      </w:r>
      <w:r w:rsidR="00D40713">
        <w:t xml:space="preserve">, </w:t>
      </w:r>
      <w:r>
        <w:t>et plus expert en maladies qu</w:t>
      </w:r>
      <w:r w:rsidR="00D40713">
        <w:t>’</w:t>
      </w:r>
      <w:r>
        <w:t>Hippocrate</w:t>
      </w:r>
      <w:r w:rsidR="00D40713">
        <w:t xml:space="preserve">. – </w:t>
      </w:r>
      <w:r>
        <w:t>Oh</w:t>
      </w:r>
      <w:r w:rsidR="00D40713">
        <w:t xml:space="preserve"> ! </w:t>
      </w:r>
      <w:r>
        <w:t>ciel</w:t>
      </w:r>
      <w:r w:rsidR="00D40713">
        <w:t xml:space="preserve"> ! </w:t>
      </w:r>
      <w:r>
        <w:t>se pourrait-il</w:t>
      </w:r>
      <w:r w:rsidR="00D40713">
        <w:t xml:space="preserve"> ! </w:t>
      </w:r>
      <w:r>
        <w:t>et ne nous trompez-vous pas</w:t>
      </w:r>
      <w:r w:rsidR="00D40713">
        <w:t xml:space="preserve"> ? – </w:t>
      </w:r>
      <w:r>
        <w:t>Non</w:t>
      </w:r>
      <w:r w:rsidR="00D40713">
        <w:t xml:space="preserve">, </w:t>
      </w:r>
      <w:r>
        <w:t>je vous dis la pure v</w:t>
      </w:r>
      <w:r>
        <w:rPr>
          <w:rFonts w:cs="Georgia"/>
        </w:rPr>
        <w:t>é</w:t>
      </w:r>
      <w:r>
        <w:t>rit</w:t>
      </w:r>
      <w:r>
        <w:rPr>
          <w:rFonts w:cs="Georgia"/>
        </w:rPr>
        <w:t>é</w:t>
      </w:r>
      <w:r w:rsidR="00D40713">
        <w:t xml:space="preserve">. </w:t>
      </w:r>
      <w:r>
        <w:t>Mais le m</w:t>
      </w:r>
      <w:r>
        <w:rPr>
          <w:rFonts w:cs="Georgia"/>
        </w:rPr>
        <w:t>é</w:t>
      </w:r>
      <w:r>
        <w:t>decin dont je vous parle est un fantasque</w:t>
      </w:r>
      <w:r w:rsidR="00D40713">
        <w:t xml:space="preserve">, </w:t>
      </w:r>
      <w:r>
        <w:t>qui a particuli</w:t>
      </w:r>
      <w:r>
        <w:rPr>
          <w:rFonts w:cs="Georgia"/>
        </w:rPr>
        <w:t>è</w:t>
      </w:r>
      <w:r>
        <w:t>rement le travers de ne vouloir point exercer son talent</w:t>
      </w:r>
      <w:r w:rsidR="00D40713">
        <w:t xml:space="preserve"> ; </w:t>
      </w:r>
      <w:r>
        <w:t>et je vous pr</w:t>
      </w:r>
      <w:r>
        <w:rPr>
          <w:rFonts w:cs="Georgia"/>
        </w:rPr>
        <w:t>é</w:t>
      </w:r>
      <w:r>
        <w:t>viens que</w:t>
      </w:r>
      <w:r w:rsidR="00D40713">
        <w:t xml:space="preserve">, </w:t>
      </w:r>
      <w:r>
        <w:t>si vous ne le battez fortement</w:t>
      </w:r>
      <w:r w:rsidR="00D40713">
        <w:t xml:space="preserve">, </w:t>
      </w:r>
      <w:r>
        <w:t>vous n</w:t>
      </w:r>
      <w:r w:rsidR="00D40713">
        <w:t>’</w:t>
      </w:r>
      <w:r>
        <w:t>en tirerez aucun parti</w:t>
      </w:r>
      <w:r w:rsidR="00D40713">
        <w:t xml:space="preserve">. – </w:t>
      </w:r>
      <w:r>
        <w:t>Oh</w:t>
      </w:r>
      <w:r w:rsidR="00D40713">
        <w:t xml:space="preserve"> ! </w:t>
      </w:r>
      <w:r>
        <w:t>s</w:t>
      </w:r>
      <w:r w:rsidR="00D40713">
        <w:t>’</w:t>
      </w:r>
      <w:r>
        <w:t>il ne s</w:t>
      </w:r>
      <w:r w:rsidR="00D40713">
        <w:t>’</w:t>
      </w:r>
      <w:r>
        <w:t>agit que de battre</w:t>
      </w:r>
      <w:r w:rsidR="00D40713">
        <w:t xml:space="preserve">, </w:t>
      </w:r>
      <w:r>
        <w:t>nous battrons</w:t>
      </w:r>
      <w:r w:rsidR="00D40713">
        <w:t xml:space="preserve">, </w:t>
      </w:r>
      <w:r>
        <w:t>il est en bonnes mains</w:t>
      </w:r>
      <w:r w:rsidR="00D40713">
        <w:t xml:space="preserve">, </w:t>
      </w:r>
      <w:r>
        <w:t>dites-nous seulement où il demeure</w:t>
      </w:r>
      <w:r w:rsidR="00D40713">
        <w:t>. »</w:t>
      </w:r>
    </w:p>
    <w:p w14:paraId="76A72B6D" w14:textId="77777777" w:rsidR="00D40713" w:rsidRDefault="00000000">
      <w:r>
        <w:t>La dame alors leur enseigna le champ où labourait son mari</w:t>
      </w:r>
      <w:r w:rsidR="00D40713">
        <w:t xml:space="preserve">, </w:t>
      </w:r>
      <w:r>
        <w:t>et leur recommanda surtout de ne point oublier le point important dont elle les avait prévenus</w:t>
      </w:r>
      <w:r w:rsidR="00D40713">
        <w:t xml:space="preserve">. </w:t>
      </w:r>
      <w:r>
        <w:t>Ils la remercièrent</w:t>
      </w:r>
      <w:r w:rsidR="00D40713">
        <w:t xml:space="preserve">, </w:t>
      </w:r>
      <w:r>
        <w:t>s</w:t>
      </w:r>
      <w:r w:rsidR="00D40713">
        <w:t>’</w:t>
      </w:r>
      <w:r>
        <w:t>armèrent chacun d</w:t>
      </w:r>
      <w:r w:rsidR="00D40713">
        <w:t>’</w:t>
      </w:r>
      <w:r>
        <w:t>un bâton et</w:t>
      </w:r>
      <w:r w:rsidR="00D40713">
        <w:t xml:space="preserve">, </w:t>
      </w:r>
      <w:r>
        <w:t>piquant vers le vilain</w:t>
      </w:r>
      <w:r w:rsidR="00D40713">
        <w:t xml:space="preserve">, </w:t>
      </w:r>
      <w:r>
        <w:t>le saluèrent de la part du roi et le prièrent de les suivre</w:t>
      </w:r>
      <w:r w:rsidR="00D40713">
        <w:t>. « </w:t>
      </w:r>
      <w:r>
        <w:t>Pourquoi faire</w:t>
      </w:r>
      <w:r w:rsidR="00D40713">
        <w:t xml:space="preserve"> ? </w:t>
      </w:r>
      <w:r>
        <w:t>dit-il</w:t>
      </w:r>
      <w:r w:rsidR="00D40713">
        <w:t xml:space="preserve">. – </w:t>
      </w:r>
      <w:r>
        <w:t>Pour guérir sa fille</w:t>
      </w:r>
      <w:r w:rsidR="00D40713">
        <w:t xml:space="preserve">. </w:t>
      </w:r>
      <w:r>
        <w:t>Nous savons quelle est votre science</w:t>
      </w:r>
      <w:r w:rsidR="00D40713">
        <w:t xml:space="preserve">, </w:t>
      </w:r>
      <w:r>
        <w:t>et nous venons exprès vous chercher en son nom</w:t>
      </w:r>
      <w:r w:rsidR="00D40713">
        <w:t>. »</w:t>
      </w:r>
      <w:r>
        <w:t xml:space="preserve"> Le manant répondit qu</w:t>
      </w:r>
      <w:r w:rsidR="00D40713">
        <w:t>’</w:t>
      </w:r>
      <w:r>
        <w:t>il savait labourer</w:t>
      </w:r>
      <w:r w:rsidR="00D40713">
        <w:t xml:space="preserve">, </w:t>
      </w:r>
      <w:r>
        <w:t>et que si le roi avait besoin de ses services en ce genre</w:t>
      </w:r>
      <w:r w:rsidR="00D40713">
        <w:t xml:space="preserve">, </w:t>
      </w:r>
      <w:r>
        <w:t>il les lui offrait</w:t>
      </w:r>
      <w:r w:rsidR="00D40713">
        <w:t xml:space="preserve">, </w:t>
      </w:r>
      <w:r>
        <w:t>mais pour la médecine</w:t>
      </w:r>
      <w:r w:rsidR="00D40713">
        <w:t xml:space="preserve">, </w:t>
      </w:r>
      <w:r>
        <w:t>il protesta sur sa conscience qu</w:t>
      </w:r>
      <w:r w:rsidR="00D40713">
        <w:t>’</w:t>
      </w:r>
      <w:r>
        <w:t>il n</w:t>
      </w:r>
      <w:r w:rsidR="00D40713">
        <w:t>’</w:t>
      </w:r>
      <w:r>
        <w:t>y entendait absolument rien</w:t>
      </w:r>
      <w:r w:rsidR="00D40713">
        <w:t>. « </w:t>
      </w:r>
      <w:r>
        <w:t>Je vois bien</w:t>
      </w:r>
      <w:r w:rsidR="00D40713">
        <w:t xml:space="preserve">, </w:t>
      </w:r>
      <w:r>
        <w:t>dit l</w:t>
      </w:r>
      <w:r w:rsidR="00D40713">
        <w:t>’</w:t>
      </w:r>
      <w:r>
        <w:t>un des cavaliers à son camarade</w:t>
      </w:r>
      <w:r w:rsidR="00D40713">
        <w:t xml:space="preserve">, </w:t>
      </w:r>
      <w:r>
        <w:t>que nous ne réussirons point avec des compliments et qu</w:t>
      </w:r>
      <w:r w:rsidR="00D40713">
        <w:t>’</w:t>
      </w:r>
      <w:r>
        <w:t>il veut être battu</w:t>
      </w:r>
      <w:r w:rsidR="00D40713">
        <w:t>. »</w:t>
      </w:r>
      <w:r>
        <w:t xml:space="preserve"> Aussitôt ils mirent tous deux pied à terre et frappèrent sur lui à qui mieux mieux</w:t>
      </w:r>
      <w:r w:rsidR="00D40713">
        <w:t xml:space="preserve">. </w:t>
      </w:r>
      <w:r>
        <w:t>D</w:t>
      </w:r>
      <w:r w:rsidR="00D40713">
        <w:t>’</w:t>
      </w:r>
      <w:r>
        <w:t>abord il voulut leur représenter l</w:t>
      </w:r>
      <w:r w:rsidR="00D40713">
        <w:t>’</w:t>
      </w:r>
      <w:r>
        <w:t>injustice de leur procédé</w:t>
      </w:r>
      <w:r w:rsidR="00D40713">
        <w:t xml:space="preserve"> ; </w:t>
      </w:r>
      <w:r>
        <w:t>mais comme il n</w:t>
      </w:r>
      <w:r w:rsidR="00D40713">
        <w:t>’</w:t>
      </w:r>
      <w:r>
        <w:t>était pas le plus fort</w:t>
      </w:r>
      <w:r w:rsidR="00D40713">
        <w:t xml:space="preserve">, </w:t>
      </w:r>
      <w:r>
        <w:t>il lui fallut filer doux</w:t>
      </w:r>
      <w:r w:rsidR="00D40713">
        <w:t xml:space="preserve">, </w:t>
      </w:r>
      <w:r>
        <w:t>et</w:t>
      </w:r>
      <w:r w:rsidR="00D40713">
        <w:t xml:space="preserve">, </w:t>
      </w:r>
      <w:r>
        <w:t>en demandant grâce bien humblement</w:t>
      </w:r>
      <w:r w:rsidR="00D40713">
        <w:t xml:space="preserve">, </w:t>
      </w:r>
      <w:r>
        <w:t>promettre d</w:t>
      </w:r>
      <w:r w:rsidR="00D40713">
        <w:t>’</w:t>
      </w:r>
      <w:r>
        <w:t>obéir en tout ce qu</w:t>
      </w:r>
      <w:r w:rsidR="00D40713">
        <w:t>’</w:t>
      </w:r>
      <w:r>
        <w:t>ils exigeraient</w:t>
      </w:r>
      <w:r w:rsidR="00D40713">
        <w:t xml:space="preserve">. </w:t>
      </w:r>
      <w:r>
        <w:t>On lui fit donc monter une des juments de sa charrue</w:t>
      </w:r>
      <w:r w:rsidR="00D40713">
        <w:t xml:space="preserve">, </w:t>
      </w:r>
      <w:r>
        <w:t>et on le conduisit ainsi au roi</w:t>
      </w:r>
      <w:r w:rsidR="00D40713">
        <w:t>.</w:t>
      </w:r>
    </w:p>
    <w:p w14:paraId="78C7D619" w14:textId="1AACEA59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2C2C6DD1" wp14:editId="4EE6600C">
            <wp:extent cx="5505935" cy="2244437"/>
            <wp:effectExtent l="0" t="0" r="0" b="3810"/>
            <wp:docPr id="25" name="Imag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6034" cy="2248554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6D65AF" w14:textId="0098CB44" w:rsidR="00000000" w:rsidRDefault="00000000">
      <w:r>
        <w:t>Le monarque était dans la plus grande inquiétude sur l</w:t>
      </w:r>
      <w:r w:rsidR="00D40713">
        <w:t>’</w:t>
      </w:r>
      <w:r>
        <w:t>état de sa fille</w:t>
      </w:r>
      <w:r w:rsidR="00D40713">
        <w:t xml:space="preserve">. </w:t>
      </w:r>
      <w:r>
        <w:t>Le retour des deux messagers lui rendit l</w:t>
      </w:r>
      <w:r w:rsidR="00D40713">
        <w:t>’</w:t>
      </w:r>
      <w:r>
        <w:t>espérance</w:t>
      </w:r>
      <w:r w:rsidR="00D40713">
        <w:t xml:space="preserve">, </w:t>
      </w:r>
      <w:r>
        <w:t>et il les fit entrer aussitôt pour savoir quel était le succès de leurs recherches</w:t>
      </w:r>
      <w:r w:rsidR="00D40713">
        <w:t xml:space="preserve">. </w:t>
      </w:r>
      <w:r>
        <w:t>Ceux-ci</w:t>
      </w:r>
      <w:r w:rsidR="00D40713">
        <w:t xml:space="preserve">, </w:t>
      </w:r>
      <w:r>
        <w:t>après beaucoup d</w:t>
      </w:r>
      <w:r w:rsidR="00D40713">
        <w:t>’</w:t>
      </w:r>
      <w:r>
        <w:t>éloges de l</w:t>
      </w:r>
      <w:r w:rsidR="00D40713">
        <w:t>’</w:t>
      </w:r>
      <w:r>
        <w:t>homme merveilleux et bizarre qu</w:t>
      </w:r>
      <w:r w:rsidR="00D40713">
        <w:t>’</w:t>
      </w:r>
      <w:r>
        <w:t>ils amenaient</w:t>
      </w:r>
      <w:r w:rsidR="00D40713">
        <w:t xml:space="preserve">, </w:t>
      </w:r>
      <w:r>
        <w:t>racontèrent leur aventure</w:t>
      </w:r>
      <w:r w:rsidR="00D40713">
        <w:t>. « </w:t>
      </w:r>
      <w:r>
        <w:t>Je n</w:t>
      </w:r>
      <w:r w:rsidR="00D40713">
        <w:t>’</w:t>
      </w:r>
      <w:r>
        <w:t>ai jamais vu de médecin comme celui-là</w:t>
      </w:r>
      <w:r w:rsidR="00D40713">
        <w:t xml:space="preserve">, </w:t>
      </w:r>
      <w:r>
        <w:t>dit le prince</w:t>
      </w:r>
      <w:r w:rsidR="00D40713">
        <w:t xml:space="preserve"> ; </w:t>
      </w:r>
      <w:r>
        <w:t>mais</w:t>
      </w:r>
      <w:r w:rsidR="00D40713">
        <w:t xml:space="preserve">, </w:t>
      </w:r>
      <w:r>
        <w:t>au reste</w:t>
      </w:r>
      <w:r w:rsidR="00D40713">
        <w:t xml:space="preserve">, </w:t>
      </w:r>
      <w:r>
        <w:t>puisqu</w:t>
      </w:r>
      <w:r w:rsidR="00D40713">
        <w:t>’</w:t>
      </w:r>
      <w:r>
        <w:t>il aime le bâton et qu</w:t>
      </w:r>
      <w:r w:rsidR="00D40713">
        <w:t>’</w:t>
      </w:r>
      <w:r>
        <w:t>il faut cela pour guérir ma fille</w:t>
      </w:r>
      <w:r w:rsidR="00D40713">
        <w:t xml:space="preserve">, </w:t>
      </w:r>
      <w:r>
        <w:t>soit</w:t>
      </w:r>
      <w:r w:rsidR="00D40713">
        <w:t xml:space="preserve">, </w:t>
      </w:r>
      <w:r>
        <w:t>qu</w:t>
      </w:r>
      <w:r w:rsidR="00D40713">
        <w:t>’</w:t>
      </w:r>
      <w:r>
        <w:t>on le bâtonne</w:t>
      </w:r>
      <w:r w:rsidR="00D40713">
        <w:t>. »</w:t>
      </w:r>
    </w:p>
    <w:p w14:paraId="70E2B3ED" w14:textId="39EDD964" w:rsidR="00000000" w:rsidRDefault="00000000">
      <w:r>
        <w:t>Il ordonna dans l</w:t>
      </w:r>
      <w:r w:rsidR="00D40713">
        <w:t>’</w:t>
      </w:r>
      <w:r>
        <w:t>instant qu</w:t>
      </w:r>
      <w:r w:rsidR="00D40713">
        <w:t>’</w:t>
      </w:r>
      <w:r>
        <w:t>on descendit la princesse</w:t>
      </w:r>
      <w:r w:rsidR="00D40713">
        <w:t xml:space="preserve">, </w:t>
      </w:r>
      <w:r>
        <w:t>et faisant approcher le vilain</w:t>
      </w:r>
      <w:r w:rsidR="00D40713">
        <w:t> : « </w:t>
      </w:r>
      <w:r>
        <w:t>Maître</w:t>
      </w:r>
      <w:r w:rsidR="00D40713">
        <w:t xml:space="preserve">, </w:t>
      </w:r>
      <w:r>
        <w:t>lui dit-il</w:t>
      </w:r>
      <w:r w:rsidR="00D40713">
        <w:t xml:space="preserve">, </w:t>
      </w:r>
      <w:r>
        <w:t>voici celle qu</w:t>
      </w:r>
      <w:r w:rsidR="00D40713">
        <w:t>’</w:t>
      </w:r>
      <w:r>
        <w:t>il faut guérir</w:t>
      </w:r>
      <w:r w:rsidR="00D40713">
        <w:t>. »</w:t>
      </w:r>
      <w:r>
        <w:t xml:space="preserve"> Le pauvre diable se jeta à genoux en criant merci et jura par tous les saints du paradis qu</w:t>
      </w:r>
      <w:r w:rsidR="00D40713">
        <w:t>’</w:t>
      </w:r>
      <w:r>
        <w:t>il ne savait pas un mot</w:t>
      </w:r>
      <w:r w:rsidR="00D40713">
        <w:t xml:space="preserve">, </w:t>
      </w:r>
      <w:r>
        <w:t>pas un seul mot de médecine</w:t>
      </w:r>
      <w:r w:rsidR="00D40713">
        <w:t xml:space="preserve">. </w:t>
      </w:r>
      <w:r>
        <w:t>Pour toute réponse</w:t>
      </w:r>
      <w:r w:rsidR="00D40713">
        <w:t xml:space="preserve">, </w:t>
      </w:r>
      <w:r>
        <w:t>le monarque fit un signe</w:t>
      </w:r>
      <w:r w:rsidR="00D40713">
        <w:t xml:space="preserve">, </w:t>
      </w:r>
      <w:r>
        <w:t>et à l</w:t>
      </w:r>
      <w:r w:rsidR="00D40713">
        <w:t>’</w:t>
      </w:r>
      <w:r>
        <w:t>instant deux grands sergents qui étaient là tout prêts</w:t>
      </w:r>
      <w:r w:rsidR="00D40713">
        <w:t xml:space="preserve">, </w:t>
      </w:r>
      <w:r>
        <w:t>armés de bâtons</w:t>
      </w:r>
      <w:r w:rsidR="00D40713">
        <w:t xml:space="preserve">, </w:t>
      </w:r>
      <w:r>
        <w:t>firent pleuvoir sur ses épaules une grêle de coups</w:t>
      </w:r>
      <w:r w:rsidR="00D40713">
        <w:t>. « </w:t>
      </w:r>
      <w:r>
        <w:t>Grâce</w:t>
      </w:r>
      <w:r w:rsidR="00D40713">
        <w:t xml:space="preserve">, </w:t>
      </w:r>
      <w:r>
        <w:t>grâce</w:t>
      </w:r>
      <w:r w:rsidR="00D40713">
        <w:t xml:space="preserve">, </w:t>
      </w:r>
      <w:r>
        <w:t>s</w:t>
      </w:r>
      <w:r w:rsidR="00D40713">
        <w:t>’</w:t>
      </w:r>
      <w:r>
        <w:t>écria-t-il</w:t>
      </w:r>
      <w:r w:rsidR="00D40713">
        <w:t xml:space="preserve">, </w:t>
      </w:r>
      <w:r>
        <w:t>je la guérirai</w:t>
      </w:r>
      <w:r w:rsidR="00D40713">
        <w:t xml:space="preserve">, </w:t>
      </w:r>
      <w:r>
        <w:t>Sire</w:t>
      </w:r>
      <w:r w:rsidR="00D40713">
        <w:t xml:space="preserve">, </w:t>
      </w:r>
      <w:r>
        <w:t>je la guérirai</w:t>
      </w:r>
      <w:r w:rsidR="00D40713">
        <w:t>. »</w:t>
      </w:r>
    </w:p>
    <w:p w14:paraId="75383342" w14:textId="77777777" w:rsidR="00D40713" w:rsidRDefault="00000000">
      <w:r>
        <w:t>La princesse était devant lui</w:t>
      </w:r>
      <w:r w:rsidR="00D40713">
        <w:t xml:space="preserve">, </w:t>
      </w:r>
      <w:r>
        <w:t>pâle et mourante</w:t>
      </w:r>
      <w:r w:rsidR="00D40713">
        <w:t xml:space="preserve">, </w:t>
      </w:r>
      <w:r>
        <w:t>et</w:t>
      </w:r>
      <w:r w:rsidR="00D40713">
        <w:t xml:space="preserve">, </w:t>
      </w:r>
      <w:r>
        <w:t>la bouche ouverte</w:t>
      </w:r>
      <w:r w:rsidR="00D40713">
        <w:t xml:space="preserve">, </w:t>
      </w:r>
      <w:r>
        <w:t>elle lui montrait du doigt le siège et la cause du mal</w:t>
      </w:r>
      <w:r w:rsidR="00D40713">
        <w:t xml:space="preserve">. </w:t>
      </w:r>
      <w:r>
        <w:t>Il songeait en lui-même comment il pourrait s</w:t>
      </w:r>
      <w:r w:rsidR="00D40713">
        <w:t>’</w:t>
      </w:r>
      <w:r>
        <w:t>y prendre pour opérer cette cure</w:t>
      </w:r>
      <w:r w:rsidR="00D40713">
        <w:t xml:space="preserve">, </w:t>
      </w:r>
      <w:r>
        <w:t>car il voyait bien qu</w:t>
      </w:r>
      <w:r w:rsidR="00D40713">
        <w:t>’</w:t>
      </w:r>
      <w:r>
        <w:t>il n</w:t>
      </w:r>
      <w:r w:rsidR="00D40713">
        <w:t>’</w:t>
      </w:r>
      <w:r>
        <w:t>y avait plus à reculer et qu</w:t>
      </w:r>
      <w:r w:rsidR="00D40713">
        <w:t>’</w:t>
      </w:r>
      <w:r>
        <w:t>il fallait en venir à bout ou périr sous le bâton</w:t>
      </w:r>
      <w:r w:rsidR="00D40713">
        <w:t>. « </w:t>
      </w:r>
      <w:r>
        <w:t>Le mal n</w:t>
      </w:r>
      <w:r w:rsidR="00D40713">
        <w:t>’</w:t>
      </w:r>
      <w:r>
        <w:t>est que dans le gosier</w:t>
      </w:r>
      <w:r w:rsidR="00D40713">
        <w:t xml:space="preserve">, </w:t>
      </w:r>
      <w:r>
        <w:t>se disait-il</w:t>
      </w:r>
      <w:r w:rsidR="00D40713">
        <w:t xml:space="preserve"> : </w:t>
      </w:r>
      <w:r>
        <w:t xml:space="preserve">si je </w:t>
      </w:r>
      <w:r>
        <w:lastRenderedPageBreak/>
        <w:t>pouvais réussir à la faire rire</w:t>
      </w:r>
      <w:r w:rsidR="00D40713">
        <w:t xml:space="preserve">, </w:t>
      </w:r>
      <w:r>
        <w:t>peut-être l</w:t>
      </w:r>
      <w:r w:rsidR="00D40713">
        <w:t>’</w:t>
      </w:r>
      <w:r>
        <w:t>arête sortirait-elle</w:t>
      </w:r>
      <w:r w:rsidR="00D40713">
        <w:t>. »</w:t>
      </w:r>
      <w:r>
        <w:t xml:space="preserve"> Cette idée lui parut avoir quelque vraisemblance</w:t>
      </w:r>
      <w:r w:rsidR="00D40713">
        <w:t xml:space="preserve"> : </w:t>
      </w:r>
      <w:r>
        <w:t>il demanda donc au monarque qu</w:t>
      </w:r>
      <w:r w:rsidR="00D40713">
        <w:t>’</w:t>
      </w:r>
      <w:r>
        <w:t>on allumât un grand feu dans la salle</w:t>
      </w:r>
      <w:r w:rsidR="00D40713">
        <w:t xml:space="preserve">, </w:t>
      </w:r>
      <w:r>
        <w:t>et qu</w:t>
      </w:r>
      <w:r w:rsidR="00D40713">
        <w:t>’</w:t>
      </w:r>
      <w:r>
        <w:t>on le laissât un instant seul avec la princesse</w:t>
      </w:r>
      <w:r w:rsidR="00D40713">
        <w:t>.</w:t>
      </w:r>
    </w:p>
    <w:p w14:paraId="6AF8418F" w14:textId="77777777" w:rsidR="00D40713" w:rsidRDefault="00000000">
      <w:r>
        <w:t>Tout le monde retiré</w:t>
      </w:r>
      <w:r w:rsidR="00D40713">
        <w:t xml:space="preserve">, </w:t>
      </w:r>
      <w:r>
        <w:t>il la fit asseoir</w:t>
      </w:r>
      <w:r w:rsidR="00D40713">
        <w:t xml:space="preserve">, </w:t>
      </w:r>
      <w:r>
        <w:t>s</w:t>
      </w:r>
      <w:r w:rsidR="00D40713">
        <w:t>’</w:t>
      </w:r>
      <w:r>
        <w:t>étend le long du feu</w:t>
      </w:r>
      <w:r w:rsidR="00D40713">
        <w:t xml:space="preserve">, </w:t>
      </w:r>
      <w:r>
        <w:t>et de ses ongles noirs et crochus commence à se gratter et à s</w:t>
      </w:r>
      <w:r w:rsidR="00D40713">
        <w:t>’</w:t>
      </w:r>
      <w:r>
        <w:t>étriller la peau avec des contorsions et des grimaces si plaisantes</w:t>
      </w:r>
      <w:r w:rsidR="00D40713">
        <w:t xml:space="preserve">, </w:t>
      </w:r>
      <w:r>
        <w:t>que la princesse</w:t>
      </w:r>
      <w:r w:rsidR="00D40713">
        <w:t xml:space="preserve">, </w:t>
      </w:r>
      <w:r>
        <w:t>malgré sa douleur</w:t>
      </w:r>
      <w:r w:rsidR="00D40713">
        <w:t xml:space="preserve">, </w:t>
      </w:r>
      <w:r>
        <w:t>n</w:t>
      </w:r>
      <w:r w:rsidR="00D40713">
        <w:t>’</w:t>
      </w:r>
      <w:r>
        <w:t>y peut tenir</w:t>
      </w:r>
      <w:r w:rsidR="00D40713">
        <w:t xml:space="preserve">. </w:t>
      </w:r>
      <w:r>
        <w:t>Elle part tout à coup d</w:t>
      </w:r>
      <w:r w:rsidR="00D40713">
        <w:t>’</w:t>
      </w:r>
      <w:r>
        <w:t>un éclat de rire</w:t>
      </w:r>
      <w:r w:rsidR="00D40713">
        <w:t xml:space="preserve">, </w:t>
      </w:r>
      <w:r>
        <w:t>et</w:t>
      </w:r>
      <w:r w:rsidR="00D40713">
        <w:t xml:space="preserve">, </w:t>
      </w:r>
      <w:r>
        <w:t>de l</w:t>
      </w:r>
      <w:r w:rsidR="00D40713">
        <w:t>’</w:t>
      </w:r>
      <w:r>
        <w:t>effort qu</w:t>
      </w:r>
      <w:r w:rsidR="00D40713">
        <w:t>’</w:t>
      </w:r>
      <w:r>
        <w:t>elle fait</w:t>
      </w:r>
      <w:r w:rsidR="00D40713">
        <w:t xml:space="preserve">, </w:t>
      </w:r>
      <w:r>
        <w:t>l</w:t>
      </w:r>
      <w:r w:rsidR="00D40713">
        <w:t>’</w:t>
      </w:r>
      <w:r>
        <w:t>arête lui vole hors de la bouche</w:t>
      </w:r>
      <w:r w:rsidR="00D40713">
        <w:t xml:space="preserve">. </w:t>
      </w:r>
      <w:r>
        <w:t>Il la ramasse</w:t>
      </w:r>
      <w:r w:rsidR="00D40713">
        <w:t xml:space="preserve">, </w:t>
      </w:r>
      <w:r>
        <w:t>court à la porte</w:t>
      </w:r>
      <w:r w:rsidR="00D40713">
        <w:t> : « </w:t>
      </w:r>
      <w:r>
        <w:t>Sire</w:t>
      </w:r>
      <w:r w:rsidR="00D40713">
        <w:t xml:space="preserve">, </w:t>
      </w:r>
      <w:r>
        <w:t>la voici</w:t>
      </w:r>
      <w:r w:rsidR="00D40713">
        <w:t xml:space="preserve">, </w:t>
      </w:r>
      <w:r>
        <w:t>la voici</w:t>
      </w:r>
      <w:r w:rsidR="00D40713">
        <w:t xml:space="preserve">. – </w:t>
      </w:r>
      <w:r>
        <w:t>Vous me rendez la vie</w:t>
      </w:r>
      <w:r w:rsidR="00D40713">
        <w:t xml:space="preserve">, </w:t>
      </w:r>
      <w:r>
        <w:t>s</w:t>
      </w:r>
      <w:r w:rsidR="00D40713">
        <w:t>’</w:t>
      </w:r>
      <w:r>
        <w:t>écria le monarque transporté</w:t>
      </w:r>
      <w:r w:rsidR="00D40713">
        <w:t xml:space="preserve"> » ; </w:t>
      </w:r>
      <w:r>
        <w:t>et il promit de lui donner en récompense des habits et des robes</w:t>
      </w:r>
      <w:r w:rsidR="00D40713">
        <w:t xml:space="preserve">. </w:t>
      </w:r>
      <w:r>
        <w:t>Le vilain le remercia</w:t>
      </w:r>
      <w:r w:rsidR="00D40713">
        <w:t xml:space="preserve">. </w:t>
      </w:r>
      <w:r>
        <w:t>Il ne demandait que la permission de s</w:t>
      </w:r>
      <w:r w:rsidR="00D40713">
        <w:t>’</w:t>
      </w:r>
      <w:r>
        <w:t>en retourner</w:t>
      </w:r>
      <w:r w:rsidR="00D40713">
        <w:t xml:space="preserve">, </w:t>
      </w:r>
      <w:r>
        <w:t>et prétendit avoir beaucoup à faire dans son ménage</w:t>
      </w:r>
      <w:r w:rsidR="00D40713">
        <w:t xml:space="preserve">. </w:t>
      </w:r>
      <w:r>
        <w:t>En vain le roi lui proposa de devenir son ami et son médecin</w:t>
      </w:r>
      <w:r w:rsidR="00D40713">
        <w:t xml:space="preserve">, </w:t>
      </w:r>
      <w:r>
        <w:t>il répondit toujours qu</w:t>
      </w:r>
      <w:r w:rsidR="00D40713">
        <w:t>’</w:t>
      </w:r>
      <w:r>
        <w:t>il était pressé</w:t>
      </w:r>
      <w:r w:rsidR="00D40713">
        <w:t xml:space="preserve">, </w:t>
      </w:r>
      <w:r>
        <w:t>qu</w:t>
      </w:r>
      <w:r w:rsidR="00D40713">
        <w:t>’</w:t>
      </w:r>
      <w:r>
        <w:t>il n</w:t>
      </w:r>
      <w:r w:rsidR="00D40713">
        <w:t>’</w:t>
      </w:r>
      <w:r>
        <w:t>y avait point de pain chez lui quand il était parti et qu</w:t>
      </w:r>
      <w:r w:rsidR="00D40713">
        <w:t>’</w:t>
      </w:r>
      <w:r>
        <w:t>il lui fallait absolument porter du blé au moulin</w:t>
      </w:r>
      <w:r w:rsidR="00D40713">
        <w:t>.</w:t>
      </w:r>
    </w:p>
    <w:p w14:paraId="39DCB4CE" w14:textId="08136437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3F7DA48C" wp14:editId="5D3DCE47">
            <wp:extent cx="3591098" cy="3330823"/>
            <wp:effectExtent l="0" t="0" r="0" b="3175"/>
            <wp:docPr id="26" name="Imag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518" cy="333956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07F492" w14:textId="77777777" w:rsidR="00D40713" w:rsidRDefault="00000000">
      <w:r>
        <w:lastRenderedPageBreak/>
        <w:t>Mais</w:t>
      </w:r>
      <w:r w:rsidR="00D40713">
        <w:t xml:space="preserve">, </w:t>
      </w:r>
      <w:r>
        <w:t>lorsqu</w:t>
      </w:r>
      <w:r w:rsidR="00D40713">
        <w:t>’</w:t>
      </w:r>
      <w:r>
        <w:t>à un nouveau signal du prince</w:t>
      </w:r>
      <w:r w:rsidR="00D40713">
        <w:t xml:space="preserve">, </w:t>
      </w:r>
      <w:r>
        <w:t>les deux sergents recommencèrent à jouer du bâton</w:t>
      </w:r>
      <w:r w:rsidR="00D40713">
        <w:t xml:space="preserve">, </w:t>
      </w:r>
      <w:r>
        <w:t>lorsqu</w:t>
      </w:r>
      <w:r w:rsidR="00D40713">
        <w:t>’</w:t>
      </w:r>
      <w:r>
        <w:t>il sentit les coups</w:t>
      </w:r>
      <w:r w:rsidR="00D40713">
        <w:t xml:space="preserve">, </w:t>
      </w:r>
      <w:r>
        <w:t>il cria miséricorde et promit de rester non seulement un jour</w:t>
      </w:r>
      <w:r w:rsidR="00D40713">
        <w:t xml:space="preserve">, </w:t>
      </w:r>
      <w:r>
        <w:t>mais toute sa vie si l</w:t>
      </w:r>
      <w:r w:rsidR="00D40713">
        <w:t>’</w:t>
      </w:r>
      <w:r>
        <w:t>on voulait</w:t>
      </w:r>
      <w:r w:rsidR="00D40713">
        <w:t xml:space="preserve">. </w:t>
      </w:r>
      <w:r>
        <w:t>On le conduisit alors dans une chambre voisine où</w:t>
      </w:r>
      <w:r w:rsidR="00D40713">
        <w:t xml:space="preserve">, </w:t>
      </w:r>
      <w:r>
        <w:t>après lui avoir ôté ses haillons</w:t>
      </w:r>
      <w:r w:rsidR="00D40713">
        <w:t xml:space="preserve">, </w:t>
      </w:r>
      <w:r>
        <w:t>après l</w:t>
      </w:r>
      <w:r w:rsidR="00D40713">
        <w:t>’</w:t>
      </w:r>
      <w:r>
        <w:t>avoir tondu et rasé</w:t>
      </w:r>
      <w:r w:rsidR="00D40713">
        <w:t xml:space="preserve">, </w:t>
      </w:r>
      <w:r>
        <w:t>on le revêtit d</w:t>
      </w:r>
      <w:r w:rsidR="00D40713">
        <w:t>’</w:t>
      </w:r>
      <w:r>
        <w:t>une belle robe d</w:t>
      </w:r>
      <w:r w:rsidR="00D40713">
        <w:t>’</w:t>
      </w:r>
      <w:r>
        <w:t>écarlate</w:t>
      </w:r>
      <w:r w:rsidR="00D40713">
        <w:t xml:space="preserve">. </w:t>
      </w:r>
      <w:r>
        <w:t>Il ne s</w:t>
      </w:r>
      <w:r w:rsidR="00D40713">
        <w:t>’</w:t>
      </w:r>
      <w:r>
        <w:t>occupait</w:t>
      </w:r>
      <w:r w:rsidR="00D40713">
        <w:t xml:space="preserve">, </w:t>
      </w:r>
      <w:r>
        <w:t>pendant tout ce temps</w:t>
      </w:r>
      <w:r w:rsidR="00D40713">
        <w:t xml:space="preserve">, </w:t>
      </w:r>
      <w:r>
        <w:t>que des moyens de s</w:t>
      </w:r>
      <w:r w:rsidR="00D40713">
        <w:t>’</w:t>
      </w:r>
      <w:r>
        <w:t>échapper</w:t>
      </w:r>
      <w:r w:rsidR="00D40713">
        <w:t xml:space="preserve">, </w:t>
      </w:r>
      <w:r>
        <w:t>et comptait que</w:t>
      </w:r>
      <w:r w:rsidR="00D40713">
        <w:t xml:space="preserve">, </w:t>
      </w:r>
      <w:r>
        <w:t>ne pouvant toujours être gardé à vue</w:t>
      </w:r>
      <w:r w:rsidR="00D40713">
        <w:t xml:space="preserve">, </w:t>
      </w:r>
      <w:r>
        <w:t>il en trouverait bientôt l</w:t>
      </w:r>
      <w:r w:rsidR="00D40713">
        <w:t>’</w:t>
      </w:r>
      <w:r>
        <w:t>occasion</w:t>
      </w:r>
      <w:r w:rsidR="00D40713">
        <w:t>.</w:t>
      </w:r>
    </w:p>
    <w:p w14:paraId="3DF82AD0" w14:textId="77777777" w:rsidR="00D40713" w:rsidRDefault="00000000">
      <w:r>
        <w:t>Cependant la guérison qu</w:t>
      </w:r>
      <w:r w:rsidR="00D40713">
        <w:t>’</w:t>
      </w:r>
      <w:r>
        <w:t>il venait d</w:t>
      </w:r>
      <w:r w:rsidR="00D40713">
        <w:t>’</w:t>
      </w:r>
      <w:r>
        <w:t>opérer avait fait du bruit</w:t>
      </w:r>
      <w:r w:rsidR="00D40713">
        <w:t xml:space="preserve">. </w:t>
      </w:r>
      <w:r>
        <w:t>À cette nouvelle</w:t>
      </w:r>
      <w:r w:rsidR="00D40713">
        <w:t xml:space="preserve">, </w:t>
      </w:r>
      <w:r>
        <w:t>plus de quatre-vingts malades de la ville</w:t>
      </w:r>
      <w:r w:rsidR="00D40713">
        <w:t xml:space="preserve">, </w:t>
      </w:r>
      <w:r>
        <w:t>dans l</w:t>
      </w:r>
      <w:r w:rsidR="00D40713">
        <w:t>’</w:t>
      </w:r>
      <w:r>
        <w:t>espérance du même succès pour eux</w:t>
      </w:r>
      <w:r w:rsidR="00D40713">
        <w:t xml:space="preserve">, </w:t>
      </w:r>
      <w:r>
        <w:t>étaient venus au château le consulter</w:t>
      </w:r>
      <w:r w:rsidR="00D40713">
        <w:t xml:space="preserve">, </w:t>
      </w:r>
      <w:r>
        <w:t>et ils avaient prié le monarque de lui dire un mot en leur faveur</w:t>
      </w:r>
      <w:r w:rsidR="00D40713">
        <w:t xml:space="preserve">. </w:t>
      </w:r>
      <w:r>
        <w:t>Le roi le fit appeler</w:t>
      </w:r>
      <w:r w:rsidR="00D40713">
        <w:t> : « </w:t>
      </w:r>
      <w:r>
        <w:t>Maître</w:t>
      </w:r>
      <w:r w:rsidR="00D40713">
        <w:t xml:space="preserve">, </w:t>
      </w:r>
      <w:r>
        <w:t>lui dit-il</w:t>
      </w:r>
      <w:r w:rsidR="00D40713">
        <w:t xml:space="preserve">, </w:t>
      </w:r>
      <w:r>
        <w:t>je vous recommande ces gens-là</w:t>
      </w:r>
      <w:r w:rsidR="00D40713">
        <w:t xml:space="preserve">, </w:t>
      </w:r>
      <w:r>
        <w:t>guérissez-les tout de suite</w:t>
      </w:r>
      <w:r w:rsidR="00D40713">
        <w:t xml:space="preserve">, </w:t>
      </w:r>
      <w:r>
        <w:t>et que je les renvoie chez eux</w:t>
      </w:r>
      <w:r w:rsidR="00D40713">
        <w:t xml:space="preserve">. – </w:t>
      </w:r>
      <w:r>
        <w:t>Sire</w:t>
      </w:r>
      <w:r w:rsidR="00D40713">
        <w:t xml:space="preserve">, </w:t>
      </w:r>
      <w:r>
        <w:t>répondit le vilain</w:t>
      </w:r>
      <w:r w:rsidR="00D40713">
        <w:t xml:space="preserve">, </w:t>
      </w:r>
      <w:r>
        <w:t>à moins que Dieu ne s</w:t>
      </w:r>
      <w:r w:rsidR="00D40713">
        <w:t>’</w:t>
      </w:r>
      <w:r>
        <w:t>en charge avec moi</w:t>
      </w:r>
      <w:r w:rsidR="00D40713">
        <w:t xml:space="preserve">, </w:t>
      </w:r>
      <w:r>
        <w:t>cela ne m</w:t>
      </w:r>
      <w:r w:rsidR="00D40713">
        <w:t>’</w:t>
      </w:r>
      <w:r>
        <w:t>est pas possible</w:t>
      </w:r>
      <w:r w:rsidR="00D40713">
        <w:t xml:space="preserve">, </w:t>
      </w:r>
      <w:r>
        <w:t>il y en a de trop</w:t>
      </w:r>
      <w:r w:rsidR="00D40713">
        <w:t xml:space="preserve">. – </w:t>
      </w:r>
      <w:r>
        <w:t>Qu</w:t>
      </w:r>
      <w:r w:rsidR="00D40713">
        <w:t>’</w:t>
      </w:r>
      <w:r>
        <w:t>on fasse venir les deux sergents</w:t>
      </w:r>
      <w:r w:rsidR="00D40713">
        <w:t xml:space="preserve">, </w:t>
      </w:r>
      <w:r>
        <w:t>reprit le prince</w:t>
      </w:r>
      <w:r w:rsidR="00D40713">
        <w:t>. »</w:t>
      </w:r>
      <w:r>
        <w:t xml:space="preserve"> À l</w:t>
      </w:r>
      <w:r w:rsidR="00D40713">
        <w:t>’</w:t>
      </w:r>
      <w:r>
        <w:t>approche des exécuteurs</w:t>
      </w:r>
      <w:r w:rsidR="00D40713">
        <w:t xml:space="preserve">, </w:t>
      </w:r>
      <w:r>
        <w:t>le malheureux</w:t>
      </w:r>
      <w:r w:rsidR="00D40713">
        <w:t xml:space="preserve">, </w:t>
      </w:r>
      <w:r>
        <w:t>tremblant de tous ses membres</w:t>
      </w:r>
      <w:r w:rsidR="00D40713">
        <w:t xml:space="preserve">, </w:t>
      </w:r>
      <w:r>
        <w:t>demanda de nouveau pardon</w:t>
      </w:r>
      <w:r w:rsidR="00D40713">
        <w:t xml:space="preserve">, </w:t>
      </w:r>
      <w:r>
        <w:t>et promit de guérir tout le monde</w:t>
      </w:r>
      <w:r w:rsidR="00D40713">
        <w:t xml:space="preserve">, </w:t>
      </w:r>
      <w:r>
        <w:t>jusqu</w:t>
      </w:r>
      <w:r w:rsidR="00D40713">
        <w:t>’</w:t>
      </w:r>
      <w:r>
        <w:t>à la dernière servante</w:t>
      </w:r>
      <w:r w:rsidR="00D40713">
        <w:t>.</w:t>
      </w:r>
    </w:p>
    <w:p w14:paraId="3C0CE35B" w14:textId="733E7414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521E5C7C" wp14:editId="52E4F075">
            <wp:extent cx="5581034" cy="2452254"/>
            <wp:effectExtent l="0" t="0" r="635" b="5715"/>
            <wp:docPr id="27" name="Imag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511" cy="2466524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576740" w14:textId="77777777" w:rsidR="00D40713" w:rsidRDefault="00000000">
      <w:r>
        <w:lastRenderedPageBreak/>
        <w:t>Il pria donc le roi de vouloir bien encore une fois sortir de la salle ainsi que tous ceux qui se portaient bien</w:t>
      </w:r>
      <w:r w:rsidR="00D40713">
        <w:t xml:space="preserve">. </w:t>
      </w:r>
      <w:r>
        <w:t>Resté avec les seuls malades</w:t>
      </w:r>
      <w:r w:rsidR="00D40713">
        <w:t xml:space="preserve">, </w:t>
      </w:r>
      <w:r>
        <w:t>il les arrangea tout autour de la cheminée</w:t>
      </w:r>
      <w:r w:rsidR="00D40713">
        <w:t xml:space="preserve">, </w:t>
      </w:r>
      <w:r>
        <w:t>dans laquelle il fit faire un feu d</w:t>
      </w:r>
      <w:r w:rsidR="00D40713">
        <w:t>’</w:t>
      </w:r>
      <w:r>
        <w:t>enfer et leur parla ainsi</w:t>
      </w:r>
      <w:r w:rsidR="00D40713">
        <w:t> : « </w:t>
      </w:r>
      <w:r>
        <w:t>Mes amis</w:t>
      </w:r>
      <w:r w:rsidR="00D40713">
        <w:t xml:space="preserve">, </w:t>
      </w:r>
      <w:r>
        <w:t>ce n</w:t>
      </w:r>
      <w:r w:rsidR="00D40713">
        <w:t>’</w:t>
      </w:r>
      <w:r>
        <w:t>est pas une petite besogne que de rendre la santé à tant de monde et surtout aussi promptement que vous le désirez</w:t>
      </w:r>
      <w:r w:rsidR="00D40713">
        <w:t xml:space="preserve">. </w:t>
      </w:r>
      <w:r>
        <w:t>Je ne sais qu</w:t>
      </w:r>
      <w:r w:rsidR="00D40713">
        <w:t>’</w:t>
      </w:r>
      <w:r>
        <w:t>un moyen</w:t>
      </w:r>
      <w:r w:rsidR="00D40713">
        <w:t xml:space="preserve">, </w:t>
      </w:r>
      <w:r>
        <w:t>c</w:t>
      </w:r>
      <w:r w:rsidR="00D40713">
        <w:t>’</w:t>
      </w:r>
      <w:r>
        <w:t>est de choisir le plus malade d</w:t>
      </w:r>
      <w:r w:rsidR="00D40713">
        <w:t>’</w:t>
      </w:r>
      <w:r>
        <w:t>entre vous</w:t>
      </w:r>
      <w:r w:rsidR="00D40713">
        <w:t xml:space="preserve">, </w:t>
      </w:r>
      <w:r>
        <w:t>de le jeter dans le feu</w:t>
      </w:r>
      <w:r w:rsidR="00D40713">
        <w:t xml:space="preserve">, </w:t>
      </w:r>
      <w:r>
        <w:t>et quand il sera consumé</w:t>
      </w:r>
      <w:r w:rsidR="00D40713">
        <w:t xml:space="preserve">, </w:t>
      </w:r>
      <w:r>
        <w:t>de prendre ses cendres pour les faire avaler aux autres</w:t>
      </w:r>
      <w:r w:rsidR="00D40713">
        <w:t xml:space="preserve">. </w:t>
      </w:r>
      <w:r>
        <w:t>Le remède est violent</w:t>
      </w:r>
      <w:r w:rsidR="00D40713">
        <w:t xml:space="preserve">, </w:t>
      </w:r>
      <w:r>
        <w:t>j</w:t>
      </w:r>
      <w:r w:rsidR="00D40713">
        <w:t>’</w:t>
      </w:r>
      <w:r>
        <w:t>en conviens</w:t>
      </w:r>
      <w:r w:rsidR="00D40713">
        <w:t xml:space="preserve">, </w:t>
      </w:r>
      <w:r>
        <w:t>mais il est sûr</w:t>
      </w:r>
      <w:r w:rsidR="00D40713">
        <w:t xml:space="preserve">, </w:t>
      </w:r>
      <w:r>
        <w:t>et je réponds après cela de votre guérison sur ma tête</w:t>
      </w:r>
      <w:r w:rsidR="00D40713">
        <w:t>. »</w:t>
      </w:r>
      <w:r>
        <w:t xml:space="preserve"> À ces mots</w:t>
      </w:r>
      <w:r w:rsidR="00D40713">
        <w:t xml:space="preserve">, </w:t>
      </w:r>
      <w:r>
        <w:t>ils se regardèrent les uns les autres</w:t>
      </w:r>
      <w:r w:rsidR="00D40713">
        <w:t xml:space="preserve">, </w:t>
      </w:r>
      <w:r>
        <w:t>comme pour examiner leur état respectif</w:t>
      </w:r>
      <w:r w:rsidR="00D40713">
        <w:t xml:space="preserve">. </w:t>
      </w:r>
      <w:r>
        <w:t>Mais dans toute la bande il n</w:t>
      </w:r>
      <w:r w:rsidR="00D40713">
        <w:t>’</w:t>
      </w:r>
      <w:r>
        <w:t>y avait personne étique ou enflé qui</w:t>
      </w:r>
      <w:r w:rsidR="00D40713">
        <w:t xml:space="preserve">, </w:t>
      </w:r>
      <w:r>
        <w:t>pour la Normandie entière</w:t>
      </w:r>
      <w:r w:rsidR="00D40713">
        <w:t xml:space="preserve">, </w:t>
      </w:r>
      <w:r>
        <w:t>eût voulu convenir alors que sa maladie était grave</w:t>
      </w:r>
      <w:r w:rsidR="00D40713">
        <w:t>.</w:t>
      </w:r>
    </w:p>
    <w:p w14:paraId="060D4E09" w14:textId="77777777" w:rsidR="00D40713" w:rsidRDefault="00000000">
      <w:r>
        <w:t>Le guérisseur s</w:t>
      </w:r>
      <w:r w:rsidR="00D40713">
        <w:t>’</w:t>
      </w:r>
      <w:r>
        <w:t>adressant au premier du cercle</w:t>
      </w:r>
      <w:r w:rsidR="00D40713">
        <w:t> : « </w:t>
      </w:r>
      <w:r>
        <w:t>Tu me parais pâle et faible</w:t>
      </w:r>
      <w:r w:rsidR="00D40713">
        <w:t xml:space="preserve">, </w:t>
      </w:r>
      <w:r>
        <w:t>lui dit-il</w:t>
      </w:r>
      <w:r w:rsidR="00D40713">
        <w:t xml:space="preserve">, </w:t>
      </w:r>
      <w:r>
        <w:t>je crois que c</w:t>
      </w:r>
      <w:r w:rsidR="00D40713">
        <w:t>’</w:t>
      </w:r>
      <w:r>
        <w:t>est toi qui es le plus mal</w:t>
      </w:r>
      <w:r w:rsidR="00D40713">
        <w:t xml:space="preserve">. – </w:t>
      </w:r>
      <w:r>
        <w:t>Moi</w:t>
      </w:r>
      <w:r w:rsidR="00D40713">
        <w:t xml:space="preserve">, </w:t>
      </w:r>
      <w:r>
        <w:t>Messire</w:t>
      </w:r>
      <w:r w:rsidR="00D40713">
        <w:t xml:space="preserve">, </w:t>
      </w:r>
      <w:r>
        <w:t>point du tout</w:t>
      </w:r>
      <w:r w:rsidR="00D40713">
        <w:t xml:space="preserve">, </w:t>
      </w:r>
      <w:r>
        <w:t>répondit l</w:t>
      </w:r>
      <w:r w:rsidR="00D40713">
        <w:t>’</w:t>
      </w:r>
      <w:r>
        <w:t>autre</w:t>
      </w:r>
      <w:r w:rsidR="00D40713">
        <w:t xml:space="preserve">, </w:t>
      </w:r>
      <w:r>
        <w:t>je me sens tout à fait soulagé dans ce moment</w:t>
      </w:r>
      <w:r w:rsidR="00D40713">
        <w:t xml:space="preserve">, </w:t>
      </w:r>
      <w:r>
        <w:t>et ne me suis jamais si bien porté</w:t>
      </w:r>
      <w:r w:rsidR="00D40713">
        <w:t xml:space="preserve">. – </w:t>
      </w:r>
      <w:r>
        <w:t>Comment</w:t>
      </w:r>
      <w:r w:rsidR="00D40713">
        <w:t xml:space="preserve">, </w:t>
      </w:r>
      <w:r>
        <w:t>coquin</w:t>
      </w:r>
      <w:r w:rsidR="00D40713">
        <w:t xml:space="preserve">, </w:t>
      </w:r>
      <w:r>
        <w:t>tu te portes bien</w:t>
      </w:r>
      <w:r w:rsidR="00D40713">
        <w:t xml:space="preserve"> ! </w:t>
      </w:r>
      <w:r>
        <w:t>eh</w:t>
      </w:r>
      <w:r w:rsidR="00D40713">
        <w:t xml:space="preserve"> ! </w:t>
      </w:r>
      <w:r>
        <w:t>que fais-tu donc ici</w:t>
      </w:r>
      <w:r w:rsidR="00D40713">
        <w:t> ? »</w:t>
      </w:r>
      <w:r>
        <w:t xml:space="preserve"> Et mon homme aussitôt d</w:t>
      </w:r>
      <w:r w:rsidR="00D40713">
        <w:t>’</w:t>
      </w:r>
      <w:r>
        <w:t>ouvrir la porte et de se sauver</w:t>
      </w:r>
      <w:r w:rsidR="00D40713">
        <w:t xml:space="preserve">. </w:t>
      </w:r>
      <w:r>
        <w:t>Le roi était en dehors attendant l</w:t>
      </w:r>
      <w:r w:rsidR="00D40713">
        <w:t>’</w:t>
      </w:r>
      <w:r>
        <w:t>événement</w:t>
      </w:r>
      <w:r w:rsidR="00D40713">
        <w:t xml:space="preserve">, </w:t>
      </w:r>
      <w:r>
        <w:t>et prêt à faire bâtonner le vilain s</w:t>
      </w:r>
      <w:r w:rsidR="00D40713">
        <w:t>’</w:t>
      </w:r>
      <w:r>
        <w:t>il fallait encore en venir là</w:t>
      </w:r>
      <w:r w:rsidR="00D40713">
        <w:t xml:space="preserve">. </w:t>
      </w:r>
      <w:r>
        <w:t>Il voit sortir un malade</w:t>
      </w:r>
      <w:r w:rsidR="00D40713">
        <w:t> : « </w:t>
      </w:r>
      <w:r>
        <w:t>Es-tu guéri</w:t>
      </w:r>
      <w:r w:rsidR="00D40713">
        <w:t xml:space="preserve">, </w:t>
      </w:r>
      <w:r>
        <w:t>lui dit-il</w:t>
      </w:r>
      <w:r w:rsidR="00D40713">
        <w:t xml:space="preserve"> ? – </w:t>
      </w:r>
      <w:r>
        <w:t>Oui</w:t>
      </w:r>
      <w:r w:rsidR="00D40713">
        <w:t xml:space="preserve">, </w:t>
      </w:r>
      <w:r>
        <w:t>sire</w:t>
      </w:r>
      <w:r w:rsidR="00D40713">
        <w:t>. »</w:t>
      </w:r>
      <w:r>
        <w:t xml:space="preserve"> L</w:t>
      </w:r>
      <w:r w:rsidR="00D40713">
        <w:t>’</w:t>
      </w:r>
      <w:r>
        <w:t>instant d</w:t>
      </w:r>
      <w:r w:rsidR="00D40713">
        <w:t>’</w:t>
      </w:r>
      <w:r>
        <w:t>après</w:t>
      </w:r>
      <w:r w:rsidR="00D40713">
        <w:t xml:space="preserve">, </w:t>
      </w:r>
      <w:r>
        <w:t>un second paraît</w:t>
      </w:r>
      <w:r w:rsidR="00D40713">
        <w:t> : « </w:t>
      </w:r>
      <w:r>
        <w:t>Et toi</w:t>
      </w:r>
      <w:r w:rsidR="00D40713">
        <w:t xml:space="preserve"> ? – </w:t>
      </w:r>
      <w:r>
        <w:t>Je le suis aussi</w:t>
      </w:r>
      <w:r w:rsidR="00D40713">
        <w:t>. »</w:t>
      </w:r>
      <w:r>
        <w:t xml:space="preserve"> Enfin</w:t>
      </w:r>
      <w:r w:rsidR="00D40713">
        <w:t xml:space="preserve">, </w:t>
      </w:r>
      <w:r>
        <w:t>que vous dirais-je</w:t>
      </w:r>
      <w:r w:rsidR="00D40713">
        <w:t xml:space="preserve"> ? </w:t>
      </w:r>
      <w:r>
        <w:t>il n</w:t>
      </w:r>
      <w:r w:rsidR="00D40713">
        <w:t>’</w:t>
      </w:r>
      <w:r>
        <w:t>y eut personne</w:t>
      </w:r>
      <w:r w:rsidR="00D40713">
        <w:t xml:space="preserve">, </w:t>
      </w:r>
      <w:r>
        <w:t>jeune ou vieux</w:t>
      </w:r>
      <w:r w:rsidR="00D40713">
        <w:t xml:space="preserve">, </w:t>
      </w:r>
      <w:r>
        <w:t>femme ou fille</w:t>
      </w:r>
      <w:r w:rsidR="00D40713">
        <w:t xml:space="preserve">, </w:t>
      </w:r>
      <w:r>
        <w:t>qui voulût consentir à faire des cendres</w:t>
      </w:r>
      <w:r w:rsidR="00D40713">
        <w:t xml:space="preserve">, </w:t>
      </w:r>
      <w:r>
        <w:t>et tous sortirent se prétendant guéris</w:t>
      </w:r>
      <w:r w:rsidR="00D40713">
        <w:t>.</w:t>
      </w:r>
    </w:p>
    <w:p w14:paraId="499590C0" w14:textId="77777777" w:rsidR="00D40713" w:rsidRDefault="00000000">
      <w:r>
        <w:t>Le prince</w:t>
      </w:r>
      <w:r w:rsidR="00D40713">
        <w:t xml:space="preserve">, </w:t>
      </w:r>
      <w:r>
        <w:t>enchanté</w:t>
      </w:r>
      <w:r w:rsidR="00D40713">
        <w:t xml:space="preserve">, </w:t>
      </w:r>
      <w:r>
        <w:t>rentra dans la salle pour féliciter le médecin</w:t>
      </w:r>
      <w:r w:rsidR="00D40713">
        <w:t xml:space="preserve">. </w:t>
      </w:r>
      <w:r>
        <w:t>Il ne pouvait assez admirer comment</w:t>
      </w:r>
      <w:r w:rsidR="00D40713">
        <w:t xml:space="preserve">, </w:t>
      </w:r>
      <w:r>
        <w:t>en aussi peu de temps</w:t>
      </w:r>
      <w:r w:rsidR="00D40713">
        <w:t xml:space="preserve">, </w:t>
      </w:r>
      <w:r>
        <w:t>il avait pu opérer tant de miracles</w:t>
      </w:r>
      <w:r w:rsidR="00D40713">
        <w:t>. « </w:t>
      </w:r>
      <w:r>
        <w:t>Sire</w:t>
      </w:r>
      <w:r w:rsidR="00D40713">
        <w:t xml:space="preserve">, </w:t>
      </w:r>
      <w:r>
        <w:t>répondit le vilain</w:t>
      </w:r>
      <w:r w:rsidR="00D40713">
        <w:t xml:space="preserve">, </w:t>
      </w:r>
      <w:r>
        <w:t>je possède un charme d</w:t>
      </w:r>
      <w:r w:rsidR="00D40713">
        <w:t>’</w:t>
      </w:r>
      <w:r>
        <w:t>une vertu sans pareille</w:t>
      </w:r>
      <w:r w:rsidR="00D40713">
        <w:t xml:space="preserve">, </w:t>
      </w:r>
      <w:r>
        <w:t xml:space="preserve">et </w:t>
      </w:r>
      <w:r>
        <w:lastRenderedPageBreak/>
        <w:t>c</w:t>
      </w:r>
      <w:r w:rsidR="00D40713">
        <w:t>’</w:t>
      </w:r>
      <w:r>
        <w:t>est avec cela que je guéris</w:t>
      </w:r>
      <w:r w:rsidR="00D40713">
        <w:t>. »</w:t>
      </w:r>
      <w:r>
        <w:t xml:space="preserve"> Le monarque le combla de présents</w:t>
      </w:r>
      <w:r w:rsidR="00D40713">
        <w:t xml:space="preserve"> ; </w:t>
      </w:r>
      <w:r>
        <w:t>il lui donna de l</w:t>
      </w:r>
      <w:r w:rsidR="00D40713">
        <w:t>’</w:t>
      </w:r>
      <w:r>
        <w:t>argent et des chevaux</w:t>
      </w:r>
      <w:r w:rsidR="00D40713">
        <w:t xml:space="preserve">, </w:t>
      </w:r>
      <w:r>
        <w:t>l</w:t>
      </w:r>
      <w:r w:rsidR="00D40713">
        <w:t>’</w:t>
      </w:r>
      <w:r>
        <w:t>assura de son amitié</w:t>
      </w:r>
      <w:r w:rsidR="00D40713">
        <w:t xml:space="preserve">, </w:t>
      </w:r>
      <w:r>
        <w:t>et lui permit</w:t>
      </w:r>
      <w:r w:rsidR="00D40713">
        <w:t xml:space="preserve">, </w:t>
      </w:r>
      <w:r>
        <w:t>de retourner auprès de sa femme</w:t>
      </w:r>
      <w:r w:rsidR="00D40713">
        <w:t xml:space="preserve">, </w:t>
      </w:r>
      <w:r>
        <w:t>à condition cependant que quand on aurait besoin de son secours</w:t>
      </w:r>
      <w:r w:rsidR="00D40713">
        <w:t xml:space="preserve">, </w:t>
      </w:r>
      <w:r>
        <w:t>il viendrait sans se faire bâtonner</w:t>
      </w:r>
      <w:r w:rsidR="00D40713">
        <w:t xml:space="preserve">. </w:t>
      </w:r>
      <w:r>
        <w:t>Le manant prit ainsi congé du roi</w:t>
      </w:r>
      <w:r w:rsidR="00D40713">
        <w:t xml:space="preserve">. </w:t>
      </w:r>
      <w:r>
        <w:t>Il n</w:t>
      </w:r>
      <w:r w:rsidR="00D40713">
        <w:t>’</w:t>
      </w:r>
      <w:r>
        <w:t>eut plus besoin de labourer</w:t>
      </w:r>
      <w:r w:rsidR="00D40713">
        <w:t xml:space="preserve">, </w:t>
      </w:r>
      <w:r>
        <w:t>ne battit plus sa femme</w:t>
      </w:r>
      <w:r w:rsidR="00D40713">
        <w:t xml:space="preserve">, </w:t>
      </w:r>
      <w:r>
        <w:t>l</w:t>
      </w:r>
      <w:r w:rsidR="00D40713">
        <w:t>’</w:t>
      </w:r>
      <w:r>
        <w:t>aima et en fut aimé</w:t>
      </w:r>
      <w:r w:rsidR="00D40713">
        <w:t xml:space="preserve"> ; </w:t>
      </w:r>
      <w:r>
        <w:t>mais</w:t>
      </w:r>
      <w:r w:rsidR="00D40713">
        <w:t xml:space="preserve">, </w:t>
      </w:r>
      <w:r>
        <w:t>par le tour qu</w:t>
      </w:r>
      <w:r w:rsidR="00D40713">
        <w:t>’</w:t>
      </w:r>
      <w:r>
        <w:t>elle lui joua</w:t>
      </w:r>
      <w:r w:rsidR="00D40713">
        <w:t xml:space="preserve">, </w:t>
      </w:r>
      <w:r>
        <w:t>elle le rendit médecin malgré lui et sans le savoir</w:t>
      </w:r>
      <w:r w:rsidR="00D40713">
        <w:t>.</w:t>
      </w:r>
    </w:p>
    <w:p w14:paraId="4F9FC68F" w14:textId="47775F73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71CEE1C7" wp14:editId="33513C4F">
            <wp:extent cx="2934392" cy="4422604"/>
            <wp:effectExtent l="0" t="0" r="0" b="0"/>
            <wp:docPr id="28" name="Imag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7801" cy="4442814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912BD3" w14:textId="53410110" w:rsidR="00000000" w:rsidRPr="00E57045" w:rsidRDefault="00000000" w:rsidP="00E57045">
      <w:pPr>
        <w:pStyle w:val="Titre1"/>
      </w:pPr>
      <w:bookmarkStart w:id="5" w:name="_Toc199529423"/>
      <w:r w:rsidRPr="00E57045">
        <w:lastRenderedPageBreak/>
        <w:t>Du Prud</w:t>
      </w:r>
      <w:r w:rsidR="00D40713" w:rsidRPr="00E57045">
        <w:t>’</w:t>
      </w:r>
      <w:r w:rsidRPr="00E57045">
        <w:t>homme qui retira de l</w:t>
      </w:r>
      <w:r w:rsidR="00D40713" w:rsidRPr="00E57045">
        <w:t>’</w:t>
      </w:r>
      <w:r w:rsidRPr="00E57045">
        <w:t>eau son compère</w:t>
      </w:r>
      <w:bookmarkEnd w:id="5"/>
    </w:p>
    <w:p w14:paraId="3F4B0941" w14:textId="51670155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28B87C3E" wp14:editId="428979B6">
            <wp:extent cx="4921135" cy="3955662"/>
            <wp:effectExtent l="0" t="0" r="0" b="6985"/>
            <wp:docPr id="29" name="Imag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6882" cy="396831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F69869" w14:textId="77777777" w:rsidR="00D40713" w:rsidRDefault="00000000">
      <w:r>
        <w:t>Un pêcheur était occupé à jeter ses filets en mer</w:t>
      </w:r>
      <w:r w:rsidR="00D40713">
        <w:t xml:space="preserve">. </w:t>
      </w:r>
      <w:r>
        <w:t>Il voit quelqu</w:t>
      </w:r>
      <w:r w:rsidR="00D40713">
        <w:t>’</w:t>
      </w:r>
      <w:r>
        <w:t>un tomber dans l</w:t>
      </w:r>
      <w:r w:rsidR="00D40713">
        <w:t>’</w:t>
      </w:r>
      <w:r>
        <w:t>eau</w:t>
      </w:r>
      <w:r w:rsidR="00D40713">
        <w:t xml:space="preserve">. </w:t>
      </w:r>
      <w:r>
        <w:t>Il vole à son secours</w:t>
      </w:r>
      <w:r w:rsidR="00D40713">
        <w:t xml:space="preserve">, </w:t>
      </w:r>
      <w:r>
        <w:t>cherche à l</w:t>
      </w:r>
      <w:r w:rsidR="00D40713">
        <w:t>’</w:t>
      </w:r>
      <w:r>
        <w:t>accrocher par ses habits avec sa perche et vient à bout de le retirer</w:t>
      </w:r>
      <w:r w:rsidR="00D40713">
        <w:t xml:space="preserve"> ; </w:t>
      </w:r>
      <w:r>
        <w:t>mais par malheur il lui crève un œil avec le croc</w:t>
      </w:r>
      <w:r w:rsidR="00D40713">
        <w:t xml:space="preserve">. </w:t>
      </w:r>
      <w:r>
        <w:t>Le noyé était son compère qu</w:t>
      </w:r>
      <w:r w:rsidR="00D40713">
        <w:t>’</w:t>
      </w:r>
      <w:r>
        <w:t>il reconnaît</w:t>
      </w:r>
      <w:r w:rsidR="00D40713">
        <w:t xml:space="preserve">. </w:t>
      </w:r>
      <w:r>
        <w:t>Il l</w:t>
      </w:r>
      <w:r w:rsidR="00D40713">
        <w:t>’</w:t>
      </w:r>
      <w:r>
        <w:t>emmène chez lui</w:t>
      </w:r>
      <w:r w:rsidR="00D40713">
        <w:t xml:space="preserve">, </w:t>
      </w:r>
      <w:r>
        <w:t>le fait soigner et le garde jusqu</w:t>
      </w:r>
      <w:r w:rsidR="00D40713">
        <w:t>’</w:t>
      </w:r>
      <w:r>
        <w:t>à ce qu</w:t>
      </w:r>
      <w:r w:rsidR="00D40713">
        <w:t>’</w:t>
      </w:r>
      <w:r>
        <w:t>il soit guéri</w:t>
      </w:r>
      <w:r w:rsidR="00D40713">
        <w:t xml:space="preserve">. </w:t>
      </w:r>
      <w:r>
        <w:t>Celui-ci n</w:t>
      </w:r>
      <w:r w:rsidR="00D40713">
        <w:t>’</w:t>
      </w:r>
      <w:r>
        <w:t>est pas plus tôt sorti qu</w:t>
      </w:r>
      <w:r w:rsidR="00D40713">
        <w:t>’</w:t>
      </w:r>
      <w:r>
        <w:t>il forme plainte contre le pêcheur pour l</w:t>
      </w:r>
      <w:r w:rsidR="00D40713">
        <w:t>’</w:t>
      </w:r>
      <w:r>
        <w:t>avoir blessé</w:t>
      </w:r>
      <w:r w:rsidR="00D40713">
        <w:t xml:space="preserve">. </w:t>
      </w:r>
      <w:r>
        <w:t>Le bailli leur assigne un jour auquel ils doivent comparaître</w:t>
      </w:r>
      <w:r w:rsidR="00D40713">
        <w:t xml:space="preserve">. </w:t>
      </w:r>
      <w:r>
        <w:t>Chacun expose ses raisons</w:t>
      </w:r>
      <w:r w:rsidR="00D40713">
        <w:t xml:space="preserve">, </w:t>
      </w:r>
      <w:r>
        <w:t>et les juges au moment de prononcer</w:t>
      </w:r>
      <w:r w:rsidR="00D40713">
        <w:t xml:space="preserve">, </w:t>
      </w:r>
      <w:r>
        <w:t>se trouvent embarrassés</w:t>
      </w:r>
      <w:r w:rsidR="00D40713">
        <w:t xml:space="preserve">, </w:t>
      </w:r>
      <w:r>
        <w:t>quand un fou qui était là élève la voix</w:t>
      </w:r>
      <w:r w:rsidR="00D40713">
        <w:t>. « </w:t>
      </w:r>
      <w:r>
        <w:t>Messieurs</w:t>
      </w:r>
      <w:r w:rsidR="00D40713">
        <w:t xml:space="preserve">, </w:t>
      </w:r>
      <w:r>
        <w:t>dit-il</w:t>
      </w:r>
      <w:r w:rsidR="00D40713">
        <w:t xml:space="preserve">, </w:t>
      </w:r>
      <w:r>
        <w:t>la chose est aisée à décider</w:t>
      </w:r>
      <w:r w:rsidR="00D40713">
        <w:t xml:space="preserve">. </w:t>
      </w:r>
      <w:r>
        <w:t>Cet homme se plaint qu</w:t>
      </w:r>
      <w:r w:rsidR="00D40713">
        <w:t>’</w:t>
      </w:r>
      <w:r>
        <w:t>on l</w:t>
      </w:r>
      <w:r w:rsidR="00D40713">
        <w:t>’</w:t>
      </w:r>
      <w:r>
        <w:t>a privé d</w:t>
      </w:r>
      <w:r w:rsidR="00D40713">
        <w:t>’</w:t>
      </w:r>
      <w:r>
        <w:t>un œil</w:t>
      </w:r>
      <w:r w:rsidR="00D40713">
        <w:t xml:space="preserve">. </w:t>
      </w:r>
      <w:r>
        <w:t>Eh bien</w:t>
      </w:r>
      <w:r w:rsidR="00D40713">
        <w:t xml:space="preserve"> ! </w:t>
      </w:r>
      <w:r>
        <w:t>faites-le jeter à l</w:t>
      </w:r>
      <w:r w:rsidR="00D40713">
        <w:t>’</w:t>
      </w:r>
      <w:r>
        <w:t>eau au même endroit</w:t>
      </w:r>
      <w:r w:rsidR="00D40713">
        <w:t xml:space="preserve">. </w:t>
      </w:r>
      <w:r>
        <w:t>S</w:t>
      </w:r>
      <w:r w:rsidR="00D40713">
        <w:t>’</w:t>
      </w:r>
      <w:r>
        <w:t>il s</w:t>
      </w:r>
      <w:r w:rsidR="00D40713">
        <w:t>’</w:t>
      </w:r>
      <w:r>
        <w:t>en retire</w:t>
      </w:r>
      <w:r w:rsidR="00D40713">
        <w:t xml:space="preserve">, </w:t>
      </w:r>
      <w:r>
        <w:lastRenderedPageBreak/>
        <w:t>il est juste qu</w:t>
      </w:r>
      <w:r w:rsidR="00D40713">
        <w:t>’</w:t>
      </w:r>
      <w:r>
        <w:t>il obtienne des dédommagements contre le pêcheur</w:t>
      </w:r>
      <w:r w:rsidR="00D40713">
        <w:t xml:space="preserve">, </w:t>
      </w:r>
      <w:r>
        <w:t>mais s</w:t>
      </w:r>
      <w:r w:rsidR="00D40713">
        <w:t>’</w:t>
      </w:r>
      <w:r>
        <w:t>il y reste</w:t>
      </w:r>
      <w:r w:rsidR="00D40713">
        <w:t xml:space="preserve">, </w:t>
      </w:r>
      <w:r>
        <w:t>il faut l</w:t>
      </w:r>
      <w:r w:rsidR="00D40713">
        <w:t>’</w:t>
      </w:r>
      <w:r>
        <w:t>y laisser et récompenser l</w:t>
      </w:r>
      <w:r w:rsidR="00D40713">
        <w:t>’</w:t>
      </w:r>
      <w:r>
        <w:t>autre du service qu</w:t>
      </w:r>
      <w:r w:rsidR="00D40713">
        <w:t>’</w:t>
      </w:r>
      <w:r>
        <w:t>il a rendu</w:t>
      </w:r>
      <w:r w:rsidR="00D40713">
        <w:t xml:space="preserve"> ». </w:t>
      </w:r>
      <w:r>
        <w:t>Ce jugement fut trouvé très équitable</w:t>
      </w:r>
      <w:r w:rsidR="00D40713">
        <w:t xml:space="preserve">. </w:t>
      </w:r>
      <w:r>
        <w:t>Mais le noyé</w:t>
      </w:r>
      <w:r w:rsidR="00D40713">
        <w:t xml:space="preserve">, </w:t>
      </w:r>
      <w:r>
        <w:t xml:space="preserve">qui </w:t>
      </w:r>
      <w:proofErr w:type="gramStart"/>
      <w:r>
        <w:t>eut peur</w:t>
      </w:r>
      <w:proofErr w:type="gramEnd"/>
      <w:r>
        <w:t xml:space="preserve"> qu</w:t>
      </w:r>
      <w:r w:rsidR="00D40713">
        <w:t>’</w:t>
      </w:r>
      <w:r>
        <w:t>on ne l</w:t>
      </w:r>
      <w:r w:rsidR="00D40713">
        <w:t>’</w:t>
      </w:r>
      <w:r>
        <w:t>exécutât</w:t>
      </w:r>
      <w:r w:rsidR="00D40713">
        <w:t xml:space="preserve">, </w:t>
      </w:r>
      <w:r>
        <w:t>se retira bien vite et se désista de sa demande</w:t>
      </w:r>
      <w:r w:rsidR="00D40713">
        <w:t>.</w:t>
      </w:r>
    </w:p>
    <w:p w14:paraId="5EA523F2" w14:textId="77777777" w:rsidR="00D40713" w:rsidRDefault="00000000">
      <w:r>
        <w:t>C</w:t>
      </w:r>
      <w:r w:rsidR="00D40713">
        <w:t>’</w:t>
      </w:r>
      <w:r>
        <w:t>est temps perdu que d</w:t>
      </w:r>
      <w:r w:rsidR="00D40713">
        <w:t>’</w:t>
      </w:r>
      <w:r>
        <w:t>obliger un ingrat</w:t>
      </w:r>
      <w:r w:rsidR="00D40713">
        <w:t xml:space="preserve">, </w:t>
      </w:r>
      <w:r>
        <w:t>il ne vous en sait nul gré</w:t>
      </w:r>
      <w:r w:rsidR="00D40713">
        <w:t xml:space="preserve">. </w:t>
      </w:r>
      <w:r>
        <w:t>Sauvez un larron de la potence</w:t>
      </w:r>
      <w:r w:rsidR="00D40713">
        <w:t xml:space="preserve">, </w:t>
      </w:r>
      <w:r>
        <w:t>vous serez fort heureux si le lendemain il ne vous vole pas</w:t>
      </w:r>
      <w:r w:rsidR="00D40713">
        <w:t>.</w:t>
      </w:r>
    </w:p>
    <w:p w14:paraId="0F359A8A" w14:textId="7D41C164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48830E32" wp14:editId="242411DC">
            <wp:extent cx="5411585" cy="3027035"/>
            <wp:effectExtent l="0" t="0" r="0" b="2540"/>
            <wp:docPr id="30" name="Imag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316" cy="3036953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765675" w14:textId="77777777" w:rsidR="00000000" w:rsidRPr="00E57045" w:rsidRDefault="00000000" w:rsidP="00E57045">
      <w:pPr>
        <w:pStyle w:val="Titre1"/>
      </w:pPr>
      <w:bookmarkStart w:id="6" w:name="_Toc199529424"/>
      <w:proofErr w:type="spellStart"/>
      <w:r w:rsidRPr="00E57045">
        <w:lastRenderedPageBreak/>
        <w:t>Griselidis</w:t>
      </w:r>
      <w:bookmarkEnd w:id="6"/>
      <w:proofErr w:type="spellEnd"/>
    </w:p>
    <w:p w14:paraId="54DF946E" w14:textId="3BB8B795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66C46C6D" wp14:editId="67DA92D0">
            <wp:extent cx="5162204" cy="4351625"/>
            <wp:effectExtent l="0" t="0" r="635" b="0"/>
            <wp:docPr id="31" name="Imag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2365" cy="43686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083F33" w14:textId="77777777" w:rsidR="00D40713" w:rsidRDefault="00000000">
      <w:r>
        <w:t>En Lombardie</w:t>
      </w:r>
      <w:r w:rsidR="00D40713">
        <w:t xml:space="preserve">, </w:t>
      </w:r>
      <w:r>
        <w:t>sur les confins du Piémont</w:t>
      </w:r>
      <w:r w:rsidR="00D40713">
        <w:t xml:space="preserve">, </w:t>
      </w:r>
      <w:r>
        <w:t>est une noble contrée qu</w:t>
      </w:r>
      <w:r w:rsidR="00D40713">
        <w:t>’</w:t>
      </w:r>
      <w:r>
        <w:t>on nomme la terre de Saluces</w:t>
      </w:r>
      <w:r w:rsidR="00D40713">
        <w:t xml:space="preserve">, </w:t>
      </w:r>
      <w:r>
        <w:t>dont les seigneurs ont porté de tout temps le titre de marquis</w:t>
      </w:r>
      <w:r w:rsidR="00D40713">
        <w:t xml:space="preserve">. </w:t>
      </w:r>
      <w:r>
        <w:t>De tous ces marquis</w:t>
      </w:r>
      <w:r w:rsidR="00D40713">
        <w:t xml:space="preserve">, </w:t>
      </w:r>
      <w:r>
        <w:t>le plus noble et le plus puissant fut celui qu</w:t>
      </w:r>
      <w:r w:rsidR="00D40713">
        <w:t>’</w:t>
      </w:r>
      <w:r>
        <w:t>on appelait Gauthier</w:t>
      </w:r>
      <w:r w:rsidR="00D40713">
        <w:t xml:space="preserve">. </w:t>
      </w:r>
      <w:r>
        <w:t>Il était beau</w:t>
      </w:r>
      <w:r w:rsidR="00D40713">
        <w:t xml:space="preserve">, </w:t>
      </w:r>
      <w:r>
        <w:t>bien fait</w:t>
      </w:r>
      <w:r w:rsidR="00D40713">
        <w:t xml:space="preserve">, </w:t>
      </w:r>
      <w:r>
        <w:t>avantagé de tous les dons de la nature</w:t>
      </w:r>
      <w:r w:rsidR="00D40713">
        <w:t xml:space="preserve"> ; </w:t>
      </w:r>
      <w:r>
        <w:t>mais il avait un défaut</w:t>
      </w:r>
      <w:r w:rsidR="00D40713">
        <w:t xml:space="preserve">, </w:t>
      </w:r>
      <w:r>
        <w:t>c</w:t>
      </w:r>
      <w:r w:rsidR="00D40713">
        <w:t>’</w:t>
      </w:r>
      <w:r>
        <w:t>était de ne vouloir</w:t>
      </w:r>
      <w:r w:rsidR="00D40713">
        <w:t xml:space="preserve">, </w:t>
      </w:r>
      <w:r>
        <w:t>en aucune façon</w:t>
      </w:r>
      <w:r w:rsidR="00D40713">
        <w:t xml:space="preserve">, </w:t>
      </w:r>
      <w:r>
        <w:t>entendre parler de mariage</w:t>
      </w:r>
      <w:r w:rsidR="00D40713">
        <w:t xml:space="preserve">. </w:t>
      </w:r>
      <w:r>
        <w:t>Ses barons et ses vassaux en étaient affligés</w:t>
      </w:r>
      <w:r w:rsidR="00D40713">
        <w:t xml:space="preserve">. </w:t>
      </w:r>
      <w:r>
        <w:t>Ils s</w:t>
      </w:r>
      <w:r w:rsidR="00D40713">
        <w:t>’</w:t>
      </w:r>
      <w:r>
        <w:t>assemblèrent pour conférer entre eux à ce sujet</w:t>
      </w:r>
      <w:r w:rsidR="00D40713">
        <w:t xml:space="preserve"> ; </w:t>
      </w:r>
      <w:r>
        <w:t>et</w:t>
      </w:r>
      <w:r w:rsidR="00D40713">
        <w:t xml:space="preserve">, </w:t>
      </w:r>
      <w:r>
        <w:t>d</w:t>
      </w:r>
      <w:r w:rsidR="00D40713">
        <w:t>’</w:t>
      </w:r>
      <w:r>
        <w:t>après leur délibération</w:t>
      </w:r>
      <w:r w:rsidR="00D40713">
        <w:t xml:space="preserve">, </w:t>
      </w:r>
      <w:r>
        <w:t>quelques députés vinrent en leur nom lui tenir ce discours</w:t>
      </w:r>
      <w:r w:rsidR="00D40713">
        <w:t> :</w:t>
      </w:r>
    </w:p>
    <w:p w14:paraId="6EB6A55A" w14:textId="0060D641" w:rsidR="00000000" w:rsidRDefault="00D40713">
      <w:r>
        <w:t>« </w:t>
      </w:r>
      <w:r w:rsidR="00000000">
        <w:t>Marquis</w:t>
      </w:r>
      <w:r>
        <w:t xml:space="preserve">, </w:t>
      </w:r>
      <w:r w:rsidR="00000000">
        <w:t>notre seul maître et souverain seigneur</w:t>
      </w:r>
      <w:r>
        <w:t xml:space="preserve">, </w:t>
      </w:r>
      <w:r w:rsidR="00000000">
        <w:t>l</w:t>
      </w:r>
      <w:r>
        <w:t>’</w:t>
      </w:r>
      <w:r w:rsidR="00000000">
        <w:t>amour que nous vous portons nous a inspiré la hardiesse de venir vous parler</w:t>
      </w:r>
      <w:r>
        <w:t xml:space="preserve">, </w:t>
      </w:r>
      <w:r w:rsidR="00000000">
        <w:t>car tout ce qui est en vous nous plaît</w:t>
      </w:r>
      <w:r>
        <w:t xml:space="preserve">, </w:t>
      </w:r>
      <w:r w:rsidR="00000000">
        <w:t xml:space="preserve">et </w:t>
      </w:r>
      <w:r w:rsidR="00000000">
        <w:lastRenderedPageBreak/>
        <w:t>nous nous réputons heureux d</w:t>
      </w:r>
      <w:r>
        <w:t>’</w:t>
      </w:r>
      <w:r w:rsidR="00000000">
        <w:t>avoir un tel seigneur</w:t>
      </w:r>
      <w:r>
        <w:t xml:space="preserve">. </w:t>
      </w:r>
      <w:r w:rsidR="00000000">
        <w:t>Mais</w:t>
      </w:r>
      <w:r>
        <w:t xml:space="preserve">, </w:t>
      </w:r>
      <w:r w:rsidR="00000000">
        <w:t>cher sire</w:t>
      </w:r>
      <w:r>
        <w:t xml:space="preserve">, </w:t>
      </w:r>
      <w:r w:rsidR="00000000">
        <w:t>vous savez que les années passent en s</w:t>
      </w:r>
      <w:r>
        <w:t>’</w:t>
      </w:r>
      <w:r w:rsidR="00000000">
        <w:t>envolant et qu</w:t>
      </w:r>
      <w:r>
        <w:t>’</w:t>
      </w:r>
      <w:r w:rsidR="00000000">
        <w:t>elles ne reviennent jamais</w:t>
      </w:r>
      <w:r>
        <w:t xml:space="preserve">. </w:t>
      </w:r>
      <w:r w:rsidR="00000000">
        <w:t>Quoique vous soyez à la fleur de l</w:t>
      </w:r>
      <w:r>
        <w:t>’</w:t>
      </w:r>
      <w:r w:rsidR="00000000">
        <w:t>âge</w:t>
      </w:r>
      <w:r>
        <w:t xml:space="preserve">, </w:t>
      </w:r>
      <w:r w:rsidR="00000000">
        <w:t>la vieillesse</w:t>
      </w:r>
      <w:r>
        <w:t xml:space="preserve">, </w:t>
      </w:r>
      <w:r w:rsidR="00000000">
        <w:t>néanmoins</w:t>
      </w:r>
      <w:r>
        <w:t xml:space="preserve">, </w:t>
      </w:r>
      <w:r w:rsidR="00000000">
        <w:t>et la mort dont nul n</w:t>
      </w:r>
      <w:r>
        <w:t>’</w:t>
      </w:r>
      <w:r w:rsidR="00000000">
        <w:t>est exempt</w:t>
      </w:r>
      <w:r>
        <w:t xml:space="preserve">, </w:t>
      </w:r>
      <w:r w:rsidR="00000000">
        <w:t>s</w:t>
      </w:r>
      <w:r>
        <w:t>’</w:t>
      </w:r>
      <w:r w:rsidR="00000000">
        <w:t>approchent tous les jours</w:t>
      </w:r>
      <w:r>
        <w:t xml:space="preserve">. </w:t>
      </w:r>
      <w:r w:rsidR="00000000">
        <w:t>Vos vassaux</w:t>
      </w:r>
      <w:r>
        <w:t xml:space="preserve">, </w:t>
      </w:r>
      <w:r w:rsidR="00000000">
        <w:t>qui jamais ne refuseront de vous obéir</w:t>
      </w:r>
      <w:r>
        <w:t xml:space="preserve">, </w:t>
      </w:r>
      <w:r w:rsidR="00000000">
        <w:t>vous supplient donc d</w:t>
      </w:r>
      <w:r>
        <w:t>’</w:t>
      </w:r>
      <w:r w:rsidR="00000000">
        <w:t>agréer qu</w:t>
      </w:r>
      <w:r>
        <w:t>’</w:t>
      </w:r>
      <w:r w:rsidR="00000000">
        <w:t>ils cherchent pour vous une dame de haute naissance</w:t>
      </w:r>
      <w:r>
        <w:t xml:space="preserve">, </w:t>
      </w:r>
      <w:r w:rsidR="00000000">
        <w:t>belle et vertueuse</w:t>
      </w:r>
      <w:r>
        <w:t xml:space="preserve">, </w:t>
      </w:r>
      <w:r w:rsidR="00000000">
        <w:t>qui soit digne de devenir votre épouse</w:t>
      </w:r>
      <w:r>
        <w:t xml:space="preserve">. </w:t>
      </w:r>
      <w:r w:rsidR="00000000">
        <w:t>Accordez</w:t>
      </w:r>
      <w:r>
        <w:t xml:space="preserve">, </w:t>
      </w:r>
      <w:r w:rsidR="00000000">
        <w:t>Sire</w:t>
      </w:r>
      <w:r>
        <w:t xml:space="preserve">, </w:t>
      </w:r>
      <w:r w:rsidR="00000000">
        <w:t>cette grâce à vos fidèles sujets</w:t>
      </w:r>
      <w:r>
        <w:t xml:space="preserve">, </w:t>
      </w:r>
      <w:r w:rsidR="00000000">
        <w:t>afin que</w:t>
      </w:r>
      <w:r>
        <w:t xml:space="preserve">, </w:t>
      </w:r>
      <w:r w:rsidR="00000000">
        <w:t>si votre haute et noble personne éprouvait quelque infortune</w:t>
      </w:r>
      <w:r>
        <w:t xml:space="preserve">, </w:t>
      </w:r>
      <w:r w:rsidR="00000000">
        <w:t>dans leur malheur au moins ils ne restassent pas sans seigneur</w:t>
      </w:r>
      <w:r>
        <w:t>. »</w:t>
      </w:r>
    </w:p>
    <w:p w14:paraId="27517DD0" w14:textId="77777777" w:rsidR="00D40713" w:rsidRDefault="00000000">
      <w:r>
        <w:t>À ce discours</w:t>
      </w:r>
      <w:r w:rsidR="00D40713">
        <w:t xml:space="preserve">, </w:t>
      </w:r>
      <w:r>
        <w:t>Gauthier attendri répondit affectueusement</w:t>
      </w:r>
      <w:r w:rsidR="00D40713">
        <w:t> : « </w:t>
      </w:r>
      <w:r>
        <w:t>Mes amis</w:t>
      </w:r>
      <w:r w:rsidR="00D40713">
        <w:t xml:space="preserve">, </w:t>
      </w:r>
      <w:r>
        <w:t>il est vrai</w:t>
      </w:r>
      <w:r w:rsidR="00D40713">
        <w:t xml:space="preserve">, </w:t>
      </w:r>
      <w:r>
        <w:t>je me plaisais à jouir de cette liberté qu</w:t>
      </w:r>
      <w:r w:rsidR="00D40713">
        <w:t>’</w:t>
      </w:r>
      <w:r>
        <w:t>on goûte dans ma situation et qu</w:t>
      </w:r>
      <w:r w:rsidR="00D40713">
        <w:t>’</w:t>
      </w:r>
      <w:r>
        <w:t>on perd dans le mariage</w:t>
      </w:r>
      <w:r w:rsidR="00D40713">
        <w:t xml:space="preserve">, </w:t>
      </w:r>
      <w:r>
        <w:t>si j</w:t>
      </w:r>
      <w:r w:rsidR="00D40713">
        <w:t>’</w:t>
      </w:r>
      <w:r>
        <w:t>en crois ceux qui l</w:t>
      </w:r>
      <w:r w:rsidR="00D40713">
        <w:t>’</w:t>
      </w:r>
      <w:r>
        <w:t>ont éprouvé</w:t>
      </w:r>
      <w:r w:rsidR="00D40713">
        <w:t xml:space="preserve">. </w:t>
      </w:r>
      <w:r>
        <w:t>Toutefois</w:t>
      </w:r>
      <w:r w:rsidR="00D40713">
        <w:t xml:space="preserve">, </w:t>
      </w:r>
      <w:r>
        <w:t>mes amis</w:t>
      </w:r>
      <w:r w:rsidR="00D40713">
        <w:t xml:space="preserve">, </w:t>
      </w:r>
      <w:r>
        <w:t>je vous promets de prendre une femme</w:t>
      </w:r>
      <w:r w:rsidR="00D40713">
        <w:t xml:space="preserve">, </w:t>
      </w:r>
      <w:r>
        <w:t>et j</w:t>
      </w:r>
      <w:r w:rsidR="00D40713">
        <w:t>’</w:t>
      </w:r>
      <w:r>
        <w:t>espère de la bonté de Dieu qu</w:t>
      </w:r>
      <w:r w:rsidR="00D40713">
        <w:t>’</w:t>
      </w:r>
      <w:r>
        <w:t>il me la donnera telle que je pourrai avec elle vivre heureux</w:t>
      </w:r>
      <w:r w:rsidR="00D40713">
        <w:t xml:space="preserve">. </w:t>
      </w:r>
      <w:r>
        <w:t>Mais je veux aussi auparavant que vous me promettiez une chose</w:t>
      </w:r>
      <w:r w:rsidR="00D40713">
        <w:t xml:space="preserve">, </w:t>
      </w:r>
      <w:r>
        <w:t>c</w:t>
      </w:r>
      <w:r w:rsidR="00D40713">
        <w:t>’</w:t>
      </w:r>
      <w:r>
        <w:t>est que celle que je choisirai</w:t>
      </w:r>
      <w:r w:rsidR="00D40713">
        <w:t xml:space="preserve">, </w:t>
      </w:r>
      <w:r>
        <w:t>quelle qu</w:t>
      </w:r>
      <w:r w:rsidR="00D40713">
        <w:t>’</w:t>
      </w:r>
      <w:r>
        <w:t>elle soit</w:t>
      </w:r>
      <w:r w:rsidR="00D40713">
        <w:t xml:space="preserve">, </w:t>
      </w:r>
      <w:r>
        <w:t>fille de pauvre ou de riche</w:t>
      </w:r>
      <w:r w:rsidR="00D40713">
        <w:t xml:space="preserve">, </w:t>
      </w:r>
      <w:r>
        <w:t>vous la respectiez et l</w:t>
      </w:r>
      <w:r w:rsidR="00D40713">
        <w:t>’</w:t>
      </w:r>
      <w:r>
        <w:t>honoriez comme votre dame</w:t>
      </w:r>
      <w:r w:rsidR="00D40713">
        <w:t xml:space="preserve">, </w:t>
      </w:r>
      <w:r>
        <w:t>et qu</w:t>
      </w:r>
      <w:r w:rsidR="00D40713">
        <w:t>’</w:t>
      </w:r>
      <w:r>
        <w:t>il n</w:t>
      </w:r>
      <w:r w:rsidR="00D40713">
        <w:t>’</w:t>
      </w:r>
      <w:r>
        <w:t>y ait aucun de vous dans la suite qui ose blâmer mon choix ou en murmurer</w:t>
      </w:r>
      <w:r w:rsidR="00D40713">
        <w:t>. »</w:t>
      </w:r>
      <w:r>
        <w:t xml:space="preserve"> Les barons et sujets promirent d</w:t>
      </w:r>
      <w:r w:rsidR="00D40713">
        <w:t>’</w:t>
      </w:r>
      <w:r>
        <w:t>observer fidèlement ce que leur avait demandé le marquis leur seigneur</w:t>
      </w:r>
      <w:r w:rsidR="00D40713">
        <w:t xml:space="preserve">. </w:t>
      </w:r>
      <w:r>
        <w:t>Ils le remercièrent d</w:t>
      </w:r>
      <w:r w:rsidR="00D40713">
        <w:t>’</w:t>
      </w:r>
      <w:r>
        <w:t>avoir déféré à leur requête</w:t>
      </w:r>
      <w:r w:rsidR="00D40713">
        <w:t xml:space="preserve">, </w:t>
      </w:r>
      <w:r>
        <w:t>et celui-ci prit avec eux jour pour ses noces</w:t>
      </w:r>
      <w:r w:rsidR="00D40713">
        <w:t xml:space="preserve">, </w:t>
      </w:r>
      <w:r>
        <w:t>ce qui causa par tout le pays de Saluces une joie universelle</w:t>
      </w:r>
      <w:r w:rsidR="00D40713">
        <w:t>.</w:t>
      </w:r>
    </w:p>
    <w:p w14:paraId="4C394CD1" w14:textId="77777777" w:rsidR="00D40713" w:rsidRDefault="00000000">
      <w:r>
        <w:t>Or</w:t>
      </w:r>
      <w:r w:rsidR="00D40713">
        <w:t xml:space="preserve">, </w:t>
      </w:r>
      <w:r>
        <w:t>à peu de distance du château</w:t>
      </w:r>
      <w:r w:rsidR="00D40713">
        <w:t xml:space="preserve">, </w:t>
      </w:r>
      <w:r>
        <w:t>il y avait un village qu</w:t>
      </w:r>
      <w:r w:rsidR="00D40713">
        <w:t>’</w:t>
      </w:r>
      <w:r>
        <w:t>habitaient quelques laboureurs</w:t>
      </w:r>
      <w:r w:rsidR="00D40713">
        <w:t xml:space="preserve">, </w:t>
      </w:r>
      <w:r>
        <w:t>et que traversait ordinairement le marquis</w:t>
      </w:r>
      <w:r w:rsidR="00D40713">
        <w:t xml:space="preserve">, </w:t>
      </w:r>
      <w:r>
        <w:t>quand</w:t>
      </w:r>
      <w:r w:rsidR="00D40713">
        <w:t xml:space="preserve">, </w:t>
      </w:r>
      <w:r>
        <w:t>par amusement</w:t>
      </w:r>
      <w:r w:rsidR="00D40713">
        <w:t xml:space="preserve">, </w:t>
      </w:r>
      <w:r>
        <w:t>il allait chasser</w:t>
      </w:r>
      <w:r w:rsidR="00D40713">
        <w:t xml:space="preserve">. </w:t>
      </w:r>
      <w:r>
        <w:t xml:space="preserve">Au nombre de ces habitants était un vieillard appelé </w:t>
      </w:r>
      <w:proofErr w:type="spellStart"/>
      <w:r>
        <w:t>Janicola</w:t>
      </w:r>
      <w:proofErr w:type="spellEnd"/>
      <w:r w:rsidR="00D40713">
        <w:t xml:space="preserve">, </w:t>
      </w:r>
      <w:r>
        <w:t>pauvre</w:t>
      </w:r>
      <w:r w:rsidR="00D40713">
        <w:t xml:space="preserve">, </w:t>
      </w:r>
      <w:r>
        <w:t>accablé d</w:t>
      </w:r>
      <w:r w:rsidR="00D40713">
        <w:t>’</w:t>
      </w:r>
      <w:r>
        <w:t>infirmités et qui ne pouvait marcher</w:t>
      </w:r>
      <w:r w:rsidR="00D40713">
        <w:t xml:space="preserve">. </w:t>
      </w:r>
      <w:r>
        <w:lastRenderedPageBreak/>
        <w:t>Souvent dans une malheureuse chaumière repose la bénédiction du ciel</w:t>
      </w:r>
      <w:r w:rsidR="00D40713">
        <w:t xml:space="preserve">. </w:t>
      </w:r>
      <w:r>
        <w:t>Ce bon vieillard en était la preuve</w:t>
      </w:r>
      <w:r w:rsidR="00D40713">
        <w:t xml:space="preserve">, </w:t>
      </w:r>
      <w:r>
        <w:t xml:space="preserve">car il lui restait de son mariage une fille nommée </w:t>
      </w:r>
      <w:proofErr w:type="spellStart"/>
      <w:r>
        <w:t>Griselidis</w:t>
      </w:r>
      <w:proofErr w:type="spellEnd"/>
      <w:r w:rsidR="00D40713">
        <w:t xml:space="preserve">, </w:t>
      </w:r>
      <w:r>
        <w:t>parfaitement belle de corps</w:t>
      </w:r>
      <w:r w:rsidR="00D40713">
        <w:t xml:space="preserve">, </w:t>
      </w:r>
      <w:r>
        <w:t>mais l</w:t>
      </w:r>
      <w:r w:rsidR="00D40713">
        <w:t>’</w:t>
      </w:r>
      <w:r>
        <w:t>âme encore plus belle</w:t>
      </w:r>
      <w:r w:rsidR="00D40713">
        <w:t xml:space="preserve">, </w:t>
      </w:r>
      <w:r>
        <w:t>qui soutenait doucement et soulageait sa vieillesse</w:t>
      </w:r>
      <w:r w:rsidR="00D40713">
        <w:t xml:space="preserve">. </w:t>
      </w:r>
      <w:r>
        <w:t>Dans le jour</w:t>
      </w:r>
      <w:r w:rsidR="00D40713">
        <w:t xml:space="preserve">, </w:t>
      </w:r>
      <w:r>
        <w:t>elle allait garder quelques brebis qu</w:t>
      </w:r>
      <w:r w:rsidR="00D40713">
        <w:t>’</w:t>
      </w:r>
      <w:r>
        <w:t>il avait</w:t>
      </w:r>
      <w:r w:rsidR="00D40713">
        <w:t xml:space="preserve"> ; </w:t>
      </w:r>
      <w:r>
        <w:t>le soir</w:t>
      </w:r>
      <w:r w:rsidR="00D40713">
        <w:t xml:space="preserve">, </w:t>
      </w:r>
      <w:r>
        <w:t>lorsqu</w:t>
      </w:r>
      <w:r w:rsidR="00D40713">
        <w:t>’</w:t>
      </w:r>
      <w:r>
        <w:t>elle les avait ramenées à l</w:t>
      </w:r>
      <w:r w:rsidR="00D40713">
        <w:t>’</w:t>
      </w:r>
      <w:r>
        <w:t>étable</w:t>
      </w:r>
      <w:r w:rsidR="00D40713">
        <w:t xml:space="preserve">, </w:t>
      </w:r>
      <w:r>
        <w:t>elle lui apprêtait son chétif repas</w:t>
      </w:r>
      <w:r w:rsidR="00D40713">
        <w:t xml:space="preserve">, </w:t>
      </w:r>
      <w:r>
        <w:t>le levait ou le couchait sur son pauvre lit</w:t>
      </w:r>
      <w:r w:rsidR="00D40713">
        <w:t xml:space="preserve"> ; </w:t>
      </w:r>
      <w:r>
        <w:t>enfin</w:t>
      </w:r>
      <w:r w:rsidR="00D40713">
        <w:t xml:space="preserve">, </w:t>
      </w:r>
      <w:r>
        <w:t>tous les services et tous les soins qu</w:t>
      </w:r>
      <w:r w:rsidR="00D40713">
        <w:t>’</w:t>
      </w:r>
      <w:r>
        <w:t>une fille doit à son père</w:t>
      </w:r>
      <w:r w:rsidR="00D40713">
        <w:t xml:space="preserve">, </w:t>
      </w:r>
      <w:r>
        <w:t xml:space="preserve">la vertueuse </w:t>
      </w:r>
      <w:proofErr w:type="spellStart"/>
      <w:r>
        <w:t>Griselidis</w:t>
      </w:r>
      <w:proofErr w:type="spellEnd"/>
      <w:r>
        <w:t xml:space="preserve"> les rendait au sien</w:t>
      </w:r>
      <w:r w:rsidR="00D40713">
        <w:t>.</w:t>
      </w:r>
    </w:p>
    <w:p w14:paraId="62E9F949" w14:textId="77777777" w:rsidR="00D40713" w:rsidRDefault="00000000">
      <w:r>
        <w:t>Depuis longtemps le marquis de Saluces</w:t>
      </w:r>
      <w:r w:rsidR="00D40713">
        <w:t xml:space="preserve">, </w:t>
      </w:r>
      <w:r>
        <w:t>avait été informé par la renommée commune</w:t>
      </w:r>
      <w:r w:rsidR="00D40713">
        <w:t xml:space="preserve">, </w:t>
      </w:r>
      <w:r>
        <w:t>de la vertu et de la conduite respectable de cette fille</w:t>
      </w:r>
      <w:r w:rsidR="00D40713">
        <w:t xml:space="preserve">. </w:t>
      </w:r>
      <w:r>
        <w:t>Souvent</w:t>
      </w:r>
      <w:r w:rsidR="00D40713">
        <w:t xml:space="preserve">, </w:t>
      </w:r>
      <w:r>
        <w:t>en allant à la chasse</w:t>
      </w:r>
      <w:r w:rsidR="00D40713">
        <w:t xml:space="preserve">, </w:t>
      </w:r>
      <w:r>
        <w:t>il lui était arrivé de s</w:t>
      </w:r>
      <w:r w:rsidR="00D40713">
        <w:t>’</w:t>
      </w:r>
      <w:r>
        <w:t>arrêter pour la regarder</w:t>
      </w:r>
      <w:r w:rsidR="00D40713">
        <w:t xml:space="preserve">, </w:t>
      </w:r>
      <w:r>
        <w:t>et dans son cœur il avait déjà déterminé que</w:t>
      </w:r>
      <w:r w:rsidR="00D40713">
        <w:t xml:space="preserve">, </w:t>
      </w:r>
      <w:r>
        <w:t>si jamais il lui fallait choisir une épouse</w:t>
      </w:r>
      <w:r w:rsidR="00D40713">
        <w:t xml:space="preserve">, </w:t>
      </w:r>
      <w:r>
        <w:t xml:space="preserve">il ne prendrait que </w:t>
      </w:r>
      <w:proofErr w:type="spellStart"/>
      <w:r>
        <w:t>Griselidis</w:t>
      </w:r>
      <w:proofErr w:type="spellEnd"/>
      <w:r w:rsidR="00D40713">
        <w:t>.</w:t>
      </w:r>
    </w:p>
    <w:p w14:paraId="120F220C" w14:textId="4D44C943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188090C1" wp14:editId="6E386F05">
            <wp:extent cx="3899808" cy="3882044"/>
            <wp:effectExtent l="0" t="0" r="5715" b="4445"/>
            <wp:docPr id="32" name="Imag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2598" cy="3894776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18867C" w14:textId="77777777" w:rsidR="00D40713" w:rsidRDefault="00000000">
      <w:r>
        <w:lastRenderedPageBreak/>
        <w:t>Cependant le jour qu</w:t>
      </w:r>
      <w:r w:rsidR="00D40713">
        <w:t>’</w:t>
      </w:r>
      <w:r>
        <w:t>il avait fixé pour ses noces arriva</w:t>
      </w:r>
      <w:r w:rsidR="00D40713">
        <w:t xml:space="preserve">, </w:t>
      </w:r>
      <w:r>
        <w:t>et le palais se trouvait rempli de dames</w:t>
      </w:r>
      <w:r w:rsidR="00D40713">
        <w:t xml:space="preserve">, </w:t>
      </w:r>
      <w:r>
        <w:t>de chevaliers</w:t>
      </w:r>
      <w:r w:rsidR="00D40713">
        <w:t xml:space="preserve">, </w:t>
      </w:r>
      <w:r>
        <w:t>de bourgeois et de gens de tous états</w:t>
      </w:r>
      <w:r w:rsidR="00D40713">
        <w:t xml:space="preserve">. </w:t>
      </w:r>
      <w:r>
        <w:t>Mais ils avaient beau se demander les uns aux autres où était l</w:t>
      </w:r>
      <w:r w:rsidR="00D40713">
        <w:t>’</w:t>
      </w:r>
      <w:r>
        <w:t>épouse de leur seigneur</w:t>
      </w:r>
      <w:r w:rsidR="00D40713">
        <w:t xml:space="preserve">, </w:t>
      </w:r>
      <w:r>
        <w:t>aucun ne pouvait répondre</w:t>
      </w:r>
      <w:r w:rsidR="00D40713">
        <w:t xml:space="preserve">. </w:t>
      </w:r>
      <w:r>
        <w:t>Lui alors</w:t>
      </w:r>
      <w:r w:rsidR="00D40713">
        <w:t xml:space="preserve">, </w:t>
      </w:r>
      <w:r>
        <w:t>comme s</w:t>
      </w:r>
      <w:r w:rsidR="00D40713">
        <w:t>’</w:t>
      </w:r>
      <w:r>
        <w:t>il eût voulu aller au-devant d</w:t>
      </w:r>
      <w:r w:rsidR="00D40713">
        <w:t>’</w:t>
      </w:r>
      <w:r>
        <w:t>elle</w:t>
      </w:r>
      <w:r w:rsidR="00D40713">
        <w:t xml:space="preserve">, </w:t>
      </w:r>
      <w:r>
        <w:t>sortit de son palais</w:t>
      </w:r>
      <w:r w:rsidR="00D40713">
        <w:t xml:space="preserve">, </w:t>
      </w:r>
      <w:r>
        <w:t>et tout ce qu</w:t>
      </w:r>
      <w:r w:rsidR="00D40713">
        <w:t>’</w:t>
      </w:r>
      <w:r>
        <w:t>il y avait de chevaliers et de dames le suivit en foule</w:t>
      </w:r>
      <w:r w:rsidR="00D40713">
        <w:t>.</w:t>
      </w:r>
    </w:p>
    <w:p w14:paraId="4CCB497C" w14:textId="450D5F94" w:rsidR="00000000" w:rsidRDefault="00000000">
      <w:r>
        <w:t xml:space="preserve">Il se rendit ainsi au village chez le pauvre homme </w:t>
      </w:r>
      <w:proofErr w:type="spellStart"/>
      <w:r>
        <w:t>Janicola</w:t>
      </w:r>
      <w:proofErr w:type="spellEnd"/>
      <w:r w:rsidR="00D40713">
        <w:t xml:space="preserve">, </w:t>
      </w:r>
      <w:r>
        <w:t>auquel il dit</w:t>
      </w:r>
      <w:r w:rsidR="00D40713">
        <w:t> : « </w:t>
      </w:r>
      <w:proofErr w:type="spellStart"/>
      <w:r>
        <w:t>Janicola</w:t>
      </w:r>
      <w:proofErr w:type="spellEnd"/>
      <w:r w:rsidR="00D40713">
        <w:t xml:space="preserve">, </w:t>
      </w:r>
      <w:r>
        <w:t>je sais que tu m</w:t>
      </w:r>
      <w:r w:rsidR="00D40713">
        <w:t>’</w:t>
      </w:r>
      <w:r>
        <w:t>as toujours aimé</w:t>
      </w:r>
      <w:r w:rsidR="00D40713">
        <w:t xml:space="preserve"> : </w:t>
      </w:r>
      <w:r>
        <w:t>j</w:t>
      </w:r>
      <w:r w:rsidR="00D40713">
        <w:t>’</w:t>
      </w:r>
      <w:r>
        <w:t>en exige de toi une preuve aujourd</w:t>
      </w:r>
      <w:r w:rsidR="00D40713">
        <w:t>’</w:t>
      </w:r>
      <w:r>
        <w:t>hui</w:t>
      </w:r>
      <w:r w:rsidR="00D40713">
        <w:t xml:space="preserve">, </w:t>
      </w:r>
      <w:r>
        <w:t>c</w:t>
      </w:r>
      <w:r w:rsidR="00D40713">
        <w:t>’</w:t>
      </w:r>
      <w:r>
        <w:t>est de m</w:t>
      </w:r>
      <w:r w:rsidR="00D40713">
        <w:t>’</w:t>
      </w:r>
      <w:r>
        <w:t>accorder ta fille en mariage</w:t>
      </w:r>
      <w:r w:rsidR="00D40713">
        <w:t>. »</w:t>
      </w:r>
    </w:p>
    <w:p w14:paraId="2DCEFA55" w14:textId="01EA4940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173DF8F5" wp14:editId="324F79EB">
            <wp:extent cx="5103340" cy="2867891"/>
            <wp:effectExtent l="0" t="0" r="2540" b="8890"/>
            <wp:docPr id="33" name="Imag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2923" cy="2878896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665203" w14:textId="6C9F0A30" w:rsidR="00000000" w:rsidRDefault="00000000">
      <w:r>
        <w:t>Le pauvre homme</w:t>
      </w:r>
      <w:r w:rsidR="00D40713">
        <w:t xml:space="preserve">, </w:t>
      </w:r>
      <w:r>
        <w:t>interdit à cette proposition</w:t>
      </w:r>
      <w:r w:rsidR="00D40713">
        <w:t xml:space="preserve">, </w:t>
      </w:r>
      <w:r>
        <w:t>répondit humblement</w:t>
      </w:r>
      <w:r w:rsidR="00D40713">
        <w:t> : « </w:t>
      </w:r>
      <w:r>
        <w:t>Sire</w:t>
      </w:r>
      <w:r w:rsidR="00D40713">
        <w:t xml:space="preserve">, </w:t>
      </w:r>
      <w:r>
        <w:t>vous êtes mon maître et seigneur</w:t>
      </w:r>
      <w:r w:rsidR="00D40713">
        <w:t xml:space="preserve">, </w:t>
      </w:r>
      <w:r>
        <w:t>et je dois vouloir ce que vous voulez</w:t>
      </w:r>
      <w:r w:rsidR="00D40713">
        <w:t>. »</w:t>
      </w:r>
    </w:p>
    <w:p w14:paraId="1BF20F97" w14:textId="77777777" w:rsidR="00D40713" w:rsidRDefault="00000000">
      <w:r>
        <w:t>La jeune fille</w:t>
      </w:r>
      <w:r w:rsidR="00D40713">
        <w:t xml:space="preserve">, </w:t>
      </w:r>
      <w:r>
        <w:t>pendant ce temps</w:t>
      </w:r>
      <w:r w:rsidR="00D40713">
        <w:t xml:space="preserve">, </w:t>
      </w:r>
      <w:r>
        <w:t>était debout auprès de son vieux père</w:t>
      </w:r>
      <w:r w:rsidR="00D40713">
        <w:t xml:space="preserve">, </w:t>
      </w:r>
      <w:proofErr w:type="gramStart"/>
      <w:r>
        <w:t>toute</w:t>
      </w:r>
      <w:proofErr w:type="gramEnd"/>
      <w:r>
        <w:t xml:space="preserve"> honteuse</w:t>
      </w:r>
      <w:r w:rsidR="00D40713">
        <w:t xml:space="preserve">, </w:t>
      </w:r>
      <w:r>
        <w:t>car elle n</w:t>
      </w:r>
      <w:r w:rsidR="00D40713">
        <w:t>’</w:t>
      </w:r>
      <w:r>
        <w:t>avait pas été accoutumée à recevoir un pareil hôte dans sa maison</w:t>
      </w:r>
      <w:r w:rsidR="00D40713">
        <w:t xml:space="preserve">. </w:t>
      </w:r>
      <w:r>
        <w:t>Le marquis lui adressant la parole</w:t>
      </w:r>
      <w:r w:rsidR="00D40713">
        <w:t> :</w:t>
      </w:r>
    </w:p>
    <w:p w14:paraId="2D7D488C" w14:textId="20EC1518" w:rsidR="00000000" w:rsidRDefault="00D40713">
      <w:r>
        <w:t>« </w:t>
      </w:r>
      <w:proofErr w:type="spellStart"/>
      <w:r w:rsidR="00000000">
        <w:t>Griselidis</w:t>
      </w:r>
      <w:proofErr w:type="spellEnd"/>
      <w:r>
        <w:t xml:space="preserve">, </w:t>
      </w:r>
      <w:r w:rsidR="00000000">
        <w:t>dit-il</w:t>
      </w:r>
      <w:r>
        <w:t xml:space="preserve">, </w:t>
      </w:r>
      <w:r w:rsidR="00000000">
        <w:t>je veux vous prendre pour mon épouse</w:t>
      </w:r>
      <w:r>
        <w:t xml:space="preserve"> ; </w:t>
      </w:r>
      <w:r w:rsidR="00000000">
        <w:t>votre père y consent</w:t>
      </w:r>
      <w:r>
        <w:t xml:space="preserve">, </w:t>
      </w:r>
      <w:r w:rsidR="00000000">
        <w:t>et je me flatte d</w:t>
      </w:r>
      <w:r>
        <w:t>’</w:t>
      </w:r>
      <w:r w:rsidR="00000000">
        <w:t xml:space="preserve">obtenir aussi </w:t>
      </w:r>
      <w:r w:rsidR="00000000">
        <w:lastRenderedPageBreak/>
        <w:t>votre aveu</w:t>
      </w:r>
      <w:r>
        <w:t xml:space="preserve"> ; </w:t>
      </w:r>
      <w:r w:rsidR="00000000">
        <w:t>mais auparavant</w:t>
      </w:r>
      <w:r>
        <w:t xml:space="preserve">, </w:t>
      </w:r>
      <w:r w:rsidR="00000000">
        <w:t>répondez-moi à une demande que je vais vous faire devant lui</w:t>
      </w:r>
      <w:r>
        <w:t xml:space="preserve">. </w:t>
      </w:r>
      <w:r w:rsidR="00000000">
        <w:t>Je désire une femme qui me soit soumise en tout</w:t>
      </w:r>
      <w:r>
        <w:t xml:space="preserve">, </w:t>
      </w:r>
      <w:r w:rsidR="00000000">
        <w:t>qui ne veuille jamais que ce que je voudrai</w:t>
      </w:r>
      <w:r>
        <w:t xml:space="preserve">, </w:t>
      </w:r>
      <w:r w:rsidR="00000000">
        <w:t>et qui</w:t>
      </w:r>
      <w:r>
        <w:t xml:space="preserve">, </w:t>
      </w:r>
      <w:r w:rsidR="00000000">
        <w:t>quels que soient mes caprices ou mes ordres</w:t>
      </w:r>
      <w:r>
        <w:t xml:space="preserve">, </w:t>
      </w:r>
      <w:r w:rsidR="00000000">
        <w:t>soit toujours prête à les exécuter</w:t>
      </w:r>
      <w:r>
        <w:t xml:space="preserve">. </w:t>
      </w:r>
      <w:r w:rsidR="00000000">
        <w:t>Si vous devenez mienne</w:t>
      </w:r>
      <w:r>
        <w:t xml:space="preserve">, </w:t>
      </w:r>
      <w:r w:rsidR="00000000">
        <w:t>consentez-vous à observer ces conditions</w:t>
      </w:r>
      <w:r>
        <w:t> ? »</w:t>
      </w:r>
      <w:r w:rsidR="00000000">
        <w:t xml:space="preserve"> </w:t>
      </w:r>
      <w:proofErr w:type="spellStart"/>
      <w:r w:rsidR="00000000">
        <w:t>Griselidis</w:t>
      </w:r>
      <w:proofErr w:type="spellEnd"/>
      <w:r w:rsidR="00000000">
        <w:t xml:space="preserve"> lui répondit</w:t>
      </w:r>
      <w:r>
        <w:t> : « </w:t>
      </w:r>
      <w:r w:rsidR="00000000">
        <w:t>Monseigneur</w:t>
      </w:r>
      <w:r>
        <w:t xml:space="preserve">, </w:t>
      </w:r>
      <w:r w:rsidR="00000000">
        <w:t>puisque telle est votre volonté</w:t>
      </w:r>
      <w:r>
        <w:t xml:space="preserve">, </w:t>
      </w:r>
      <w:r w:rsidR="00000000">
        <w:t>je ne ferai ni ne voudrai jamais que ce qu</w:t>
      </w:r>
      <w:r>
        <w:t>’</w:t>
      </w:r>
      <w:r w:rsidR="00000000">
        <w:t>il vous aura plu de me commander</w:t>
      </w:r>
      <w:r>
        <w:t xml:space="preserve"> ; </w:t>
      </w:r>
      <w:r w:rsidR="00000000">
        <w:t>et si vous ordonnez ma mort</w:t>
      </w:r>
      <w:r>
        <w:t xml:space="preserve">, </w:t>
      </w:r>
      <w:r w:rsidR="00000000">
        <w:t>je vous promets de la souffrir sans me plaindre</w:t>
      </w:r>
      <w:r>
        <w:t xml:space="preserve">. – </w:t>
      </w:r>
      <w:r w:rsidR="00000000">
        <w:t>Il suffit</w:t>
      </w:r>
      <w:r>
        <w:t xml:space="preserve">, </w:t>
      </w:r>
      <w:r w:rsidR="00000000">
        <w:t>dit le marquis</w:t>
      </w:r>
      <w:r>
        <w:t>. »</w:t>
      </w:r>
      <w:r w:rsidR="00000000">
        <w:t xml:space="preserve"> En même temps il la prit par la main</w:t>
      </w:r>
      <w:r>
        <w:t xml:space="preserve">, </w:t>
      </w:r>
      <w:r w:rsidR="00000000">
        <w:t>et</w:t>
      </w:r>
      <w:r>
        <w:t xml:space="preserve">, </w:t>
      </w:r>
      <w:r w:rsidR="00000000">
        <w:t>sortant de la maison</w:t>
      </w:r>
      <w:r>
        <w:t xml:space="preserve">, </w:t>
      </w:r>
      <w:r w:rsidR="00000000">
        <w:t>il alla la présenter à ses barons et à son peuple</w:t>
      </w:r>
      <w:r>
        <w:t> : « </w:t>
      </w:r>
      <w:r w:rsidR="00000000">
        <w:t>Mes amis</w:t>
      </w:r>
      <w:r>
        <w:t xml:space="preserve">, </w:t>
      </w:r>
      <w:r w:rsidR="00000000">
        <w:t>voici ma femme</w:t>
      </w:r>
      <w:r>
        <w:t xml:space="preserve">, </w:t>
      </w:r>
      <w:r w:rsidR="00000000">
        <w:t>voici votre dame</w:t>
      </w:r>
      <w:r>
        <w:t xml:space="preserve">, </w:t>
      </w:r>
      <w:r w:rsidR="00000000">
        <w:t>que je vous prie d</w:t>
      </w:r>
      <w:r>
        <w:t>’</w:t>
      </w:r>
      <w:r w:rsidR="00000000">
        <w:t>aimer et d</w:t>
      </w:r>
      <w:r>
        <w:t>’</w:t>
      </w:r>
      <w:r w:rsidR="00000000">
        <w:t>honorer</w:t>
      </w:r>
      <w:r>
        <w:t xml:space="preserve">, </w:t>
      </w:r>
      <w:r w:rsidR="00000000">
        <w:t>si vous m</w:t>
      </w:r>
      <w:r>
        <w:t>’</w:t>
      </w:r>
      <w:r w:rsidR="00000000">
        <w:t>aimez moi-même</w:t>
      </w:r>
      <w:r>
        <w:t>. »</w:t>
      </w:r>
    </w:p>
    <w:p w14:paraId="0D738EF3" w14:textId="77777777" w:rsidR="00D40713" w:rsidRDefault="00000000">
      <w:r>
        <w:t>Après ces paroles</w:t>
      </w:r>
      <w:r w:rsidR="00D40713">
        <w:t xml:space="preserve">, </w:t>
      </w:r>
      <w:r>
        <w:t>il la fit mener au palais</w:t>
      </w:r>
      <w:r w:rsidR="00D40713">
        <w:t xml:space="preserve">, </w:t>
      </w:r>
      <w:r>
        <w:t>où les matrones la dépouillèrent de ses habits rustiques pour la parer de riches étoffes et de tous les ornements nuptiaux</w:t>
      </w:r>
      <w:r w:rsidR="00D40713">
        <w:t xml:space="preserve">. </w:t>
      </w:r>
      <w:r>
        <w:t>Elle rougissait</w:t>
      </w:r>
      <w:r w:rsidR="00D40713">
        <w:t xml:space="preserve">, </w:t>
      </w:r>
      <w:r>
        <w:t>elle était toute tremblante</w:t>
      </w:r>
      <w:r w:rsidR="00D40713">
        <w:t xml:space="preserve">, </w:t>
      </w:r>
      <w:r>
        <w:t>et vous n</w:t>
      </w:r>
      <w:r w:rsidR="00D40713">
        <w:t>’</w:t>
      </w:r>
      <w:r>
        <w:t>en serez pas surpris</w:t>
      </w:r>
      <w:r w:rsidR="00D40713">
        <w:t xml:space="preserve">. </w:t>
      </w:r>
      <w:r>
        <w:t>Vous-même</w:t>
      </w:r>
      <w:r w:rsidR="00D40713">
        <w:t xml:space="preserve">, </w:t>
      </w:r>
      <w:r>
        <w:t>si</w:t>
      </w:r>
      <w:r w:rsidR="00D40713">
        <w:t xml:space="preserve">, </w:t>
      </w:r>
      <w:r>
        <w:t>après l</w:t>
      </w:r>
      <w:r w:rsidR="00D40713">
        <w:t>’</w:t>
      </w:r>
      <w:r>
        <w:t>avoir vue</w:t>
      </w:r>
      <w:r w:rsidR="00D40713">
        <w:t xml:space="preserve">, </w:t>
      </w:r>
      <w:r>
        <w:t>l</w:t>
      </w:r>
      <w:r w:rsidR="00D40713">
        <w:t>’</w:t>
      </w:r>
      <w:r>
        <w:t>instant d</w:t>
      </w:r>
      <w:r w:rsidR="00D40713">
        <w:t>’</w:t>
      </w:r>
      <w:r>
        <w:t>auparavant</w:t>
      </w:r>
      <w:r w:rsidR="00D40713">
        <w:t xml:space="preserve">, </w:t>
      </w:r>
      <w:r>
        <w:t>dans son village</w:t>
      </w:r>
      <w:r w:rsidR="00D40713">
        <w:t xml:space="preserve">, </w:t>
      </w:r>
      <w:r>
        <w:t>on vous l</w:t>
      </w:r>
      <w:r w:rsidR="00D40713">
        <w:t>’</w:t>
      </w:r>
      <w:r>
        <w:t>eût montrée tout à coup avec la couronne en tête</w:t>
      </w:r>
      <w:r w:rsidR="00D40713">
        <w:t xml:space="preserve">, </w:t>
      </w:r>
      <w:r>
        <w:t>je suis sûr que vous n</w:t>
      </w:r>
      <w:r w:rsidR="00D40713">
        <w:t>’</w:t>
      </w:r>
      <w:r>
        <w:t>auriez pu vous défendre d</w:t>
      </w:r>
      <w:r w:rsidR="00D40713">
        <w:t>’</w:t>
      </w:r>
      <w:r>
        <w:t>une sorte d</w:t>
      </w:r>
      <w:r w:rsidR="00D40713">
        <w:t>’</w:t>
      </w:r>
      <w:r>
        <w:t>étonnement</w:t>
      </w:r>
      <w:r w:rsidR="00D40713">
        <w:t>.</w:t>
      </w:r>
    </w:p>
    <w:p w14:paraId="68F95600" w14:textId="304CCD7A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3F84955D" wp14:editId="3F12B42F">
            <wp:extent cx="2128113" cy="2568632"/>
            <wp:effectExtent l="0" t="0" r="5715" b="3175"/>
            <wp:docPr id="34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2590" cy="2574036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E838E4" w14:textId="77777777" w:rsidR="00D40713" w:rsidRDefault="00000000">
      <w:r>
        <w:lastRenderedPageBreak/>
        <w:t>Le mariage et les noces furent célébrés le jour même</w:t>
      </w:r>
      <w:r w:rsidR="00D40713">
        <w:t xml:space="preserve">. </w:t>
      </w:r>
      <w:r>
        <w:t>Le palais retentissait de toutes sortes d</w:t>
      </w:r>
      <w:r w:rsidR="00D40713">
        <w:t>’</w:t>
      </w:r>
      <w:r>
        <w:t>instruments</w:t>
      </w:r>
      <w:r w:rsidR="00D40713">
        <w:t xml:space="preserve">. </w:t>
      </w:r>
      <w:r>
        <w:t>De tous côtés on n</w:t>
      </w:r>
      <w:r w:rsidR="00D40713">
        <w:t>’</w:t>
      </w:r>
      <w:r>
        <w:t>entendait que des cris de joie</w:t>
      </w:r>
      <w:r w:rsidR="00D40713">
        <w:t xml:space="preserve">, </w:t>
      </w:r>
      <w:r>
        <w:t>et les sujets</w:t>
      </w:r>
      <w:r w:rsidR="00D40713">
        <w:t xml:space="preserve">, </w:t>
      </w:r>
      <w:r>
        <w:t>ainsi que leur seigneur</w:t>
      </w:r>
      <w:r w:rsidR="00D40713">
        <w:t xml:space="preserve">, </w:t>
      </w:r>
      <w:r>
        <w:t>paraissaient enchantés</w:t>
      </w:r>
      <w:r w:rsidR="00D40713">
        <w:t>.</w:t>
      </w:r>
    </w:p>
    <w:p w14:paraId="385A5906" w14:textId="77777777" w:rsidR="00D40713" w:rsidRDefault="00000000">
      <w:r>
        <w:t xml:space="preserve">Jusque-là </w:t>
      </w:r>
      <w:proofErr w:type="spellStart"/>
      <w:r>
        <w:t>Griselidis</w:t>
      </w:r>
      <w:proofErr w:type="spellEnd"/>
      <w:r>
        <w:t xml:space="preserve"> s</w:t>
      </w:r>
      <w:r w:rsidR="00D40713">
        <w:t>’</w:t>
      </w:r>
      <w:r>
        <w:t>était fait estimer par une conduite vertueuse</w:t>
      </w:r>
      <w:r w:rsidR="00D40713">
        <w:t xml:space="preserve">. </w:t>
      </w:r>
      <w:r>
        <w:t>Dès ce moment</w:t>
      </w:r>
      <w:r w:rsidR="00D40713">
        <w:t xml:space="preserve">, </w:t>
      </w:r>
      <w:r>
        <w:t>douce</w:t>
      </w:r>
      <w:r w:rsidR="00D40713">
        <w:t xml:space="preserve">, </w:t>
      </w:r>
      <w:r>
        <w:t>affable</w:t>
      </w:r>
      <w:r w:rsidR="00D40713">
        <w:t xml:space="preserve">, </w:t>
      </w:r>
      <w:r>
        <w:t>obligeante</w:t>
      </w:r>
      <w:r w:rsidR="00D40713">
        <w:t xml:space="preserve">, </w:t>
      </w:r>
      <w:r>
        <w:t>elle se fit aimer encore plus qu</w:t>
      </w:r>
      <w:r w:rsidR="00D40713">
        <w:t>’</w:t>
      </w:r>
      <w:r>
        <w:t>on ne l</w:t>
      </w:r>
      <w:r w:rsidR="00D40713">
        <w:t>’</w:t>
      </w:r>
      <w:r>
        <w:t>estimait</w:t>
      </w:r>
      <w:r w:rsidR="00D40713">
        <w:t xml:space="preserve">, </w:t>
      </w:r>
      <w:r>
        <w:t>et</w:t>
      </w:r>
      <w:r w:rsidR="00D40713">
        <w:t xml:space="preserve">, </w:t>
      </w:r>
      <w:r>
        <w:t>soit parmi ceux qui l</w:t>
      </w:r>
      <w:r w:rsidR="00D40713">
        <w:t>’</w:t>
      </w:r>
      <w:r>
        <w:t>avaient connue avant son élévation</w:t>
      </w:r>
      <w:r w:rsidR="00D40713">
        <w:t xml:space="preserve">, </w:t>
      </w:r>
      <w:r>
        <w:t>soit parmi ceux qui ne la connurent qu</w:t>
      </w:r>
      <w:r w:rsidR="00D40713">
        <w:t>’</w:t>
      </w:r>
      <w:r>
        <w:t>après</w:t>
      </w:r>
      <w:r w:rsidR="00D40713">
        <w:t xml:space="preserve">, </w:t>
      </w:r>
      <w:r>
        <w:t>il n</w:t>
      </w:r>
      <w:r w:rsidR="00D40713">
        <w:t>’</w:t>
      </w:r>
      <w:r>
        <w:t>y eut personne qui n</w:t>
      </w:r>
      <w:r w:rsidR="00D40713">
        <w:t>’</w:t>
      </w:r>
      <w:r>
        <w:t>applaudît à sa fortune</w:t>
      </w:r>
      <w:r w:rsidR="00D40713">
        <w:t>.</w:t>
      </w:r>
    </w:p>
    <w:p w14:paraId="54452612" w14:textId="77777777" w:rsidR="00D40713" w:rsidRDefault="00000000">
      <w:r>
        <w:t>Quelques mois après</w:t>
      </w:r>
      <w:r w:rsidR="00D40713">
        <w:t xml:space="preserve">, </w:t>
      </w:r>
      <w:r>
        <w:t>elle donna le jour à une fille qui promettait d</w:t>
      </w:r>
      <w:r w:rsidR="00D40713">
        <w:t>’</w:t>
      </w:r>
      <w:r>
        <w:t>être aussi belle que sa mère</w:t>
      </w:r>
      <w:r w:rsidR="00D40713">
        <w:t xml:space="preserve">. </w:t>
      </w:r>
      <w:r>
        <w:t>Quoique le père et les vassaux eussent plutôt désiré un fils</w:t>
      </w:r>
      <w:r w:rsidR="00D40713">
        <w:t xml:space="preserve">, </w:t>
      </w:r>
      <w:r>
        <w:t>il y eut cependant par tout le pays de grandes réjouissances</w:t>
      </w:r>
      <w:r w:rsidR="00D40713">
        <w:t>.</w:t>
      </w:r>
    </w:p>
    <w:p w14:paraId="63E6A38E" w14:textId="7D161C35" w:rsidR="00000000" w:rsidRDefault="00000000">
      <w:r>
        <w:t>L</w:t>
      </w:r>
      <w:r w:rsidR="00D40713">
        <w:t>’</w:t>
      </w:r>
      <w:r>
        <w:t>enfant fut nourrie au pays par sa mère</w:t>
      </w:r>
      <w:r w:rsidR="00D40713">
        <w:t xml:space="preserve"> ; </w:t>
      </w:r>
      <w:r>
        <w:t>mais</w:t>
      </w:r>
      <w:r w:rsidR="00D40713">
        <w:t xml:space="preserve">, </w:t>
      </w:r>
      <w:r>
        <w:t>dès qu</w:t>
      </w:r>
      <w:r w:rsidR="00D40713">
        <w:t>’</w:t>
      </w:r>
      <w:r>
        <w:t>elle fut sevrée</w:t>
      </w:r>
      <w:r w:rsidR="00D40713">
        <w:t xml:space="preserve">, </w:t>
      </w:r>
      <w:r>
        <w:t>Gauthier qui</w:t>
      </w:r>
      <w:r w:rsidR="00D40713">
        <w:t xml:space="preserve">, </w:t>
      </w:r>
      <w:r>
        <w:t>depuis longtemps s</w:t>
      </w:r>
      <w:r w:rsidR="00D40713">
        <w:t>’</w:t>
      </w:r>
      <w:r>
        <w:t>occupait du projet d</w:t>
      </w:r>
      <w:r w:rsidR="00D40713">
        <w:t>’</w:t>
      </w:r>
      <w:r>
        <w:t>éprouver son épouse</w:t>
      </w:r>
      <w:r w:rsidR="00D40713">
        <w:t xml:space="preserve">, </w:t>
      </w:r>
      <w:r>
        <w:t>quoiqu</w:t>
      </w:r>
      <w:r w:rsidR="00D40713">
        <w:t>’</w:t>
      </w:r>
      <w:r>
        <w:t>il l</w:t>
      </w:r>
      <w:r w:rsidR="00D40713">
        <w:t>’</w:t>
      </w:r>
      <w:r>
        <w:t>aimât chaque jour davantage à cause des vertus qu</w:t>
      </w:r>
      <w:r w:rsidR="00D40713">
        <w:t>’</w:t>
      </w:r>
      <w:r>
        <w:t>il découvrait en elle</w:t>
      </w:r>
      <w:r w:rsidR="00D40713">
        <w:t xml:space="preserve">, </w:t>
      </w:r>
      <w:r>
        <w:t>entra dans sa chambre</w:t>
      </w:r>
      <w:r w:rsidR="00D40713">
        <w:t xml:space="preserve">, </w:t>
      </w:r>
      <w:r>
        <w:t>en affectant l</w:t>
      </w:r>
      <w:r w:rsidR="00D40713">
        <w:t>’</w:t>
      </w:r>
      <w:r>
        <w:t>air d</w:t>
      </w:r>
      <w:r w:rsidR="00D40713">
        <w:t>’</w:t>
      </w:r>
      <w:r>
        <w:t>un homme troublé</w:t>
      </w:r>
      <w:r w:rsidR="00D40713">
        <w:t xml:space="preserve">, </w:t>
      </w:r>
      <w:r>
        <w:t>et lui tint ce discours</w:t>
      </w:r>
      <w:r w:rsidR="00D40713">
        <w:t> : « </w:t>
      </w:r>
      <w:proofErr w:type="spellStart"/>
      <w:r>
        <w:t>Griselidis</w:t>
      </w:r>
      <w:proofErr w:type="spellEnd"/>
      <w:r w:rsidR="00D40713">
        <w:t xml:space="preserve">, </w:t>
      </w:r>
      <w:r>
        <w:t>tu n</w:t>
      </w:r>
      <w:r w:rsidR="00D40713">
        <w:t>’</w:t>
      </w:r>
      <w:r>
        <w:t>as pas oublié sans doute quelle fut ta première condition avant d</w:t>
      </w:r>
      <w:r w:rsidR="00D40713">
        <w:t>’</w:t>
      </w:r>
      <w:r>
        <w:t>être élevée à celle de mon épouse</w:t>
      </w:r>
      <w:r w:rsidR="00D40713">
        <w:t xml:space="preserve">. </w:t>
      </w:r>
      <w:r>
        <w:t>Pour moi</w:t>
      </w:r>
      <w:r w:rsidR="00D40713">
        <w:t xml:space="preserve">, </w:t>
      </w:r>
      <w:r>
        <w:t>j</w:t>
      </w:r>
      <w:r w:rsidR="00D40713">
        <w:t>’</w:t>
      </w:r>
      <w:r>
        <w:t>en avais presque perdu le souvenir</w:t>
      </w:r>
      <w:r w:rsidR="00D40713">
        <w:t xml:space="preserve">, </w:t>
      </w:r>
      <w:r>
        <w:t>et ma tendre amitié dont tu as reçu tant de preuves t</w:t>
      </w:r>
      <w:r w:rsidR="00D40713">
        <w:t>’</w:t>
      </w:r>
      <w:r>
        <w:t>en assurait</w:t>
      </w:r>
      <w:r w:rsidR="00D40713">
        <w:t xml:space="preserve">. </w:t>
      </w:r>
      <w:r>
        <w:t>Mais depuis quelque temps</w:t>
      </w:r>
      <w:r w:rsidR="00D40713">
        <w:t xml:space="preserve">, </w:t>
      </w:r>
      <w:r>
        <w:t>depuis que tu as un enfant surtout</w:t>
      </w:r>
      <w:r w:rsidR="00D40713">
        <w:t xml:space="preserve">, </w:t>
      </w:r>
      <w:r>
        <w:t>mes barons murmurent</w:t>
      </w:r>
      <w:r w:rsidR="00D40713">
        <w:t xml:space="preserve">. </w:t>
      </w:r>
      <w:r>
        <w:t>Ils se plaignent hautement d</w:t>
      </w:r>
      <w:r w:rsidR="00D40713">
        <w:t>’</w:t>
      </w:r>
      <w:r>
        <w:t xml:space="preserve">être destinés à devenir un jour les vassaux de la petite-fille de </w:t>
      </w:r>
      <w:proofErr w:type="spellStart"/>
      <w:r>
        <w:t>Janicola</w:t>
      </w:r>
      <w:proofErr w:type="spellEnd"/>
      <w:r w:rsidR="00D40713">
        <w:t xml:space="preserve"> ; </w:t>
      </w:r>
      <w:r>
        <w:t>et moi</w:t>
      </w:r>
      <w:r w:rsidR="00D40713">
        <w:t xml:space="preserve">, </w:t>
      </w:r>
      <w:r>
        <w:t>dont l</w:t>
      </w:r>
      <w:r w:rsidR="00D40713">
        <w:t>’</w:t>
      </w:r>
      <w:r>
        <w:t>intérêt est de ménager leur amitié</w:t>
      </w:r>
      <w:r w:rsidR="00D40713">
        <w:t xml:space="preserve">, </w:t>
      </w:r>
      <w:r>
        <w:t>je me vois forcé de leur faire ce sacrifice douloureux qui coûte tant à mon cœur</w:t>
      </w:r>
      <w:r w:rsidR="00D40713">
        <w:t xml:space="preserve">. </w:t>
      </w:r>
      <w:r>
        <w:t>Je n</w:t>
      </w:r>
      <w:r w:rsidR="00D40713">
        <w:t>’</w:t>
      </w:r>
      <w:r>
        <w:t>ai point voulu m</w:t>
      </w:r>
      <w:r w:rsidR="00D40713">
        <w:t>’</w:t>
      </w:r>
      <w:r>
        <w:t>y résoudre cependant sans t</w:t>
      </w:r>
      <w:r w:rsidR="00D40713">
        <w:t>’</w:t>
      </w:r>
      <w:r>
        <w:t>avoir prévenue</w:t>
      </w:r>
      <w:r w:rsidR="00D40713">
        <w:t xml:space="preserve">, </w:t>
      </w:r>
      <w:r>
        <w:t>et je viens demander ton aveu et t</w:t>
      </w:r>
      <w:r w:rsidR="00D40713">
        <w:t>’</w:t>
      </w:r>
      <w:r>
        <w:t>exhorter à cette patience que tu m</w:t>
      </w:r>
      <w:r w:rsidR="00D40713">
        <w:t>’</w:t>
      </w:r>
      <w:r>
        <w:t>as promise avant d</w:t>
      </w:r>
      <w:r w:rsidR="00D40713">
        <w:t>’</w:t>
      </w:r>
      <w:r>
        <w:t xml:space="preserve">être mon </w:t>
      </w:r>
      <w:r>
        <w:lastRenderedPageBreak/>
        <w:t>épouse</w:t>
      </w:r>
      <w:r w:rsidR="00D40713">
        <w:t xml:space="preserve">. – </w:t>
      </w:r>
      <w:r>
        <w:t>Cher Sire</w:t>
      </w:r>
      <w:r w:rsidR="00D40713">
        <w:t xml:space="preserve">, </w:t>
      </w:r>
      <w:r>
        <w:t xml:space="preserve">répondit humblement </w:t>
      </w:r>
      <w:proofErr w:type="spellStart"/>
      <w:r>
        <w:t>Griselidis</w:t>
      </w:r>
      <w:proofErr w:type="spellEnd"/>
      <w:r w:rsidR="00D40713">
        <w:t xml:space="preserve">, </w:t>
      </w:r>
      <w:r>
        <w:t>sans laisser paraître sur son visage aucun signe de douleur</w:t>
      </w:r>
      <w:r w:rsidR="00D40713">
        <w:t xml:space="preserve">, </w:t>
      </w:r>
      <w:r>
        <w:t>vous êtes mon seigneur et mon maître</w:t>
      </w:r>
      <w:r w:rsidR="00D40713">
        <w:t xml:space="preserve"> ; </w:t>
      </w:r>
      <w:r>
        <w:t>ma fille et moi nous vous appartenons</w:t>
      </w:r>
      <w:r w:rsidR="00D40713">
        <w:t xml:space="preserve"> ; </w:t>
      </w:r>
      <w:r>
        <w:t>et quelque chose qu</w:t>
      </w:r>
      <w:r w:rsidR="00D40713">
        <w:t>’</w:t>
      </w:r>
      <w:r>
        <w:t>il vous plaise ordonner de nous</w:t>
      </w:r>
      <w:r w:rsidR="00D40713">
        <w:t xml:space="preserve">, </w:t>
      </w:r>
      <w:r>
        <w:t>jamais rien ne me fera oublier l</w:t>
      </w:r>
      <w:r w:rsidR="00D40713">
        <w:t>’</w:t>
      </w:r>
      <w:r>
        <w:t>obéissance et la soumission que je vous ai vouées et que je vous dois</w:t>
      </w:r>
      <w:r w:rsidR="00D40713">
        <w:t>. »</w:t>
      </w:r>
    </w:p>
    <w:p w14:paraId="221D5F65" w14:textId="0A3E3D09" w:rsidR="00000000" w:rsidRDefault="00000000">
      <w:r>
        <w:t>Tant de modération et de douceur étonnèrent le marquis</w:t>
      </w:r>
      <w:r w:rsidR="00D40713">
        <w:t xml:space="preserve">. </w:t>
      </w:r>
      <w:r>
        <w:t>Il se retira avec l</w:t>
      </w:r>
      <w:r w:rsidR="00D40713">
        <w:t>’</w:t>
      </w:r>
      <w:r>
        <w:t>apparence d</w:t>
      </w:r>
      <w:r w:rsidR="00D40713">
        <w:t>’</w:t>
      </w:r>
      <w:r>
        <w:t>une grande tristesse</w:t>
      </w:r>
      <w:r w:rsidR="00D40713">
        <w:t xml:space="preserve"> ; </w:t>
      </w:r>
      <w:r>
        <w:t>mais</w:t>
      </w:r>
      <w:r w:rsidR="00D40713">
        <w:t xml:space="preserve">, </w:t>
      </w:r>
      <w:r>
        <w:t>au fond du cœur</w:t>
      </w:r>
      <w:r w:rsidR="00D40713">
        <w:t xml:space="preserve">, </w:t>
      </w:r>
      <w:r>
        <w:t>plein d</w:t>
      </w:r>
      <w:r w:rsidR="00D40713">
        <w:t>’</w:t>
      </w:r>
      <w:r>
        <w:t>amour et d</w:t>
      </w:r>
      <w:r w:rsidR="00D40713">
        <w:t>’</w:t>
      </w:r>
      <w:r>
        <w:t>admiration pour sa femme</w:t>
      </w:r>
      <w:r w:rsidR="00D40713">
        <w:t xml:space="preserve">. </w:t>
      </w:r>
      <w:r>
        <w:t>Quand il fut seul</w:t>
      </w:r>
      <w:r w:rsidR="00D40713">
        <w:t xml:space="preserve">, </w:t>
      </w:r>
      <w:r>
        <w:t>il appela un vieux serviteur</w:t>
      </w:r>
      <w:r w:rsidR="00D40713">
        <w:t xml:space="preserve">, </w:t>
      </w:r>
      <w:r>
        <w:t>attaché à lui depuis trente ans</w:t>
      </w:r>
      <w:r w:rsidR="00D40713">
        <w:t xml:space="preserve">, </w:t>
      </w:r>
      <w:r>
        <w:t>auquel il expliqua son projet</w:t>
      </w:r>
      <w:r w:rsidR="00D40713">
        <w:t xml:space="preserve">, </w:t>
      </w:r>
      <w:r>
        <w:t>et qu</w:t>
      </w:r>
      <w:r w:rsidR="00D40713">
        <w:t>’</w:t>
      </w:r>
      <w:r>
        <w:t>il envoya ensuite chez la marquise</w:t>
      </w:r>
      <w:r w:rsidR="00D40713">
        <w:t>. « </w:t>
      </w:r>
      <w:r>
        <w:t>Madame</w:t>
      </w:r>
      <w:r w:rsidR="00D40713">
        <w:t xml:space="preserve">, </w:t>
      </w:r>
      <w:r>
        <w:t>dit le serviteur</w:t>
      </w:r>
      <w:r w:rsidR="00D40713">
        <w:t xml:space="preserve">, </w:t>
      </w:r>
      <w:r>
        <w:t>daignez me pardonner la triste commission dont je suis chargé</w:t>
      </w:r>
      <w:r w:rsidR="00D40713">
        <w:t xml:space="preserve"> ; </w:t>
      </w:r>
      <w:r>
        <w:t>mais monseigneur demande votre fille</w:t>
      </w:r>
      <w:r w:rsidR="00D40713">
        <w:t>. »</w:t>
      </w:r>
    </w:p>
    <w:p w14:paraId="53CA5FE7" w14:textId="77777777" w:rsidR="00D40713" w:rsidRDefault="00000000">
      <w:r>
        <w:t>À ces mots</w:t>
      </w:r>
      <w:r w:rsidR="00D40713">
        <w:t xml:space="preserve">, </w:t>
      </w:r>
      <w:proofErr w:type="spellStart"/>
      <w:r>
        <w:t>Griselidis</w:t>
      </w:r>
      <w:proofErr w:type="spellEnd"/>
      <w:r>
        <w:t xml:space="preserve"> se rappelant le discours que lui avait tenu le marquis</w:t>
      </w:r>
      <w:r w:rsidR="00D40713">
        <w:t xml:space="preserve">, </w:t>
      </w:r>
      <w:r>
        <w:t>crut que Gauthier envoyait prendre sa fille pour la faire mourir</w:t>
      </w:r>
      <w:r w:rsidR="00D40713">
        <w:t xml:space="preserve">. </w:t>
      </w:r>
      <w:r>
        <w:t>Elle étouffa sa douleur néanmoins</w:t>
      </w:r>
      <w:r w:rsidR="00D40713">
        <w:t xml:space="preserve">, </w:t>
      </w:r>
      <w:r>
        <w:t>retint ses larmes</w:t>
      </w:r>
      <w:r w:rsidR="00D40713">
        <w:t xml:space="preserve">, </w:t>
      </w:r>
      <w:r>
        <w:t>et</w:t>
      </w:r>
      <w:r w:rsidR="00D40713">
        <w:t xml:space="preserve">, </w:t>
      </w:r>
      <w:r>
        <w:t>sans faire la moindre plainte ni même pousser un soupir</w:t>
      </w:r>
      <w:r w:rsidR="00D40713">
        <w:t xml:space="preserve">, </w:t>
      </w:r>
      <w:r>
        <w:t>elle alla prendre l</w:t>
      </w:r>
      <w:r w:rsidR="00D40713">
        <w:t>’</w:t>
      </w:r>
      <w:r>
        <w:t>enfant dans son berceau</w:t>
      </w:r>
      <w:r w:rsidR="00D40713">
        <w:t xml:space="preserve">, </w:t>
      </w:r>
      <w:r>
        <w:t>la regarda longtemps avec tendresse</w:t>
      </w:r>
      <w:r w:rsidR="00D40713">
        <w:t xml:space="preserve"> ; </w:t>
      </w:r>
      <w:r>
        <w:t>puis</w:t>
      </w:r>
      <w:r w:rsidR="00D40713">
        <w:t xml:space="preserve">, </w:t>
      </w:r>
      <w:r>
        <w:t>lui ayant fait le signe de la croix sur le front</w:t>
      </w:r>
      <w:r w:rsidR="00D40713">
        <w:t xml:space="preserve">, </w:t>
      </w:r>
      <w:r>
        <w:t>et la baisant pour la dernière fois</w:t>
      </w:r>
      <w:r w:rsidR="00D40713">
        <w:t xml:space="preserve">, </w:t>
      </w:r>
      <w:r>
        <w:t>elle la livra au sergent</w:t>
      </w:r>
      <w:r w:rsidR="00D40713">
        <w:t>.</w:t>
      </w:r>
    </w:p>
    <w:p w14:paraId="1D9A8DCD" w14:textId="77777777" w:rsidR="00D40713" w:rsidRDefault="00000000">
      <w:r>
        <w:t>Celui-ci vint raconter à son maître l</w:t>
      </w:r>
      <w:r w:rsidR="00D40713">
        <w:t>’</w:t>
      </w:r>
      <w:r>
        <w:t>exemple de courage et de soumission dont il venait d</w:t>
      </w:r>
      <w:r w:rsidR="00D40713">
        <w:t>’</w:t>
      </w:r>
      <w:r>
        <w:t>être témoin</w:t>
      </w:r>
      <w:r w:rsidR="00D40713">
        <w:t xml:space="preserve">. </w:t>
      </w:r>
      <w:r>
        <w:t>Le marquis ne pouvait se lasser d</w:t>
      </w:r>
      <w:r w:rsidR="00D40713">
        <w:t>’</w:t>
      </w:r>
      <w:r>
        <w:t>admirer la vertu de sa femme</w:t>
      </w:r>
      <w:r w:rsidR="00D40713">
        <w:t xml:space="preserve"> ; </w:t>
      </w:r>
      <w:r>
        <w:t>mais</w:t>
      </w:r>
      <w:r w:rsidR="00D40713">
        <w:t xml:space="preserve">, </w:t>
      </w:r>
      <w:r>
        <w:t>lorsqu</w:t>
      </w:r>
      <w:r w:rsidR="00D40713">
        <w:t>’</w:t>
      </w:r>
      <w:r>
        <w:t>il vit pleurer dans ses bras cette belle enfant</w:t>
      </w:r>
      <w:r w:rsidR="00D40713">
        <w:t xml:space="preserve">, </w:t>
      </w:r>
      <w:r>
        <w:t>son cœur fut ému et peu s</w:t>
      </w:r>
      <w:r w:rsidR="00D40713">
        <w:t>’</w:t>
      </w:r>
      <w:r>
        <w:t>en fallût qu</w:t>
      </w:r>
      <w:r w:rsidR="00D40713">
        <w:t>’</w:t>
      </w:r>
      <w:r>
        <w:t>il ne renonçât à sa cruelle épreuve</w:t>
      </w:r>
      <w:r w:rsidR="00D40713">
        <w:t xml:space="preserve">. </w:t>
      </w:r>
      <w:r>
        <w:t>Cependant il se remit et commanda au vieux serviteur d</w:t>
      </w:r>
      <w:r w:rsidR="00D40713">
        <w:t>’</w:t>
      </w:r>
      <w:r>
        <w:t>aller à Boulogne porter secrètement sa fille chez la comtesse d</w:t>
      </w:r>
      <w:r w:rsidR="00D40713">
        <w:t>’</w:t>
      </w:r>
      <w:r>
        <w:t>Empêche</w:t>
      </w:r>
      <w:r w:rsidR="00D40713">
        <w:t xml:space="preserve">, </w:t>
      </w:r>
      <w:r>
        <w:t>sa sœur</w:t>
      </w:r>
      <w:r w:rsidR="00D40713">
        <w:t xml:space="preserve">, </w:t>
      </w:r>
      <w:r>
        <w:t>en la priant de la faire élever sous ses yeux</w:t>
      </w:r>
      <w:r w:rsidR="00D40713">
        <w:t xml:space="preserve">, </w:t>
      </w:r>
      <w:r>
        <w:t>mais de façon que personne au monde</w:t>
      </w:r>
      <w:r w:rsidR="00D40713">
        <w:t xml:space="preserve">, </w:t>
      </w:r>
      <w:r>
        <w:t xml:space="preserve">pas </w:t>
      </w:r>
      <w:r>
        <w:lastRenderedPageBreak/>
        <w:t>même le comte</w:t>
      </w:r>
      <w:r w:rsidR="00D40713">
        <w:t xml:space="preserve">, </w:t>
      </w:r>
      <w:r>
        <w:t>son mari</w:t>
      </w:r>
      <w:r w:rsidR="00D40713">
        <w:t xml:space="preserve">, </w:t>
      </w:r>
      <w:r>
        <w:t>ne pût avoir connaissance de ce mystère</w:t>
      </w:r>
      <w:r w:rsidR="00D40713">
        <w:t xml:space="preserve">. </w:t>
      </w:r>
      <w:r>
        <w:t>Le sergent exécuta fidèlement sa commission</w:t>
      </w:r>
      <w:r w:rsidR="00D40713">
        <w:t xml:space="preserve">. </w:t>
      </w:r>
      <w:r>
        <w:t>La comtesse se chargea de l</w:t>
      </w:r>
      <w:r w:rsidR="00D40713">
        <w:t>’</w:t>
      </w:r>
      <w:r>
        <w:t>enfant</w:t>
      </w:r>
      <w:r w:rsidR="00D40713">
        <w:t xml:space="preserve">, </w:t>
      </w:r>
      <w:r>
        <w:t>et la fit élever en secret</w:t>
      </w:r>
      <w:r w:rsidR="00D40713">
        <w:t xml:space="preserve">, </w:t>
      </w:r>
      <w:r>
        <w:t>comme le lui recommandait son frère</w:t>
      </w:r>
      <w:r w:rsidR="00D40713">
        <w:t>.</w:t>
      </w:r>
    </w:p>
    <w:p w14:paraId="7A0270A6" w14:textId="77777777" w:rsidR="00D40713" w:rsidRDefault="00000000">
      <w:r>
        <w:t>Depuis cette séparation</w:t>
      </w:r>
      <w:r w:rsidR="00D40713">
        <w:t xml:space="preserve">, </w:t>
      </w:r>
      <w:r>
        <w:t>le marquis vécut avec sa femme comme auparavant</w:t>
      </w:r>
      <w:r w:rsidR="00D40713">
        <w:t xml:space="preserve">. </w:t>
      </w:r>
      <w:r>
        <w:t>Souvent il lui arrivait d</w:t>
      </w:r>
      <w:r w:rsidR="00D40713">
        <w:t>’</w:t>
      </w:r>
      <w:r>
        <w:t>observer son visage et de chercher à lire dans ses yeux</w:t>
      </w:r>
      <w:r w:rsidR="00D40713">
        <w:t xml:space="preserve">, </w:t>
      </w:r>
      <w:r>
        <w:t>pour voir s</w:t>
      </w:r>
      <w:r w:rsidR="00D40713">
        <w:t>’</w:t>
      </w:r>
      <w:r>
        <w:t>il y démêlerait quelque signe de ressentiment ou de douleur</w:t>
      </w:r>
      <w:r w:rsidR="00D40713">
        <w:t xml:space="preserve">. </w:t>
      </w:r>
      <w:r>
        <w:t>Mais il eut beau examiner</w:t>
      </w:r>
      <w:r w:rsidR="00D40713">
        <w:t xml:space="preserve">, </w:t>
      </w:r>
      <w:r>
        <w:t>elle lui témoigna toujours le même amour et le même respect</w:t>
      </w:r>
      <w:r w:rsidR="00D40713">
        <w:t xml:space="preserve">. </w:t>
      </w:r>
      <w:r>
        <w:t>Jamais elle ne montra l</w:t>
      </w:r>
      <w:r w:rsidR="00D40713">
        <w:t>’</w:t>
      </w:r>
      <w:r>
        <w:t>apparence de la tristesse</w:t>
      </w:r>
      <w:r w:rsidR="00D40713">
        <w:t xml:space="preserve">, </w:t>
      </w:r>
      <w:r>
        <w:t>et ni devant lui ni même en son absence</w:t>
      </w:r>
      <w:r w:rsidR="00D40713">
        <w:t xml:space="preserve">, </w:t>
      </w:r>
      <w:r>
        <w:t>ne prononça une seule fois le nom de sa fille</w:t>
      </w:r>
      <w:r w:rsidR="00D40713">
        <w:t>.</w:t>
      </w:r>
    </w:p>
    <w:p w14:paraId="3FB11D7E" w14:textId="77777777" w:rsidR="00D40713" w:rsidRDefault="00000000">
      <w:r>
        <w:t>Quatre années se passèrent ainsi au bout desquelles elle donna le jour à un enfant mâle qui acheva de combler le bonheur du père et la joie des sujets</w:t>
      </w:r>
      <w:r w:rsidR="00D40713">
        <w:t xml:space="preserve">. </w:t>
      </w:r>
      <w:r>
        <w:t>Elle le nourrit de son lait comme l</w:t>
      </w:r>
      <w:r w:rsidR="00D40713">
        <w:t>’</w:t>
      </w:r>
      <w:r>
        <w:t>autre</w:t>
      </w:r>
      <w:r w:rsidR="00D40713">
        <w:t xml:space="preserve">. </w:t>
      </w:r>
      <w:r>
        <w:t>Mais</w:t>
      </w:r>
      <w:r w:rsidR="00D40713">
        <w:t xml:space="preserve">, </w:t>
      </w:r>
      <w:r>
        <w:t>quand ce fils bien-aimé eut deux ans</w:t>
      </w:r>
      <w:r w:rsidR="00D40713">
        <w:t xml:space="preserve">, </w:t>
      </w:r>
      <w:r>
        <w:t xml:space="preserve">le marquis voulut le faire servir à éprouver encore la patience de </w:t>
      </w:r>
      <w:proofErr w:type="spellStart"/>
      <w:r>
        <w:t>Griselidis</w:t>
      </w:r>
      <w:proofErr w:type="spellEnd"/>
      <w:r w:rsidR="00D40713">
        <w:t xml:space="preserve">, </w:t>
      </w:r>
      <w:r>
        <w:t>à laquelle il vint tenir à peu près les mêmes discours qu</w:t>
      </w:r>
      <w:r w:rsidR="00D40713">
        <w:t>’</w:t>
      </w:r>
      <w:r>
        <w:t>il lui avait tenus autrefois au sujet de sa fille</w:t>
      </w:r>
      <w:r w:rsidR="00D40713">
        <w:t>.</w:t>
      </w:r>
    </w:p>
    <w:p w14:paraId="13B60C16" w14:textId="4AA89035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5C62D9C4" wp14:editId="1D6C7ED1">
            <wp:extent cx="2294312" cy="3296986"/>
            <wp:effectExtent l="0" t="0" r="0" b="0"/>
            <wp:docPr id="35" name="Imag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2051" cy="3308107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8C739" w14:textId="77777777" w:rsidR="00D40713" w:rsidRDefault="00000000">
      <w:r>
        <w:lastRenderedPageBreak/>
        <w:t>Oh</w:t>
      </w:r>
      <w:r w:rsidR="00D40713">
        <w:t xml:space="preserve"> ! </w:t>
      </w:r>
      <w:r>
        <w:t>quelle douleur mortelle dut ressentir en ce moment cette femme incomparable</w:t>
      </w:r>
      <w:r w:rsidR="00D40713">
        <w:t xml:space="preserve">, </w:t>
      </w:r>
      <w:r>
        <w:t>quand</w:t>
      </w:r>
      <w:r w:rsidR="00D40713">
        <w:t xml:space="preserve">, </w:t>
      </w:r>
      <w:r>
        <w:t>se rappelant qu</w:t>
      </w:r>
      <w:r w:rsidR="00D40713">
        <w:t>’</w:t>
      </w:r>
      <w:r>
        <w:t>elle avait déjà perdu sa fille</w:t>
      </w:r>
      <w:r w:rsidR="00D40713">
        <w:t xml:space="preserve">, </w:t>
      </w:r>
      <w:r>
        <w:t>elle vit qu</w:t>
      </w:r>
      <w:r w:rsidR="00D40713">
        <w:t>’</w:t>
      </w:r>
      <w:r>
        <w:t>on allait faire encore mourir ce fils</w:t>
      </w:r>
      <w:r w:rsidR="00D40713">
        <w:t xml:space="preserve">, </w:t>
      </w:r>
      <w:r>
        <w:t>son unique espérance et le seul enfant qu</w:t>
      </w:r>
      <w:r w:rsidR="00D40713">
        <w:t>’</w:t>
      </w:r>
      <w:r>
        <w:t>elle croyait lui rester</w:t>
      </w:r>
      <w:r w:rsidR="00D40713">
        <w:t xml:space="preserve">. </w:t>
      </w:r>
      <w:r>
        <w:t>Quelle est</w:t>
      </w:r>
      <w:r w:rsidR="00D40713">
        <w:t xml:space="preserve">, </w:t>
      </w:r>
      <w:r>
        <w:t>je ne dis pas la mère tendre</w:t>
      </w:r>
      <w:r w:rsidR="00D40713">
        <w:t xml:space="preserve">, </w:t>
      </w:r>
      <w:r>
        <w:t>mais l</w:t>
      </w:r>
      <w:r w:rsidR="00D40713">
        <w:t>’</w:t>
      </w:r>
      <w:r>
        <w:t>étrangère compatissante et sensible qui</w:t>
      </w:r>
      <w:r w:rsidR="00D40713">
        <w:t xml:space="preserve">, </w:t>
      </w:r>
      <w:r>
        <w:t>à une telle sentence</w:t>
      </w:r>
      <w:r w:rsidR="00D40713">
        <w:t xml:space="preserve">, </w:t>
      </w:r>
      <w:r>
        <w:t>eût pu retenir ses larmes et ses cris</w:t>
      </w:r>
      <w:r w:rsidR="00D40713">
        <w:t xml:space="preserve"> ? </w:t>
      </w:r>
      <w:r>
        <w:t>Reines</w:t>
      </w:r>
      <w:r w:rsidR="00D40713">
        <w:t xml:space="preserve">, </w:t>
      </w:r>
      <w:r>
        <w:t>princesses</w:t>
      </w:r>
      <w:r w:rsidR="00D40713">
        <w:t xml:space="preserve">, </w:t>
      </w:r>
      <w:r>
        <w:t>marquises</w:t>
      </w:r>
      <w:r w:rsidR="00D40713">
        <w:t xml:space="preserve">, </w:t>
      </w:r>
      <w:r>
        <w:t>femmes de tous états</w:t>
      </w:r>
      <w:r w:rsidR="00D40713">
        <w:t xml:space="preserve">, </w:t>
      </w:r>
      <w:r>
        <w:t>écoutez la réponse de celle-ci à son seigneur et profitez de l</w:t>
      </w:r>
      <w:r w:rsidR="00D40713">
        <w:t>’</w:t>
      </w:r>
      <w:r>
        <w:t>exemple</w:t>
      </w:r>
      <w:r w:rsidR="00D40713">
        <w:t>.</w:t>
      </w:r>
    </w:p>
    <w:p w14:paraId="28203367" w14:textId="08C53541" w:rsidR="00000000" w:rsidRDefault="00D40713">
      <w:r>
        <w:t>« </w:t>
      </w:r>
      <w:r w:rsidR="00000000">
        <w:t>Cher sire</w:t>
      </w:r>
      <w:r>
        <w:t xml:space="preserve">, </w:t>
      </w:r>
      <w:r w:rsidR="00000000">
        <w:t>dit-elle</w:t>
      </w:r>
      <w:r>
        <w:t xml:space="preserve">, </w:t>
      </w:r>
      <w:r w:rsidR="00000000">
        <w:t>je vous l</w:t>
      </w:r>
      <w:r>
        <w:t>’</w:t>
      </w:r>
      <w:r w:rsidR="00000000">
        <w:t>ai juré autrefois</w:t>
      </w:r>
      <w:r>
        <w:t xml:space="preserve">, </w:t>
      </w:r>
      <w:r w:rsidR="00000000">
        <w:t>et je vous le jure encore</w:t>
      </w:r>
      <w:r>
        <w:t xml:space="preserve">, </w:t>
      </w:r>
      <w:r w:rsidR="00000000">
        <w:t>de ne vouloir jamais que ce que vous voudrez</w:t>
      </w:r>
      <w:r>
        <w:t xml:space="preserve">. </w:t>
      </w:r>
      <w:r w:rsidR="00000000">
        <w:t>Quand</w:t>
      </w:r>
      <w:r>
        <w:t xml:space="preserve">, </w:t>
      </w:r>
      <w:r w:rsidR="00000000">
        <w:t>en entrant dans votre palais</w:t>
      </w:r>
      <w:r>
        <w:t xml:space="preserve">, </w:t>
      </w:r>
      <w:r w:rsidR="00000000">
        <w:t>je quittai mes pauvres habits</w:t>
      </w:r>
      <w:r>
        <w:t xml:space="preserve">, </w:t>
      </w:r>
      <w:r w:rsidR="00000000">
        <w:t>je me défis à la fois de ma propre volonté</w:t>
      </w:r>
      <w:r>
        <w:t xml:space="preserve">, </w:t>
      </w:r>
      <w:r w:rsidR="00000000">
        <w:t>pour ne plus connaître que la vôtre</w:t>
      </w:r>
      <w:r>
        <w:t xml:space="preserve">. </w:t>
      </w:r>
      <w:r w:rsidR="00000000">
        <w:t>S</w:t>
      </w:r>
      <w:r>
        <w:t>’</w:t>
      </w:r>
      <w:r w:rsidR="00000000">
        <w:t>il m</w:t>
      </w:r>
      <w:r>
        <w:t>’</w:t>
      </w:r>
      <w:r w:rsidR="00000000">
        <w:t>était possible de la deviner avant qu</w:t>
      </w:r>
      <w:r>
        <w:t>’</w:t>
      </w:r>
      <w:r w:rsidR="00000000">
        <w:t>elle s</w:t>
      </w:r>
      <w:r>
        <w:t>’</w:t>
      </w:r>
      <w:r w:rsidR="00000000">
        <w:t>explique</w:t>
      </w:r>
      <w:r>
        <w:t xml:space="preserve">, </w:t>
      </w:r>
      <w:r w:rsidR="00000000">
        <w:t>vous verriez vos moindres désirs prévenus et accomplis</w:t>
      </w:r>
      <w:r>
        <w:t xml:space="preserve">. </w:t>
      </w:r>
      <w:r w:rsidR="00000000">
        <w:t>Ordonnez de moi maintenant tout ce qu</w:t>
      </w:r>
      <w:r>
        <w:t>’</w:t>
      </w:r>
      <w:r w:rsidR="00000000">
        <w:t>il vous plaira</w:t>
      </w:r>
      <w:r>
        <w:t xml:space="preserve">. </w:t>
      </w:r>
      <w:r w:rsidR="00000000">
        <w:t>Si vous voulez que je meure</w:t>
      </w:r>
      <w:r>
        <w:t xml:space="preserve">, </w:t>
      </w:r>
      <w:r w:rsidR="00000000">
        <w:t>j</w:t>
      </w:r>
      <w:r>
        <w:t>’</w:t>
      </w:r>
      <w:r w:rsidR="00000000">
        <w:t>y consens</w:t>
      </w:r>
      <w:r>
        <w:t xml:space="preserve">, </w:t>
      </w:r>
      <w:r w:rsidR="00000000">
        <w:t>car la mort n</w:t>
      </w:r>
      <w:r>
        <w:t>’</w:t>
      </w:r>
      <w:r w:rsidR="00000000">
        <w:t>est rien auprès du malheur de vous déplaire</w:t>
      </w:r>
      <w:r>
        <w:t>. »</w:t>
      </w:r>
    </w:p>
    <w:p w14:paraId="64ED0119" w14:textId="77777777" w:rsidR="00D40713" w:rsidRDefault="00000000">
      <w:r>
        <w:t>Gauthier était de plus en plus étonné</w:t>
      </w:r>
      <w:r w:rsidR="00D40713">
        <w:t xml:space="preserve">. </w:t>
      </w:r>
      <w:r>
        <w:t xml:space="preserve">Un autre qui eût moins connu </w:t>
      </w:r>
      <w:proofErr w:type="spellStart"/>
      <w:r>
        <w:t>Griselidis</w:t>
      </w:r>
      <w:proofErr w:type="spellEnd"/>
      <w:r>
        <w:t xml:space="preserve"> eût pu croire que tant de fermeté d</w:t>
      </w:r>
      <w:r w:rsidR="00D40713">
        <w:t>’</w:t>
      </w:r>
      <w:r>
        <w:t>âme n</w:t>
      </w:r>
      <w:r w:rsidR="00D40713">
        <w:t>’</w:t>
      </w:r>
      <w:r>
        <w:t>était qu</w:t>
      </w:r>
      <w:r w:rsidR="00D40713">
        <w:t>’</w:t>
      </w:r>
      <w:r>
        <w:t>insensibilité</w:t>
      </w:r>
      <w:r w:rsidR="00D40713">
        <w:t xml:space="preserve">, </w:t>
      </w:r>
      <w:r>
        <w:t>mais lui qui</w:t>
      </w:r>
      <w:r w:rsidR="00D40713">
        <w:t xml:space="preserve">, </w:t>
      </w:r>
      <w:r>
        <w:t>pendant qu</w:t>
      </w:r>
      <w:r w:rsidR="00D40713">
        <w:t>’</w:t>
      </w:r>
      <w:r>
        <w:t>elle nourrissait ses enfants</w:t>
      </w:r>
      <w:r w:rsidR="00D40713">
        <w:t xml:space="preserve">, </w:t>
      </w:r>
      <w:r>
        <w:t>avait été mille fois témoin des excès de sa tendresse pour eux</w:t>
      </w:r>
      <w:r w:rsidR="00D40713">
        <w:t xml:space="preserve">, </w:t>
      </w:r>
      <w:r>
        <w:t>il ne pouvait attribuer son courage qu</w:t>
      </w:r>
      <w:r w:rsidR="00D40713">
        <w:t>’</w:t>
      </w:r>
      <w:r>
        <w:t>à l</w:t>
      </w:r>
      <w:r w:rsidR="00D40713">
        <w:t>’</w:t>
      </w:r>
      <w:r>
        <w:t>amour qu</w:t>
      </w:r>
      <w:r w:rsidR="00D40713">
        <w:t>’</w:t>
      </w:r>
      <w:r>
        <w:t>elle lui portait</w:t>
      </w:r>
      <w:r w:rsidR="00D40713">
        <w:t xml:space="preserve">. </w:t>
      </w:r>
      <w:r>
        <w:t>Il envoya</w:t>
      </w:r>
      <w:r w:rsidR="00D40713">
        <w:t xml:space="preserve">, </w:t>
      </w:r>
      <w:r>
        <w:t>comme la première fois son sergent fidèle prendre l</w:t>
      </w:r>
      <w:r w:rsidR="00D40713">
        <w:t>’</w:t>
      </w:r>
      <w:r>
        <w:t>enfant et le fit porter à Boulogne</w:t>
      </w:r>
      <w:r w:rsidR="00D40713">
        <w:t xml:space="preserve">, </w:t>
      </w:r>
      <w:r>
        <w:t>où il fut élevé avec sa petite sœur</w:t>
      </w:r>
      <w:r w:rsidR="00D40713">
        <w:t>.</w:t>
      </w:r>
    </w:p>
    <w:p w14:paraId="60323288" w14:textId="77777777" w:rsidR="00D40713" w:rsidRDefault="00000000">
      <w:r>
        <w:t>Après deux aussi terribles épreuves</w:t>
      </w:r>
      <w:r w:rsidR="00D40713">
        <w:t xml:space="preserve">, </w:t>
      </w:r>
      <w:r>
        <w:t>Gauthier eût bien dû se croire sûr de sa femme et se dispenser de l</w:t>
      </w:r>
      <w:r w:rsidR="00D40713">
        <w:t>’</w:t>
      </w:r>
      <w:r>
        <w:t>affliger davantage</w:t>
      </w:r>
      <w:r w:rsidR="00D40713">
        <w:t xml:space="preserve">. </w:t>
      </w:r>
      <w:r>
        <w:t>Mais il est des cœurs soupçonneux que rien ne guérit</w:t>
      </w:r>
      <w:r w:rsidR="00D40713">
        <w:t xml:space="preserve">, </w:t>
      </w:r>
      <w:r>
        <w:t>qui</w:t>
      </w:r>
      <w:r w:rsidR="00D40713">
        <w:t xml:space="preserve">, </w:t>
      </w:r>
      <w:r>
        <w:t>lorsqu</w:t>
      </w:r>
      <w:r w:rsidR="00D40713">
        <w:t>’</w:t>
      </w:r>
      <w:r>
        <w:t xml:space="preserve">une fois ils ont commencé ne peuvent plus </w:t>
      </w:r>
      <w:r>
        <w:lastRenderedPageBreak/>
        <w:t>s</w:t>
      </w:r>
      <w:r w:rsidR="00D40713">
        <w:t>’</w:t>
      </w:r>
      <w:r>
        <w:t>arrêter</w:t>
      </w:r>
      <w:r w:rsidR="00D40713">
        <w:t xml:space="preserve">, </w:t>
      </w:r>
      <w:r>
        <w:t>et pour lesquels la douleur des autres est un plaisir délicieux</w:t>
      </w:r>
      <w:r w:rsidR="00D40713">
        <w:t>.</w:t>
      </w:r>
    </w:p>
    <w:p w14:paraId="4A40A7EB" w14:textId="77777777" w:rsidR="00D40713" w:rsidRDefault="00000000">
      <w:r>
        <w:t>Non seulement la marquise paraissait avoir oublié son double malheur</w:t>
      </w:r>
      <w:r w:rsidR="00D40713">
        <w:t xml:space="preserve">, </w:t>
      </w:r>
      <w:r>
        <w:t>mais</w:t>
      </w:r>
      <w:r w:rsidR="00D40713">
        <w:t xml:space="preserve">, </w:t>
      </w:r>
      <w:r>
        <w:t>de jour en jour</w:t>
      </w:r>
      <w:r w:rsidR="00D40713">
        <w:t xml:space="preserve">, </w:t>
      </w:r>
      <w:r>
        <w:t>Gauthier la trouvait plus soumise</w:t>
      </w:r>
      <w:r w:rsidR="00D40713">
        <w:t xml:space="preserve">, </w:t>
      </w:r>
      <w:r>
        <w:t>plus caressante et plus tendre</w:t>
      </w:r>
      <w:r w:rsidR="00D40713">
        <w:t xml:space="preserve"> ; </w:t>
      </w:r>
      <w:r>
        <w:t>et néanmoins il se proposait de la tourmenter encore</w:t>
      </w:r>
      <w:r w:rsidR="00D40713">
        <w:t>.</w:t>
      </w:r>
    </w:p>
    <w:p w14:paraId="40F6AB8B" w14:textId="77777777" w:rsidR="00D40713" w:rsidRDefault="00000000">
      <w:r>
        <w:t>Sa fille avait douze ans</w:t>
      </w:r>
      <w:r w:rsidR="00D40713">
        <w:t xml:space="preserve">, </w:t>
      </w:r>
      <w:r>
        <w:t>son fils en avait huit</w:t>
      </w:r>
      <w:r w:rsidR="00D40713">
        <w:t xml:space="preserve">. </w:t>
      </w:r>
      <w:r>
        <w:t>Il voulut les faire revenir auprès de lui et pria la comtesse</w:t>
      </w:r>
      <w:r w:rsidR="00D40713">
        <w:t xml:space="preserve">, </w:t>
      </w:r>
      <w:r>
        <w:t>sa sœur</w:t>
      </w:r>
      <w:r w:rsidR="00D40713">
        <w:t xml:space="preserve">, </w:t>
      </w:r>
      <w:r>
        <w:t>de les lui ramener</w:t>
      </w:r>
      <w:r w:rsidR="00D40713">
        <w:t xml:space="preserve">. </w:t>
      </w:r>
      <w:r>
        <w:t>En même temps il fit courir le bruit qu</w:t>
      </w:r>
      <w:r w:rsidR="00D40713">
        <w:t>’</w:t>
      </w:r>
      <w:r>
        <w:t>il allait répudier sa femme pour en prendre une autre</w:t>
      </w:r>
      <w:r w:rsidR="00D40713">
        <w:t>.</w:t>
      </w:r>
    </w:p>
    <w:p w14:paraId="628F87A4" w14:textId="2D76C880" w:rsidR="00000000" w:rsidRDefault="00000000">
      <w:r>
        <w:t xml:space="preserve">Bientôt cette barbarie nouvelle parvint aux oreilles de </w:t>
      </w:r>
      <w:proofErr w:type="spellStart"/>
      <w:r>
        <w:t>Griselidis</w:t>
      </w:r>
      <w:proofErr w:type="spellEnd"/>
      <w:r w:rsidR="00D40713">
        <w:t xml:space="preserve">. </w:t>
      </w:r>
      <w:r>
        <w:t>On lui dit qu</w:t>
      </w:r>
      <w:r w:rsidR="00D40713">
        <w:t>’</w:t>
      </w:r>
      <w:r>
        <w:t>une jeune personne de haute naissance et belle comme une fée arrivait</w:t>
      </w:r>
      <w:r w:rsidR="00D40713">
        <w:t xml:space="preserve">, </w:t>
      </w:r>
      <w:r>
        <w:t>pour être marquise de Saluces</w:t>
      </w:r>
      <w:r w:rsidR="00D40713">
        <w:t xml:space="preserve">. </w:t>
      </w:r>
      <w:r>
        <w:t>Si elle fut consternée d</w:t>
      </w:r>
      <w:r w:rsidR="00D40713">
        <w:t>’</w:t>
      </w:r>
      <w:r>
        <w:t>un pareil événement</w:t>
      </w:r>
      <w:r w:rsidR="00D40713">
        <w:t xml:space="preserve">, </w:t>
      </w:r>
      <w:r>
        <w:t>je vous le laisse à penser</w:t>
      </w:r>
      <w:r w:rsidR="00D40713">
        <w:t xml:space="preserve"> ; </w:t>
      </w:r>
      <w:r>
        <w:t>cependant elle s</w:t>
      </w:r>
      <w:r w:rsidR="00D40713">
        <w:t>’</w:t>
      </w:r>
      <w:r>
        <w:t>arma de courage et attendit que celui à qui elle devait obéir en voulût ordonner</w:t>
      </w:r>
      <w:r w:rsidR="00D40713">
        <w:t xml:space="preserve">. </w:t>
      </w:r>
      <w:r>
        <w:t>Il la fit venir</w:t>
      </w:r>
      <w:r w:rsidR="00D40713">
        <w:t xml:space="preserve">, </w:t>
      </w:r>
      <w:r>
        <w:t>et en présence de quelques-uns de ses barons</w:t>
      </w:r>
      <w:r w:rsidR="00D40713">
        <w:t xml:space="preserve">, </w:t>
      </w:r>
      <w:r>
        <w:t>lui parla ainsi</w:t>
      </w:r>
      <w:r w:rsidR="00D40713">
        <w:t> : « </w:t>
      </w:r>
      <w:proofErr w:type="spellStart"/>
      <w:r>
        <w:t>Griselidis</w:t>
      </w:r>
      <w:proofErr w:type="spellEnd"/>
      <w:r w:rsidR="00D40713">
        <w:t xml:space="preserve">, </w:t>
      </w:r>
      <w:r>
        <w:t>depuis plus de douze ans que nous habitons ensemble</w:t>
      </w:r>
      <w:r w:rsidR="00D40713">
        <w:t xml:space="preserve">, </w:t>
      </w:r>
      <w:r>
        <w:t>je me suis plu à t</w:t>
      </w:r>
      <w:r w:rsidR="00D40713">
        <w:t>’</w:t>
      </w:r>
      <w:r>
        <w:t>avoir pour compagne</w:t>
      </w:r>
      <w:r w:rsidR="00D40713">
        <w:t xml:space="preserve">, </w:t>
      </w:r>
      <w:r>
        <w:t>parce que je regardais plus à ta vertu qu</w:t>
      </w:r>
      <w:r w:rsidR="00D40713">
        <w:t>’</w:t>
      </w:r>
      <w:r>
        <w:t>à ta naissance</w:t>
      </w:r>
      <w:r w:rsidR="00D40713">
        <w:t xml:space="preserve"> ; </w:t>
      </w:r>
      <w:r>
        <w:t>mais il me faut un héritier</w:t>
      </w:r>
      <w:r w:rsidR="00D40713">
        <w:t xml:space="preserve">, </w:t>
      </w:r>
      <w:r>
        <w:t>mes vassaux l</w:t>
      </w:r>
      <w:r w:rsidR="00D40713">
        <w:t>’</w:t>
      </w:r>
      <w:r>
        <w:t>exigent</w:t>
      </w:r>
      <w:r w:rsidR="00D40713">
        <w:t xml:space="preserve"> ; </w:t>
      </w:r>
      <w:r>
        <w:t>et Rome permet que je prenne enfin une épouse digne de moi</w:t>
      </w:r>
      <w:r w:rsidR="00D40713">
        <w:t xml:space="preserve">. </w:t>
      </w:r>
      <w:r>
        <w:t>Elle arrive dans quelques jours</w:t>
      </w:r>
      <w:r w:rsidR="00D40713">
        <w:t xml:space="preserve"> : </w:t>
      </w:r>
      <w:r>
        <w:t>ainsi prépare-toi à céder ta place</w:t>
      </w:r>
      <w:r w:rsidR="00D40713">
        <w:t xml:space="preserve"> ; </w:t>
      </w:r>
      <w:r>
        <w:t>emporte ton douaire et rappelle tout ton courage</w:t>
      </w:r>
      <w:r w:rsidR="00D40713">
        <w:t xml:space="preserve">. – </w:t>
      </w:r>
      <w:r>
        <w:t>Monseigneur</w:t>
      </w:r>
      <w:r w:rsidR="00D40713">
        <w:t xml:space="preserve">, </w:t>
      </w:r>
      <w:r>
        <w:t xml:space="preserve">répondit </w:t>
      </w:r>
      <w:proofErr w:type="spellStart"/>
      <w:r>
        <w:t>Griselidis</w:t>
      </w:r>
      <w:proofErr w:type="spellEnd"/>
      <w:r w:rsidR="00D40713">
        <w:t xml:space="preserve">, </w:t>
      </w:r>
      <w:r>
        <w:t>je n</w:t>
      </w:r>
      <w:r w:rsidR="00D40713">
        <w:t>’</w:t>
      </w:r>
      <w:r>
        <w:t xml:space="preserve">ignore point que la fille du pauvre </w:t>
      </w:r>
      <w:proofErr w:type="spellStart"/>
      <w:r>
        <w:t>Janicola</w:t>
      </w:r>
      <w:proofErr w:type="spellEnd"/>
      <w:r>
        <w:t xml:space="preserve"> n</w:t>
      </w:r>
      <w:r w:rsidR="00D40713">
        <w:t>’</w:t>
      </w:r>
      <w:r>
        <w:t>était pas faite pour devenir votre épouse</w:t>
      </w:r>
      <w:r w:rsidR="00D40713">
        <w:t xml:space="preserve"> ; </w:t>
      </w:r>
      <w:r>
        <w:t>et</w:t>
      </w:r>
      <w:r w:rsidR="00D40713">
        <w:t xml:space="preserve">, </w:t>
      </w:r>
      <w:r>
        <w:t>dans ce palais dont vous m</w:t>
      </w:r>
      <w:r w:rsidR="00D40713">
        <w:t>’</w:t>
      </w:r>
      <w:r>
        <w:t>avez rendue la dame</w:t>
      </w:r>
      <w:r w:rsidR="00D40713">
        <w:t xml:space="preserve">, </w:t>
      </w:r>
      <w:r>
        <w:t>je prends Dieu à témoin que tous les jours</w:t>
      </w:r>
      <w:r w:rsidR="00D40713">
        <w:t xml:space="preserve">, </w:t>
      </w:r>
      <w:r>
        <w:t>en le remerciant de cet honneur</w:t>
      </w:r>
      <w:r w:rsidR="00D40713">
        <w:t xml:space="preserve">, </w:t>
      </w:r>
      <w:r>
        <w:t>je m</w:t>
      </w:r>
      <w:r w:rsidR="00D40713">
        <w:t>’</w:t>
      </w:r>
      <w:r>
        <w:t>en reconnaissais indigne</w:t>
      </w:r>
      <w:r w:rsidR="00D40713">
        <w:t xml:space="preserve">. </w:t>
      </w:r>
      <w:r>
        <w:t>Je laisse sans regret</w:t>
      </w:r>
      <w:r w:rsidR="00D40713">
        <w:t xml:space="preserve">, </w:t>
      </w:r>
      <w:r>
        <w:t>puisque telle est votre volonté</w:t>
      </w:r>
      <w:r w:rsidR="00D40713">
        <w:t xml:space="preserve">, </w:t>
      </w:r>
      <w:r>
        <w:t>les lieux où j</w:t>
      </w:r>
      <w:r w:rsidR="00D40713">
        <w:t>’</w:t>
      </w:r>
      <w:r>
        <w:t>ai demeuré avec tant de plaisir et je retourne mourir dans la cabane qui me vit naître</w:t>
      </w:r>
      <w:r w:rsidR="00D40713">
        <w:t xml:space="preserve">, </w:t>
      </w:r>
      <w:r>
        <w:t xml:space="preserve">et où </w:t>
      </w:r>
      <w:r>
        <w:lastRenderedPageBreak/>
        <w:t>je pourrai rendre encore à mon père les soins que j</w:t>
      </w:r>
      <w:r w:rsidR="00D40713">
        <w:t>’</w:t>
      </w:r>
      <w:r>
        <w:t>étais forcée</w:t>
      </w:r>
      <w:r w:rsidR="00D40713">
        <w:t xml:space="preserve">, </w:t>
      </w:r>
      <w:r>
        <w:t>malgré moi</w:t>
      </w:r>
      <w:r w:rsidR="00D40713">
        <w:t xml:space="preserve">, </w:t>
      </w:r>
      <w:r>
        <w:t>de laisser à un étranger</w:t>
      </w:r>
      <w:r w:rsidR="00D40713">
        <w:t xml:space="preserve">. </w:t>
      </w:r>
      <w:r>
        <w:t>Quant au douaire dont vous me parlez</w:t>
      </w:r>
      <w:r w:rsidR="00D40713">
        <w:t xml:space="preserve">, </w:t>
      </w:r>
      <w:r>
        <w:t>vous savez</w:t>
      </w:r>
      <w:r w:rsidR="00D40713">
        <w:t xml:space="preserve">, </w:t>
      </w:r>
      <w:r>
        <w:t>Sire</w:t>
      </w:r>
      <w:r w:rsidR="00D40713">
        <w:t xml:space="preserve">, </w:t>
      </w:r>
      <w:r>
        <w:t>qu</w:t>
      </w:r>
      <w:r w:rsidR="00D40713">
        <w:t>’</w:t>
      </w:r>
      <w:r>
        <w:t>avec un cœur chaste</w:t>
      </w:r>
      <w:r w:rsidR="00D40713">
        <w:t xml:space="preserve">, </w:t>
      </w:r>
      <w:r>
        <w:t>je ne pus vous apporter que pauvreté</w:t>
      </w:r>
      <w:r w:rsidR="00D40713">
        <w:t xml:space="preserve">, </w:t>
      </w:r>
      <w:r>
        <w:t>respect et amour</w:t>
      </w:r>
      <w:r w:rsidR="00D40713">
        <w:t xml:space="preserve">. </w:t>
      </w:r>
      <w:r>
        <w:t>Tous les habillements que j</w:t>
      </w:r>
      <w:r w:rsidR="00D40713">
        <w:t>’</w:t>
      </w:r>
      <w:r>
        <w:t>ai vêtus jusqu</w:t>
      </w:r>
      <w:r w:rsidR="00D40713">
        <w:t>’</w:t>
      </w:r>
      <w:r>
        <w:t>ici sont à vous</w:t>
      </w:r>
      <w:r w:rsidR="00D40713">
        <w:t xml:space="preserve"> : </w:t>
      </w:r>
      <w:r>
        <w:t>permettez que je les quitte et que je reprenne les miens que j</w:t>
      </w:r>
      <w:r w:rsidR="00D40713">
        <w:t>’</w:t>
      </w:r>
      <w:r>
        <w:t>ai conservés</w:t>
      </w:r>
      <w:r w:rsidR="00D40713">
        <w:t xml:space="preserve">. </w:t>
      </w:r>
      <w:r>
        <w:t>Voici l</w:t>
      </w:r>
      <w:r w:rsidR="00D40713">
        <w:t>’</w:t>
      </w:r>
      <w:r>
        <w:t>anneau dont vous m</w:t>
      </w:r>
      <w:r w:rsidR="00D40713">
        <w:t>’</w:t>
      </w:r>
      <w:r>
        <w:t>épousâtes</w:t>
      </w:r>
      <w:r w:rsidR="00D40713">
        <w:t xml:space="preserve">. </w:t>
      </w:r>
      <w:r>
        <w:t>Je sortis pauvre de chez mon père</w:t>
      </w:r>
      <w:r w:rsidR="00D40713">
        <w:t xml:space="preserve">, </w:t>
      </w:r>
      <w:r>
        <w:t>j</w:t>
      </w:r>
      <w:r w:rsidR="00D40713">
        <w:t>’</w:t>
      </w:r>
      <w:r>
        <w:t>y rentrerai pauvre</w:t>
      </w:r>
      <w:r w:rsidR="00D40713">
        <w:t xml:space="preserve">, </w:t>
      </w:r>
      <w:r>
        <w:t>et ne veux y apporter que l</w:t>
      </w:r>
      <w:r w:rsidR="00D40713">
        <w:t>’</w:t>
      </w:r>
      <w:r>
        <w:t>honneur d</w:t>
      </w:r>
      <w:r w:rsidR="00D40713">
        <w:t>’</w:t>
      </w:r>
      <w:r>
        <w:t>être la veuve irréprochable d</w:t>
      </w:r>
      <w:r w:rsidR="00D40713">
        <w:t>’</w:t>
      </w:r>
      <w:r>
        <w:t>un tel époux</w:t>
      </w:r>
      <w:r w:rsidR="00D40713">
        <w:t>. »</w:t>
      </w:r>
    </w:p>
    <w:p w14:paraId="2A03C32F" w14:textId="77777777" w:rsidR="00D40713" w:rsidRDefault="00000000">
      <w:r>
        <w:t>Le marquis fut tellement ému de ce discours</w:t>
      </w:r>
      <w:r w:rsidR="00D40713">
        <w:t xml:space="preserve">, </w:t>
      </w:r>
      <w:r>
        <w:t>qu</w:t>
      </w:r>
      <w:r w:rsidR="00D40713">
        <w:t>’</w:t>
      </w:r>
      <w:r>
        <w:t>il ne put retenir ses larmes</w:t>
      </w:r>
      <w:r w:rsidR="00D40713">
        <w:t xml:space="preserve">, </w:t>
      </w:r>
      <w:r>
        <w:t>et qu</w:t>
      </w:r>
      <w:r w:rsidR="00D40713">
        <w:t>’</w:t>
      </w:r>
      <w:r>
        <w:t>il se vit obligé de sortir pour les cacher</w:t>
      </w:r>
      <w:r w:rsidR="00D40713">
        <w:t xml:space="preserve">. </w:t>
      </w:r>
      <w:proofErr w:type="spellStart"/>
      <w:r>
        <w:t>Griselidis</w:t>
      </w:r>
      <w:proofErr w:type="spellEnd"/>
      <w:r>
        <w:t xml:space="preserve"> quitta ses beaux vêtements</w:t>
      </w:r>
      <w:r w:rsidR="00D40713">
        <w:t xml:space="preserve">, </w:t>
      </w:r>
      <w:r>
        <w:t>ses joyaux</w:t>
      </w:r>
      <w:r w:rsidR="00D40713">
        <w:t xml:space="preserve">, </w:t>
      </w:r>
      <w:r>
        <w:t>ses ornements de tête</w:t>
      </w:r>
      <w:r w:rsidR="00D40713">
        <w:t xml:space="preserve"> : </w:t>
      </w:r>
      <w:r>
        <w:t>elle reprit ses habits rustiques et se rendit à son village</w:t>
      </w:r>
      <w:r w:rsidR="00D40713">
        <w:t xml:space="preserve">, </w:t>
      </w:r>
      <w:r>
        <w:t>accompagnée d</w:t>
      </w:r>
      <w:r w:rsidR="00D40713">
        <w:t>’</w:t>
      </w:r>
      <w:r>
        <w:t>une foule de barons</w:t>
      </w:r>
      <w:r w:rsidR="00D40713">
        <w:t xml:space="preserve">, </w:t>
      </w:r>
      <w:r>
        <w:t>de chevaliers et de dames qui fondaient en larmes et regrettaient tant de vertus</w:t>
      </w:r>
      <w:r w:rsidR="00D40713">
        <w:t xml:space="preserve">. </w:t>
      </w:r>
      <w:r>
        <w:t>Elle seule ne pleurait point</w:t>
      </w:r>
      <w:r w:rsidR="00D40713">
        <w:t xml:space="preserve">, </w:t>
      </w:r>
      <w:r>
        <w:t>mais elle marchait en silence</w:t>
      </w:r>
      <w:r w:rsidR="00D40713">
        <w:t xml:space="preserve">, </w:t>
      </w:r>
      <w:r>
        <w:t>les yeux baissés</w:t>
      </w:r>
      <w:r w:rsidR="00D40713">
        <w:t>.</w:t>
      </w:r>
    </w:p>
    <w:p w14:paraId="20D76F1D" w14:textId="77777777" w:rsidR="00D40713" w:rsidRDefault="00000000">
      <w:r>
        <w:t>On arriva ainsi chez son père qui ne parut point étonné de l</w:t>
      </w:r>
      <w:r w:rsidR="00D40713">
        <w:t>’</w:t>
      </w:r>
      <w:r>
        <w:t>événement</w:t>
      </w:r>
      <w:r w:rsidR="00D40713">
        <w:t xml:space="preserve">. </w:t>
      </w:r>
      <w:r>
        <w:t>De tout temps ce mariage lui avait paru suspect</w:t>
      </w:r>
      <w:r w:rsidR="00D40713">
        <w:t xml:space="preserve">, </w:t>
      </w:r>
      <w:r>
        <w:t>et il s</w:t>
      </w:r>
      <w:r w:rsidR="00D40713">
        <w:t>’</w:t>
      </w:r>
      <w:r>
        <w:t>était toujours douté que tôt ou tard le marquis</w:t>
      </w:r>
      <w:r w:rsidR="00D40713">
        <w:t xml:space="preserve">, </w:t>
      </w:r>
      <w:r>
        <w:t>quand il serait las de sa fille</w:t>
      </w:r>
      <w:r w:rsidR="00D40713">
        <w:t xml:space="preserve">, </w:t>
      </w:r>
      <w:r>
        <w:t>la lui renverrait</w:t>
      </w:r>
      <w:r w:rsidR="00D40713">
        <w:t xml:space="preserve">. </w:t>
      </w:r>
      <w:r>
        <w:t>Le vieillard l</w:t>
      </w:r>
      <w:r w:rsidR="00D40713">
        <w:t>’</w:t>
      </w:r>
      <w:r>
        <w:t>embrassa tendrement et sans témoigner ni courroux ni douleur</w:t>
      </w:r>
      <w:r w:rsidR="00D40713">
        <w:t xml:space="preserve"> ; </w:t>
      </w:r>
      <w:r>
        <w:t>il remercia les dames et les chevaliers qui l</w:t>
      </w:r>
      <w:r w:rsidR="00D40713">
        <w:t>’</w:t>
      </w:r>
      <w:r>
        <w:t>avaient accompagnée</w:t>
      </w:r>
      <w:r w:rsidR="00D40713">
        <w:t xml:space="preserve">, </w:t>
      </w:r>
      <w:r>
        <w:t>et les exhorta à bien aimer leur seigneur et à le servir loyalement</w:t>
      </w:r>
      <w:r w:rsidR="00D40713">
        <w:t xml:space="preserve">. </w:t>
      </w:r>
      <w:r>
        <w:t xml:space="preserve">Imaginez quel chagrin ressentait intérieurement le bon </w:t>
      </w:r>
      <w:proofErr w:type="spellStart"/>
      <w:r>
        <w:t>Janicola</w:t>
      </w:r>
      <w:proofErr w:type="spellEnd"/>
      <w:r w:rsidR="00D40713">
        <w:t xml:space="preserve">, </w:t>
      </w:r>
      <w:r>
        <w:t>quand il songeait que sa fille</w:t>
      </w:r>
      <w:r w:rsidR="00D40713">
        <w:t xml:space="preserve">, </w:t>
      </w:r>
      <w:r>
        <w:t>après un si long temps de plaisirs et d</w:t>
      </w:r>
      <w:r w:rsidR="00D40713">
        <w:t>’</w:t>
      </w:r>
      <w:r>
        <w:t>abondance</w:t>
      </w:r>
      <w:r w:rsidR="00D40713">
        <w:t xml:space="preserve">, </w:t>
      </w:r>
      <w:r>
        <w:t>allait</w:t>
      </w:r>
      <w:r w:rsidR="00D40713">
        <w:t xml:space="preserve">, </w:t>
      </w:r>
      <w:r>
        <w:t>le reste de sa vie</w:t>
      </w:r>
      <w:r w:rsidR="00D40713">
        <w:t xml:space="preserve">, </w:t>
      </w:r>
      <w:r>
        <w:t>manquer de tout</w:t>
      </w:r>
      <w:r w:rsidR="00D40713">
        <w:t xml:space="preserve"> ; </w:t>
      </w:r>
      <w:r>
        <w:t>mais elle ne semblait point s</w:t>
      </w:r>
      <w:r w:rsidR="00D40713">
        <w:t>’</w:t>
      </w:r>
      <w:r>
        <w:t>en apercevoir</w:t>
      </w:r>
      <w:r w:rsidR="00D40713">
        <w:t xml:space="preserve">, </w:t>
      </w:r>
      <w:r>
        <w:t>et elle ranimait le courage de son père</w:t>
      </w:r>
      <w:r w:rsidR="00D40713">
        <w:t>.</w:t>
      </w:r>
    </w:p>
    <w:p w14:paraId="7DC57BDD" w14:textId="6D639852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57490AE5" wp14:editId="4B325F72">
            <wp:extent cx="5241934" cy="3316778"/>
            <wp:effectExtent l="0" t="0" r="0" b="0"/>
            <wp:docPr id="36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433" cy="332658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2DD7E8" w14:textId="41504EA6" w:rsidR="00000000" w:rsidRDefault="00000000">
      <w:r>
        <w:t>Cependant</w:t>
      </w:r>
      <w:r w:rsidR="00D40713">
        <w:t xml:space="preserve">, </w:t>
      </w:r>
      <w:r>
        <w:t>le comte et la comtesse d</w:t>
      </w:r>
      <w:r w:rsidR="00D40713">
        <w:t>’</w:t>
      </w:r>
      <w:r>
        <w:t>Empêche</w:t>
      </w:r>
      <w:r w:rsidR="00D40713">
        <w:t xml:space="preserve">, </w:t>
      </w:r>
      <w:r>
        <w:t>suivis d</w:t>
      </w:r>
      <w:r w:rsidR="00D40713">
        <w:t>’</w:t>
      </w:r>
      <w:r>
        <w:t>un grand nombre de chevaliers et de dames</w:t>
      </w:r>
      <w:r w:rsidR="00D40713">
        <w:t xml:space="preserve">, </w:t>
      </w:r>
      <w:r>
        <w:t>allaient arriver avec les deux enfants</w:t>
      </w:r>
      <w:r w:rsidR="00D40713">
        <w:t xml:space="preserve"> : </w:t>
      </w:r>
      <w:r>
        <w:t>déjà</w:t>
      </w:r>
      <w:r w:rsidR="00D40713">
        <w:t xml:space="preserve">, </w:t>
      </w:r>
      <w:r>
        <w:t>ils n</w:t>
      </w:r>
      <w:r w:rsidR="00D40713">
        <w:t>’</w:t>
      </w:r>
      <w:r>
        <w:t>étaient plus qu</w:t>
      </w:r>
      <w:r w:rsidR="00D40713">
        <w:t>’</w:t>
      </w:r>
      <w:r>
        <w:t>à une journée de Saluces</w:t>
      </w:r>
      <w:r w:rsidR="00D40713">
        <w:t xml:space="preserve">. </w:t>
      </w:r>
      <w:r>
        <w:t>Le marquis</w:t>
      </w:r>
      <w:r w:rsidR="00D40713">
        <w:t xml:space="preserve">, </w:t>
      </w:r>
      <w:r>
        <w:t>pour consommer sa dernière épreuve</w:t>
      </w:r>
      <w:r w:rsidR="00D40713">
        <w:t xml:space="preserve">, </w:t>
      </w:r>
      <w:r>
        <w:t xml:space="preserve">envoya chercher </w:t>
      </w:r>
      <w:proofErr w:type="spellStart"/>
      <w:r>
        <w:t>Griselidis</w:t>
      </w:r>
      <w:proofErr w:type="spellEnd"/>
      <w:r w:rsidR="00D40713">
        <w:t xml:space="preserve">, </w:t>
      </w:r>
      <w:r>
        <w:t>qui vint aussitôt à pied et dans ses habits de paysanne</w:t>
      </w:r>
      <w:r w:rsidR="00D40713">
        <w:t>. « </w:t>
      </w:r>
      <w:r>
        <w:t xml:space="preserve">Fille de </w:t>
      </w:r>
      <w:proofErr w:type="spellStart"/>
      <w:r>
        <w:t>Janicola</w:t>
      </w:r>
      <w:proofErr w:type="spellEnd"/>
      <w:r w:rsidR="00D40713">
        <w:t xml:space="preserve">, </w:t>
      </w:r>
      <w:r>
        <w:t>lui dit-il</w:t>
      </w:r>
      <w:r w:rsidR="00D40713">
        <w:t xml:space="preserve">, </w:t>
      </w:r>
      <w:r>
        <w:t>demain arrive ma nouvelle épouse</w:t>
      </w:r>
      <w:r w:rsidR="00D40713">
        <w:t xml:space="preserve">, </w:t>
      </w:r>
      <w:r>
        <w:t>et</w:t>
      </w:r>
      <w:r w:rsidR="00D40713">
        <w:t xml:space="preserve">, </w:t>
      </w:r>
      <w:r>
        <w:t>comme personne</w:t>
      </w:r>
      <w:r w:rsidR="00D40713">
        <w:t xml:space="preserve">, </w:t>
      </w:r>
      <w:r>
        <w:t>dans mon palais</w:t>
      </w:r>
      <w:r w:rsidR="00D40713">
        <w:t xml:space="preserve">, </w:t>
      </w:r>
      <w:r>
        <w:t>ne connaît aussi bien que toi ce qui peut me plaire et que je souhaite la bien recevoir</w:t>
      </w:r>
      <w:r w:rsidR="00D40713">
        <w:t xml:space="preserve">, </w:t>
      </w:r>
      <w:r>
        <w:t>ainsi que mon frère</w:t>
      </w:r>
      <w:r w:rsidR="00D40713">
        <w:t xml:space="preserve">, </w:t>
      </w:r>
      <w:r>
        <w:t>ma sœur et toute la chevalerie qui les accompagne</w:t>
      </w:r>
      <w:r w:rsidR="00D40713">
        <w:t xml:space="preserve">, </w:t>
      </w:r>
      <w:r>
        <w:t>j</w:t>
      </w:r>
      <w:r w:rsidR="00D40713">
        <w:t>’</w:t>
      </w:r>
      <w:r>
        <w:t>ai voulu te charger de ces soins</w:t>
      </w:r>
      <w:r w:rsidR="00D40713">
        <w:t xml:space="preserve">, </w:t>
      </w:r>
      <w:r>
        <w:t>et particulièrement de ceux qui la regardent</w:t>
      </w:r>
      <w:r w:rsidR="00D40713">
        <w:t xml:space="preserve">. – </w:t>
      </w:r>
      <w:r>
        <w:t>Sire</w:t>
      </w:r>
      <w:r w:rsidR="00D40713">
        <w:t xml:space="preserve">, </w:t>
      </w:r>
      <w:r>
        <w:t>répondit-elle</w:t>
      </w:r>
      <w:r w:rsidR="00D40713">
        <w:t xml:space="preserve">, </w:t>
      </w:r>
      <w:r>
        <w:t>je vous ai de telles obligations que</w:t>
      </w:r>
      <w:r w:rsidR="00D40713">
        <w:t xml:space="preserve">, </w:t>
      </w:r>
      <w:r>
        <w:t>tant que Dieu me laissera des jours</w:t>
      </w:r>
      <w:r w:rsidR="00D40713">
        <w:t xml:space="preserve">, </w:t>
      </w:r>
      <w:r>
        <w:t>je me ferai un devoir d</w:t>
      </w:r>
      <w:r w:rsidR="00D40713">
        <w:t>’</w:t>
      </w:r>
      <w:r>
        <w:t>exécuter ce qui pourra vous faire plaisir</w:t>
      </w:r>
      <w:r w:rsidR="00D40713">
        <w:t>. »</w:t>
      </w:r>
    </w:p>
    <w:p w14:paraId="25C09442" w14:textId="16F1D12A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2833D31A" wp14:editId="57A69852">
            <wp:extent cx="4131425" cy="4075225"/>
            <wp:effectExtent l="0" t="0" r="2540" b="1905"/>
            <wp:docPr id="37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905" cy="40875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36C6BB" w14:textId="77777777" w:rsidR="00D40713" w:rsidRDefault="00000000">
      <w:r>
        <w:t>Elle alla aussitôt donner des ordres aux officiers et domestiques</w:t>
      </w:r>
      <w:r w:rsidR="00D40713">
        <w:t xml:space="preserve">. </w:t>
      </w:r>
      <w:r>
        <w:t>Elle-même aida aux différents travaux</w:t>
      </w:r>
      <w:r w:rsidR="00D40713">
        <w:t xml:space="preserve">, </w:t>
      </w:r>
      <w:r>
        <w:t>et prépara la chambre nuptiale et le lit destiné à celle dont l</w:t>
      </w:r>
      <w:r w:rsidR="00D40713">
        <w:t>’</w:t>
      </w:r>
      <w:r>
        <w:t>arrivée prochaine l</w:t>
      </w:r>
      <w:r w:rsidR="00D40713">
        <w:t>’</w:t>
      </w:r>
      <w:r>
        <w:t>avait fait chasser</w:t>
      </w:r>
      <w:r w:rsidR="00D40713">
        <w:t xml:space="preserve">. </w:t>
      </w:r>
      <w:r>
        <w:t>Quand la jeune personne parut</w:t>
      </w:r>
      <w:r w:rsidR="00D40713">
        <w:t xml:space="preserve">, </w:t>
      </w:r>
      <w:r>
        <w:t>loin de laisser échapper à sa présence</w:t>
      </w:r>
      <w:r w:rsidR="00D40713">
        <w:t xml:space="preserve">, </w:t>
      </w:r>
      <w:r>
        <w:t>comme on devait s</w:t>
      </w:r>
      <w:r w:rsidR="00D40713">
        <w:t>’</w:t>
      </w:r>
      <w:r>
        <w:t>y attendre</w:t>
      </w:r>
      <w:r w:rsidR="00D40713">
        <w:t xml:space="preserve">, </w:t>
      </w:r>
      <w:r>
        <w:t>quelque signe d</w:t>
      </w:r>
      <w:r w:rsidR="00D40713">
        <w:t>’</w:t>
      </w:r>
      <w:r>
        <w:t>émotion</w:t>
      </w:r>
      <w:r w:rsidR="00D40713">
        <w:t xml:space="preserve">, </w:t>
      </w:r>
      <w:r>
        <w:t>loin de rougir des haillons sous lesquels elle se montrait à ses yeux</w:t>
      </w:r>
      <w:r w:rsidR="00D40713">
        <w:t xml:space="preserve">, </w:t>
      </w:r>
      <w:r>
        <w:t>elle alla au-devant d</w:t>
      </w:r>
      <w:r w:rsidR="00D40713">
        <w:t>’</w:t>
      </w:r>
      <w:r>
        <w:t>elle</w:t>
      </w:r>
      <w:r w:rsidR="00D40713">
        <w:t xml:space="preserve">, </w:t>
      </w:r>
      <w:r>
        <w:t>la salua respectueusement</w:t>
      </w:r>
      <w:r w:rsidR="00D40713">
        <w:t xml:space="preserve">, </w:t>
      </w:r>
      <w:r>
        <w:t>et la conduisit dans la chambre nuptiale</w:t>
      </w:r>
      <w:r w:rsidR="00D40713">
        <w:t xml:space="preserve">. </w:t>
      </w:r>
      <w:r>
        <w:t>Par un instinct secret</w:t>
      </w:r>
      <w:r w:rsidR="00D40713">
        <w:t xml:space="preserve">, </w:t>
      </w:r>
      <w:r>
        <w:t>dont elle ne devinait pas la raison</w:t>
      </w:r>
      <w:r w:rsidR="00D40713">
        <w:t xml:space="preserve">, </w:t>
      </w:r>
      <w:r>
        <w:t>elle se plaisait dans la compagnie des deux enfants</w:t>
      </w:r>
      <w:r w:rsidR="00D40713">
        <w:t xml:space="preserve"> : </w:t>
      </w:r>
      <w:r>
        <w:t>elle ne pouvait se lasser de les regarder et louait sans cesse leur beauté</w:t>
      </w:r>
      <w:r w:rsidR="00D40713">
        <w:t>.</w:t>
      </w:r>
    </w:p>
    <w:p w14:paraId="0C9F4703" w14:textId="03CE5F9D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6736531A" wp14:editId="516B26CC">
            <wp:extent cx="4197927" cy="3672050"/>
            <wp:effectExtent l="0" t="0" r="0" b="5080"/>
            <wp:docPr id="38" name="Imag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8204" cy="36810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73ED72" w14:textId="4870B531" w:rsidR="00000000" w:rsidRDefault="00000000">
      <w:r>
        <w:t>L</w:t>
      </w:r>
      <w:r w:rsidR="00D40713">
        <w:t>’</w:t>
      </w:r>
      <w:r>
        <w:t>heure du festin arrivée</w:t>
      </w:r>
      <w:r w:rsidR="00D40713">
        <w:t xml:space="preserve">, </w:t>
      </w:r>
      <w:r>
        <w:t>lorsque tout le monde fut à table</w:t>
      </w:r>
      <w:r w:rsidR="00D40713">
        <w:t xml:space="preserve">, </w:t>
      </w:r>
      <w:r>
        <w:t>le marquis la fit venir et lui montrant cette épouse prétendue qui</w:t>
      </w:r>
      <w:r w:rsidR="00D40713">
        <w:t xml:space="preserve">, </w:t>
      </w:r>
      <w:r>
        <w:t>à son éclat naturel ajoutait encore une parure éblouissante</w:t>
      </w:r>
      <w:r w:rsidR="00D40713">
        <w:t xml:space="preserve">, </w:t>
      </w:r>
      <w:r>
        <w:t>il lui demanda ce qu</w:t>
      </w:r>
      <w:r w:rsidR="00D40713">
        <w:t>’</w:t>
      </w:r>
      <w:r>
        <w:t>elle en pensait</w:t>
      </w:r>
      <w:r w:rsidR="00D40713">
        <w:t>. « </w:t>
      </w:r>
      <w:r>
        <w:t>Monseigneur</w:t>
      </w:r>
      <w:r w:rsidR="00D40713">
        <w:t xml:space="preserve">, </w:t>
      </w:r>
      <w:r>
        <w:t>répondit-elle</w:t>
      </w:r>
      <w:r w:rsidR="00D40713">
        <w:t xml:space="preserve">, </w:t>
      </w:r>
      <w:r>
        <w:t>vous ne pouviez la choisir plus belle et plus honnête</w:t>
      </w:r>
      <w:r w:rsidR="00D40713">
        <w:t xml:space="preserve"> ; </w:t>
      </w:r>
      <w:r>
        <w:t>et si Dieu exauce les prières que je ferai pour vous tous les jours</w:t>
      </w:r>
      <w:r w:rsidR="00D40713">
        <w:t xml:space="preserve">, </w:t>
      </w:r>
      <w:r>
        <w:t>vous serez heureux avec elle</w:t>
      </w:r>
      <w:r w:rsidR="00D40713">
        <w:t xml:space="preserve">. </w:t>
      </w:r>
      <w:r>
        <w:t>Mais de grâce</w:t>
      </w:r>
      <w:r w:rsidR="00D40713">
        <w:t xml:space="preserve">, </w:t>
      </w:r>
      <w:r>
        <w:t>Sire</w:t>
      </w:r>
      <w:r w:rsidR="00D40713">
        <w:t xml:space="preserve">, </w:t>
      </w:r>
      <w:r>
        <w:t>épargnez à celle-ci les douloureux aiguillons qu</w:t>
      </w:r>
      <w:r w:rsidR="00D40713">
        <w:t>’</w:t>
      </w:r>
      <w:r>
        <w:t>a sentis l</w:t>
      </w:r>
      <w:r w:rsidR="00D40713">
        <w:t>’</w:t>
      </w:r>
      <w:r>
        <w:t>autre</w:t>
      </w:r>
      <w:r w:rsidR="00D40713">
        <w:t xml:space="preserve">. </w:t>
      </w:r>
      <w:r>
        <w:t>Plus jeune et plus délicatement élevée</w:t>
      </w:r>
      <w:r w:rsidR="00D40713">
        <w:t xml:space="preserve">, </w:t>
      </w:r>
      <w:r>
        <w:t>son cœur n</w:t>
      </w:r>
      <w:r w:rsidR="00D40713">
        <w:t>’</w:t>
      </w:r>
      <w:r>
        <w:t>aurait peut-être pas la force de les soutenir</w:t>
      </w:r>
      <w:r w:rsidR="00D40713">
        <w:t xml:space="preserve"> : </w:t>
      </w:r>
      <w:r>
        <w:t>elle en mourrait</w:t>
      </w:r>
      <w:r w:rsidR="00D40713">
        <w:t>. »</w:t>
      </w:r>
    </w:p>
    <w:p w14:paraId="5B690076" w14:textId="03240FE1" w:rsidR="00000000" w:rsidRDefault="00000000">
      <w:r>
        <w:t>À ces mots</w:t>
      </w:r>
      <w:r w:rsidR="00D40713">
        <w:t xml:space="preserve">, </w:t>
      </w:r>
      <w:r>
        <w:t>des larmes s</w:t>
      </w:r>
      <w:r w:rsidR="00D40713">
        <w:t>’</w:t>
      </w:r>
      <w:r>
        <w:t>échappèrent des yeux du marquis</w:t>
      </w:r>
      <w:r w:rsidR="00D40713">
        <w:t xml:space="preserve">. </w:t>
      </w:r>
      <w:r>
        <w:t>Il ne put dissimuler davantage</w:t>
      </w:r>
      <w:r w:rsidR="00D40713">
        <w:t xml:space="preserve">, </w:t>
      </w:r>
      <w:r>
        <w:t>et</w:t>
      </w:r>
      <w:r w:rsidR="00D40713">
        <w:t xml:space="preserve">, </w:t>
      </w:r>
      <w:r>
        <w:t>admirant cette douceur inaltérable et cette vertu que rien n</w:t>
      </w:r>
      <w:r w:rsidR="00D40713">
        <w:t>’</w:t>
      </w:r>
      <w:r>
        <w:t>avait pu lasser</w:t>
      </w:r>
      <w:r w:rsidR="00D40713">
        <w:t xml:space="preserve">, </w:t>
      </w:r>
      <w:r>
        <w:t>il s</w:t>
      </w:r>
      <w:r w:rsidR="00D40713">
        <w:t>’</w:t>
      </w:r>
      <w:r>
        <w:t>écria</w:t>
      </w:r>
      <w:r w:rsidR="00D40713">
        <w:t> : « </w:t>
      </w:r>
      <w:proofErr w:type="spellStart"/>
      <w:r>
        <w:t>Griselidis</w:t>
      </w:r>
      <w:proofErr w:type="spellEnd"/>
      <w:r w:rsidR="00D40713">
        <w:t xml:space="preserve">, </w:t>
      </w:r>
      <w:r>
        <w:t xml:space="preserve">ma chère </w:t>
      </w:r>
      <w:proofErr w:type="spellStart"/>
      <w:r>
        <w:t>Griselidis</w:t>
      </w:r>
      <w:proofErr w:type="spellEnd"/>
      <w:r w:rsidR="00D40713">
        <w:t xml:space="preserve">, </w:t>
      </w:r>
      <w:r>
        <w:t>c</w:t>
      </w:r>
      <w:r w:rsidR="00D40713">
        <w:t>’</w:t>
      </w:r>
      <w:r>
        <w:t>en est trop</w:t>
      </w:r>
      <w:r w:rsidR="00D40713">
        <w:t xml:space="preserve">. </w:t>
      </w:r>
      <w:r>
        <w:t>J</w:t>
      </w:r>
      <w:r w:rsidR="00D40713">
        <w:t>’</w:t>
      </w:r>
      <w:r>
        <w:t>ai fait</w:t>
      </w:r>
      <w:r w:rsidR="00D40713">
        <w:t xml:space="preserve">, </w:t>
      </w:r>
      <w:r>
        <w:t>pour éprouver ton amour plus que jamais homme sous le ciel n</w:t>
      </w:r>
      <w:r w:rsidR="00D40713">
        <w:t>’</w:t>
      </w:r>
      <w:r>
        <w:t>a osé imaginer</w:t>
      </w:r>
      <w:r w:rsidR="00D40713">
        <w:t xml:space="preserve">, </w:t>
      </w:r>
      <w:r>
        <w:t>et je n</w:t>
      </w:r>
      <w:r w:rsidR="00D40713">
        <w:t>’</w:t>
      </w:r>
      <w:r>
        <w:t>ai trouvé en toi qu</w:t>
      </w:r>
      <w:r w:rsidR="00D40713">
        <w:t>’</w:t>
      </w:r>
      <w:r>
        <w:t>obéissance</w:t>
      </w:r>
      <w:r w:rsidR="00D40713">
        <w:t xml:space="preserve">, </w:t>
      </w:r>
      <w:r>
        <w:t>tendresse et fidélité</w:t>
      </w:r>
      <w:r w:rsidR="00D40713">
        <w:t>. »</w:t>
      </w:r>
      <w:r>
        <w:t xml:space="preserve"> Alors il s</w:t>
      </w:r>
      <w:r w:rsidR="00D40713">
        <w:t>’</w:t>
      </w:r>
      <w:r>
        <w:t xml:space="preserve">approcha de </w:t>
      </w:r>
      <w:proofErr w:type="spellStart"/>
      <w:r>
        <w:t>Griselidis</w:t>
      </w:r>
      <w:proofErr w:type="spellEnd"/>
      <w:r>
        <w:t xml:space="preserve"> qui</w:t>
      </w:r>
      <w:r w:rsidR="00D40713">
        <w:t xml:space="preserve">, </w:t>
      </w:r>
      <w:r>
        <w:lastRenderedPageBreak/>
        <w:t>modestement humiliée de ces louanges</w:t>
      </w:r>
      <w:r w:rsidR="00D40713">
        <w:t xml:space="preserve">, </w:t>
      </w:r>
      <w:r>
        <w:t>avait baissé la tête</w:t>
      </w:r>
      <w:r w:rsidR="00D40713">
        <w:t xml:space="preserve">. </w:t>
      </w:r>
      <w:r>
        <w:t>Il la serra dans ses bras</w:t>
      </w:r>
      <w:r w:rsidR="00D40713">
        <w:t xml:space="preserve">, </w:t>
      </w:r>
      <w:r>
        <w:t>et</w:t>
      </w:r>
      <w:r w:rsidR="00D40713">
        <w:t xml:space="preserve">, </w:t>
      </w:r>
      <w:r>
        <w:t>l</w:t>
      </w:r>
      <w:r w:rsidR="00D40713">
        <w:t>’</w:t>
      </w:r>
      <w:r>
        <w:t>arrosant de ses larmes</w:t>
      </w:r>
      <w:r w:rsidR="00D40713">
        <w:t xml:space="preserve">, </w:t>
      </w:r>
      <w:r>
        <w:t>il ajouta en présence de cette nombreuse assemblée</w:t>
      </w:r>
      <w:r w:rsidR="00D40713">
        <w:t> : « </w:t>
      </w:r>
      <w:r>
        <w:t>Femme incomparable</w:t>
      </w:r>
      <w:r w:rsidR="00D40713">
        <w:t xml:space="preserve">, </w:t>
      </w:r>
      <w:r>
        <w:t>oui</w:t>
      </w:r>
      <w:r w:rsidR="00D40713">
        <w:t xml:space="preserve">, </w:t>
      </w:r>
      <w:r>
        <w:t>toi seule au monde es digne d</w:t>
      </w:r>
      <w:r w:rsidR="00D40713">
        <w:t>’</w:t>
      </w:r>
      <w:r>
        <w:t>être mon épouse</w:t>
      </w:r>
      <w:r w:rsidR="00D40713">
        <w:t xml:space="preserve">, </w:t>
      </w:r>
      <w:r>
        <w:t>et toi seule le seras à jamais</w:t>
      </w:r>
      <w:r w:rsidR="00D40713">
        <w:t xml:space="preserve">. </w:t>
      </w:r>
      <w:r>
        <w:t>Tu m</w:t>
      </w:r>
      <w:r w:rsidR="00D40713">
        <w:t>’</w:t>
      </w:r>
      <w:r>
        <w:t>as cru</w:t>
      </w:r>
      <w:r w:rsidR="00D40713">
        <w:t xml:space="preserve">, </w:t>
      </w:r>
      <w:r>
        <w:t>ainsi que mes sujets</w:t>
      </w:r>
      <w:r w:rsidR="00D40713">
        <w:t xml:space="preserve">, </w:t>
      </w:r>
      <w:r>
        <w:t>le bourreau de tes enfants</w:t>
      </w:r>
      <w:r w:rsidR="00D40713">
        <w:t xml:space="preserve">. </w:t>
      </w:r>
      <w:r>
        <w:t>Ils n</w:t>
      </w:r>
      <w:r w:rsidR="00D40713">
        <w:t>’</w:t>
      </w:r>
      <w:r>
        <w:t>étaient qu</w:t>
      </w:r>
      <w:r w:rsidR="00D40713">
        <w:t>’</w:t>
      </w:r>
      <w:r>
        <w:t>éloignés de toi</w:t>
      </w:r>
      <w:r w:rsidR="00D40713">
        <w:t xml:space="preserve">. </w:t>
      </w:r>
      <w:r>
        <w:t>Ma sœur</w:t>
      </w:r>
      <w:r w:rsidR="00D40713">
        <w:t xml:space="preserve">, </w:t>
      </w:r>
      <w:r>
        <w:t>aux mains de qui je les avais confiés</w:t>
      </w:r>
      <w:r w:rsidR="00D40713">
        <w:t xml:space="preserve">, </w:t>
      </w:r>
      <w:r>
        <w:t>vient de nous les ramener</w:t>
      </w:r>
      <w:r w:rsidR="00D40713">
        <w:t xml:space="preserve"> ; </w:t>
      </w:r>
      <w:r>
        <w:t>regarde</w:t>
      </w:r>
      <w:r w:rsidR="00D40713">
        <w:t xml:space="preserve">, </w:t>
      </w:r>
      <w:r>
        <w:t>les voilà</w:t>
      </w:r>
      <w:r w:rsidR="00D40713">
        <w:t xml:space="preserve">. </w:t>
      </w:r>
      <w:r>
        <w:t>Et vous</w:t>
      </w:r>
      <w:r w:rsidR="00D40713">
        <w:t xml:space="preserve">, </w:t>
      </w:r>
      <w:r>
        <w:t>ma fille</w:t>
      </w:r>
      <w:r w:rsidR="00D40713">
        <w:t xml:space="preserve">, </w:t>
      </w:r>
      <w:r>
        <w:t>vous</w:t>
      </w:r>
      <w:r w:rsidR="00D40713">
        <w:t xml:space="preserve">, </w:t>
      </w:r>
      <w:r>
        <w:t>mon fils</w:t>
      </w:r>
      <w:r w:rsidR="00D40713">
        <w:t xml:space="preserve">, </w:t>
      </w:r>
      <w:proofErr w:type="spellStart"/>
      <w:r>
        <w:t>venez vous</w:t>
      </w:r>
      <w:proofErr w:type="spellEnd"/>
      <w:r>
        <w:t xml:space="preserve"> jeter aux genoux de votre incomparable mère</w:t>
      </w:r>
      <w:r w:rsidR="00D40713">
        <w:t>. »</w:t>
      </w:r>
    </w:p>
    <w:p w14:paraId="664384BC" w14:textId="0E56DDD0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2A1EF14D" wp14:editId="782E924C">
            <wp:extent cx="3832168" cy="4017413"/>
            <wp:effectExtent l="0" t="0" r="0" b="2540"/>
            <wp:docPr id="39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6054" cy="403197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4AF048" w14:textId="77777777" w:rsidR="00D40713" w:rsidRDefault="00000000">
      <w:proofErr w:type="spellStart"/>
      <w:r>
        <w:t>Griselidis</w:t>
      </w:r>
      <w:proofErr w:type="spellEnd"/>
      <w:r>
        <w:t xml:space="preserve"> ne put supporter tant de joie à la fois</w:t>
      </w:r>
      <w:r w:rsidR="00D40713">
        <w:t xml:space="preserve">. </w:t>
      </w:r>
      <w:r>
        <w:t>Elle tomba sans connaissance</w:t>
      </w:r>
      <w:r w:rsidR="00D40713">
        <w:t xml:space="preserve">, </w:t>
      </w:r>
      <w:r>
        <w:t>et</w:t>
      </w:r>
      <w:r w:rsidR="00D40713">
        <w:t xml:space="preserve">, </w:t>
      </w:r>
      <w:r>
        <w:t>quand les secours qu</w:t>
      </w:r>
      <w:r w:rsidR="00D40713">
        <w:t>’</w:t>
      </w:r>
      <w:r>
        <w:t>on lui prodigua lui eurent fait reprendre ses sens</w:t>
      </w:r>
      <w:r w:rsidR="00D40713">
        <w:t xml:space="preserve">, </w:t>
      </w:r>
      <w:r>
        <w:t>elle prit les deux enfants qu</w:t>
      </w:r>
      <w:r w:rsidR="00D40713">
        <w:t>’</w:t>
      </w:r>
      <w:r>
        <w:t>elle couvrit de ses baisers et de ses larmes</w:t>
      </w:r>
      <w:r w:rsidR="00D40713">
        <w:t xml:space="preserve">, </w:t>
      </w:r>
      <w:r>
        <w:t>et les tint si longtemps serrés sur son cœur qu</w:t>
      </w:r>
      <w:r w:rsidR="00D40713">
        <w:t>’</w:t>
      </w:r>
      <w:r>
        <w:t>on eut de la peine à les lui arracher</w:t>
      </w:r>
      <w:r w:rsidR="00D40713">
        <w:t xml:space="preserve">. </w:t>
      </w:r>
      <w:r>
        <w:t>Tout le monde pleurait dans l</w:t>
      </w:r>
      <w:r w:rsidR="00D40713">
        <w:t>’</w:t>
      </w:r>
      <w:r>
        <w:t>assemblée</w:t>
      </w:r>
      <w:r w:rsidR="00D40713">
        <w:t xml:space="preserve">. </w:t>
      </w:r>
      <w:r>
        <w:t>On n</w:t>
      </w:r>
      <w:r w:rsidR="00D40713">
        <w:t>’</w:t>
      </w:r>
      <w:r>
        <w:t>entendait que des cris de joie et d</w:t>
      </w:r>
      <w:r w:rsidR="00D40713">
        <w:t>’</w:t>
      </w:r>
      <w:r>
        <w:t>admiration</w:t>
      </w:r>
      <w:r w:rsidR="00D40713">
        <w:t xml:space="preserve">, </w:t>
      </w:r>
      <w:r>
        <w:t>et cette fête</w:t>
      </w:r>
      <w:r w:rsidR="00D40713">
        <w:t xml:space="preserve">, </w:t>
      </w:r>
      <w:r>
        <w:lastRenderedPageBreak/>
        <w:t>ce festin qu</w:t>
      </w:r>
      <w:r w:rsidR="00D40713">
        <w:t>’</w:t>
      </w:r>
      <w:r>
        <w:t>avait préparés l</w:t>
      </w:r>
      <w:r w:rsidR="00D40713">
        <w:t>’</w:t>
      </w:r>
      <w:r>
        <w:t>amour du marquis devinrent pour sa femme un triomphe</w:t>
      </w:r>
      <w:r w:rsidR="00D40713">
        <w:t>.</w:t>
      </w:r>
    </w:p>
    <w:p w14:paraId="0B6C3609" w14:textId="77777777" w:rsidR="00D40713" w:rsidRDefault="00000000">
      <w:r>
        <w:t xml:space="preserve">Gauthier fit venir au palais de Saluces le vieux </w:t>
      </w:r>
      <w:proofErr w:type="spellStart"/>
      <w:r>
        <w:t>Janicola</w:t>
      </w:r>
      <w:proofErr w:type="spellEnd"/>
      <w:r w:rsidR="00D40713">
        <w:t xml:space="preserve">, </w:t>
      </w:r>
      <w:r>
        <w:t>qu</w:t>
      </w:r>
      <w:r w:rsidR="00D40713">
        <w:t>’</w:t>
      </w:r>
      <w:r>
        <w:t>il n</w:t>
      </w:r>
      <w:r w:rsidR="00D40713">
        <w:t>’</w:t>
      </w:r>
      <w:r>
        <w:t>avait paru négliger jusque-là que pour éprouver sa femme et qu</w:t>
      </w:r>
      <w:r w:rsidR="00D40713">
        <w:t>’</w:t>
      </w:r>
      <w:r>
        <w:t>il honora le reste de sa vie</w:t>
      </w:r>
      <w:r w:rsidR="00D40713">
        <w:t xml:space="preserve">. </w:t>
      </w:r>
      <w:r>
        <w:t>Les deux époux vécurent encore vingt ans entiers dans l</w:t>
      </w:r>
      <w:r w:rsidR="00D40713">
        <w:t>’</w:t>
      </w:r>
      <w:r>
        <w:t>union et la concorde la plus parfaite</w:t>
      </w:r>
      <w:r w:rsidR="00D40713">
        <w:t xml:space="preserve">. </w:t>
      </w:r>
      <w:r>
        <w:t>Ils marièrent leurs enfants dont ils virent les successeurs et après eux leur fils hérita de la terre à la grande satisfaction de leurs sujets</w:t>
      </w:r>
      <w:r w:rsidR="00D40713">
        <w:t>.</w:t>
      </w:r>
    </w:p>
    <w:p w14:paraId="12AEB464" w14:textId="22F0D01A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001BDD2F" wp14:editId="70A12177">
            <wp:extent cx="3192087" cy="3627488"/>
            <wp:effectExtent l="0" t="0" r="8890" b="0"/>
            <wp:docPr id="40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1385" cy="3638054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4B26E9" w14:textId="2243BCFA" w:rsidR="00000000" w:rsidRPr="00E57045" w:rsidRDefault="00000000" w:rsidP="00E57045">
      <w:pPr>
        <w:pStyle w:val="Titre1"/>
      </w:pPr>
      <w:bookmarkStart w:id="7" w:name="_Toc199529425"/>
      <w:r w:rsidRPr="00E57045">
        <w:lastRenderedPageBreak/>
        <w:t>Du Convoiteux et de l</w:t>
      </w:r>
      <w:r w:rsidR="00D40713" w:rsidRPr="00E57045">
        <w:t>’</w:t>
      </w:r>
      <w:r w:rsidRPr="00E57045">
        <w:t>Envieux</w:t>
      </w:r>
      <w:bookmarkEnd w:id="7"/>
    </w:p>
    <w:p w14:paraId="05209689" w14:textId="0F03D38F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48010F1E" wp14:editId="31CCA28B">
            <wp:extent cx="4771506" cy="5532522"/>
            <wp:effectExtent l="0" t="0" r="0" b="0"/>
            <wp:docPr id="41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7306" cy="5539246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2D4D0A" w14:textId="77777777" w:rsidR="00D40713" w:rsidRDefault="00000000">
      <w:r>
        <w:t>Messieurs</w:t>
      </w:r>
      <w:r w:rsidR="00D40713">
        <w:t xml:space="preserve">, </w:t>
      </w:r>
      <w:r>
        <w:t>je vous ai jusqu</w:t>
      </w:r>
      <w:r w:rsidR="00D40713">
        <w:t>’</w:t>
      </w:r>
      <w:r>
        <w:t>ici assez conté de mensonges</w:t>
      </w:r>
      <w:r w:rsidR="00D40713">
        <w:t xml:space="preserve">. </w:t>
      </w:r>
      <w:r>
        <w:t>Je vais enfin vous dire une aventure vraie</w:t>
      </w:r>
      <w:r w:rsidR="00D40713">
        <w:t xml:space="preserve">, </w:t>
      </w:r>
      <w:r>
        <w:t>car le conteur qui ne sait que des fables ne mérite point de paraître à la cour des grands</w:t>
      </w:r>
      <w:r w:rsidR="00D40713">
        <w:t xml:space="preserve">. </w:t>
      </w:r>
      <w:r>
        <w:t>S</w:t>
      </w:r>
      <w:r w:rsidR="00D40713">
        <w:t>’</w:t>
      </w:r>
      <w:r>
        <w:t>il entend son métier</w:t>
      </w:r>
      <w:r w:rsidR="00D40713">
        <w:t xml:space="preserve">, </w:t>
      </w:r>
      <w:r>
        <w:t>il doit entremêler habilement ses historiettes</w:t>
      </w:r>
      <w:r w:rsidR="00D40713">
        <w:t xml:space="preserve">, </w:t>
      </w:r>
      <w:r>
        <w:t>et entre deux vertes avoir soin d</w:t>
      </w:r>
      <w:r w:rsidR="00D40713">
        <w:t>’</w:t>
      </w:r>
      <w:r>
        <w:t>en faire passer une mûre</w:t>
      </w:r>
      <w:r w:rsidR="00D40713">
        <w:t xml:space="preserve">. </w:t>
      </w:r>
      <w:r>
        <w:t>Telle est la mienne que je vous garantis vraie</w:t>
      </w:r>
      <w:r w:rsidR="00D40713">
        <w:t>.</w:t>
      </w:r>
    </w:p>
    <w:p w14:paraId="338BE4F2" w14:textId="77777777" w:rsidR="00D40713" w:rsidRDefault="00000000">
      <w:r>
        <w:t>Il y a un peu plus de cent ans que vivaient deux compagnons</w:t>
      </w:r>
      <w:r w:rsidR="00D40713">
        <w:t xml:space="preserve">, </w:t>
      </w:r>
      <w:r>
        <w:t>gens assez pervers</w:t>
      </w:r>
      <w:r w:rsidR="00D40713">
        <w:t xml:space="preserve">. </w:t>
      </w:r>
      <w:r>
        <w:t>L</w:t>
      </w:r>
      <w:r w:rsidR="00D40713">
        <w:t>’</w:t>
      </w:r>
      <w:r>
        <w:t xml:space="preserve">un était un convoiteux dont rien </w:t>
      </w:r>
      <w:r>
        <w:lastRenderedPageBreak/>
        <w:t>ne pouvait rassasier les désirs</w:t>
      </w:r>
      <w:r w:rsidR="00D40713">
        <w:t xml:space="preserve">, </w:t>
      </w:r>
      <w:r>
        <w:t>et l</w:t>
      </w:r>
      <w:r w:rsidR="00D40713">
        <w:t>’</w:t>
      </w:r>
      <w:r>
        <w:t>autre un envieux que désespérait le bien d</w:t>
      </w:r>
      <w:r w:rsidR="00D40713">
        <w:t>’</w:t>
      </w:r>
      <w:r>
        <w:t>autrui</w:t>
      </w:r>
      <w:r w:rsidR="00D40713">
        <w:t xml:space="preserve">. </w:t>
      </w:r>
      <w:r>
        <w:t>C</w:t>
      </w:r>
      <w:r w:rsidR="00D40713">
        <w:t>’</w:t>
      </w:r>
      <w:r>
        <w:t>est un homme bien haïssable que l</w:t>
      </w:r>
      <w:r w:rsidR="00D40713">
        <w:t>’</w:t>
      </w:r>
      <w:r>
        <w:t>envieux</w:t>
      </w:r>
      <w:r w:rsidR="00D40713">
        <w:t xml:space="preserve">, </w:t>
      </w:r>
      <w:r>
        <w:t>puisqu</w:t>
      </w:r>
      <w:r w:rsidR="00D40713">
        <w:t>’</w:t>
      </w:r>
      <w:r>
        <w:t>il déteste tout le monde</w:t>
      </w:r>
      <w:r w:rsidR="00D40713">
        <w:t xml:space="preserve"> ; </w:t>
      </w:r>
      <w:r>
        <w:t>mais l</w:t>
      </w:r>
      <w:r w:rsidR="00D40713">
        <w:t>’</w:t>
      </w:r>
      <w:r>
        <w:t>autre est encore pire</w:t>
      </w:r>
      <w:r w:rsidR="00D40713">
        <w:t xml:space="preserve">, </w:t>
      </w:r>
      <w:r>
        <w:t>je crois</w:t>
      </w:r>
      <w:r w:rsidR="00D40713">
        <w:t xml:space="preserve">, </w:t>
      </w:r>
      <w:r>
        <w:t>car c</w:t>
      </w:r>
      <w:r w:rsidR="00D40713">
        <w:t>’</w:t>
      </w:r>
      <w:r>
        <w:t>est la convoitise et la rage d</w:t>
      </w:r>
      <w:r w:rsidR="00D40713">
        <w:t>’</w:t>
      </w:r>
      <w:r>
        <w:t>avoir qui fait prêter à usure</w:t>
      </w:r>
      <w:r w:rsidR="00D40713">
        <w:t xml:space="preserve">, </w:t>
      </w:r>
      <w:r>
        <w:t>qui pousse à inventer des mesures fausses</w:t>
      </w:r>
      <w:r w:rsidR="00D40713">
        <w:t xml:space="preserve">, </w:t>
      </w:r>
      <w:r>
        <w:t>et qui rend injuste et fripon</w:t>
      </w:r>
      <w:r w:rsidR="00D40713">
        <w:t>.</w:t>
      </w:r>
    </w:p>
    <w:p w14:paraId="208DE2F9" w14:textId="1AF13BB2" w:rsidR="00000000" w:rsidRDefault="00000000">
      <w:r>
        <w:t>Nos deux gens donc</w:t>
      </w:r>
      <w:r w:rsidR="00D40713">
        <w:t xml:space="preserve">, </w:t>
      </w:r>
      <w:r>
        <w:t>un jour d</w:t>
      </w:r>
      <w:r w:rsidR="00D40713">
        <w:t>’</w:t>
      </w:r>
      <w:r>
        <w:t>été qu</w:t>
      </w:r>
      <w:r w:rsidR="00D40713">
        <w:t>’</w:t>
      </w:r>
      <w:r>
        <w:t>ils faisaient route ensemble</w:t>
      </w:r>
      <w:r w:rsidR="00D40713">
        <w:t xml:space="preserve">, </w:t>
      </w:r>
      <w:r>
        <w:t>rencontrèrent dans une plaine saint Martin</w:t>
      </w:r>
      <w:r w:rsidR="00D40713">
        <w:t xml:space="preserve">. </w:t>
      </w:r>
      <w:r>
        <w:t>Le saint</w:t>
      </w:r>
      <w:r w:rsidR="00D40713">
        <w:t xml:space="preserve">, </w:t>
      </w:r>
      <w:r>
        <w:t>au premier coup d</w:t>
      </w:r>
      <w:r w:rsidR="00D40713">
        <w:t>’</w:t>
      </w:r>
      <w:r>
        <w:t>œil</w:t>
      </w:r>
      <w:r w:rsidR="00D40713">
        <w:t xml:space="preserve">, </w:t>
      </w:r>
      <w:r>
        <w:t>connut leurs inclinations vicieuses et la perversité de leur cœur</w:t>
      </w:r>
      <w:r w:rsidR="00D40713">
        <w:t xml:space="preserve">. </w:t>
      </w:r>
      <w:r>
        <w:t>Néanmoins il marcha quelque temps de compagnie sans se faire connaître</w:t>
      </w:r>
      <w:r w:rsidR="00D40713">
        <w:t xml:space="preserve">. </w:t>
      </w:r>
      <w:r>
        <w:t>Mais</w:t>
      </w:r>
      <w:r w:rsidR="00D40713">
        <w:t xml:space="preserve">, </w:t>
      </w:r>
      <w:r>
        <w:t>arrivé à un endroit où le chemin se partageait en deux</w:t>
      </w:r>
      <w:r w:rsidR="00D40713">
        <w:t xml:space="preserve">, </w:t>
      </w:r>
      <w:r>
        <w:t>il leur annonça qu</w:t>
      </w:r>
      <w:r w:rsidR="00D40713">
        <w:t>’</w:t>
      </w:r>
      <w:r>
        <w:t>il allait les quitter</w:t>
      </w:r>
      <w:r w:rsidR="00D40713">
        <w:t xml:space="preserve"> ; </w:t>
      </w:r>
      <w:r>
        <w:t>puis</w:t>
      </w:r>
      <w:r w:rsidR="00D40713">
        <w:t xml:space="preserve">, </w:t>
      </w:r>
      <w:r>
        <w:t>se nommant à eux</w:t>
      </w:r>
      <w:r w:rsidR="00D40713">
        <w:t xml:space="preserve">, </w:t>
      </w:r>
      <w:r>
        <w:t>il ajouta pour les éprouver</w:t>
      </w:r>
      <w:r w:rsidR="00D40713">
        <w:t> : « </w:t>
      </w:r>
      <w:r>
        <w:t>Je veux que vous puissiez vous féliciter de m</w:t>
      </w:r>
      <w:r w:rsidR="00D40713">
        <w:t>’</w:t>
      </w:r>
      <w:r>
        <w:t>avoir rencontré</w:t>
      </w:r>
      <w:r w:rsidR="00D40713">
        <w:t xml:space="preserve">. </w:t>
      </w:r>
      <w:r>
        <w:t>Que l</w:t>
      </w:r>
      <w:r w:rsidR="00D40713">
        <w:t>’</w:t>
      </w:r>
      <w:r>
        <w:t>un de vous me demande un don</w:t>
      </w:r>
      <w:r w:rsidR="00D40713">
        <w:t xml:space="preserve">, </w:t>
      </w:r>
      <w:r>
        <w:t>je promets de le lui accorder à l</w:t>
      </w:r>
      <w:r w:rsidR="00D40713">
        <w:t>’</w:t>
      </w:r>
      <w:r>
        <w:t>instant</w:t>
      </w:r>
      <w:r w:rsidR="00D40713">
        <w:t xml:space="preserve"> ; </w:t>
      </w:r>
      <w:r>
        <w:t>mais ce sera à condition que celui qui n</w:t>
      </w:r>
      <w:r w:rsidR="00D40713">
        <w:t>’</w:t>
      </w:r>
      <w:r>
        <w:t>aura rien demandé obtiendra le double</w:t>
      </w:r>
      <w:r w:rsidR="00D40713">
        <w:t>. »</w:t>
      </w:r>
    </w:p>
    <w:p w14:paraId="7E4937DB" w14:textId="458B8F66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6BADD0D5" wp14:editId="66EF1BE9">
            <wp:extent cx="4401339" cy="3591098"/>
            <wp:effectExtent l="0" t="0" r="0" b="9525"/>
            <wp:docPr id="42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8860" cy="3605394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F0BEC0" w14:textId="7F5D37A2" w:rsidR="00000000" w:rsidRDefault="00000000">
      <w:r>
        <w:lastRenderedPageBreak/>
        <w:t>Le convoiteux</w:t>
      </w:r>
      <w:r w:rsidR="00D40713">
        <w:t xml:space="preserve">, </w:t>
      </w:r>
      <w:r>
        <w:t>malgré toute l</w:t>
      </w:r>
      <w:r w:rsidR="00D40713">
        <w:t>’</w:t>
      </w:r>
      <w:r>
        <w:t>envie qu</w:t>
      </w:r>
      <w:r w:rsidR="00D40713">
        <w:t>’</w:t>
      </w:r>
      <w:r>
        <w:t>il avait de faire un souhait magnifique</w:t>
      </w:r>
      <w:r w:rsidR="00D40713">
        <w:t xml:space="preserve">, </w:t>
      </w:r>
      <w:r>
        <w:t>se promit bien cependant de se taire</w:t>
      </w:r>
      <w:r w:rsidR="00D40713">
        <w:t xml:space="preserve">, </w:t>
      </w:r>
      <w:r>
        <w:t>afin d</w:t>
      </w:r>
      <w:r w:rsidR="00D40713">
        <w:t>’</w:t>
      </w:r>
      <w:r>
        <w:t>avoir encore deux fois davantage</w:t>
      </w:r>
      <w:r w:rsidR="00D40713">
        <w:t xml:space="preserve">. </w:t>
      </w:r>
      <w:r>
        <w:t>Il excitait son camarade à parler</w:t>
      </w:r>
      <w:r w:rsidR="00D40713">
        <w:t>. « </w:t>
      </w:r>
      <w:r>
        <w:t>Allons</w:t>
      </w:r>
      <w:r w:rsidR="00D40713">
        <w:t xml:space="preserve">, </w:t>
      </w:r>
      <w:r>
        <w:t>bel ami</w:t>
      </w:r>
      <w:r w:rsidR="00D40713">
        <w:t xml:space="preserve">, </w:t>
      </w:r>
      <w:r>
        <w:t>demandez hardiment</w:t>
      </w:r>
      <w:r w:rsidR="00D40713">
        <w:t xml:space="preserve">, </w:t>
      </w:r>
      <w:r>
        <w:t>puisque vous êtes sûr d</w:t>
      </w:r>
      <w:r w:rsidR="00D40713">
        <w:t>’</w:t>
      </w:r>
      <w:r>
        <w:t>obtenir</w:t>
      </w:r>
      <w:r w:rsidR="00D40713">
        <w:t xml:space="preserve"> : </w:t>
      </w:r>
      <w:r>
        <w:t>il ne tient qu</w:t>
      </w:r>
      <w:r w:rsidR="00D40713">
        <w:t>’</w:t>
      </w:r>
      <w:r>
        <w:t>à vous d</w:t>
      </w:r>
      <w:r w:rsidR="00D40713">
        <w:t>’</w:t>
      </w:r>
      <w:r>
        <w:t>être riche pour la vie</w:t>
      </w:r>
      <w:r w:rsidR="00D40713">
        <w:t xml:space="preserve"> ; </w:t>
      </w:r>
      <w:r>
        <w:t>voyons si vous saurez souhaiter</w:t>
      </w:r>
      <w:r w:rsidR="00D40713">
        <w:t>. »</w:t>
      </w:r>
      <w:r>
        <w:t xml:space="preserve"> L</w:t>
      </w:r>
      <w:r w:rsidR="00D40713">
        <w:t>’</w:t>
      </w:r>
      <w:r>
        <w:t>autre</w:t>
      </w:r>
      <w:r w:rsidR="00D40713">
        <w:t xml:space="preserve">, </w:t>
      </w:r>
      <w:r>
        <w:t>qui serait mort de douleur si celui-ci eût eu quelque chose de plus que lui n</w:t>
      </w:r>
      <w:r w:rsidR="00D40713">
        <w:t>’</w:t>
      </w:r>
      <w:r>
        <w:t>avait garde vraiment de déférer à cette instance</w:t>
      </w:r>
      <w:r w:rsidR="00D40713">
        <w:t xml:space="preserve">. </w:t>
      </w:r>
      <w:r>
        <w:t>Tous deux restèrent ainsi longtemps sans vouloir se décider</w:t>
      </w:r>
      <w:r w:rsidR="00D40713">
        <w:t xml:space="preserve">. </w:t>
      </w:r>
      <w:r>
        <w:t>Mais le premier que dévorait la soif d</w:t>
      </w:r>
      <w:r w:rsidR="00D40713">
        <w:t>’</w:t>
      </w:r>
      <w:r>
        <w:t>avoir</w:t>
      </w:r>
      <w:r w:rsidR="00D40713">
        <w:t xml:space="preserve">, </w:t>
      </w:r>
      <w:r>
        <w:t>ayant menacé son compagnon de le battre s</w:t>
      </w:r>
      <w:r w:rsidR="00D40713">
        <w:t>’</w:t>
      </w:r>
      <w:r>
        <w:t>il ne parlait pas</w:t>
      </w:r>
      <w:r w:rsidR="00D40713">
        <w:t> : « </w:t>
      </w:r>
      <w:r>
        <w:t>Eh bien</w:t>
      </w:r>
      <w:r w:rsidR="00D40713">
        <w:t xml:space="preserve"> ! </w:t>
      </w:r>
      <w:r>
        <w:t>oui</w:t>
      </w:r>
      <w:r w:rsidR="00D40713">
        <w:t xml:space="preserve">, </w:t>
      </w:r>
      <w:r>
        <w:t>je vais demander</w:t>
      </w:r>
      <w:r w:rsidR="00D40713">
        <w:t xml:space="preserve">, </w:t>
      </w:r>
      <w:r>
        <w:t>répondit l</w:t>
      </w:r>
      <w:r w:rsidR="00D40713">
        <w:t>’</w:t>
      </w:r>
      <w:r>
        <w:t>envieux en colère</w:t>
      </w:r>
      <w:r w:rsidR="00D40713">
        <w:t xml:space="preserve">, </w:t>
      </w:r>
      <w:r>
        <w:t>et loin d</w:t>
      </w:r>
      <w:r w:rsidR="00D40713">
        <w:t>’</w:t>
      </w:r>
      <w:r>
        <w:t>y gagner</w:t>
      </w:r>
      <w:r w:rsidR="00D40713">
        <w:t xml:space="preserve">, </w:t>
      </w:r>
      <w:r>
        <w:t>tu t</w:t>
      </w:r>
      <w:r w:rsidR="00D40713">
        <w:t>’</w:t>
      </w:r>
      <w:r>
        <w:t>en repentiras</w:t>
      </w:r>
      <w:r w:rsidR="00D40713">
        <w:t>. »</w:t>
      </w:r>
    </w:p>
    <w:p w14:paraId="206E2253" w14:textId="77777777" w:rsidR="00D40713" w:rsidRDefault="00000000">
      <w:r>
        <w:t>Alors il demanda au bienheureux de perdre un œil</w:t>
      </w:r>
      <w:r w:rsidR="00D40713">
        <w:t xml:space="preserve">, </w:t>
      </w:r>
      <w:r>
        <w:t>afin que son camarade perdît les deux</w:t>
      </w:r>
      <w:r w:rsidR="00D40713">
        <w:t xml:space="preserve">. </w:t>
      </w:r>
      <w:r>
        <w:t>Sa prière fut exaucée à l</w:t>
      </w:r>
      <w:r w:rsidR="00D40713">
        <w:t>’</w:t>
      </w:r>
      <w:r>
        <w:t>instant même</w:t>
      </w:r>
      <w:r w:rsidR="00D40713">
        <w:t xml:space="preserve">, </w:t>
      </w:r>
      <w:r>
        <w:t>et tout le parti qu</w:t>
      </w:r>
      <w:r w:rsidR="00D40713">
        <w:t>’</w:t>
      </w:r>
      <w:r>
        <w:t>ils tirèrent de la bonne volonté du saint ce fut d</w:t>
      </w:r>
      <w:r w:rsidR="00D40713">
        <w:t>’</w:t>
      </w:r>
      <w:r>
        <w:t>être l</w:t>
      </w:r>
      <w:r w:rsidR="00D40713">
        <w:t>’</w:t>
      </w:r>
      <w:r>
        <w:t>un borgne et l</w:t>
      </w:r>
      <w:r w:rsidR="00D40713">
        <w:t>’</w:t>
      </w:r>
      <w:r>
        <w:t>autre aveugle</w:t>
      </w:r>
      <w:r w:rsidR="00D40713">
        <w:t>.</w:t>
      </w:r>
    </w:p>
    <w:p w14:paraId="5524B777" w14:textId="77777777" w:rsidR="00D40713" w:rsidRDefault="00000000">
      <w:r>
        <w:t>C</w:t>
      </w:r>
      <w:r w:rsidR="00D40713">
        <w:t>’</w:t>
      </w:r>
      <w:r>
        <w:t>est une justice que le mal qui arrive aux méchants</w:t>
      </w:r>
      <w:r w:rsidR="00D40713">
        <w:t xml:space="preserve"> ; </w:t>
      </w:r>
      <w:r>
        <w:t>et si quelqu</w:t>
      </w:r>
      <w:r w:rsidR="00D40713">
        <w:t>’</w:t>
      </w:r>
      <w:r>
        <w:t>un était tenté de plaindre ceux-ci</w:t>
      </w:r>
      <w:r w:rsidR="00D40713">
        <w:t xml:space="preserve">, </w:t>
      </w:r>
      <w:r>
        <w:t>je prie saint Martin de leur en envoyer autant</w:t>
      </w:r>
      <w:r w:rsidR="00D40713">
        <w:t>.</w:t>
      </w:r>
    </w:p>
    <w:p w14:paraId="37D3FD7E" w14:textId="3C27924F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063168EE" wp14:editId="7AE7F2CE">
            <wp:extent cx="5855953" cy="3092335"/>
            <wp:effectExtent l="0" t="0" r="0" b="0"/>
            <wp:docPr id="43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938" cy="3098136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B09CE5" w14:textId="77777777" w:rsidR="00000000" w:rsidRPr="00E57045" w:rsidRDefault="00000000" w:rsidP="00E57045">
      <w:pPr>
        <w:pStyle w:val="Titre1"/>
      </w:pPr>
      <w:bookmarkStart w:id="8" w:name="_Toc199529426"/>
      <w:r w:rsidRPr="00E57045">
        <w:lastRenderedPageBreak/>
        <w:t>Les deux Chevaux</w:t>
      </w:r>
      <w:bookmarkEnd w:id="8"/>
    </w:p>
    <w:p w14:paraId="447FDA07" w14:textId="569D3AD7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30931527" wp14:editId="7DB1796D">
            <wp:extent cx="4853487" cy="4921134"/>
            <wp:effectExtent l="0" t="0" r="4445" b="0"/>
            <wp:docPr id="44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034" cy="4928786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11EFB6" w14:textId="77777777" w:rsidR="00D40713" w:rsidRDefault="00000000">
      <w:r>
        <w:t>Près d</w:t>
      </w:r>
      <w:r w:rsidR="00D40713">
        <w:t>’</w:t>
      </w:r>
      <w:r>
        <w:t>Amiens</w:t>
      </w:r>
      <w:r w:rsidR="00D40713">
        <w:t xml:space="preserve">, </w:t>
      </w:r>
      <w:r>
        <w:t>au village de Longueau</w:t>
      </w:r>
      <w:r w:rsidR="00D40713">
        <w:t xml:space="preserve">, </w:t>
      </w:r>
      <w:r>
        <w:t>était un vilain qui avait acheté</w:t>
      </w:r>
      <w:r w:rsidR="00D40713">
        <w:t xml:space="preserve">, </w:t>
      </w:r>
      <w:r>
        <w:t>selon ses minces facultés</w:t>
      </w:r>
      <w:r w:rsidR="00D40713">
        <w:t xml:space="preserve">, </w:t>
      </w:r>
      <w:r>
        <w:t>un petit roussin pour faire sa moisson</w:t>
      </w:r>
      <w:r w:rsidR="00D40713">
        <w:t xml:space="preserve">. </w:t>
      </w:r>
      <w:r>
        <w:t>Pendant tout le temps qu</w:t>
      </w:r>
      <w:r w:rsidR="00D40713">
        <w:t>’</w:t>
      </w:r>
      <w:r>
        <w:t>elle dura</w:t>
      </w:r>
      <w:r w:rsidR="00D40713">
        <w:t xml:space="preserve">, </w:t>
      </w:r>
      <w:r>
        <w:t>il le fit travailler beaucoup</w:t>
      </w:r>
      <w:r w:rsidR="00D40713">
        <w:t xml:space="preserve">, </w:t>
      </w:r>
      <w:r>
        <w:t>le nourrit fort mal</w:t>
      </w:r>
      <w:r w:rsidR="00D40713">
        <w:t xml:space="preserve">, </w:t>
      </w:r>
      <w:r>
        <w:t>et quand les travaux furent finis et qu</w:t>
      </w:r>
      <w:r w:rsidR="00D40713">
        <w:t>’</w:t>
      </w:r>
      <w:r>
        <w:t>il n</w:t>
      </w:r>
      <w:r w:rsidR="00D40713">
        <w:t>’</w:t>
      </w:r>
      <w:r>
        <w:t>en eut plus besoin</w:t>
      </w:r>
      <w:r w:rsidR="00D40713">
        <w:t xml:space="preserve">, </w:t>
      </w:r>
      <w:r>
        <w:t>il résolut de s</w:t>
      </w:r>
      <w:r w:rsidR="00D40713">
        <w:t>’</w:t>
      </w:r>
      <w:r>
        <w:t>en défaire</w:t>
      </w:r>
      <w:r w:rsidR="00D40713">
        <w:t xml:space="preserve">. </w:t>
      </w:r>
      <w:r>
        <w:t>Un samedi donc</w:t>
      </w:r>
      <w:r w:rsidR="00D40713">
        <w:t xml:space="preserve">, </w:t>
      </w:r>
      <w:r>
        <w:t>après l</w:t>
      </w:r>
      <w:r w:rsidR="00D40713">
        <w:t>’</w:t>
      </w:r>
      <w:r>
        <w:t>avoir bien étrillé</w:t>
      </w:r>
      <w:r w:rsidR="00D40713">
        <w:t xml:space="preserve">, </w:t>
      </w:r>
      <w:r>
        <w:t>bien lavé</w:t>
      </w:r>
      <w:r w:rsidR="00D40713">
        <w:t xml:space="preserve">, </w:t>
      </w:r>
      <w:r>
        <w:t>bien bouchonné</w:t>
      </w:r>
      <w:r w:rsidR="00D40713">
        <w:t xml:space="preserve">, </w:t>
      </w:r>
      <w:r>
        <w:t>il lui mit un licou de chanvre</w:t>
      </w:r>
      <w:r w:rsidR="00D40713">
        <w:t xml:space="preserve">, </w:t>
      </w:r>
      <w:r>
        <w:t>et</w:t>
      </w:r>
      <w:r w:rsidR="00D40713">
        <w:t xml:space="preserve">, </w:t>
      </w:r>
      <w:r>
        <w:t>sans selle ni bride</w:t>
      </w:r>
      <w:r w:rsidR="00D40713">
        <w:t xml:space="preserve">, </w:t>
      </w:r>
      <w:r>
        <w:t>le conduisit ainsi au château d</w:t>
      </w:r>
      <w:r w:rsidR="00D40713">
        <w:t>’</w:t>
      </w:r>
      <w:r>
        <w:t>Amiens</w:t>
      </w:r>
      <w:r w:rsidR="00D40713">
        <w:t xml:space="preserve">. </w:t>
      </w:r>
      <w:r>
        <w:t>Assurément il n</w:t>
      </w:r>
      <w:r w:rsidR="00D40713">
        <w:t>’</w:t>
      </w:r>
      <w:r>
        <w:t xml:space="preserve">était pas besoin de </w:t>
      </w:r>
      <w:proofErr w:type="spellStart"/>
      <w:r>
        <w:t>mors</w:t>
      </w:r>
      <w:proofErr w:type="spellEnd"/>
      <w:r>
        <w:t xml:space="preserve"> pour le tenir</w:t>
      </w:r>
      <w:r w:rsidR="00D40713">
        <w:t xml:space="preserve"> : </w:t>
      </w:r>
      <w:r>
        <w:t>tout ce que pouvait faire le pauvre animal</w:t>
      </w:r>
      <w:r w:rsidR="00D40713">
        <w:t xml:space="preserve">, </w:t>
      </w:r>
      <w:r>
        <w:t>c</w:t>
      </w:r>
      <w:r w:rsidR="00D40713">
        <w:t>’</w:t>
      </w:r>
      <w:r>
        <w:t>était de marcher</w:t>
      </w:r>
      <w:r w:rsidR="00D40713">
        <w:t xml:space="preserve"> ; </w:t>
      </w:r>
      <w:r>
        <w:t>si vous l</w:t>
      </w:r>
      <w:r w:rsidR="00D40713">
        <w:t>’</w:t>
      </w:r>
      <w:r>
        <w:t>aviez vu</w:t>
      </w:r>
      <w:r w:rsidR="00D40713">
        <w:t xml:space="preserve">, </w:t>
      </w:r>
      <w:r>
        <w:lastRenderedPageBreak/>
        <w:t>il vous eût fait pitié</w:t>
      </w:r>
      <w:r w:rsidR="00D40713">
        <w:t xml:space="preserve">, </w:t>
      </w:r>
      <w:r>
        <w:t>tant il avait le poil terne et tant ses côtes saillaient</w:t>
      </w:r>
      <w:r w:rsidR="00D40713">
        <w:t>.</w:t>
      </w:r>
    </w:p>
    <w:p w14:paraId="60DBA13C" w14:textId="77777777" w:rsidR="00D40713" w:rsidRDefault="00000000">
      <w:r>
        <w:t>À mi-chemin</w:t>
      </w:r>
      <w:r w:rsidR="00D40713">
        <w:t xml:space="preserve">, </w:t>
      </w:r>
      <w:r>
        <w:t>se trouvait le prieuré de Saint-Acheul</w:t>
      </w:r>
      <w:r w:rsidR="00D40713">
        <w:t xml:space="preserve">. </w:t>
      </w:r>
      <w:r>
        <w:t>Un des moines étant venu par hasard à la porte quand le vilain passa</w:t>
      </w:r>
      <w:r w:rsidR="00D40713">
        <w:t xml:space="preserve">, </w:t>
      </w:r>
      <w:r>
        <w:t>il lui demanda si son cheval était à vendre</w:t>
      </w:r>
      <w:r w:rsidR="00D40713">
        <w:t xml:space="preserve">, </w:t>
      </w:r>
      <w:r>
        <w:t>et dit qu</w:t>
      </w:r>
      <w:r w:rsidR="00D40713">
        <w:t>’</w:t>
      </w:r>
      <w:r>
        <w:t>ils en avaient un au couvent dont ils voulaient se défaire et qu</w:t>
      </w:r>
      <w:r w:rsidR="00D40713">
        <w:t>’</w:t>
      </w:r>
      <w:r>
        <w:t>on pourrait troquer contre le sien</w:t>
      </w:r>
      <w:r w:rsidR="00D40713">
        <w:t xml:space="preserve">. </w:t>
      </w:r>
      <w:r>
        <w:t>Le manant accepta la proposition</w:t>
      </w:r>
      <w:r w:rsidR="00D40713">
        <w:t xml:space="preserve">. </w:t>
      </w:r>
      <w:r>
        <w:t>On le conduisit à l</w:t>
      </w:r>
      <w:r w:rsidR="00D40713">
        <w:t>’</w:t>
      </w:r>
      <w:r>
        <w:t>écurie</w:t>
      </w:r>
      <w:r w:rsidR="00D40713">
        <w:t xml:space="preserve">, </w:t>
      </w:r>
      <w:r>
        <w:t>où on lui montra une grande et vieille haquenée au dos ensellé</w:t>
      </w:r>
      <w:r w:rsidR="00D40713">
        <w:t xml:space="preserve">, </w:t>
      </w:r>
      <w:r>
        <w:t>au cou de grue</w:t>
      </w:r>
      <w:r w:rsidR="00D40713">
        <w:t xml:space="preserve">, </w:t>
      </w:r>
      <w:r>
        <w:t>haute du derrière</w:t>
      </w:r>
      <w:r w:rsidR="00D40713">
        <w:t xml:space="preserve">, </w:t>
      </w:r>
      <w:r>
        <w:t>basse devant</w:t>
      </w:r>
      <w:r w:rsidR="00D40713">
        <w:t xml:space="preserve">, </w:t>
      </w:r>
      <w:r>
        <w:t>et si maigre</w:t>
      </w:r>
      <w:r w:rsidR="00D40713">
        <w:t xml:space="preserve">, </w:t>
      </w:r>
      <w:r>
        <w:t>qu</w:t>
      </w:r>
      <w:r w:rsidR="00D40713">
        <w:t>’</w:t>
      </w:r>
      <w:r>
        <w:t>on ne pouvait la regarder sans rire</w:t>
      </w:r>
      <w:r w:rsidR="00D40713">
        <w:t>.</w:t>
      </w:r>
    </w:p>
    <w:p w14:paraId="2C2F36F2" w14:textId="6225D7FB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159F56D5" wp14:editId="27080598">
            <wp:extent cx="4006735" cy="3491759"/>
            <wp:effectExtent l="0" t="0" r="0" b="0"/>
            <wp:docPr id="45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0287" cy="350356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5B9ADC" w14:textId="51ED6E71" w:rsidR="00000000" w:rsidRDefault="00000000">
      <w:r>
        <w:t>Ce fut là aussi toute la réponse que fit le vilain</w:t>
      </w:r>
      <w:r w:rsidR="00D40713">
        <w:t xml:space="preserve">. </w:t>
      </w:r>
      <w:r>
        <w:t>Le moine prétendit qu</w:t>
      </w:r>
      <w:r w:rsidR="00D40713">
        <w:t>’</w:t>
      </w:r>
      <w:r>
        <w:t>il avait tort de mépriser sa bête</w:t>
      </w:r>
      <w:r w:rsidR="00D40713">
        <w:t xml:space="preserve"> ; </w:t>
      </w:r>
      <w:r>
        <w:t>qu</w:t>
      </w:r>
      <w:r w:rsidR="00D40713">
        <w:t>’</w:t>
      </w:r>
      <w:r>
        <w:t>elle était en mauvais état à la vérité parce qu</w:t>
      </w:r>
      <w:r w:rsidR="00D40713">
        <w:t>’</w:t>
      </w:r>
      <w:r>
        <w:t>elle avait fatigué beaucoup</w:t>
      </w:r>
      <w:r w:rsidR="00D40713">
        <w:t xml:space="preserve">, </w:t>
      </w:r>
      <w:r>
        <w:t>mais qu</w:t>
      </w:r>
      <w:r w:rsidR="00D40713">
        <w:t>’</w:t>
      </w:r>
      <w:r>
        <w:t>il ne lui fallait qu</w:t>
      </w:r>
      <w:r w:rsidR="00D40713">
        <w:t>’</w:t>
      </w:r>
      <w:r>
        <w:t>un peu de repos pour se refaire</w:t>
      </w:r>
      <w:r w:rsidR="00D40713">
        <w:t xml:space="preserve">, </w:t>
      </w:r>
      <w:r>
        <w:t>et que tous les jours on en voyait vendre au marché pour cent sous qui ne la valaient pas de moitié</w:t>
      </w:r>
      <w:r w:rsidR="00D40713">
        <w:t>. « </w:t>
      </w:r>
      <w:r>
        <w:t>Oui</w:t>
      </w:r>
      <w:r w:rsidR="00D40713">
        <w:t xml:space="preserve">, </w:t>
      </w:r>
      <w:r>
        <w:t>elle est bonne à écorcher</w:t>
      </w:r>
      <w:r w:rsidR="00D40713">
        <w:t xml:space="preserve">, </w:t>
      </w:r>
      <w:r>
        <w:t>reprit le villageois</w:t>
      </w:r>
      <w:r w:rsidR="00D40713">
        <w:t xml:space="preserve">, </w:t>
      </w:r>
      <w:r>
        <w:t>et c</w:t>
      </w:r>
      <w:r w:rsidR="00D40713">
        <w:t>’</w:t>
      </w:r>
      <w:r>
        <w:t xml:space="preserve">est sa peau apparemment </w:t>
      </w:r>
      <w:r>
        <w:lastRenderedPageBreak/>
        <w:t>que vous voulez me vendre</w:t>
      </w:r>
      <w:r w:rsidR="00D40713">
        <w:t xml:space="preserve">. </w:t>
      </w:r>
      <w:r>
        <w:t>Mais</w:t>
      </w:r>
      <w:r w:rsidR="00D40713">
        <w:t xml:space="preserve">, </w:t>
      </w:r>
      <w:r>
        <w:t>Sire</w:t>
      </w:r>
      <w:r w:rsidR="00D40713">
        <w:t xml:space="preserve">, </w:t>
      </w:r>
      <w:r>
        <w:t>voulez-vous voir une bête impayable</w:t>
      </w:r>
      <w:r w:rsidR="00D40713">
        <w:t xml:space="preserve"> ? </w:t>
      </w:r>
      <w:r>
        <w:t>regardez mon bidet</w:t>
      </w:r>
      <w:r w:rsidR="00D40713">
        <w:t xml:space="preserve">. </w:t>
      </w:r>
      <w:r>
        <w:t>Voilà qui est bien troussé et qui a bonne mine</w:t>
      </w:r>
      <w:r w:rsidR="00D40713">
        <w:t xml:space="preserve"> : </w:t>
      </w:r>
      <w:r>
        <w:t>ça laboure</w:t>
      </w:r>
      <w:r w:rsidR="00D40713">
        <w:t xml:space="preserve">, </w:t>
      </w:r>
      <w:r>
        <w:t>ça herse</w:t>
      </w:r>
      <w:r w:rsidR="00D40713">
        <w:t xml:space="preserve">, </w:t>
      </w:r>
      <w:r>
        <w:t>ça sert de limonier</w:t>
      </w:r>
      <w:r w:rsidR="00D40713">
        <w:t xml:space="preserve">, </w:t>
      </w:r>
      <w:r>
        <w:t>ça va sous l</w:t>
      </w:r>
      <w:r w:rsidR="00D40713">
        <w:t>’</w:t>
      </w:r>
      <w:r>
        <w:t>homme comme une hirondelle</w:t>
      </w:r>
      <w:r w:rsidR="00D40713">
        <w:t xml:space="preserve">, </w:t>
      </w:r>
      <w:r>
        <w:t>c</w:t>
      </w:r>
      <w:r w:rsidR="00D40713">
        <w:t>’</w:t>
      </w:r>
      <w:r>
        <w:t>est bon à tout</w:t>
      </w:r>
      <w:r w:rsidR="00D40713">
        <w:t>. »</w:t>
      </w:r>
    </w:p>
    <w:p w14:paraId="02CB11B1" w14:textId="76A720E4" w:rsidR="00D40713" w:rsidRDefault="00000000">
      <w:r>
        <w:t>Enfin</w:t>
      </w:r>
      <w:r w:rsidR="00D40713">
        <w:t xml:space="preserve">, </w:t>
      </w:r>
      <w:r>
        <w:t>le manant vanta si fort son cheval et déprisa tant celui du moine</w:t>
      </w:r>
      <w:r w:rsidR="00D40713">
        <w:t xml:space="preserve">, </w:t>
      </w:r>
      <w:r>
        <w:t>que le religieux piqué</w:t>
      </w:r>
      <w:r w:rsidR="00D40713">
        <w:t xml:space="preserve">, </w:t>
      </w:r>
      <w:r>
        <w:t>pour venger l</w:t>
      </w:r>
      <w:r w:rsidR="00D40713">
        <w:t>’</w:t>
      </w:r>
      <w:r>
        <w:t>honneur du sien et en prouver la force</w:t>
      </w:r>
      <w:r w:rsidR="00D40713">
        <w:t xml:space="preserve">, </w:t>
      </w:r>
      <w:r>
        <w:t>proposa de les attacher tous deux par la queue et de voir qui pourrait emporter l</w:t>
      </w:r>
      <w:r w:rsidR="00D40713">
        <w:t>’</w:t>
      </w:r>
      <w:r>
        <w:t>autre</w:t>
      </w:r>
      <w:r w:rsidR="00D40713">
        <w:t>. « </w:t>
      </w:r>
      <w:r>
        <w:t>Nous les placerons au beau milieu de la cour</w:t>
      </w:r>
      <w:r w:rsidR="00D40713">
        <w:t xml:space="preserve">, </w:t>
      </w:r>
      <w:r>
        <w:t>dit-il</w:t>
      </w:r>
      <w:r w:rsidR="00D40713">
        <w:t xml:space="preserve">. </w:t>
      </w:r>
      <w:r>
        <w:t xml:space="preserve">Si le vôtre </w:t>
      </w:r>
      <w:r>
        <w:t>entraîne</w:t>
      </w:r>
      <w:r>
        <w:t xml:space="preserve"> le mien hors du couvent</w:t>
      </w:r>
      <w:r w:rsidR="00D40713">
        <w:t xml:space="preserve">, </w:t>
      </w:r>
      <w:r>
        <w:t>ils sont à vous tous deux</w:t>
      </w:r>
      <w:r w:rsidR="00D40713">
        <w:t xml:space="preserve">, </w:t>
      </w:r>
      <w:r>
        <w:t>mais s</w:t>
      </w:r>
      <w:r w:rsidR="00D40713">
        <w:t>’</w:t>
      </w:r>
      <w:r>
        <w:t>il est entraîné dans l</w:t>
      </w:r>
      <w:r w:rsidR="00D40713">
        <w:t>’</w:t>
      </w:r>
      <w:r>
        <w:t>écurie</w:t>
      </w:r>
      <w:r w:rsidR="00D40713">
        <w:t xml:space="preserve">, </w:t>
      </w:r>
      <w:r>
        <w:t>vous le perdrez</w:t>
      </w:r>
      <w:r w:rsidR="00D40713">
        <w:t>. »</w:t>
      </w:r>
      <w:r>
        <w:t xml:space="preserve"> On lia fortement les deux queues ensemble</w:t>
      </w:r>
      <w:r w:rsidR="00D40713">
        <w:t xml:space="preserve">. </w:t>
      </w:r>
      <w:r>
        <w:t>Les deux maquignons s</w:t>
      </w:r>
      <w:r w:rsidR="00D40713">
        <w:t>’</w:t>
      </w:r>
      <w:r>
        <w:t>armèrent aussitôt d</w:t>
      </w:r>
      <w:r w:rsidR="00D40713">
        <w:t>’</w:t>
      </w:r>
      <w:r>
        <w:t>une houssine</w:t>
      </w:r>
      <w:r w:rsidR="00D40713">
        <w:t xml:space="preserve">, </w:t>
      </w:r>
      <w:r>
        <w:t>et chacun commença de son côté</w:t>
      </w:r>
      <w:r w:rsidR="00D40713">
        <w:t xml:space="preserve">, </w:t>
      </w:r>
      <w:r>
        <w:t>à tirer sa haridelle par le licou pour la faire avancer</w:t>
      </w:r>
      <w:r w:rsidR="00D40713">
        <w:t>.</w:t>
      </w:r>
    </w:p>
    <w:p w14:paraId="1525E5C2" w14:textId="77777777" w:rsidR="00D40713" w:rsidRDefault="00000000">
      <w:r>
        <w:t>L</w:t>
      </w:r>
      <w:r w:rsidR="00D40713">
        <w:t>’</w:t>
      </w:r>
      <w:r>
        <w:t>une ne valait guère mieux que l</w:t>
      </w:r>
      <w:r w:rsidR="00D40713">
        <w:t>’</w:t>
      </w:r>
      <w:r>
        <w:t>autre</w:t>
      </w:r>
      <w:r w:rsidR="00D40713">
        <w:t xml:space="preserve">, </w:t>
      </w:r>
      <w:r>
        <w:t>tous leurs efforts n</w:t>
      </w:r>
      <w:r w:rsidR="00D40713">
        <w:t>’</w:t>
      </w:r>
      <w:r>
        <w:t>aboutirent qu</w:t>
      </w:r>
      <w:r w:rsidR="00D40713">
        <w:t>’</w:t>
      </w:r>
      <w:r>
        <w:t>à serrer les nœuds sans gagner un pouce de terrain</w:t>
      </w:r>
      <w:r w:rsidR="00D40713">
        <w:t xml:space="preserve">. </w:t>
      </w:r>
      <w:r>
        <w:t>Le moine frappait et tirait tellement la sienne qu</w:t>
      </w:r>
      <w:r w:rsidR="00D40713">
        <w:t>’</w:t>
      </w:r>
      <w:r>
        <w:t>il était tout en sueur</w:t>
      </w:r>
      <w:r w:rsidR="00D40713">
        <w:t xml:space="preserve">. </w:t>
      </w:r>
      <w:r>
        <w:t>Mais le vilain plus habile</w:t>
      </w:r>
      <w:r w:rsidR="00D40713">
        <w:t xml:space="preserve">, </w:t>
      </w:r>
      <w:r>
        <w:t>quand il vit que son roussin ne se trouvait pas le plus fort s</w:t>
      </w:r>
      <w:r w:rsidR="00D40713">
        <w:t>’</w:t>
      </w:r>
      <w:r>
        <w:t>avisa d</w:t>
      </w:r>
      <w:r w:rsidR="00D40713">
        <w:t>’</w:t>
      </w:r>
      <w:r>
        <w:t>une ruse qui lui réussit</w:t>
      </w:r>
      <w:r w:rsidR="00D40713">
        <w:t xml:space="preserve">, </w:t>
      </w:r>
      <w:r>
        <w:t>ce fut de le laisser reculer pour épuiser la vigueur de l</w:t>
      </w:r>
      <w:r w:rsidR="00D40713">
        <w:t>’</w:t>
      </w:r>
      <w:r>
        <w:t>autre</w:t>
      </w:r>
      <w:r w:rsidR="00D40713">
        <w:t>.</w:t>
      </w:r>
    </w:p>
    <w:p w14:paraId="1C903EC3" w14:textId="77777777" w:rsidR="00D40713" w:rsidRDefault="00000000">
      <w:r>
        <w:t>En effet</w:t>
      </w:r>
      <w:r w:rsidR="00D40713">
        <w:t xml:space="preserve">, </w:t>
      </w:r>
      <w:r>
        <w:t>la haquenée ne l</w:t>
      </w:r>
      <w:r w:rsidR="00D40713">
        <w:t>’</w:t>
      </w:r>
      <w:r>
        <w:t>eut pas entraîné dix pas</w:t>
      </w:r>
      <w:r w:rsidR="00D40713">
        <w:t xml:space="preserve">, </w:t>
      </w:r>
      <w:r>
        <w:t>que hors d</w:t>
      </w:r>
      <w:r w:rsidR="00D40713">
        <w:t>’</w:t>
      </w:r>
      <w:r>
        <w:t>haleine et battant des flancs elle s</w:t>
      </w:r>
      <w:r w:rsidR="00D40713">
        <w:t>’</w:t>
      </w:r>
      <w:r>
        <w:t>arrêta tout court</w:t>
      </w:r>
      <w:r w:rsidR="00D40713">
        <w:t xml:space="preserve">. </w:t>
      </w:r>
      <w:r>
        <w:t>Le manant alors ranima son cheval de la voix</w:t>
      </w:r>
      <w:r w:rsidR="00D40713">
        <w:t>. « </w:t>
      </w:r>
      <w:r>
        <w:t>Allons</w:t>
      </w:r>
      <w:r w:rsidR="00D40713">
        <w:t xml:space="preserve">, </w:t>
      </w:r>
      <w:r>
        <w:t>mon petit gris</w:t>
      </w:r>
      <w:r w:rsidR="00D40713">
        <w:t xml:space="preserve">, </w:t>
      </w:r>
      <w:r>
        <w:t>du cœur</w:t>
      </w:r>
      <w:r w:rsidR="00D40713">
        <w:t xml:space="preserve">, </w:t>
      </w:r>
      <w:r>
        <w:t>mon roi</w:t>
      </w:r>
      <w:r w:rsidR="00D40713">
        <w:t xml:space="preserve">, </w:t>
      </w:r>
      <w:r>
        <w:t>hue</w:t>
      </w:r>
      <w:r w:rsidR="00D40713">
        <w:t xml:space="preserve"> ! </w:t>
      </w:r>
      <w:r>
        <w:t>hue</w:t>
      </w:r>
      <w:r w:rsidR="00D40713">
        <w:t xml:space="preserve"> ! </w:t>
      </w:r>
      <w:r>
        <w:t>hue</w:t>
      </w:r>
      <w:r w:rsidR="00D40713">
        <w:t> ! »</w:t>
      </w:r>
      <w:r>
        <w:t xml:space="preserve"> Le bidet</w:t>
      </w:r>
      <w:r w:rsidR="00D40713">
        <w:t xml:space="preserve">, </w:t>
      </w:r>
      <w:r>
        <w:t>à l</w:t>
      </w:r>
      <w:r w:rsidR="00D40713">
        <w:t>’</w:t>
      </w:r>
      <w:r>
        <w:t>instant</w:t>
      </w:r>
      <w:r w:rsidR="00D40713">
        <w:t xml:space="preserve">, </w:t>
      </w:r>
      <w:r>
        <w:t>rassemble</w:t>
      </w:r>
      <w:r w:rsidR="00D40713">
        <w:t xml:space="preserve">, </w:t>
      </w:r>
      <w:r>
        <w:t>son peu de forces</w:t>
      </w:r>
      <w:r w:rsidR="00D40713">
        <w:t xml:space="preserve">, </w:t>
      </w:r>
      <w:r>
        <w:t>il se cramponne contre le pavé</w:t>
      </w:r>
      <w:r w:rsidR="00D40713">
        <w:t xml:space="preserve">, </w:t>
      </w:r>
      <w:r>
        <w:t>et du premier coup de reins enlève la jument qui</w:t>
      </w:r>
      <w:r w:rsidR="00D40713">
        <w:t xml:space="preserve">, </w:t>
      </w:r>
      <w:r>
        <w:t>malgré tous les coups du moine</w:t>
      </w:r>
      <w:r w:rsidR="00D40713">
        <w:t xml:space="preserve">, </w:t>
      </w:r>
      <w:r>
        <w:t>se laisse emporter sans résistance</w:t>
      </w:r>
      <w:r w:rsidR="00D40713">
        <w:t xml:space="preserve">, </w:t>
      </w:r>
      <w:r>
        <w:t>comme une charogne qu</w:t>
      </w:r>
      <w:r w:rsidR="00D40713">
        <w:t>’</w:t>
      </w:r>
      <w:r>
        <w:t>on traîne à la voirie</w:t>
      </w:r>
      <w:r w:rsidR="00D40713">
        <w:t>.</w:t>
      </w:r>
    </w:p>
    <w:p w14:paraId="636770CC" w14:textId="77777777" w:rsidR="00D40713" w:rsidRDefault="00000000">
      <w:r>
        <w:lastRenderedPageBreak/>
        <w:t>Déjà le roussin avait la tête hors du couvent</w:t>
      </w:r>
      <w:r w:rsidR="00D40713">
        <w:t xml:space="preserve">, </w:t>
      </w:r>
      <w:r>
        <w:t>et le moine se voyait au moment de perdre</w:t>
      </w:r>
      <w:r w:rsidR="00D40713">
        <w:t xml:space="preserve">. </w:t>
      </w:r>
      <w:r>
        <w:t>Mais celui-ci tout à coup tirant son couteau coupe la queue du roussin</w:t>
      </w:r>
      <w:r w:rsidR="00D40713">
        <w:t xml:space="preserve">. </w:t>
      </w:r>
      <w:r>
        <w:t>Les deux chevaux</w:t>
      </w:r>
      <w:r w:rsidR="00D40713">
        <w:t xml:space="preserve">, </w:t>
      </w:r>
      <w:r>
        <w:t>libres ainsi</w:t>
      </w:r>
      <w:r w:rsidR="00D40713">
        <w:t xml:space="preserve">, </w:t>
      </w:r>
      <w:r>
        <w:t>s</w:t>
      </w:r>
      <w:r w:rsidR="00D40713">
        <w:t>’</w:t>
      </w:r>
      <w:r>
        <w:rPr>
          <w:rFonts w:cs="Georgia"/>
        </w:rPr>
        <w:t>é</w:t>
      </w:r>
      <w:r>
        <w:t>lancent chacun de leur c</w:t>
      </w:r>
      <w:r>
        <w:rPr>
          <w:rFonts w:cs="Georgia"/>
        </w:rPr>
        <w:t>ô</w:t>
      </w:r>
      <w:r>
        <w:t>t</w:t>
      </w:r>
      <w:r>
        <w:rPr>
          <w:rFonts w:cs="Georgia"/>
        </w:rPr>
        <w:t>é</w:t>
      </w:r>
      <w:r>
        <w:t xml:space="preserve"> et il ferme la porte</w:t>
      </w:r>
      <w:r w:rsidR="00D40713">
        <w:t xml:space="preserve"> : </w:t>
      </w:r>
      <w:r>
        <w:t>en vain le manant l</w:t>
      </w:r>
      <w:r w:rsidR="00D40713">
        <w:t>’</w:t>
      </w:r>
      <w:r>
        <w:t>appelle et frappe à tout enfoncer</w:t>
      </w:r>
      <w:r w:rsidR="00D40713">
        <w:t xml:space="preserve">, </w:t>
      </w:r>
      <w:r>
        <w:t>personne ne lui r</w:t>
      </w:r>
      <w:r>
        <w:rPr>
          <w:rFonts w:cs="Georgia"/>
        </w:rPr>
        <w:t>é</w:t>
      </w:r>
      <w:r>
        <w:t>pond</w:t>
      </w:r>
      <w:r w:rsidR="00D40713">
        <w:t xml:space="preserve">. </w:t>
      </w:r>
      <w:r>
        <w:t>Dans sa col</w:t>
      </w:r>
      <w:r>
        <w:rPr>
          <w:rFonts w:cs="Georgia"/>
        </w:rPr>
        <w:t>è</w:t>
      </w:r>
      <w:r>
        <w:t xml:space="preserve">re il se rendit </w:t>
      </w:r>
      <w:r>
        <w:rPr>
          <w:rFonts w:cs="Georgia"/>
        </w:rPr>
        <w:t>à</w:t>
      </w:r>
      <w:r>
        <w:t xml:space="preserve"> la cour de l</w:t>
      </w:r>
      <w:r w:rsidR="00D40713">
        <w:t>’</w:t>
      </w:r>
      <w:r>
        <w:rPr>
          <w:rFonts w:cs="Georgia"/>
        </w:rPr>
        <w:t>é</w:t>
      </w:r>
      <w:r>
        <w:t>vêque pour se plaindre et demander justice</w:t>
      </w:r>
      <w:r w:rsidR="00D40713">
        <w:t xml:space="preserve">, </w:t>
      </w:r>
      <w:r>
        <w:t>mais le proc</w:t>
      </w:r>
      <w:r>
        <w:rPr>
          <w:rFonts w:cs="Georgia"/>
        </w:rPr>
        <w:t>è</w:t>
      </w:r>
      <w:r>
        <w:t>s tra</w:t>
      </w:r>
      <w:r>
        <w:rPr>
          <w:rFonts w:cs="Georgia"/>
        </w:rPr>
        <w:t>î</w:t>
      </w:r>
      <w:r>
        <w:t>na en longueur</w:t>
      </w:r>
      <w:r w:rsidR="00D40713">
        <w:t xml:space="preserve">, </w:t>
      </w:r>
      <w:r>
        <w:t>il ne fut pas jug</w:t>
      </w:r>
      <w:r>
        <w:rPr>
          <w:rFonts w:cs="Georgia"/>
        </w:rPr>
        <w:t>é</w:t>
      </w:r>
      <w:r>
        <w:t xml:space="preserve"> et je vous laisse </w:t>
      </w:r>
      <w:r>
        <w:rPr>
          <w:rFonts w:cs="Georgia"/>
        </w:rPr>
        <w:t>à</w:t>
      </w:r>
      <w:r>
        <w:t xml:space="preserve"> d</w:t>
      </w:r>
      <w:r>
        <w:rPr>
          <w:rFonts w:cs="Georgia"/>
        </w:rPr>
        <w:t>é</w:t>
      </w:r>
      <w:r>
        <w:t>cider comment il devait l</w:t>
      </w:r>
      <w:r w:rsidR="00D40713">
        <w:t>’</w:t>
      </w:r>
      <w:r>
        <w:t>être</w:t>
      </w:r>
      <w:r w:rsidR="00D40713">
        <w:t>.</w:t>
      </w:r>
    </w:p>
    <w:p w14:paraId="68FBC6C0" w14:textId="64C48D23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1CD2DECE" wp14:editId="0B3DC9CC">
            <wp:extent cx="4068487" cy="3100647"/>
            <wp:effectExtent l="0" t="0" r="8255" b="5080"/>
            <wp:docPr id="46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0365" cy="31097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04AA4A" w14:textId="77777777" w:rsidR="00000000" w:rsidRPr="00E57045" w:rsidRDefault="00000000" w:rsidP="00E57045">
      <w:pPr>
        <w:pStyle w:val="Titre1"/>
      </w:pPr>
      <w:bookmarkStart w:id="9" w:name="_Toc199529427"/>
      <w:r w:rsidRPr="00E57045">
        <w:lastRenderedPageBreak/>
        <w:t>Du Jongleur qui alla en enfer</w:t>
      </w:r>
      <w:bookmarkEnd w:id="9"/>
    </w:p>
    <w:p w14:paraId="340599FF" w14:textId="1F50A27E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60BA4BDE" wp14:editId="11FA9954">
            <wp:extent cx="4961341" cy="3815541"/>
            <wp:effectExtent l="0" t="0" r="0" b="0"/>
            <wp:docPr id="47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4569" cy="3825714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DE7C5" w14:textId="77777777" w:rsidR="00D40713" w:rsidRDefault="00000000">
      <w:r>
        <w:t>À Sens</w:t>
      </w:r>
      <w:r w:rsidR="00D40713">
        <w:t xml:space="preserve">, </w:t>
      </w:r>
      <w:r>
        <w:t>jadis</w:t>
      </w:r>
      <w:r w:rsidR="00D40713">
        <w:t xml:space="preserve">, </w:t>
      </w:r>
      <w:r>
        <w:t>vivait un ménétrier</w:t>
      </w:r>
      <w:r w:rsidR="00D40713">
        <w:t xml:space="preserve">, </w:t>
      </w:r>
      <w:r>
        <w:t>le meilleur garçon de la terre</w:t>
      </w:r>
      <w:r w:rsidR="00D40713">
        <w:t xml:space="preserve">, </w:t>
      </w:r>
      <w:r>
        <w:t>et qui</w:t>
      </w:r>
      <w:r w:rsidR="00D40713">
        <w:t xml:space="preserve">, </w:t>
      </w:r>
      <w:r>
        <w:t>pour un trésor</w:t>
      </w:r>
      <w:r w:rsidR="00D40713">
        <w:t xml:space="preserve">, </w:t>
      </w:r>
      <w:r>
        <w:t>n</w:t>
      </w:r>
      <w:r w:rsidR="00D40713">
        <w:t>’</w:t>
      </w:r>
      <w:r>
        <w:t>eût pas voulu avoir querelle avec un enfant</w:t>
      </w:r>
      <w:r w:rsidR="00D40713">
        <w:t xml:space="preserve">, </w:t>
      </w:r>
      <w:r>
        <w:t>mais homme sans conduite et dérangé s</w:t>
      </w:r>
      <w:r w:rsidR="00D40713">
        <w:t>’</w:t>
      </w:r>
      <w:r>
        <w:t>il en fut jamais</w:t>
      </w:r>
      <w:r w:rsidR="00D40713">
        <w:t xml:space="preserve">. </w:t>
      </w:r>
      <w:r>
        <w:t>Il passait sa vie au jeu ou à la taverne</w:t>
      </w:r>
      <w:r w:rsidR="00D40713">
        <w:t xml:space="preserve">. </w:t>
      </w:r>
      <w:r>
        <w:t>Gagnait-il quelque argent</w:t>
      </w:r>
      <w:r w:rsidR="00D40713">
        <w:t xml:space="preserve"> ? </w:t>
      </w:r>
      <w:r>
        <w:t>vite</w:t>
      </w:r>
      <w:r w:rsidR="00D40713">
        <w:t xml:space="preserve">, </w:t>
      </w:r>
      <w:r>
        <w:t>il secouait le cornet à dés ou vidait les pots</w:t>
      </w:r>
      <w:r w:rsidR="00D40713">
        <w:t xml:space="preserve">. </w:t>
      </w:r>
      <w:r>
        <w:t>N</w:t>
      </w:r>
      <w:r w:rsidR="00D40713">
        <w:t>’</w:t>
      </w:r>
      <w:r>
        <w:t>avait-il rien</w:t>
      </w:r>
      <w:r w:rsidR="00D40713">
        <w:t xml:space="preserve"> ? </w:t>
      </w:r>
      <w:r>
        <w:t>il mettait son violon en gage</w:t>
      </w:r>
      <w:r w:rsidR="00D40713">
        <w:t xml:space="preserve">. </w:t>
      </w:r>
      <w:r>
        <w:t>Aussi</w:t>
      </w:r>
      <w:r w:rsidR="00D40713">
        <w:t xml:space="preserve">, </w:t>
      </w:r>
      <w:r>
        <w:t>toujours déguenillé</w:t>
      </w:r>
      <w:r w:rsidR="00D40713">
        <w:t xml:space="preserve">, </w:t>
      </w:r>
      <w:r>
        <w:t>toujours sans le sou</w:t>
      </w:r>
      <w:r w:rsidR="00D40713">
        <w:t xml:space="preserve">, </w:t>
      </w:r>
      <w:r>
        <w:t>souvent même nu-pieds ou en chemise</w:t>
      </w:r>
      <w:r w:rsidR="00D40713">
        <w:t xml:space="preserve">, </w:t>
      </w:r>
      <w:r>
        <w:t>par la bise ou la pluie</w:t>
      </w:r>
      <w:r w:rsidR="00D40713">
        <w:t xml:space="preserve">, </w:t>
      </w:r>
      <w:r>
        <w:t>il vous eût fait compassion</w:t>
      </w:r>
      <w:r w:rsidR="00D40713">
        <w:t xml:space="preserve">. </w:t>
      </w:r>
      <w:r>
        <w:t>Malgré cela</w:t>
      </w:r>
      <w:r w:rsidR="00D40713">
        <w:t xml:space="preserve">, </w:t>
      </w:r>
      <w:r>
        <w:t>gai</w:t>
      </w:r>
      <w:r w:rsidR="00D40713">
        <w:t xml:space="preserve">, </w:t>
      </w:r>
      <w:r>
        <w:t>content</w:t>
      </w:r>
      <w:r w:rsidR="00D40713">
        <w:t xml:space="preserve">, </w:t>
      </w:r>
      <w:r>
        <w:t>la tête en tout temps couronnée d</w:t>
      </w:r>
      <w:r w:rsidR="00D40713">
        <w:t>’</w:t>
      </w:r>
      <w:r>
        <w:t xml:space="preserve">un </w:t>
      </w:r>
      <w:proofErr w:type="spellStart"/>
      <w:r>
        <w:t>chapel</w:t>
      </w:r>
      <w:proofErr w:type="spellEnd"/>
      <w:r>
        <w:t xml:space="preserve"> de branches vertes</w:t>
      </w:r>
      <w:r w:rsidR="00D40713">
        <w:t xml:space="preserve">, </w:t>
      </w:r>
      <w:r>
        <w:t>vous l</w:t>
      </w:r>
      <w:r w:rsidR="00D40713">
        <w:t>’</w:t>
      </w:r>
      <w:r>
        <w:t>eussiez rencontré chantant sans cesse</w:t>
      </w:r>
      <w:r w:rsidR="00D40713">
        <w:t xml:space="preserve">, </w:t>
      </w:r>
      <w:r>
        <w:t>et ne demandant à Dieu qu</w:t>
      </w:r>
      <w:r w:rsidR="00D40713">
        <w:t>’</w:t>
      </w:r>
      <w:r>
        <w:t>une seule chose</w:t>
      </w:r>
      <w:r w:rsidR="00D40713">
        <w:t xml:space="preserve">, </w:t>
      </w:r>
      <w:r>
        <w:t>de mettre toute la semaine en dimanches</w:t>
      </w:r>
      <w:r w:rsidR="00D40713">
        <w:t>.</w:t>
      </w:r>
    </w:p>
    <w:p w14:paraId="6E3CD67F" w14:textId="4E97331D" w:rsidR="00D40713" w:rsidRDefault="00000000">
      <w:r>
        <w:t>Il mourut enfin</w:t>
      </w:r>
      <w:r w:rsidR="00D40713">
        <w:t xml:space="preserve">. </w:t>
      </w:r>
      <w:r>
        <w:t>Un jeune diable</w:t>
      </w:r>
      <w:r w:rsidR="00D40713">
        <w:t xml:space="preserve">, </w:t>
      </w:r>
      <w:r>
        <w:t>novice encore</w:t>
      </w:r>
      <w:r w:rsidR="00D40713">
        <w:t xml:space="preserve">, </w:t>
      </w:r>
      <w:r>
        <w:t>qui depuis un mois cherchait et courait partout pour escamoter quelque âme</w:t>
      </w:r>
      <w:r w:rsidR="00D40713">
        <w:t xml:space="preserve">, </w:t>
      </w:r>
      <w:r>
        <w:t xml:space="preserve">sans avoir pu réussir jusque-là malgré toutes ses </w:t>
      </w:r>
      <w:r>
        <w:lastRenderedPageBreak/>
        <w:t>peines</w:t>
      </w:r>
      <w:r w:rsidR="00D40713">
        <w:t xml:space="preserve">, </w:t>
      </w:r>
      <w:r>
        <w:t xml:space="preserve">se trouva là par hasard quand notre </w:t>
      </w:r>
      <w:r>
        <w:t>violoneux</w:t>
      </w:r>
      <w:r>
        <w:t xml:space="preserve"> trépassa</w:t>
      </w:r>
      <w:r w:rsidR="00D40713">
        <w:t xml:space="preserve"> ; </w:t>
      </w:r>
      <w:r>
        <w:t>il le prit sur son dos et tout joyeux l</w:t>
      </w:r>
      <w:r w:rsidR="00D40713">
        <w:t>’</w:t>
      </w:r>
      <w:r>
        <w:t>emporta en enfer</w:t>
      </w:r>
      <w:r w:rsidR="00D40713">
        <w:t>.</w:t>
      </w:r>
    </w:p>
    <w:p w14:paraId="0805DE4E" w14:textId="3E4167ED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65FD64FA" wp14:editId="605C1858">
            <wp:extent cx="3574473" cy="4094046"/>
            <wp:effectExtent l="0" t="0" r="6985" b="1905"/>
            <wp:docPr id="48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2105" cy="4102787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2E06F6" w14:textId="26BD6764" w:rsidR="00000000" w:rsidRDefault="00000000">
      <w:r>
        <w:t>C</w:t>
      </w:r>
      <w:r w:rsidR="00D40713">
        <w:t>’</w:t>
      </w:r>
      <w:r>
        <w:t>était l</w:t>
      </w:r>
      <w:r w:rsidR="00D40713">
        <w:t>’</w:t>
      </w:r>
      <w:r>
        <w:t>heure précisément où les démons revenaient de leur chasse</w:t>
      </w:r>
      <w:r w:rsidR="00D40713">
        <w:t xml:space="preserve">. </w:t>
      </w:r>
      <w:r>
        <w:t>Lucifer s</w:t>
      </w:r>
      <w:r w:rsidR="00D40713">
        <w:t>’</w:t>
      </w:r>
      <w:r>
        <w:t>était assis sur son trône pour les voir arriver</w:t>
      </w:r>
      <w:r w:rsidR="00D40713">
        <w:t xml:space="preserve"> ; </w:t>
      </w:r>
      <w:r>
        <w:t>et à mesure qu</w:t>
      </w:r>
      <w:r w:rsidR="00D40713">
        <w:t>’</w:t>
      </w:r>
      <w:r>
        <w:t>ils entraient</w:t>
      </w:r>
      <w:r w:rsidR="00D40713">
        <w:t xml:space="preserve">, </w:t>
      </w:r>
      <w:r>
        <w:t>chacun d</w:t>
      </w:r>
      <w:r w:rsidR="00D40713">
        <w:t>’</w:t>
      </w:r>
      <w:r>
        <w:t>eux venait jeter à ses pieds ce que dans le jour il avait pu prendre</w:t>
      </w:r>
      <w:r w:rsidR="00D40713">
        <w:t xml:space="preserve"> ; </w:t>
      </w:r>
      <w:r>
        <w:t>celui-ci un juge</w:t>
      </w:r>
      <w:r w:rsidR="00D40713">
        <w:t xml:space="preserve">, </w:t>
      </w:r>
      <w:r>
        <w:t>celui-là un voleur</w:t>
      </w:r>
      <w:r w:rsidR="00D40713">
        <w:t xml:space="preserve">, </w:t>
      </w:r>
      <w:r>
        <w:t>les uns des champions morts en champ clos</w:t>
      </w:r>
      <w:r w:rsidR="00D40713">
        <w:t xml:space="preserve">, </w:t>
      </w:r>
      <w:r>
        <w:t>les autres des marchands</w:t>
      </w:r>
      <w:r w:rsidR="00D40713">
        <w:t xml:space="preserve">, </w:t>
      </w:r>
      <w:r>
        <w:t>des gentilshommes et même des moines</w:t>
      </w:r>
      <w:r w:rsidR="00D40713">
        <w:t xml:space="preserve">, </w:t>
      </w:r>
      <w:proofErr w:type="gramStart"/>
      <w:r>
        <w:t>tous</w:t>
      </w:r>
      <w:proofErr w:type="gramEnd"/>
      <w:r>
        <w:t xml:space="preserve"> gens surpris au moment qu</w:t>
      </w:r>
      <w:r w:rsidR="00D40713">
        <w:t>’</w:t>
      </w:r>
      <w:r>
        <w:t>ils s</w:t>
      </w:r>
      <w:r w:rsidR="00D40713">
        <w:t>’</w:t>
      </w:r>
      <w:r>
        <w:t>y attendaient le moins</w:t>
      </w:r>
      <w:r w:rsidR="00D40713">
        <w:t xml:space="preserve">. </w:t>
      </w:r>
      <w:r>
        <w:t>Le noir monarque arrêtait un instant ses captifs pour les examiner</w:t>
      </w:r>
      <w:r w:rsidR="00D40713">
        <w:t xml:space="preserve">, </w:t>
      </w:r>
      <w:r>
        <w:t>et d</w:t>
      </w:r>
      <w:r w:rsidR="00D40713">
        <w:t>’</w:t>
      </w:r>
      <w:r>
        <w:t>un signal aussitôt il les faisait jeter dans sa chaudière</w:t>
      </w:r>
      <w:r w:rsidR="00D40713">
        <w:t xml:space="preserve">. </w:t>
      </w:r>
      <w:r>
        <w:t>Enfin</w:t>
      </w:r>
      <w:r w:rsidR="00D40713">
        <w:t xml:space="preserve">, </w:t>
      </w:r>
      <w:r>
        <w:t>l</w:t>
      </w:r>
      <w:r w:rsidR="00D40713">
        <w:t>’</w:t>
      </w:r>
      <w:r>
        <w:t>heure étant passée</w:t>
      </w:r>
      <w:r w:rsidR="00D40713">
        <w:t xml:space="preserve">, </w:t>
      </w:r>
      <w:r>
        <w:t>il ordonna de fermer les portes et demanda si tout le monde était rentré</w:t>
      </w:r>
      <w:r w:rsidR="00D40713">
        <w:t> : « </w:t>
      </w:r>
      <w:r>
        <w:t>Oui</w:t>
      </w:r>
      <w:r w:rsidR="00D40713">
        <w:t xml:space="preserve">, </w:t>
      </w:r>
      <w:r>
        <w:t>répondit quelqu</w:t>
      </w:r>
      <w:r w:rsidR="00D40713">
        <w:t>’</w:t>
      </w:r>
      <w:r>
        <w:t>un</w:t>
      </w:r>
      <w:r w:rsidR="00D40713">
        <w:t xml:space="preserve">, </w:t>
      </w:r>
      <w:r>
        <w:t>excepté un pauvre idiot</w:t>
      </w:r>
      <w:r w:rsidR="00D40713">
        <w:t xml:space="preserve">, </w:t>
      </w:r>
      <w:r>
        <w:t>bien neuf et bien simple</w:t>
      </w:r>
      <w:r w:rsidR="00D40713">
        <w:t xml:space="preserve">, </w:t>
      </w:r>
      <w:r>
        <w:t>qui est sorti depuis un mois</w:t>
      </w:r>
      <w:r w:rsidR="00D40713">
        <w:t xml:space="preserve">, </w:t>
      </w:r>
      <w:r>
        <w:t>et qu</w:t>
      </w:r>
      <w:r w:rsidR="00D40713">
        <w:t>’</w:t>
      </w:r>
      <w:r>
        <w:t>il ne faut pas attendre encore aujourd</w:t>
      </w:r>
      <w:r w:rsidR="00D40713">
        <w:t>’</w:t>
      </w:r>
      <w:r>
        <w:t>hui probablement parce qu</w:t>
      </w:r>
      <w:r w:rsidR="00D40713">
        <w:t>’</w:t>
      </w:r>
      <w:r>
        <w:t>il aura honte de rentrer la hotte vide</w:t>
      </w:r>
      <w:r w:rsidR="00D40713">
        <w:t>. »</w:t>
      </w:r>
    </w:p>
    <w:p w14:paraId="56C05F98" w14:textId="77777777" w:rsidR="00D40713" w:rsidRDefault="00000000">
      <w:r>
        <w:lastRenderedPageBreak/>
        <w:t>Le railleur achevait à peine de parler</w:t>
      </w:r>
      <w:r w:rsidR="00D40713">
        <w:t xml:space="preserve">, </w:t>
      </w:r>
      <w:r>
        <w:t>quand arriva le diablotin chargé de son ménétrier déguenillé qu</w:t>
      </w:r>
      <w:r w:rsidR="00D40713">
        <w:t>’</w:t>
      </w:r>
      <w:r>
        <w:t>il présenta humblement à son souverain</w:t>
      </w:r>
      <w:r w:rsidR="00D40713">
        <w:t>. « </w:t>
      </w:r>
      <w:r>
        <w:t>Approche</w:t>
      </w:r>
      <w:r w:rsidR="00D40713">
        <w:t xml:space="preserve">, </w:t>
      </w:r>
      <w:r>
        <w:t>dit Lucifer au chanteur</w:t>
      </w:r>
      <w:r w:rsidR="00D40713">
        <w:t xml:space="preserve"> ; </w:t>
      </w:r>
      <w:r>
        <w:t>qui es-tu</w:t>
      </w:r>
      <w:r w:rsidR="00D40713">
        <w:t xml:space="preserve"> ? </w:t>
      </w:r>
      <w:r>
        <w:t>voleur</w:t>
      </w:r>
      <w:r w:rsidR="00D40713">
        <w:t xml:space="preserve"> ? </w:t>
      </w:r>
      <w:r>
        <w:t>espion</w:t>
      </w:r>
      <w:r w:rsidR="00D40713">
        <w:t xml:space="preserve"> ? </w:t>
      </w:r>
      <w:r>
        <w:t>ribaud</w:t>
      </w:r>
      <w:r w:rsidR="00D40713">
        <w:t xml:space="preserve"> ? – </w:t>
      </w:r>
      <w:r>
        <w:t>Non</w:t>
      </w:r>
      <w:r w:rsidR="00D40713">
        <w:t xml:space="preserve">, </w:t>
      </w:r>
      <w:r>
        <w:t>Sire</w:t>
      </w:r>
      <w:r w:rsidR="00D40713">
        <w:t xml:space="preserve">, </w:t>
      </w:r>
      <w:r>
        <w:t>j</w:t>
      </w:r>
      <w:r w:rsidR="00D40713">
        <w:t>’</w:t>
      </w:r>
      <w:r>
        <w:t>étais ménétrier</w:t>
      </w:r>
      <w:r w:rsidR="00D40713">
        <w:t xml:space="preserve">, </w:t>
      </w:r>
      <w:r>
        <w:t>et je possède</w:t>
      </w:r>
      <w:r w:rsidR="00D40713">
        <w:t xml:space="preserve">, </w:t>
      </w:r>
      <w:r>
        <w:t>je puis bien m</w:t>
      </w:r>
      <w:r w:rsidR="00D40713">
        <w:t>’</w:t>
      </w:r>
      <w:r>
        <w:t>en vanter ici</w:t>
      </w:r>
      <w:r w:rsidR="00D40713">
        <w:t xml:space="preserve">, </w:t>
      </w:r>
      <w:r>
        <w:t>toute la science qu</w:t>
      </w:r>
      <w:r w:rsidR="00D40713">
        <w:t>’</w:t>
      </w:r>
      <w:r>
        <w:t>un homme sur la terre peut avoir en fait de musique</w:t>
      </w:r>
      <w:r w:rsidR="00D40713">
        <w:t xml:space="preserve">. </w:t>
      </w:r>
      <w:r>
        <w:t>Malgré cela</w:t>
      </w:r>
      <w:r w:rsidR="00D40713">
        <w:t xml:space="preserve">, </w:t>
      </w:r>
      <w:r>
        <w:t>j</w:t>
      </w:r>
      <w:r w:rsidR="00D40713">
        <w:t>’</w:t>
      </w:r>
      <w:r>
        <w:t>ai eu là-haut bien de la peine et bien de la misère</w:t>
      </w:r>
      <w:r w:rsidR="00D40713">
        <w:t xml:space="preserve"> ; </w:t>
      </w:r>
      <w:r>
        <w:t>mais enfin</w:t>
      </w:r>
      <w:r w:rsidR="00D40713">
        <w:t xml:space="preserve">, </w:t>
      </w:r>
      <w:r>
        <w:t>puisque vous voulez vous charger de mon logement</w:t>
      </w:r>
      <w:r w:rsidR="00D40713">
        <w:t xml:space="preserve">, </w:t>
      </w:r>
      <w:r>
        <w:t>je chanterai</w:t>
      </w:r>
      <w:r w:rsidR="00D40713">
        <w:t xml:space="preserve">, </w:t>
      </w:r>
      <w:r>
        <w:t>si cela vous amuse</w:t>
      </w:r>
      <w:r w:rsidR="00D40713">
        <w:t xml:space="preserve">, </w:t>
      </w:r>
      <w:r>
        <w:t>cela paiera mon loyer</w:t>
      </w:r>
      <w:r w:rsidR="00D40713">
        <w:t xml:space="preserve">. – </w:t>
      </w:r>
      <w:r>
        <w:t>Oui</w:t>
      </w:r>
      <w:r w:rsidR="00D40713">
        <w:t xml:space="preserve">, </w:t>
      </w:r>
      <w:proofErr w:type="spellStart"/>
      <w:r>
        <w:t>ventredieu</w:t>
      </w:r>
      <w:proofErr w:type="spellEnd"/>
      <w:r w:rsidR="00D40713">
        <w:t xml:space="preserve">, </w:t>
      </w:r>
      <w:r>
        <w:t>des chansons</w:t>
      </w:r>
      <w:r w:rsidR="00D40713">
        <w:t xml:space="preserve"> ! </w:t>
      </w:r>
      <w:r>
        <w:t>c</w:t>
      </w:r>
      <w:r w:rsidR="00D40713">
        <w:t>’</w:t>
      </w:r>
      <w:r>
        <w:t>est bien là la musique qu</w:t>
      </w:r>
      <w:r w:rsidR="00D40713">
        <w:t>’</w:t>
      </w:r>
      <w:r>
        <w:t>il me faut ici</w:t>
      </w:r>
      <w:r w:rsidR="00D40713">
        <w:t xml:space="preserve"> ! </w:t>
      </w:r>
      <w:r>
        <w:t>Écoute</w:t>
      </w:r>
      <w:r w:rsidR="00D40713">
        <w:t xml:space="preserve">, </w:t>
      </w:r>
      <w:r>
        <w:t>tu vois cette chaudière</w:t>
      </w:r>
      <w:r w:rsidR="00D40713">
        <w:t xml:space="preserve">, </w:t>
      </w:r>
      <w:r>
        <w:t>et te voici tout nu</w:t>
      </w:r>
      <w:r w:rsidR="00D40713">
        <w:t xml:space="preserve"> : </w:t>
      </w:r>
      <w:r>
        <w:t>je te charge de la faire chauffer et surtout qu</w:t>
      </w:r>
      <w:r w:rsidR="00D40713">
        <w:t>’</w:t>
      </w:r>
      <w:r>
        <w:t>il y ait toujours bon feu</w:t>
      </w:r>
      <w:r w:rsidR="00D40713">
        <w:t xml:space="preserve">. – </w:t>
      </w:r>
      <w:r>
        <w:t>Volontiers</w:t>
      </w:r>
      <w:r w:rsidR="00D40713">
        <w:t xml:space="preserve">, </w:t>
      </w:r>
      <w:r>
        <w:t>Sire</w:t>
      </w:r>
      <w:r w:rsidR="00D40713">
        <w:t xml:space="preserve"> ; </w:t>
      </w:r>
      <w:r>
        <w:t>au moins je serai sûr dorénavant de n</w:t>
      </w:r>
      <w:r w:rsidR="00D40713">
        <w:t>’</w:t>
      </w:r>
      <w:r>
        <w:t>avoir plus froid</w:t>
      </w:r>
      <w:r w:rsidR="00D40713">
        <w:t>. »</w:t>
      </w:r>
      <w:r>
        <w:t xml:space="preserve"> Notre homme aussitôt se rendit à son poste</w:t>
      </w:r>
      <w:r w:rsidR="00D40713">
        <w:t xml:space="preserve">, </w:t>
      </w:r>
      <w:r>
        <w:t>et pendant quelque temps il s</w:t>
      </w:r>
      <w:r w:rsidR="00D40713">
        <w:t>’</w:t>
      </w:r>
      <w:r>
        <w:t>acquitta exactement de sa fonction</w:t>
      </w:r>
      <w:r w:rsidR="00D40713">
        <w:t>.</w:t>
      </w:r>
    </w:p>
    <w:p w14:paraId="48CB9A50" w14:textId="77777777" w:rsidR="00D40713" w:rsidRDefault="00000000">
      <w:r>
        <w:t>Mais un jour Lucifer dut convoquer tous ses suppôts pour aller faire avec eux sur la terre une battue générale</w:t>
      </w:r>
      <w:r w:rsidR="00D40713">
        <w:t xml:space="preserve">, </w:t>
      </w:r>
      <w:r>
        <w:t>et</w:t>
      </w:r>
      <w:r w:rsidR="00D40713">
        <w:t xml:space="preserve">, </w:t>
      </w:r>
      <w:r>
        <w:t>avant de sortir</w:t>
      </w:r>
      <w:r w:rsidR="00D40713">
        <w:t xml:space="preserve">, </w:t>
      </w:r>
      <w:r>
        <w:t>il appela le chauffeur</w:t>
      </w:r>
      <w:r w:rsidR="00D40713">
        <w:t>. « </w:t>
      </w:r>
      <w:r>
        <w:t>Je vais partir</w:t>
      </w:r>
      <w:r w:rsidR="00D40713">
        <w:t xml:space="preserve">, </w:t>
      </w:r>
      <w:r>
        <w:t>lui dit-il</w:t>
      </w:r>
      <w:r w:rsidR="00D40713">
        <w:t xml:space="preserve">, </w:t>
      </w:r>
      <w:r>
        <w:t>et je laisse ici sous ta garde tous mes prisonniers</w:t>
      </w:r>
      <w:r w:rsidR="00D40713">
        <w:t xml:space="preserve"> ; </w:t>
      </w:r>
      <w:r>
        <w:t>mais songe que tu m</w:t>
      </w:r>
      <w:r w:rsidR="00D40713">
        <w:t>’</w:t>
      </w:r>
      <w:r>
        <w:t>en répondras sur les yeux de ta tête et que</w:t>
      </w:r>
      <w:r w:rsidR="00D40713">
        <w:t xml:space="preserve">, </w:t>
      </w:r>
      <w:r>
        <w:t>si à mon retour il en manquait un seul</w:t>
      </w:r>
      <w:r w:rsidR="00D40713">
        <w:t xml:space="preserve">… – </w:t>
      </w:r>
      <w:r>
        <w:t>Sire</w:t>
      </w:r>
      <w:r w:rsidR="00D40713">
        <w:t xml:space="preserve">, </w:t>
      </w:r>
      <w:r>
        <w:t>partez en paix</w:t>
      </w:r>
      <w:r w:rsidR="00D40713">
        <w:t xml:space="preserve">, </w:t>
      </w:r>
      <w:r>
        <w:t>je réponds d</w:t>
      </w:r>
      <w:r w:rsidR="00D40713">
        <w:t>’</w:t>
      </w:r>
      <w:r>
        <w:t>eux</w:t>
      </w:r>
      <w:r w:rsidR="00D40713">
        <w:t xml:space="preserve"> ; </w:t>
      </w:r>
      <w:r>
        <w:t>vous trouverez les choses en ordre quand vous reviendrez</w:t>
      </w:r>
      <w:r w:rsidR="00D40713">
        <w:t xml:space="preserve">, </w:t>
      </w:r>
      <w:r>
        <w:t>et il n</w:t>
      </w:r>
      <w:r w:rsidR="00D40713">
        <w:t>’</w:t>
      </w:r>
      <w:r>
        <w:t>est plus fidèle serviteur que moi</w:t>
      </w:r>
      <w:r w:rsidR="00D40713">
        <w:t xml:space="preserve">, </w:t>
      </w:r>
      <w:r>
        <w:t>vous en serez persuadé désormais</w:t>
      </w:r>
      <w:r w:rsidR="00D40713">
        <w:t xml:space="preserve">. – </w:t>
      </w:r>
      <w:r>
        <w:t>Encore une fois</w:t>
      </w:r>
      <w:r w:rsidR="00D40713">
        <w:t xml:space="preserve">, </w:t>
      </w:r>
      <w:r>
        <w:t>prends bien garde</w:t>
      </w:r>
      <w:r w:rsidR="00D40713">
        <w:t xml:space="preserve">, </w:t>
      </w:r>
      <w:r>
        <w:t>il y va de tout pour toi</w:t>
      </w:r>
      <w:r w:rsidR="00D40713">
        <w:t xml:space="preserve">, </w:t>
      </w:r>
      <w:r>
        <w:t>et je te fais rôtir tout vif</w:t>
      </w:r>
      <w:r w:rsidR="00D40713">
        <w:t>. »</w:t>
      </w:r>
      <w:r>
        <w:t xml:space="preserve"> Ces précautions prises</w:t>
      </w:r>
      <w:r w:rsidR="00D40713">
        <w:t xml:space="preserve">, </w:t>
      </w:r>
      <w:r>
        <w:t>l</w:t>
      </w:r>
      <w:r w:rsidR="00D40713">
        <w:t>’</w:t>
      </w:r>
      <w:r>
        <w:t>armée infernale partit</w:t>
      </w:r>
      <w:r w:rsidR="00D40713">
        <w:t>.</w:t>
      </w:r>
    </w:p>
    <w:p w14:paraId="1BDA04F6" w14:textId="2D203CDC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4517C926" wp14:editId="6F4E58E8">
            <wp:extent cx="3233651" cy="3969082"/>
            <wp:effectExtent l="0" t="0" r="5080" b="0"/>
            <wp:docPr id="49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7202" cy="3985714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FD09A4" w14:textId="77CE51B3" w:rsidR="00000000" w:rsidRDefault="00000000">
      <w:r>
        <w:t>C</w:t>
      </w:r>
      <w:r w:rsidR="00D40713">
        <w:t>’</w:t>
      </w:r>
      <w:r>
        <w:t>était là le moment qu</w:t>
      </w:r>
      <w:r w:rsidR="00D40713">
        <w:t>’</w:t>
      </w:r>
      <w:r>
        <w:t>attendait saint Pierre</w:t>
      </w:r>
      <w:r w:rsidR="00D40713">
        <w:t xml:space="preserve">. </w:t>
      </w:r>
      <w:r>
        <w:t>Du haut du ciel il avait entendu ce discours et se tenait aux aguets pour en profiter</w:t>
      </w:r>
      <w:r w:rsidR="00D40713">
        <w:t xml:space="preserve">. </w:t>
      </w:r>
      <w:r>
        <w:t>Dès que les démons furent dehors</w:t>
      </w:r>
      <w:r w:rsidR="00D40713">
        <w:t xml:space="preserve">, </w:t>
      </w:r>
      <w:r>
        <w:t>il se déguisa</w:t>
      </w:r>
      <w:r w:rsidR="00D40713">
        <w:t xml:space="preserve">, </w:t>
      </w:r>
      <w:r>
        <w:t>prit une longue barbe noire avec des moustaches bien tressées</w:t>
      </w:r>
      <w:r w:rsidR="00D40713">
        <w:t xml:space="preserve">, </w:t>
      </w:r>
      <w:r>
        <w:t>descendit en enfer</w:t>
      </w:r>
      <w:r w:rsidR="00D40713">
        <w:t xml:space="preserve">, </w:t>
      </w:r>
      <w:r>
        <w:t>et</w:t>
      </w:r>
      <w:r w:rsidR="00D40713">
        <w:t xml:space="preserve">, </w:t>
      </w:r>
      <w:r>
        <w:t>accostant le ménétrier</w:t>
      </w:r>
      <w:r w:rsidR="00D40713">
        <w:t> : « </w:t>
      </w:r>
      <w:r>
        <w:t>L</w:t>
      </w:r>
      <w:r w:rsidR="00D40713">
        <w:t>’</w:t>
      </w:r>
      <w:r>
        <w:t>ami</w:t>
      </w:r>
      <w:r w:rsidR="00D40713">
        <w:t xml:space="preserve">, </w:t>
      </w:r>
      <w:r>
        <w:t>veux-tu faire une partie nous deux</w:t>
      </w:r>
      <w:r w:rsidR="00D40713">
        <w:t xml:space="preserve"> ? </w:t>
      </w:r>
      <w:r>
        <w:t>Voilà un cornet avec des dés</w:t>
      </w:r>
      <w:r w:rsidR="00D40713">
        <w:t xml:space="preserve">, </w:t>
      </w:r>
      <w:r>
        <w:t>et de bon argent à gagner</w:t>
      </w:r>
      <w:r w:rsidR="00D40713">
        <w:t>. »</w:t>
      </w:r>
      <w:r>
        <w:t xml:space="preserve"> En même temps</w:t>
      </w:r>
      <w:r w:rsidR="00D40713">
        <w:t xml:space="preserve">, </w:t>
      </w:r>
      <w:r>
        <w:t>il lui montra une longue et large bourse toute garnie de beaux écus d</w:t>
      </w:r>
      <w:r w:rsidR="00D40713">
        <w:t>’</w:t>
      </w:r>
      <w:r>
        <w:t>or</w:t>
      </w:r>
      <w:r w:rsidR="00D40713">
        <w:t>. « </w:t>
      </w:r>
      <w:r>
        <w:t>Sire</w:t>
      </w:r>
      <w:r w:rsidR="00D40713">
        <w:t xml:space="preserve">, </w:t>
      </w:r>
      <w:r>
        <w:t>répondit l</w:t>
      </w:r>
      <w:r w:rsidR="00D40713">
        <w:t>’</w:t>
      </w:r>
      <w:r>
        <w:t>autre</w:t>
      </w:r>
      <w:r w:rsidR="00D40713">
        <w:t xml:space="preserve">, </w:t>
      </w:r>
      <w:r>
        <w:t>c</w:t>
      </w:r>
      <w:r w:rsidR="00D40713">
        <w:t>’</w:t>
      </w:r>
      <w:r>
        <w:t>est bien inutilement que vous venez ici me tenter</w:t>
      </w:r>
      <w:r w:rsidR="00D40713">
        <w:t xml:space="preserve">, </w:t>
      </w:r>
      <w:r>
        <w:t>car je vous jure qu</w:t>
      </w:r>
      <w:r w:rsidR="00D40713">
        <w:t>’</w:t>
      </w:r>
      <w:r>
        <w:t>il ne me reste rien au monde que cette chemise déchirée que vous me voyez</w:t>
      </w:r>
      <w:r w:rsidR="00D40713">
        <w:t xml:space="preserve">. – </w:t>
      </w:r>
      <w:r>
        <w:t>Eh bien</w:t>
      </w:r>
      <w:r w:rsidR="00D40713">
        <w:t xml:space="preserve"> ! </w:t>
      </w:r>
      <w:r>
        <w:t>si tu n</w:t>
      </w:r>
      <w:r w:rsidR="00D40713">
        <w:t>’</w:t>
      </w:r>
      <w:r>
        <w:t>as point d</w:t>
      </w:r>
      <w:r w:rsidR="00D40713">
        <w:t>’</w:t>
      </w:r>
      <w:r>
        <w:t>argent</w:t>
      </w:r>
      <w:r w:rsidR="00D40713">
        <w:t xml:space="preserve">, </w:t>
      </w:r>
      <w:r>
        <w:t>mets en place quelques âmes</w:t>
      </w:r>
      <w:r w:rsidR="00D40713">
        <w:t xml:space="preserve">, </w:t>
      </w:r>
      <w:r>
        <w:t>je veux bien me contenter de cette monnaie</w:t>
      </w:r>
      <w:r w:rsidR="00D40713">
        <w:t xml:space="preserve">, </w:t>
      </w:r>
      <w:r>
        <w:t>et tu ne dois point craindre ici d</w:t>
      </w:r>
      <w:r w:rsidR="00D40713">
        <w:t>’</w:t>
      </w:r>
      <w:r>
        <w:t>en manquer de sitôt</w:t>
      </w:r>
      <w:r w:rsidR="00D40713">
        <w:t xml:space="preserve">. – </w:t>
      </w:r>
      <w:r>
        <w:t>Tudieu</w:t>
      </w:r>
      <w:r w:rsidR="00D40713">
        <w:t xml:space="preserve"> ! </w:t>
      </w:r>
      <w:r>
        <w:t>je n</w:t>
      </w:r>
      <w:r w:rsidR="00D40713">
        <w:t>’</w:t>
      </w:r>
      <w:r>
        <w:t xml:space="preserve">ai </w:t>
      </w:r>
      <w:proofErr w:type="spellStart"/>
      <w:r>
        <w:t>garde</w:t>
      </w:r>
      <w:proofErr w:type="spellEnd"/>
      <w:r w:rsidR="00D40713">
        <w:t xml:space="preserve"> ; </w:t>
      </w:r>
      <w:r>
        <w:t>et je sais trop ce que mon maître m</w:t>
      </w:r>
      <w:r w:rsidR="00D40713">
        <w:t>’</w:t>
      </w:r>
      <w:r>
        <w:t>a promis en partant</w:t>
      </w:r>
      <w:r w:rsidR="00D40713">
        <w:t xml:space="preserve">. </w:t>
      </w:r>
      <w:r>
        <w:t>Trouvez-moi quelque autre expédient</w:t>
      </w:r>
      <w:r w:rsidR="00D40713">
        <w:t xml:space="preserve">, </w:t>
      </w:r>
      <w:r>
        <w:t>car</w:t>
      </w:r>
      <w:r w:rsidR="00D40713">
        <w:t xml:space="preserve">, </w:t>
      </w:r>
      <w:r>
        <w:t>pour celui-ci</w:t>
      </w:r>
      <w:r w:rsidR="00D40713">
        <w:t xml:space="preserve">, </w:t>
      </w:r>
      <w:r>
        <w:t>je suis votre serviteur</w:t>
      </w:r>
      <w:r w:rsidR="00D40713">
        <w:t xml:space="preserve">. – </w:t>
      </w:r>
      <w:r>
        <w:t>Imbécile</w:t>
      </w:r>
      <w:r w:rsidR="00D40713">
        <w:t xml:space="preserve"> ! </w:t>
      </w:r>
      <w:r>
        <w:t>comment veux-tu qu</w:t>
      </w:r>
      <w:r w:rsidR="00D40713">
        <w:t>’</w:t>
      </w:r>
      <w:r>
        <w:t>il le sache</w:t>
      </w:r>
      <w:r w:rsidR="00D40713">
        <w:t xml:space="preserve"> ? </w:t>
      </w:r>
      <w:r>
        <w:t>Et sur une telle multitude</w:t>
      </w:r>
      <w:r w:rsidR="00D40713">
        <w:t xml:space="preserve">, </w:t>
      </w:r>
      <w:r>
        <w:t>que sera-ce</w:t>
      </w:r>
      <w:r w:rsidR="00D40713">
        <w:t xml:space="preserve">, </w:t>
      </w:r>
      <w:r>
        <w:t>dis-moi</w:t>
      </w:r>
      <w:r w:rsidR="00D40713">
        <w:t xml:space="preserve">, </w:t>
      </w:r>
      <w:r>
        <w:t xml:space="preserve">que cinq ou </w:t>
      </w:r>
      <w:r>
        <w:lastRenderedPageBreak/>
        <w:t>six âmes de plus ou de moins</w:t>
      </w:r>
      <w:r w:rsidR="00D40713">
        <w:t xml:space="preserve"> ? </w:t>
      </w:r>
      <w:r>
        <w:t>Tiens</w:t>
      </w:r>
      <w:r w:rsidR="00D40713">
        <w:t xml:space="preserve">, </w:t>
      </w:r>
      <w:r>
        <w:t>regarde</w:t>
      </w:r>
      <w:r w:rsidR="00D40713">
        <w:t xml:space="preserve">, </w:t>
      </w:r>
      <w:r>
        <w:t>voilà de belles pièces toutes neuves</w:t>
      </w:r>
      <w:r w:rsidR="00D40713">
        <w:t xml:space="preserve">. </w:t>
      </w:r>
      <w:r>
        <w:t>Il ne tient qu</w:t>
      </w:r>
      <w:r w:rsidR="00D40713">
        <w:t>’</w:t>
      </w:r>
      <w:r>
        <w:t>à toi d</w:t>
      </w:r>
      <w:r w:rsidR="00D40713">
        <w:t>’</w:t>
      </w:r>
      <w:r>
        <w:t>en faire passer quelques-unes dans ta poche</w:t>
      </w:r>
      <w:r w:rsidR="00D40713">
        <w:t xml:space="preserve">. </w:t>
      </w:r>
      <w:r>
        <w:t>Profite de l</w:t>
      </w:r>
      <w:r w:rsidR="00D40713">
        <w:t>’</w:t>
      </w:r>
      <w:r>
        <w:t>occasion</w:t>
      </w:r>
      <w:r w:rsidR="00D40713">
        <w:t xml:space="preserve">, </w:t>
      </w:r>
      <w:r>
        <w:t>tandis que me voilà</w:t>
      </w:r>
      <w:r w:rsidR="00D40713">
        <w:t xml:space="preserve">, </w:t>
      </w:r>
      <w:r>
        <w:t>car une fois sorti</w:t>
      </w:r>
      <w:r w:rsidR="00D40713">
        <w:t xml:space="preserve">, </w:t>
      </w:r>
      <w:r>
        <w:t>je ne reviens plus</w:t>
      </w:r>
      <w:r w:rsidR="00D40713">
        <w:t xml:space="preserve">… </w:t>
      </w:r>
      <w:r>
        <w:t>allons</w:t>
      </w:r>
      <w:r w:rsidR="00D40713">
        <w:t xml:space="preserve">, </w:t>
      </w:r>
      <w:r>
        <w:t>je mets vingt sous au jeu</w:t>
      </w:r>
      <w:r w:rsidR="00D40713">
        <w:t xml:space="preserve">, </w:t>
      </w:r>
      <w:r>
        <w:t>amène quelque âme</w:t>
      </w:r>
      <w:r w:rsidR="00D40713">
        <w:t>. »</w:t>
      </w:r>
    </w:p>
    <w:p w14:paraId="04025B03" w14:textId="77777777" w:rsidR="00D40713" w:rsidRDefault="00000000">
      <w:r>
        <w:t>Le malheureux dévorait des yeux les dés</w:t>
      </w:r>
      <w:r w:rsidR="00D40713">
        <w:t xml:space="preserve">. </w:t>
      </w:r>
      <w:r>
        <w:t>Il les prenait en main</w:t>
      </w:r>
      <w:r w:rsidR="00D40713">
        <w:t xml:space="preserve">, </w:t>
      </w:r>
      <w:r>
        <w:t>les quittait</w:t>
      </w:r>
      <w:r w:rsidR="00D40713">
        <w:t xml:space="preserve">, </w:t>
      </w:r>
      <w:r>
        <w:t>puis les reprenait de nouveau</w:t>
      </w:r>
      <w:r w:rsidR="00D40713">
        <w:t xml:space="preserve">. </w:t>
      </w:r>
      <w:r>
        <w:t>Enfin il n</w:t>
      </w:r>
      <w:r w:rsidR="00D40713">
        <w:t>’</w:t>
      </w:r>
      <w:r>
        <w:t>y put tenir et consentit à jouer quelques coups</w:t>
      </w:r>
      <w:r w:rsidR="00D40713">
        <w:t xml:space="preserve"> ; </w:t>
      </w:r>
      <w:r>
        <w:t>mais une âme seulement à la fois</w:t>
      </w:r>
      <w:r w:rsidR="00D40713">
        <w:t xml:space="preserve">, </w:t>
      </w:r>
      <w:r>
        <w:t>de peur de s</w:t>
      </w:r>
      <w:r w:rsidR="00D40713">
        <w:t>’</w:t>
      </w:r>
      <w:r>
        <w:t>exposer à rien perdre</w:t>
      </w:r>
      <w:r w:rsidR="00D40713">
        <w:t>. « </w:t>
      </w:r>
      <w:r>
        <w:t>Tope pour une</w:t>
      </w:r>
      <w:r w:rsidR="00D40713">
        <w:t xml:space="preserve">, </w:t>
      </w:r>
      <w:r>
        <w:t>répond l</w:t>
      </w:r>
      <w:r w:rsidR="00D40713">
        <w:t>’</w:t>
      </w:r>
      <w:r>
        <w:t>apôtre</w:t>
      </w:r>
      <w:r w:rsidR="00D40713">
        <w:t xml:space="preserve">, </w:t>
      </w:r>
      <w:r>
        <w:t>blonde ou brune</w:t>
      </w:r>
      <w:r w:rsidR="00D40713">
        <w:t xml:space="preserve">, </w:t>
      </w:r>
      <w:r>
        <w:t>mâle ou femelle</w:t>
      </w:r>
      <w:r w:rsidR="00D40713">
        <w:t xml:space="preserve">, </w:t>
      </w:r>
      <w:r>
        <w:t>peu m</w:t>
      </w:r>
      <w:r w:rsidR="00D40713">
        <w:t>’</w:t>
      </w:r>
      <w:r>
        <w:t>importe</w:t>
      </w:r>
      <w:r w:rsidR="00D40713">
        <w:t xml:space="preserve">, </w:t>
      </w:r>
      <w:r>
        <w:t>je t</w:t>
      </w:r>
      <w:r w:rsidR="00D40713">
        <w:t>’</w:t>
      </w:r>
      <w:r>
        <w:t>en laisse le choix</w:t>
      </w:r>
      <w:r w:rsidR="00D40713">
        <w:t xml:space="preserve">, </w:t>
      </w:r>
      <w:r>
        <w:t>mets au jeu</w:t>
      </w:r>
      <w:r w:rsidR="00D40713">
        <w:t>. »</w:t>
      </w:r>
      <w:r>
        <w:t xml:space="preserve"> Le ménétrier va donc chercher quelques damnés</w:t>
      </w:r>
      <w:r w:rsidR="00D40713">
        <w:t xml:space="preserve">, </w:t>
      </w:r>
      <w:r>
        <w:t>Pierre étale ses écus</w:t>
      </w:r>
      <w:r w:rsidR="00D40713">
        <w:t xml:space="preserve"> ; </w:t>
      </w:r>
      <w:r>
        <w:t>ils s</w:t>
      </w:r>
      <w:r w:rsidR="00D40713">
        <w:t>’</w:t>
      </w:r>
      <w:r>
        <w:t>assoient tous deux au bord du fourneau et commencent leur partie</w:t>
      </w:r>
      <w:r w:rsidR="00D40713">
        <w:t xml:space="preserve">. </w:t>
      </w:r>
      <w:r>
        <w:t>Mais le saint jouait à coup sûr</w:t>
      </w:r>
      <w:r w:rsidR="00D40713">
        <w:t xml:space="preserve">, </w:t>
      </w:r>
      <w:r>
        <w:t>aussi gagna-t-il constamment</w:t>
      </w:r>
      <w:r w:rsidR="00D40713">
        <w:t xml:space="preserve">. </w:t>
      </w:r>
      <w:r>
        <w:t>Le chanteur</w:t>
      </w:r>
      <w:r w:rsidR="00D40713">
        <w:t xml:space="preserve">, </w:t>
      </w:r>
      <w:r>
        <w:t>pour rattraper ce qu</w:t>
      </w:r>
      <w:r w:rsidR="00D40713">
        <w:t>’</w:t>
      </w:r>
      <w:r>
        <w:t>il perdait</w:t>
      </w:r>
      <w:r w:rsidR="00D40713">
        <w:t xml:space="preserve">, </w:t>
      </w:r>
      <w:r>
        <w:t>eut beau doubler</w:t>
      </w:r>
      <w:r w:rsidR="00D40713">
        <w:t xml:space="preserve">, </w:t>
      </w:r>
      <w:r>
        <w:t>tripler les paris</w:t>
      </w:r>
      <w:r w:rsidR="00D40713">
        <w:t xml:space="preserve">, </w:t>
      </w:r>
      <w:r>
        <w:t>il perdit toujours</w:t>
      </w:r>
      <w:r w:rsidR="00D40713">
        <w:t>.</w:t>
      </w:r>
    </w:p>
    <w:p w14:paraId="4CD34B78" w14:textId="45EBD976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3C8C9A16" wp14:editId="5968DB7B">
            <wp:extent cx="3698611" cy="4272742"/>
            <wp:effectExtent l="0" t="0" r="0" b="0"/>
            <wp:docPr id="50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0241" cy="429773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02DCED" w14:textId="77777777" w:rsidR="00D40713" w:rsidRDefault="00000000">
      <w:r>
        <w:lastRenderedPageBreak/>
        <w:t>Ne concevant rien à un malheur si constant</w:t>
      </w:r>
      <w:r w:rsidR="00D40713">
        <w:t xml:space="preserve">, </w:t>
      </w:r>
      <w:r>
        <w:t>il soupçonna enfin de la tricherie dans le jeu de son adversaire</w:t>
      </w:r>
      <w:r w:rsidR="00D40713">
        <w:t xml:space="preserve">, </w:t>
      </w:r>
      <w:r>
        <w:t>se fâcha</w:t>
      </w:r>
      <w:r w:rsidR="00D40713">
        <w:t xml:space="preserve">, </w:t>
      </w:r>
      <w:r>
        <w:t>déclara qu</w:t>
      </w:r>
      <w:r w:rsidR="00D40713">
        <w:t>’</w:t>
      </w:r>
      <w:r>
        <w:t>il ne paierait point</w:t>
      </w:r>
      <w:r w:rsidR="00D40713">
        <w:t xml:space="preserve">, </w:t>
      </w:r>
      <w:r>
        <w:t>et traita l</w:t>
      </w:r>
      <w:r w:rsidR="00D40713">
        <w:t>’</w:t>
      </w:r>
      <w:r>
        <w:t>apôtre d</w:t>
      </w:r>
      <w:r w:rsidR="00D40713">
        <w:t>’</w:t>
      </w:r>
      <w:r>
        <w:t>escroc et de fripon</w:t>
      </w:r>
      <w:r w:rsidR="00D40713">
        <w:t xml:space="preserve">. </w:t>
      </w:r>
      <w:r>
        <w:t>Celui-ci lui donna un démenti</w:t>
      </w:r>
      <w:r w:rsidR="00D40713">
        <w:t xml:space="preserve"> ; </w:t>
      </w:r>
      <w:r>
        <w:t>ils se prirent à la barbe et se battirent</w:t>
      </w:r>
      <w:r w:rsidR="00D40713">
        <w:t xml:space="preserve">. </w:t>
      </w:r>
      <w:r>
        <w:t>Heureusement le saint se trouvait le plus fort</w:t>
      </w:r>
      <w:r w:rsidR="00D40713">
        <w:t xml:space="preserve"> ; </w:t>
      </w:r>
      <w:r>
        <w:t>et l</w:t>
      </w:r>
      <w:r w:rsidR="00D40713">
        <w:t>’</w:t>
      </w:r>
      <w:r>
        <w:t>autre</w:t>
      </w:r>
      <w:r w:rsidR="00D40713">
        <w:t xml:space="preserve">, </w:t>
      </w:r>
      <w:r>
        <w:t>après avoir été bien rossé</w:t>
      </w:r>
      <w:r w:rsidR="00D40713">
        <w:t xml:space="preserve">, </w:t>
      </w:r>
      <w:r>
        <w:t>se vit obliger de demander grâce</w:t>
      </w:r>
      <w:r w:rsidR="00D40713">
        <w:t xml:space="preserve">. </w:t>
      </w:r>
      <w:r>
        <w:t>Il proposa donc de recommencer la partie</w:t>
      </w:r>
      <w:r w:rsidR="00D40713">
        <w:t xml:space="preserve">, </w:t>
      </w:r>
      <w:r>
        <w:t>si l</w:t>
      </w:r>
      <w:r w:rsidR="00D40713">
        <w:t>’</w:t>
      </w:r>
      <w:r>
        <w:t>on voulait tenir la première pour nulle</w:t>
      </w:r>
      <w:r w:rsidR="00D40713">
        <w:t xml:space="preserve">, </w:t>
      </w:r>
      <w:r>
        <w:t>promettant au reste de payer très fidèlement et offrant même de donner à choisir dans la chaudière tout ce qu</w:t>
      </w:r>
      <w:r w:rsidR="00D40713">
        <w:t>’</w:t>
      </w:r>
      <w:r>
        <w:t>on voudrait</w:t>
      </w:r>
      <w:r w:rsidR="00D40713">
        <w:t xml:space="preserve">, </w:t>
      </w:r>
      <w:r>
        <w:t>larrons</w:t>
      </w:r>
      <w:r w:rsidR="00D40713">
        <w:t xml:space="preserve">, </w:t>
      </w:r>
      <w:r>
        <w:t>moines</w:t>
      </w:r>
      <w:r w:rsidR="00D40713">
        <w:t xml:space="preserve">, </w:t>
      </w:r>
      <w:r>
        <w:t>chevaliers ou vilains</w:t>
      </w:r>
      <w:r w:rsidR="00D40713">
        <w:t xml:space="preserve">, </w:t>
      </w:r>
      <w:r>
        <w:t>chanoines ou chanoinesses</w:t>
      </w:r>
      <w:r w:rsidR="00D40713">
        <w:t xml:space="preserve">. </w:t>
      </w:r>
      <w:r>
        <w:t>Pierre avait sur le cœur le mot de fripon et il en fit plus d</w:t>
      </w:r>
      <w:r w:rsidR="00D40713">
        <w:t>’</w:t>
      </w:r>
      <w:r>
        <w:t>un reproche</w:t>
      </w:r>
      <w:r w:rsidR="00D40713">
        <w:t xml:space="preserve"> ; </w:t>
      </w:r>
      <w:r>
        <w:t>mais on sut si bien s</w:t>
      </w:r>
      <w:r w:rsidR="00D40713">
        <w:t>’</w:t>
      </w:r>
      <w:r>
        <w:t>excuser qu</w:t>
      </w:r>
      <w:r w:rsidR="00D40713">
        <w:t>’</w:t>
      </w:r>
      <w:r>
        <w:t>enfin il se laissa fléchir et se remit au jeu</w:t>
      </w:r>
      <w:r w:rsidR="00D40713">
        <w:t>.</w:t>
      </w:r>
    </w:p>
    <w:p w14:paraId="7478592E" w14:textId="77777777" w:rsidR="00D40713" w:rsidRDefault="00000000">
      <w:r>
        <w:t>Le ménétrier</w:t>
      </w:r>
      <w:r w:rsidR="00D40713">
        <w:t xml:space="preserve">, </w:t>
      </w:r>
      <w:r>
        <w:t>à cette partie</w:t>
      </w:r>
      <w:r w:rsidR="00D40713">
        <w:t xml:space="preserve">, </w:t>
      </w:r>
      <w:r>
        <w:t>ne fut pas plus heureux qu</w:t>
      </w:r>
      <w:r w:rsidR="00D40713">
        <w:t>’</w:t>
      </w:r>
      <w:r>
        <w:t>à la première</w:t>
      </w:r>
      <w:r w:rsidR="00D40713">
        <w:t xml:space="preserve">. </w:t>
      </w:r>
      <w:r>
        <w:t>Il se piqua</w:t>
      </w:r>
      <w:r w:rsidR="00D40713">
        <w:t xml:space="preserve">, </w:t>
      </w:r>
      <w:r>
        <w:t>joua cent âmes</w:t>
      </w:r>
      <w:r w:rsidR="00D40713">
        <w:t xml:space="preserve">, </w:t>
      </w:r>
      <w:r>
        <w:t>mille âmes à la fois</w:t>
      </w:r>
      <w:r w:rsidR="00D40713">
        <w:t xml:space="preserve">, </w:t>
      </w:r>
      <w:r>
        <w:t>changea de dés</w:t>
      </w:r>
      <w:r w:rsidR="00D40713">
        <w:t xml:space="preserve">, </w:t>
      </w:r>
      <w:r>
        <w:t>changea de place</w:t>
      </w:r>
      <w:r w:rsidR="00D40713">
        <w:t xml:space="preserve">, </w:t>
      </w:r>
      <w:r>
        <w:t>et n</w:t>
      </w:r>
      <w:r w:rsidR="00D40713">
        <w:t>’</w:t>
      </w:r>
      <w:r>
        <w:t>en perdit pas moins à tous les coups</w:t>
      </w:r>
      <w:r w:rsidR="00D40713">
        <w:t xml:space="preserve">. </w:t>
      </w:r>
      <w:r>
        <w:t>Enfin</w:t>
      </w:r>
      <w:r w:rsidR="00D40713">
        <w:t xml:space="preserve">, </w:t>
      </w:r>
      <w:r>
        <w:t>de désespoir</w:t>
      </w:r>
      <w:r w:rsidR="00D40713">
        <w:t xml:space="preserve">, </w:t>
      </w:r>
      <w:r>
        <w:t>il se leva et quitta le jeu</w:t>
      </w:r>
      <w:r w:rsidR="00D40713">
        <w:t xml:space="preserve">, </w:t>
      </w:r>
      <w:r>
        <w:t>maudissant les dés et sa mauvaise fortune qui le suivait jusqu</w:t>
      </w:r>
      <w:r w:rsidR="00D40713">
        <w:t>’</w:t>
      </w:r>
      <w:r>
        <w:t>en enfer</w:t>
      </w:r>
      <w:r w:rsidR="00D40713">
        <w:t xml:space="preserve">. </w:t>
      </w:r>
      <w:r>
        <w:t>Pierre alors s</w:t>
      </w:r>
      <w:r w:rsidR="00D40713">
        <w:t>’</w:t>
      </w:r>
      <w:r>
        <w:t>approcha de la chaudière pour y choisir et en tirer ceux qu</w:t>
      </w:r>
      <w:r w:rsidR="00D40713">
        <w:t>’</w:t>
      </w:r>
      <w:r>
        <w:t>il avait gagnés</w:t>
      </w:r>
      <w:r w:rsidR="00D40713">
        <w:t xml:space="preserve">. </w:t>
      </w:r>
      <w:r>
        <w:t>Chacun d</w:t>
      </w:r>
      <w:r w:rsidR="00D40713">
        <w:t>’</w:t>
      </w:r>
      <w:r>
        <w:t>eux implorait sa pitié afin d</w:t>
      </w:r>
      <w:r w:rsidR="00D40713">
        <w:t>’</w:t>
      </w:r>
      <w:r>
        <w:t>être l</w:t>
      </w:r>
      <w:r w:rsidR="00D40713">
        <w:t>’</w:t>
      </w:r>
      <w:r>
        <w:t>un des heureux</w:t>
      </w:r>
      <w:r w:rsidR="00D40713">
        <w:t xml:space="preserve">. </w:t>
      </w:r>
      <w:r>
        <w:t>C</w:t>
      </w:r>
      <w:r w:rsidR="00D40713">
        <w:t>’</w:t>
      </w:r>
      <w:r>
        <w:t>étaient des cris à ne pas s</w:t>
      </w:r>
      <w:r w:rsidR="00D40713">
        <w:t>’</w:t>
      </w:r>
      <w:r>
        <w:t>entendre</w:t>
      </w:r>
      <w:r w:rsidR="00D40713">
        <w:t xml:space="preserve">. </w:t>
      </w:r>
      <w:r>
        <w:t>Le ménétrier furieux y accourut</w:t>
      </w:r>
      <w:r w:rsidR="00D40713">
        <w:t xml:space="preserve">, </w:t>
      </w:r>
      <w:r>
        <w:t>et résolut de s</w:t>
      </w:r>
      <w:r w:rsidR="00D40713">
        <w:t>’</w:t>
      </w:r>
      <w:r>
        <w:t>acquitter ou de tout perdre</w:t>
      </w:r>
      <w:r w:rsidR="00D40713">
        <w:t xml:space="preserve"> ; </w:t>
      </w:r>
      <w:r>
        <w:t>en homme qui ne veut plus rien ménager il proposa de jouer ce qui lui restait</w:t>
      </w:r>
      <w:r w:rsidR="00D40713">
        <w:t>.</w:t>
      </w:r>
    </w:p>
    <w:p w14:paraId="184F3983" w14:textId="77777777" w:rsidR="00D40713" w:rsidRDefault="00000000">
      <w:r>
        <w:t>L</w:t>
      </w:r>
      <w:r w:rsidR="00D40713">
        <w:t>’</w:t>
      </w:r>
      <w:r>
        <w:t>apôtre ne demandait pas mieux</w:t>
      </w:r>
      <w:r w:rsidR="00D40713">
        <w:t xml:space="preserve">. </w:t>
      </w:r>
      <w:r>
        <w:t>Ce va-tout si important se décida sur le lieu même</w:t>
      </w:r>
      <w:r w:rsidR="00D40713">
        <w:t xml:space="preserve"> ; </w:t>
      </w:r>
      <w:r>
        <w:t>et je n</w:t>
      </w:r>
      <w:r w:rsidR="00D40713">
        <w:t>’</w:t>
      </w:r>
      <w:r>
        <w:t>ai pas besoin de vous dire quelles furent pendant ce temps les transes des patients qui en étaient les témoins</w:t>
      </w:r>
      <w:r w:rsidR="00D40713">
        <w:t xml:space="preserve">. </w:t>
      </w:r>
      <w:r>
        <w:t>Leur sort</w:t>
      </w:r>
      <w:r w:rsidR="00D40713">
        <w:t xml:space="preserve">, </w:t>
      </w:r>
      <w:r>
        <w:t>heureusement</w:t>
      </w:r>
      <w:r w:rsidR="00D40713">
        <w:t xml:space="preserve">, </w:t>
      </w:r>
      <w:r>
        <w:t>se trouvait entre les mains d</w:t>
      </w:r>
      <w:r w:rsidR="00D40713">
        <w:t>’</w:t>
      </w:r>
      <w:r>
        <w:t>un homme à miracles</w:t>
      </w:r>
      <w:r w:rsidR="00D40713">
        <w:t xml:space="preserve"> ; </w:t>
      </w:r>
      <w:r>
        <w:t>il gagna encore</w:t>
      </w:r>
      <w:r w:rsidR="00D40713">
        <w:t xml:space="preserve">, </w:t>
      </w:r>
      <w:r>
        <w:t>et partit bien vite avec eux pour le paradis</w:t>
      </w:r>
      <w:r w:rsidR="00D40713">
        <w:t>.</w:t>
      </w:r>
    </w:p>
    <w:p w14:paraId="4EE00B39" w14:textId="480238F0" w:rsidR="00000000" w:rsidRDefault="00000000">
      <w:r>
        <w:lastRenderedPageBreak/>
        <w:t>Quelques heures plus tard rentra Lucifer avec sa troupe</w:t>
      </w:r>
      <w:r w:rsidR="00D40713">
        <w:t xml:space="preserve">. </w:t>
      </w:r>
      <w:r>
        <w:t>Mais qu</w:t>
      </w:r>
      <w:r w:rsidR="00D40713">
        <w:t>’</w:t>
      </w:r>
      <w:r>
        <w:t>elle fut sa douleur quand il vit ses brasiers éteints</w:t>
      </w:r>
      <w:r w:rsidR="00D40713">
        <w:t xml:space="preserve">, </w:t>
      </w:r>
      <w:r>
        <w:t>sa chaudière vide</w:t>
      </w:r>
      <w:r w:rsidR="00D40713">
        <w:t xml:space="preserve">, </w:t>
      </w:r>
      <w:r>
        <w:t>et pas une seule âme de tous ces milliards qu</w:t>
      </w:r>
      <w:r w:rsidR="00D40713">
        <w:t>’</w:t>
      </w:r>
      <w:r>
        <w:t>il avait laissés</w:t>
      </w:r>
      <w:r w:rsidR="00D40713">
        <w:t xml:space="preserve">. </w:t>
      </w:r>
      <w:r>
        <w:t>Il appela le chauffeur</w:t>
      </w:r>
      <w:r w:rsidR="00D40713">
        <w:t> : « </w:t>
      </w:r>
      <w:r>
        <w:t>Scélérat</w:t>
      </w:r>
      <w:r w:rsidR="00D40713">
        <w:t xml:space="preserve">, </w:t>
      </w:r>
      <w:r>
        <w:t>qu</w:t>
      </w:r>
      <w:r w:rsidR="00D40713">
        <w:t>’</w:t>
      </w:r>
      <w:r>
        <w:t>as-tu fait de mes prisonniers</w:t>
      </w:r>
      <w:r w:rsidR="00D40713">
        <w:t xml:space="preserve"> ? – </w:t>
      </w:r>
      <w:r>
        <w:t>Ah</w:t>
      </w:r>
      <w:r w:rsidR="00D40713">
        <w:t xml:space="preserve"> ! </w:t>
      </w:r>
      <w:r>
        <w:t>Sire</w:t>
      </w:r>
      <w:r w:rsidR="00D40713">
        <w:t xml:space="preserve">, </w:t>
      </w:r>
      <w:r>
        <w:t>je me jette à vos genoux</w:t>
      </w:r>
      <w:r w:rsidR="00D40713">
        <w:t xml:space="preserve">, </w:t>
      </w:r>
      <w:r>
        <w:t>ayez pitié de moi</w:t>
      </w:r>
      <w:r w:rsidR="00D40713">
        <w:t xml:space="preserve">, </w:t>
      </w:r>
      <w:r>
        <w:t>je vais tout vous dire</w:t>
      </w:r>
      <w:r w:rsidR="00D40713">
        <w:t>. »</w:t>
      </w:r>
      <w:r>
        <w:t xml:space="preserve"> Et alors il conta son aventure</w:t>
      </w:r>
      <w:r w:rsidR="00D40713">
        <w:t xml:space="preserve">, </w:t>
      </w:r>
      <w:r>
        <w:t>avouant qu</w:t>
      </w:r>
      <w:r w:rsidR="00D40713">
        <w:t>’</w:t>
      </w:r>
      <w:r>
        <w:t>il n</w:t>
      </w:r>
      <w:r w:rsidR="00D40713">
        <w:t>’</w:t>
      </w:r>
      <w:r>
        <w:t>était pas plus heureux en enfer qu</w:t>
      </w:r>
      <w:r w:rsidR="00D40713">
        <w:t>’</w:t>
      </w:r>
      <w:r>
        <w:t>il ne l</w:t>
      </w:r>
      <w:r w:rsidR="00D40713">
        <w:t>’</w:t>
      </w:r>
      <w:r>
        <w:t>avait été sur la terre</w:t>
      </w:r>
      <w:r w:rsidR="00D40713">
        <w:t>. « </w:t>
      </w:r>
      <w:r>
        <w:t>Quel est le butor qui nous a amené ce joueur</w:t>
      </w:r>
      <w:r w:rsidR="00D40713">
        <w:t xml:space="preserve">, </w:t>
      </w:r>
      <w:r>
        <w:t>dit le prince irrité</w:t>
      </w:r>
      <w:r w:rsidR="00D40713">
        <w:t xml:space="preserve"> ? </w:t>
      </w:r>
      <w:r>
        <w:t>qu</w:t>
      </w:r>
      <w:r w:rsidR="00D40713">
        <w:t>’</w:t>
      </w:r>
      <w:r>
        <w:t>on lui donne les étrivières</w:t>
      </w:r>
      <w:r w:rsidR="00D40713">
        <w:t xml:space="preserve">. </w:t>
      </w:r>
      <w:r>
        <w:t>Aussitôt on saisit le petit diablotin qui avait fait un si mauvais présent</w:t>
      </w:r>
      <w:r w:rsidR="00D40713">
        <w:t xml:space="preserve">, </w:t>
      </w:r>
      <w:r>
        <w:t>et on l</w:t>
      </w:r>
      <w:r w:rsidR="00D40713">
        <w:t>’</w:t>
      </w:r>
      <w:r>
        <w:t>étrilla si vertement qu</w:t>
      </w:r>
      <w:r w:rsidR="00D40713">
        <w:t>’</w:t>
      </w:r>
      <w:r>
        <w:t>il promit bien de ne jamais se charger de ménétrier</w:t>
      </w:r>
      <w:r w:rsidR="00D40713">
        <w:t>. « </w:t>
      </w:r>
      <w:r>
        <w:t>Chassez d</w:t>
      </w:r>
      <w:r w:rsidR="00D40713">
        <w:t>’</w:t>
      </w:r>
      <w:r>
        <w:t>ici ce marchand de musique</w:t>
      </w:r>
      <w:r w:rsidR="00D40713">
        <w:t xml:space="preserve">, </w:t>
      </w:r>
      <w:r>
        <w:t>ajouta le monarque</w:t>
      </w:r>
      <w:r w:rsidR="00D40713">
        <w:t xml:space="preserve"> ; </w:t>
      </w:r>
      <w:r>
        <w:t>Dieu peut le recevoir dans son paradis</w:t>
      </w:r>
      <w:r w:rsidR="00D40713">
        <w:t xml:space="preserve">, </w:t>
      </w:r>
      <w:r>
        <w:t>lui qui aime la joie</w:t>
      </w:r>
      <w:r w:rsidR="00D40713">
        <w:t xml:space="preserve"> ; </w:t>
      </w:r>
      <w:r>
        <w:t>moi</w:t>
      </w:r>
      <w:r w:rsidR="00D40713">
        <w:t xml:space="preserve">, </w:t>
      </w:r>
      <w:r>
        <w:t>je ne veux plus jamais entendre parler de lui</w:t>
      </w:r>
      <w:r w:rsidR="00D40713">
        <w:t>. »</w:t>
      </w:r>
    </w:p>
    <w:p w14:paraId="041B7635" w14:textId="0B08B14D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79000B51" wp14:editId="05DC11C9">
            <wp:extent cx="3672421" cy="4638502"/>
            <wp:effectExtent l="0" t="0" r="4445" b="0"/>
            <wp:docPr id="51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2766" cy="4651568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01EE50" w14:textId="77777777" w:rsidR="00D40713" w:rsidRDefault="00000000">
      <w:r>
        <w:lastRenderedPageBreak/>
        <w:t>Le chanteur n</w:t>
      </w:r>
      <w:r w:rsidR="00D40713">
        <w:t>’</w:t>
      </w:r>
      <w:r>
        <w:t>en demanda pas davantage</w:t>
      </w:r>
      <w:r w:rsidR="00D40713">
        <w:t xml:space="preserve">. </w:t>
      </w:r>
      <w:r>
        <w:t>Il se sauva promptement et vint tout courant au paradis où saint Pierre le reçut à bras ouverts et le fit entrer avec les autres</w:t>
      </w:r>
      <w:r w:rsidR="00D40713">
        <w:t>.</w:t>
      </w:r>
    </w:p>
    <w:p w14:paraId="510FB397" w14:textId="77777777" w:rsidR="00D40713" w:rsidRDefault="00000000">
      <w:r>
        <w:t>Ménétriers et jongleurs</w:t>
      </w:r>
      <w:r w:rsidR="00D40713">
        <w:t xml:space="preserve">, </w:t>
      </w:r>
      <w:r>
        <w:t>réjouissez-vous désormais</w:t>
      </w:r>
      <w:r w:rsidR="00D40713">
        <w:t xml:space="preserve">, </w:t>
      </w:r>
      <w:r>
        <w:t>vous le pouvez</w:t>
      </w:r>
      <w:r w:rsidR="00D40713">
        <w:t xml:space="preserve"> ; </w:t>
      </w:r>
      <w:r>
        <w:t>il n</w:t>
      </w:r>
      <w:r w:rsidR="00D40713">
        <w:t>’</w:t>
      </w:r>
      <w:r>
        <w:t>y a plus d</w:t>
      </w:r>
      <w:r w:rsidR="00D40713">
        <w:t>’</w:t>
      </w:r>
      <w:r>
        <w:t>enfer pour vous</w:t>
      </w:r>
      <w:r w:rsidR="00D40713">
        <w:t xml:space="preserve"> ; </w:t>
      </w:r>
      <w:r>
        <w:t>celui qui joua contre saint Pierre vous en a fermé la porte</w:t>
      </w:r>
      <w:r w:rsidR="00D40713">
        <w:t>.</w:t>
      </w:r>
    </w:p>
    <w:p w14:paraId="22198FD3" w14:textId="22206D59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11BF0DA7" wp14:editId="734CD89E">
            <wp:extent cx="4520227" cy="3923607"/>
            <wp:effectExtent l="0" t="0" r="0" b="1270"/>
            <wp:docPr id="52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6405" cy="39376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AF62E0" w14:textId="77777777" w:rsidR="00000000" w:rsidRPr="00E57045" w:rsidRDefault="00000000" w:rsidP="00E57045">
      <w:pPr>
        <w:pStyle w:val="Titre1"/>
      </w:pPr>
      <w:bookmarkStart w:id="10" w:name="_Toc199529428"/>
      <w:r w:rsidRPr="00E57045">
        <w:lastRenderedPageBreak/>
        <w:t>Les Jambes de bois</w:t>
      </w:r>
      <w:bookmarkEnd w:id="10"/>
    </w:p>
    <w:p w14:paraId="68710151" w14:textId="4D91DA5C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697B7072" wp14:editId="7C60138F">
            <wp:extent cx="5261956" cy="4387439"/>
            <wp:effectExtent l="0" t="0" r="0" b="0"/>
            <wp:docPr id="53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986" cy="440163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5BDBEA" w14:textId="77777777" w:rsidR="00D40713" w:rsidRDefault="00000000">
      <w:r>
        <w:t>Mes amis</w:t>
      </w:r>
      <w:r w:rsidR="00D40713">
        <w:t xml:space="preserve">, </w:t>
      </w:r>
      <w:r>
        <w:t>je vous souhaite à ce renouvellement d</w:t>
      </w:r>
      <w:r w:rsidR="00D40713">
        <w:t>’</w:t>
      </w:r>
      <w:r>
        <w:t>année toute sorte de bonheur</w:t>
      </w:r>
      <w:r w:rsidR="00D40713">
        <w:t xml:space="preserve"> ; </w:t>
      </w:r>
      <w:r>
        <w:t>et par les talents astrologiques que l</w:t>
      </w:r>
      <w:r w:rsidR="00D40713">
        <w:t>’</w:t>
      </w:r>
      <w:r>
        <w:t>on me connaît</w:t>
      </w:r>
      <w:r w:rsidR="00D40713">
        <w:t xml:space="preserve">, </w:t>
      </w:r>
      <w:r>
        <w:t>je vous prédis que si vos vignes cet automne rapportent beaucoup</w:t>
      </w:r>
      <w:r w:rsidR="00D40713">
        <w:t xml:space="preserve">, </w:t>
      </w:r>
      <w:r>
        <w:t>vous aurez beaucoup de vin à vendre</w:t>
      </w:r>
      <w:r w:rsidR="00D40713">
        <w:t xml:space="preserve">. </w:t>
      </w:r>
      <w:r>
        <w:t>Je vais</w:t>
      </w:r>
      <w:r w:rsidR="00D40713">
        <w:t xml:space="preserve">, </w:t>
      </w:r>
      <w:r>
        <w:t>maintenant</w:t>
      </w:r>
      <w:r w:rsidR="00D40713">
        <w:t xml:space="preserve">, </w:t>
      </w:r>
      <w:r>
        <w:t>pour vos étrennes</w:t>
      </w:r>
      <w:r w:rsidR="00D40713">
        <w:t xml:space="preserve">, </w:t>
      </w:r>
      <w:r>
        <w:t>vous conter une aventure qui m</w:t>
      </w:r>
      <w:r w:rsidR="00D40713">
        <w:t>’</w:t>
      </w:r>
      <w:r>
        <w:t>advint dernièrement</w:t>
      </w:r>
      <w:r w:rsidR="00D40713">
        <w:t>.</w:t>
      </w:r>
    </w:p>
    <w:p w14:paraId="0EB5F55A" w14:textId="77777777" w:rsidR="00D40713" w:rsidRDefault="00000000">
      <w:r>
        <w:t>Je me promenais le long d</w:t>
      </w:r>
      <w:r w:rsidR="00D40713">
        <w:t>’</w:t>
      </w:r>
      <w:r>
        <w:t>un bois</w:t>
      </w:r>
      <w:r w:rsidR="00D40713">
        <w:t xml:space="preserve">, </w:t>
      </w:r>
      <w:r>
        <w:t>quand je vis venir à moi un vilain</w:t>
      </w:r>
      <w:r w:rsidR="00D40713">
        <w:t xml:space="preserve"> (</w:t>
      </w:r>
      <w:r>
        <w:t>que Dieu vous préserve de pareille rencontre</w:t>
      </w:r>
      <w:r w:rsidR="00D40713">
        <w:t xml:space="preserve">) ; </w:t>
      </w:r>
      <w:r>
        <w:t>mais il avait deux jambes de bois</w:t>
      </w:r>
      <w:r w:rsidR="00D40713">
        <w:t xml:space="preserve">, </w:t>
      </w:r>
      <w:r>
        <w:t>et je désire pour vous tous le même bonheur</w:t>
      </w:r>
      <w:r w:rsidR="00D40713">
        <w:t xml:space="preserve">. </w:t>
      </w:r>
      <w:r>
        <w:t>Ceci vous étonne</w:t>
      </w:r>
      <w:r w:rsidR="00D40713">
        <w:t xml:space="preserve">. </w:t>
      </w:r>
      <w:r>
        <w:t>Un moment d</w:t>
      </w:r>
      <w:r w:rsidR="00D40713">
        <w:t>’</w:t>
      </w:r>
      <w:r>
        <w:t>attention</w:t>
      </w:r>
      <w:r w:rsidR="00D40713">
        <w:t xml:space="preserve">, </w:t>
      </w:r>
      <w:r>
        <w:t>s</w:t>
      </w:r>
      <w:r w:rsidR="00D40713">
        <w:t>’</w:t>
      </w:r>
      <w:r>
        <w:t>il vous plaît</w:t>
      </w:r>
      <w:r w:rsidR="00D40713">
        <w:t xml:space="preserve">, </w:t>
      </w:r>
      <w:r>
        <w:t>et vous penserez comme moi quand vous m</w:t>
      </w:r>
      <w:r w:rsidR="00D40713">
        <w:t>’</w:t>
      </w:r>
      <w:r>
        <w:t>aurez entendu</w:t>
      </w:r>
      <w:r w:rsidR="00D40713">
        <w:t>.</w:t>
      </w:r>
    </w:p>
    <w:p w14:paraId="614A0321" w14:textId="6A104F0F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3F95A8C5" wp14:editId="1D3D94AD">
            <wp:extent cx="2834640" cy="4252712"/>
            <wp:effectExtent l="0" t="0" r="3810" b="0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177" cy="4274522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554110" w14:textId="77777777" w:rsidR="00D40713" w:rsidRDefault="00000000">
      <w:r>
        <w:t>J</w:t>
      </w:r>
      <w:r w:rsidR="00D40713">
        <w:t>’</w:t>
      </w:r>
      <w:r>
        <w:t>accostai le manant pour causer</w:t>
      </w:r>
      <w:r w:rsidR="00D40713">
        <w:t xml:space="preserve">. </w:t>
      </w:r>
      <w:r>
        <w:t>Dans la conversation</w:t>
      </w:r>
      <w:r w:rsidR="00D40713">
        <w:t xml:space="preserve">, </w:t>
      </w:r>
      <w:r>
        <w:t>je lui parlai de son malheur et voulus savoir depuis quand et comment il lui était arrivé</w:t>
      </w:r>
      <w:r w:rsidR="00D40713">
        <w:t>. « </w:t>
      </w:r>
      <w:r>
        <w:t>Malheur</w:t>
      </w:r>
      <w:r w:rsidR="00D40713">
        <w:t xml:space="preserve"> ! </w:t>
      </w:r>
      <w:r>
        <w:t>s</w:t>
      </w:r>
      <w:r w:rsidR="00D40713">
        <w:t>’</w:t>
      </w:r>
      <w:r>
        <w:t>écria-t-il</w:t>
      </w:r>
      <w:r w:rsidR="00D40713">
        <w:t xml:space="preserve"> ; </w:t>
      </w:r>
      <w:r>
        <w:t>sachez</w:t>
      </w:r>
      <w:r w:rsidR="00D40713">
        <w:t xml:space="preserve">, </w:t>
      </w:r>
      <w:r>
        <w:t>Sire</w:t>
      </w:r>
      <w:r w:rsidR="00D40713">
        <w:t xml:space="preserve">, </w:t>
      </w:r>
      <w:r>
        <w:t>que je ne le regarde point comme tel</w:t>
      </w:r>
      <w:r w:rsidR="00D40713">
        <w:t xml:space="preserve">, </w:t>
      </w:r>
      <w:r>
        <w:t>il s</w:t>
      </w:r>
      <w:r w:rsidR="00D40713">
        <w:t>’</w:t>
      </w:r>
      <w:r>
        <w:t>en faut de beaucoup et je vous prie même</w:t>
      </w:r>
      <w:r w:rsidR="00D40713">
        <w:t xml:space="preserve">, </w:t>
      </w:r>
      <w:r>
        <w:t>au contraire</w:t>
      </w:r>
      <w:r w:rsidR="00D40713">
        <w:t xml:space="preserve">, </w:t>
      </w:r>
      <w:r>
        <w:t>de m</w:t>
      </w:r>
      <w:r w:rsidR="00D40713">
        <w:t>’</w:t>
      </w:r>
      <w:r>
        <w:t>en faire compliment</w:t>
      </w:r>
      <w:r w:rsidR="00D40713">
        <w:t>. »</w:t>
      </w:r>
      <w:r>
        <w:t xml:space="preserve"> Cette façon de penser m</w:t>
      </w:r>
      <w:r w:rsidR="00D40713">
        <w:t>’</w:t>
      </w:r>
      <w:r>
        <w:t>ayant beaucoup étonné</w:t>
      </w:r>
      <w:r w:rsidR="00D40713">
        <w:t xml:space="preserve">, </w:t>
      </w:r>
      <w:r>
        <w:t>je le fis expliquer</w:t>
      </w:r>
      <w:r w:rsidR="00D40713">
        <w:t xml:space="preserve"> ; </w:t>
      </w:r>
      <w:r>
        <w:t>il parla ainsi</w:t>
      </w:r>
      <w:r w:rsidR="00D40713">
        <w:t> : « </w:t>
      </w:r>
      <w:r>
        <w:t>Depuis que je n</w:t>
      </w:r>
      <w:r w:rsidR="00D40713">
        <w:t>’</w:t>
      </w:r>
      <w:r>
        <w:t>ai plus de jambes</w:t>
      </w:r>
      <w:r w:rsidR="00D40713">
        <w:t xml:space="preserve">, </w:t>
      </w:r>
      <w:r>
        <w:t>je n</w:t>
      </w:r>
      <w:r w:rsidR="00D40713">
        <w:t>’</w:t>
      </w:r>
      <w:r>
        <w:t>ai plus besoin de bas ni de souliers</w:t>
      </w:r>
      <w:r w:rsidR="00D40713">
        <w:t xml:space="preserve">, </w:t>
      </w:r>
      <w:r>
        <w:t>et d</w:t>
      </w:r>
      <w:r w:rsidR="00D40713">
        <w:t>’</w:t>
      </w:r>
      <w:r>
        <w:t>abord voilà une épargne et par conséquent un grand avantage</w:t>
      </w:r>
      <w:r w:rsidR="00D40713">
        <w:t xml:space="preserve"> ; </w:t>
      </w:r>
      <w:r>
        <w:t>mais ce n</w:t>
      </w:r>
      <w:r w:rsidR="00D40713">
        <w:t>’</w:t>
      </w:r>
      <w:r>
        <w:t>est pas le seul</w:t>
      </w:r>
      <w:r w:rsidR="00D40713">
        <w:t xml:space="preserve">. </w:t>
      </w:r>
      <w:r>
        <w:t>Quand je marchais</w:t>
      </w:r>
      <w:r w:rsidR="00D40713">
        <w:t xml:space="preserve">, </w:t>
      </w:r>
      <w:r>
        <w:t>j</w:t>
      </w:r>
      <w:r w:rsidR="00D40713">
        <w:t>’</w:t>
      </w:r>
      <w:r>
        <w:t>avais toujours à craindre de me heurter contre une pierre</w:t>
      </w:r>
      <w:r w:rsidR="00D40713">
        <w:t xml:space="preserve">, </w:t>
      </w:r>
      <w:r>
        <w:t>de m</w:t>
      </w:r>
      <w:r w:rsidR="00D40713">
        <w:t>’</w:t>
      </w:r>
      <w:r>
        <w:t>enfoncer une épine dans le pied</w:t>
      </w:r>
      <w:r w:rsidR="00D40713">
        <w:t xml:space="preserve">, </w:t>
      </w:r>
      <w:r>
        <w:t>de me blesser enfin et d</w:t>
      </w:r>
      <w:r w:rsidR="00D40713">
        <w:t>’</w:t>
      </w:r>
      <w:r>
        <w:t>être obligé de garder le lit sans pouvoir travailler</w:t>
      </w:r>
      <w:r w:rsidR="00D40713">
        <w:t xml:space="preserve">. </w:t>
      </w:r>
      <w:r>
        <w:t>Maintenant</w:t>
      </w:r>
      <w:r w:rsidR="00D40713">
        <w:t xml:space="preserve">, </w:t>
      </w:r>
      <w:r>
        <w:t>pierres et cailloux</w:t>
      </w:r>
      <w:r w:rsidR="00D40713">
        <w:t xml:space="preserve">, </w:t>
      </w:r>
      <w:r>
        <w:t>boue et neige</w:t>
      </w:r>
      <w:r w:rsidR="00D40713">
        <w:t xml:space="preserve">, </w:t>
      </w:r>
      <w:r>
        <w:t>tout m</w:t>
      </w:r>
      <w:r w:rsidR="00D40713">
        <w:t>’</w:t>
      </w:r>
      <w:r>
        <w:t>est égal</w:t>
      </w:r>
      <w:r w:rsidR="00D40713">
        <w:t xml:space="preserve">. </w:t>
      </w:r>
      <w:r>
        <w:t>Le chemin serait pavé d</w:t>
      </w:r>
      <w:r w:rsidR="00D40713">
        <w:t>’</w:t>
      </w:r>
      <w:r>
        <w:t>épines que j</w:t>
      </w:r>
      <w:r w:rsidR="00D40713">
        <w:t>’</w:t>
      </w:r>
      <w:r>
        <w:t>y marcherais sans la plus petite inquiétude</w:t>
      </w:r>
      <w:r w:rsidR="00D40713">
        <w:t xml:space="preserve">. </w:t>
      </w:r>
      <w:r>
        <w:t>Si je trouve un serpent</w:t>
      </w:r>
      <w:r w:rsidR="00D40713">
        <w:t xml:space="preserve">, </w:t>
      </w:r>
      <w:r>
        <w:t>je peux l</w:t>
      </w:r>
      <w:r w:rsidR="00D40713">
        <w:t>’</w:t>
      </w:r>
      <w:r>
        <w:t>écraser</w:t>
      </w:r>
      <w:r w:rsidR="00D40713">
        <w:t xml:space="preserve"> ; </w:t>
      </w:r>
      <w:r>
        <w:t>si un chien veut me mordre</w:t>
      </w:r>
      <w:r w:rsidR="00D40713">
        <w:t xml:space="preserve">, </w:t>
      </w:r>
      <w:r>
        <w:t>il ne tient qu</w:t>
      </w:r>
      <w:r w:rsidR="00D40713">
        <w:t>’</w:t>
      </w:r>
      <w:r>
        <w:t>à moi de l</w:t>
      </w:r>
      <w:r w:rsidR="00D40713">
        <w:t>’</w:t>
      </w:r>
      <w:r>
        <w:t>assommer</w:t>
      </w:r>
      <w:r w:rsidR="00D40713">
        <w:t xml:space="preserve"> ; </w:t>
      </w:r>
      <w:r>
        <w:t xml:space="preserve">si ma femme est </w:t>
      </w:r>
      <w:r>
        <w:lastRenderedPageBreak/>
        <w:t>méchante</w:t>
      </w:r>
      <w:r w:rsidR="00D40713">
        <w:t xml:space="preserve">, </w:t>
      </w:r>
      <w:r>
        <w:t>j</w:t>
      </w:r>
      <w:r w:rsidR="00D40713">
        <w:t>’</w:t>
      </w:r>
      <w:r>
        <w:t>ai de quoi la battre</w:t>
      </w:r>
      <w:r w:rsidR="00D40713">
        <w:t xml:space="preserve"> ; </w:t>
      </w:r>
      <w:r>
        <w:t>enfin</w:t>
      </w:r>
      <w:r w:rsidR="00D40713">
        <w:t xml:space="preserve">, </w:t>
      </w:r>
      <w:r>
        <w:t>me donne-t-on des noix</w:t>
      </w:r>
      <w:r w:rsidR="00D40713">
        <w:t xml:space="preserve"> ? </w:t>
      </w:r>
      <w:r>
        <w:t>mon pied les casse</w:t>
      </w:r>
      <w:r w:rsidR="00D40713">
        <w:t xml:space="preserve"> ; </w:t>
      </w:r>
      <w:r>
        <w:t>suis-je auprès du feu</w:t>
      </w:r>
      <w:r w:rsidR="00D40713">
        <w:t xml:space="preserve"> ? </w:t>
      </w:r>
      <w:r>
        <w:t>mon pied l</w:t>
      </w:r>
      <w:r w:rsidR="00D40713">
        <w:t>’</w:t>
      </w:r>
      <w:r>
        <w:t>attise</w:t>
      </w:r>
      <w:r w:rsidR="00D40713">
        <w:t xml:space="preserve"> ; </w:t>
      </w:r>
      <w:r>
        <w:t>et après sept ou huit ans</w:t>
      </w:r>
      <w:r w:rsidR="00D40713">
        <w:t xml:space="preserve">, </w:t>
      </w:r>
      <w:r>
        <w:t>quand mes jambes m</w:t>
      </w:r>
      <w:r w:rsidR="00D40713">
        <w:t>’</w:t>
      </w:r>
      <w:r>
        <w:t>ont rendu tous ces services</w:t>
      </w:r>
      <w:r w:rsidR="00D40713">
        <w:t xml:space="preserve">, </w:t>
      </w:r>
      <w:r>
        <w:t>je suis encore maître de m</w:t>
      </w:r>
      <w:r w:rsidR="00D40713">
        <w:t>’</w:t>
      </w:r>
      <w:r>
        <w:t>en chauffer</w:t>
      </w:r>
      <w:r w:rsidR="00D40713">
        <w:t>. »</w:t>
      </w:r>
      <w:r>
        <w:t xml:space="preserve"> Or</w:t>
      </w:r>
      <w:r w:rsidR="00D40713">
        <w:t xml:space="preserve">, </w:t>
      </w:r>
      <w:r>
        <w:t>maintenant</w:t>
      </w:r>
      <w:r w:rsidR="00D40713">
        <w:t xml:space="preserve">, </w:t>
      </w:r>
      <w:r>
        <w:t>mes amis</w:t>
      </w:r>
      <w:r w:rsidR="00D40713">
        <w:t xml:space="preserve">, </w:t>
      </w:r>
      <w:r>
        <w:t>je vous demande si tant d</w:t>
      </w:r>
      <w:r w:rsidR="00D40713">
        <w:t>’</w:t>
      </w:r>
      <w:r>
        <w:t>avantages ne méritent pas quelque considération</w:t>
      </w:r>
      <w:r w:rsidR="00D40713">
        <w:t xml:space="preserve">, </w:t>
      </w:r>
      <w:r>
        <w:t>et si vous n</w:t>
      </w:r>
      <w:r w:rsidR="00D40713">
        <w:t>’</w:t>
      </w:r>
      <w:r>
        <w:t>agiriez pas prudemment peut-être de vous faire couper les deux jambes pour avoir le même bonheur que le vilain</w:t>
      </w:r>
      <w:r w:rsidR="00D40713">
        <w:t>.</w:t>
      </w:r>
    </w:p>
    <w:p w14:paraId="5B6E95C9" w14:textId="75923DAE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6B7861DC" wp14:editId="60C46B74">
            <wp:extent cx="3807229" cy="4280308"/>
            <wp:effectExtent l="0" t="0" r="3175" b="6350"/>
            <wp:docPr id="55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5349" cy="430067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7532BC" w14:textId="77777777" w:rsidR="00000000" w:rsidRPr="00E57045" w:rsidRDefault="00000000" w:rsidP="00E57045">
      <w:pPr>
        <w:pStyle w:val="Titre1"/>
      </w:pPr>
      <w:bookmarkStart w:id="11" w:name="_Toc199529429"/>
      <w:r w:rsidRPr="00E57045">
        <w:lastRenderedPageBreak/>
        <w:t>La Mule sans frein</w:t>
      </w:r>
      <w:bookmarkEnd w:id="11"/>
    </w:p>
    <w:p w14:paraId="772833A8" w14:textId="5515211C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044F1C07" wp14:editId="73E5E1D2">
            <wp:extent cx="3599180" cy="2834640"/>
            <wp:effectExtent l="0" t="0" r="0" b="0"/>
            <wp:docPr id="56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180" cy="28346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81C332" w14:textId="77777777" w:rsidR="00D40713" w:rsidRDefault="00000000">
      <w:r>
        <w:t xml:space="preserve">Le roi Artus de Bretagne tenait cour plénière dans sa ville royale de </w:t>
      </w:r>
      <w:proofErr w:type="spellStart"/>
      <w:r>
        <w:t>Carduel</w:t>
      </w:r>
      <w:proofErr w:type="spellEnd"/>
      <w:r w:rsidR="00D40713">
        <w:t xml:space="preserve">, </w:t>
      </w:r>
      <w:r>
        <w:t>aux fêtes de la Pentecôte</w:t>
      </w:r>
      <w:r w:rsidR="00D40713">
        <w:t xml:space="preserve">. </w:t>
      </w:r>
      <w:r>
        <w:t>Auprès de lui étaient accourus tout ce que son royaume renfermait de nobles dames</w:t>
      </w:r>
      <w:r w:rsidR="00D40713">
        <w:t xml:space="preserve">, </w:t>
      </w:r>
      <w:r>
        <w:t>de hauts barons et de chevaliers</w:t>
      </w:r>
      <w:r w:rsidR="00D40713">
        <w:t xml:space="preserve">. </w:t>
      </w:r>
      <w:r>
        <w:t>Ce n</w:t>
      </w:r>
      <w:r w:rsidR="00D40713">
        <w:t>’</w:t>
      </w:r>
      <w:r>
        <w:t>étaient que tournois et festins</w:t>
      </w:r>
      <w:r w:rsidR="00D40713">
        <w:t xml:space="preserve">, </w:t>
      </w:r>
      <w:r>
        <w:t>et grande liesse dans la cité entière</w:t>
      </w:r>
      <w:r w:rsidR="00D40713">
        <w:t>.</w:t>
      </w:r>
    </w:p>
    <w:p w14:paraId="67B9C051" w14:textId="77777777" w:rsidR="00D40713" w:rsidRDefault="00000000">
      <w:r>
        <w:t>Le second jour de l</w:t>
      </w:r>
      <w:r w:rsidR="00D40713">
        <w:t>’</w:t>
      </w:r>
      <w:r>
        <w:t>assemblée</w:t>
      </w:r>
      <w:r w:rsidR="00D40713">
        <w:t xml:space="preserve">, </w:t>
      </w:r>
      <w:r>
        <w:t>au moment où le roi et ses convives quittaient la table</w:t>
      </w:r>
      <w:r w:rsidR="00D40713">
        <w:t xml:space="preserve">, </w:t>
      </w:r>
      <w:r>
        <w:t>on aperçut de loin dans la prairie une femme qui paraissait venir vers le château et qui était montée sur une mule sans licol et sans frein</w:t>
      </w:r>
      <w:r w:rsidR="00D40713">
        <w:t xml:space="preserve">. </w:t>
      </w:r>
      <w:r>
        <w:t>Cette vue piqua la curiosité</w:t>
      </w:r>
      <w:r w:rsidR="00D40713">
        <w:t xml:space="preserve">. </w:t>
      </w:r>
      <w:r>
        <w:t>Le roi</w:t>
      </w:r>
      <w:r w:rsidR="00D40713">
        <w:t xml:space="preserve">, </w:t>
      </w:r>
      <w:r>
        <w:t>la reine</w:t>
      </w:r>
      <w:r w:rsidR="00D40713">
        <w:t xml:space="preserve">, </w:t>
      </w:r>
      <w:r>
        <w:t>tout le monde se mit aux fenêtres</w:t>
      </w:r>
      <w:r w:rsidR="00D40713">
        <w:t xml:space="preserve">, </w:t>
      </w:r>
      <w:r>
        <w:t>chacun cherchait à deviner qui était cette voyageuse solitaire et ce qu</w:t>
      </w:r>
      <w:r w:rsidR="00D40713">
        <w:t>’</w:t>
      </w:r>
      <w:r>
        <w:t>elle voulait</w:t>
      </w:r>
      <w:r w:rsidR="00D40713">
        <w:t xml:space="preserve">. </w:t>
      </w:r>
      <w:r>
        <w:t>Quand elle fut près des murs du manoir qu</w:t>
      </w:r>
      <w:r w:rsidR="00D40713">
        <w:t>’</w:t>
      </w:r>
      <w:r>
        <w:t>on vit elle était jeune et jolie</w:t>
      </w:r>
      <w:r w:rsidR="00D40713">
        <w:t xml:space="preserve">. </w:t>
      </w:r>
      <w:r>
        <w:t>Tous les chevaliers et tous les pages volèrent au-devant d</w:t>
      </w:r>
      <w:r w:rsidR="00D40713">
        <w:t>’</w:t>
      </w:r>
      <w:r>
        <w:t>elle et s</w:t>
      </w:r>
      <w:r w:rsidR="00D40713">
        <w:t>’</w:t>
      </w:r>
      <w:r>
        <w:t>empressèrent de l</w:t>
      </w:r>
      <w:r w:rsidR="00D40713">
        <w:t>’</w:t>
      </w:r>
      <w:r>
        <w:t>aider à descendre de sa mule</w:t>
      </w:r>
      <w:r w:rsidR="00D40713">
        <w:t xml:space="preserve">. </w:t>
      </w:r>
      <w:r>
        <w:t>On vit alors que son beau visage était mouillé de larmes et qu</w:t>
      </w:r>
      <w:r w:rsidR="00D40713">
        <w:t>’</w:t>
      </w:r>
      <w:r>
        <w:t>elle donnait tous les signes de la plus vive douleur</w:t>
      </w:r>
      <w:r w:rsidR="00D40713">
        <w:t>.</w:t>
      </w:r>
    </w:p>
    <w:p w14:paraId="7B701DAE" w14:textId="0B2A1023" w:rsidR="00000000" w:rsidRDefault="00000000">
      <w:r>
        <w:lastRenderedPageBreak/>
        <w:t>On la conduisit devant le grand Artus</w:t>
      </w:r>
      <w:r w:rsidR="00D40713">
        <w:t xml:space="preserve">. </w:t>
      </w:r>
      <w:r>
        <w:t>Elle lui fit une profonde révérence</w:t>
      </w:r>
      <w:r w:rsidR="00D40713">
        <w:t xml:space="preserve">, </w:t>
      </w:r>
      <w:r>
        <w:t>essuya ses yeux</w:t>
      </w:r>
      <w:r w:rsidR="00D40713">
        <w:t xml:space="preserve">, </w:t>
      </w:r>
      <w:r>
        <w:t>et s</w:t>
      </w:r>
      <w:r w:rsidR="00D40713">
        <w:t>’</w:t>
      </w:r>
      <w:r>
        <w:t>excusa de venir l</w:t>
      </w:r>
      <w:r w:rsidR="00D40713">
        <w:t>’</w:t>
      </w:r>
      <w:r>
        <w:t>importuner et lui demander secours</w:t>
      </w:r>
      <w:r w:rsidR="00D40713">
        <w:t> : « </w:t>
      </w:r>
      <w:r>
        <w:t>Quel est votre ennui</w:t>
      </w:r>
      <w:r w:rsidR="00D40713">
        <w:t xml:space="preserve">, </w:t>
      </w:r>
      <w:r>
        <w:t>belle demoiselle</w:t>
      </w:r>
      <w:r w:rsidR="00D40713">
        <w:t xml:space="preserve">, </w:t>
      </w:r>
      <w:r>
        <w:t>dit Artus</w:t>
      </w:r>
      <w:r w:rsidR="00D40713">
        <w:t xml:space="preserve">. </w:t>
      </w:r>
      <w:r>
        <w:t>S</w:t>
      </w:r>
      <w:r w:rsidR="00D40713">
        <w:t>’</w:t>
      </w:r>
      <w:r>
        <w:t>il est de ceux que l</w:t>
      </w:r>
      <w:r w:rsidR="00D40713">
        <w:t>’</w:t>
      </w:r>
      <w:r>
        <w:t>on peut soulager</w:t>
      </w:r>
      <w:r w:rsidR="00D40713">
        <w:t xml:space="preserve">, </w:t>
      </w:r>
      <w:r>
        <w:t>nous sommes</w:t>
      </w:r>
      <w:r w:rsidR="00D40713">
        <w:t xml:space="preserve">, </w:t>
      </w:r>
      <w:r>
        <w:t>mes chevaliers et moi</w:t>
      </w:r>
      <w:r w:rsidR="00D40713">
        <w:t xml:space="preserve">, </w:t>
      </w:r>
      <w:r>
        <w:t>à votre merci</w:t>
      </w:r>
      <w:r w:rsidR="00D40713">
        <w:t xml:space="preserve"> ! – </w:t>
      </w:r>
      <w:r>
        <w:t>Voyez</w:t>
      </w:r>
      <w:r w:rsidR="00D40713">
        <w:t xml:space="preserve">, </w:t>
      </w:r>
      <w:r>
        <w:t>dit-elle</w:t>
      </w:r>
      <w:r w:rsidR="00D40713">
        <w:t xml:space="preserve">, </w:t>
      </w:r>
      <w:r>
        <w:t>en montrant sa mule</w:t>
      </w:r>
      <w:r w:rsidR="00D40713">
        <w:t xml:space="preserve">, </w:t>
      </w:r>
      <w:r>
        <w:t>on a enlevé le frein de ma monture</w:t>
      </w:r>
      <w:r w:rsidR="00D40713">
        <w:t xml:space="preserve"> ; </w:t>
      </w:r>
      <w:r>
        <w:t>je pleure depuis ce jour et je pleurerai jusqu</w:t>
      </w:r>
      <w:r w:rsidR="00D40713">
        <w:t>’</w:t>
      </w:r>
      <w:r>
        <w:t>à ce qu</w:t>
      </w:r>
      <w:r w:rsidR="00D40713">
        <w:t>’</w:t>
      </w:r>
      <w:r>
        <w:t>il me soit rapporté</w:t>
      </w:r>
      <w:r w:rsidR="00D40713">
        <w:t xml:space="preserve">. </w:t>
      </w:r>
      <w:r>
        <w:t>Il n</w:t>
      </w:r>
      <w:r w:rsidR="00D40713">
        <w:t>’</w:t>
      </w:r>
      <w:r>
        <w:t>y a que le plus brave des chevaliers qui puisse le reconquérir et me le rendre</w:t>
      </w:r>
      <w:r w:rsidR="00D40713">
        <w:t xml:space="preserve"> : </w:t>
      </w:r>
      <w:r>
        <w:t>où chercher ce trésor ailleurs qu</w:t>
      </w:r>
      <w:r w:rsidR="00D40713">
        <w:t>’</w:t>
      </w:r>
      <w:r>
        <w:t>à votre cour</w:t>
      </w:r>
      <w:r w:rsidR="00D40713">
        <w:t xml:space="preserve">, </w:t>
      </w:r>
      <w:r>
        <w:t>grand roi</w:t>
      </w:r>
      <w:r w:rsidR="00D40713">
        <w:t> ? »</w:t>
      </w:r>
      <w:r>
        <w:t xml:space="preserve"> Elle pria donc Artus de permettre à quelques-uns des braves qui l</w:t>
      </w:r>
      <w:r w:rsidR="00D40713">
        <w:t>’</w:t>
      </w:r>
      <w:r>
        <w:t>entouraient de s</w:t>
      </w:r>
      <w:r w:rsidR="00D40713">
        <w:t>’</w:t>
      </w:r>
      <w:r>
        <w:t>intéresser à son malheur</w:t>
      </w:r>
      <w:r w:rsidR="00D40713">
        <w:t>. « </w:t>
      </w:r>
      <w:r>
        <w:t>Celui</w:t>
      </w:r>
      <w:r w:rsidR="00D40713">
        <w:t xml:space="preserve">, </w:t>
      </w:r>
      <w:r>
        <w:t>ajouta-t-elle</w:t>
      </w:r>
      <w:r w:rsidR="00D40713">
        <w:t xml:space="preserve">, </w:t>
      </w:r>
      <w:r>
        <w:t>qui consentira à devenir mon champion sera conduit fièrement par ma mule au lieu du combat et</w:t>
      </w:r>
      <w:r w:rsidR="00D40713">
        <w:t xml:space="preserve">, </w:t>
      </w:r>
      <w:r>
        <w:t>pour prix de son courage</w:t>
      </w:r>
      <w:r w:rsidR="00D40713">
        <w:t xml:space="preserve">, </w:t>
      </w:r>
      <w:r>
        <w:t>je m</w:t>
      </w:r>
      <w:r w:rsidR="00D40713">
        <w:t>’</w:t>
      </w:r>
      <w:r>
        <w:t>engage publiquement à devenir sa dame</w:t>
      </w:r>
      <w:r w:rsidR="00D40713">
        <w:t>. »</w:t>
      </w:r>
    </w:p>
    <w:p w14:paraId="7DBADB14" w14:textId="77777777" w:rsidR="00D40713" w:rsidRDefault="00000000">
      <w:r>
        <w:t>Il n</w:t>
      </w:r>
      <w:r w:rsidR="00D40713">
        <w:t>’</w:t>
      </w:r>
      <w:r>
        <w:t>en fallait pas plus pour tenter la bravoure des chevaliers d</w:t>
      </w:r>
      <w:r w:rsidR="00D40713">
        <w:t>’</w:t>
      </w:r>
      <w:r>
        <w:t>Artus</w:t>
      </w:r>
      <w:r w:rsidR="00D40713">
        <w:t xml:space="preserve">. </w:t>
      </w:r>
      <w:r>
        <w:t>Tous allaient s</w:t>
      </w:r>
      <w:r w:rsidR="00D40713">
        <w:t>’</w:t>
      </w:r>
      <w:r>
        <w:t>offrir et briguer l</w:t>
      </w:r>
      <w:r w:rsidR="00D40713">
        <w:t>’</w:t>
      </w:r>
      <w:r>
        <w:t>honneur du choix de la belle</w:t>
      </w:r>
      <w:r w:rsidR="00D40713">
        <w:t xml:space="preserve">. </w:t>
      </w:r>
      <w:r>
        <w:t>Mais voici que le sénéchal</w:t>
      </w:r>
      <w:r w:rsidR="00D40713">
        <w:t xml:space="preserve">, </w:t>
      </w:r>
      <w:r>
        <w:t>maître Queux</w:t>
      </w:r>
      <w:r w:rsidR="00D40713">
        <w:t xml:space="preserve">, </w:t>
      </w:r>
      <w:r>
        <w:t>saisit le premier la parole</w:t>
      </w:r>
      <w:r w:rsidR="00D40713">
        <w:t xml:space="preserve">. </w:t>
      </w:r>
      <w:r>
        <w:t>C</w:t>
      </w:r>
      <w:r w:rsidR="00D40713">
        <w:t>’</w:t>
      </w:r>
      <w:r>
        <w:t>était le frère de lait d</w:t>
      </w:r>
      <w:r w:rsidR="00D40713">
        <w:t>’</w:t>
      </w:r>
      <w:r>
        <w:t>Artus</w:t>
      </w:r>
      <w:r w:rsidR="00D40713">
        <w:t xml:space="preserve">, </w:t>
      </w:r>
      <w:r>
        <w:t>et son gonfalonier</w:t>
      </w:r>
      <w:r w:rsidR="00D40713">
        <w:t xml:space="preserve">. </w:t>
      </w:r>
      <w:r>
        <w:t>Il n</w:t>
      </w:r>
      <w:r w:rsidR="00D40713">
        <w:t>’</w:t>
      </w:r>
      <w:r>
        <w:t>était</w:t>
      </w:r>
      <w:r w:rsidR="00D40713">
        <w:t xml:space="preserve">, </w:t>
      </w:r>
      <w:r>
        <w:t>le pauvre sire</w:t>
      </w:r>
      <w:r w:rsidR="00D40713">
        <w:t xml:space="preserve">, </w:t>
      </w:r>
      <w:r>
        <w:t>ni beau ni brave et la dame eût préféré un champion plus jeune et plus séduisant</w:t>
      </w:r>
      <w:r w:rsidR="00D40713">
        <w:t xml:space="preserve">. </w:t>
      </w:r>
      <w:r>
        <w:t>Mais il fallut bien accepter son bras</w:t>
      </w:r>
      <w:r w:rsidR="00D40713">
        <w:t xml:space="preserve">. </w:t>
      </w:r>
      <w:r>
        <w:t>Il jura donc de rapporter le frein</w:t>
      </w:r>
      <w:r w:rsidR="00D40713">
        <w:t xml:space="preserve">, </w:t>
      </w:r>
      <w:proofErr w:type="spellStart"/>
      <w:r>
        <w:t>fût-il</w:t>
      </w:r>
      <w:proofErr w:type="spellEnd"/>
      <w:r>
        <w:t xml:space="preserve"> au bout du monde</w:t>
      </w:r>
      <w:r w:rsidR="00D40713">
        <w:t xml:space="preserve">. </w:t>
      </w:r>
      <w:r>
        <w:t>Mais</w:t>
      </w:r>
      <w:r w:rsidR="00D40713">
        <w:t xml:space="preserve">, </w:t>
      </w:r>
      <w:r>
        <w:t>avant de partir</w:t>
      </w:r>
      <w:r w:rsidR="00D40713">
        <w:t xml:space="preserve">, </w:t>
      </w:r>
      <w:r>
        <w:t>il exigeait de la demoiselle qu</w:t>
      </w:r>
      <w:r w:rsidR="00D40713">
        <w:t>’</w:t>
      </w:r>
      <w:r>
        <w:t>elle lui laissât prendre un baiser à compte et déjà il approchait sa face barbue du visage vermeil de l</w:t>
      </w:r>
      <w:r w:rsidR="00D40713">
        <w:t>’</w:t>
      </w:r>
      <w:r>
        <w:t>inconnue</w:t>
      </w:r>
      <w:r w:rsidR="00D40713">
        <w:t xml:space="preserve">. </w:t>
      </w:r>
      <w:r>
        <w:t>Mais celle-ci le repoussa et refusa absolument toute récompense avant qu</w:t>
      </w:r>
      <w:r w:rsidR="00D40713">
        <w:t>’</w:t>
      </w:r>
      <w:r>
        <w:t>il fût de retour</w:t>
      </w:r>
      <w:r w:rsidR="00D40713">
        <w:t xml:space="preserve">. </w:t>
      </w:r>
      <w:r>
        <w:t>Queux prit donc les armes en maugréant et partit</w:t>
      </w:r>
      <w:r w:rsidR="00D40713">
        <w:t xml:space="preserve">, </w:t>
      </w:r>
      <w:r>
        <w:t>se laissant conduire par la mule</w:t>
      </w:r>
      <w:r w:rsidR="00D40713">
        <w:t xml:space="preserve">, </w:t>
      </w:r>
      <w:r>
        <w:t>ainsi qu</w:t>
      </w:r>
      <w:r w:rsidR="00D40713">
        <w:t>’</w:t>
      </w:r>
      <w:r>
        <w:t>on le lui avait recommandé</w:t>
      </w:r>
      <w:r w:rsidR="00D40713">
        <w:t>.</w:t>
      </w:r>
    </w:p>
    <w:p w14:paraId="19C6D24A" w14:textId="5C13C6B4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69F2E99E" wp14:editId="3CAF0D8D">
            <wp:extent cx="4798683" cy="3915295"/>
            <wp:effectExtent l="0" t="0" r="2540" b="9525"/>
            <wp:docPr id="57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8861" cy="392359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08878D" w14:textId="77777777" w:rsidR="00D40713" w:rsidRDefault="00000000">
      <w:r>
        <w:t>La mule toujours trottant le conduisit dans une grande forêt</w:t>
      </w:r>
      <w:r w:rsidR="00D40713">
        <w:t xml:space="preserve">. </w:t>
      </w:r>
      <w:r>
        <w:t xml:space="preserve">À peine y furent-ils entrés que de tous les </w:t>
      </w:r>
      <w:proofErr w:type="spellStart"/>
      <w:r>
        <w:t>palliers</w:t>
      </w:r>
      <w:proofErr w:type="spellEnd"/>
      <w:r>
        <w:t xml:space="preserve"> et de toutes les futaies s</w:t>
      </w:r>
      <w:r w:rsidR="00D40713">
        <w:t>’</w:t>
      </w:r>
      <w:r>
        <w:t>élancèrent des troupeaux de lions</w:t>
      </w:r>
      <w:r w:rsidR="00D40713">
        <w:t xml:space="preserve">, </w:t>
      </w:r>
      <w:r>
        <w:t>de tigres et de léopards</w:t>
      </w:r>
      <w:r w:rsidR="00D40713">
        <w:t xml:space="preserve">. </w:t>
      </w:r>
      <w:r>
        <w:t>Ils poussaient des rugissements affreux et avaient bien l</w:t>
      </w:r>
      <w:r w:rsidR="00D40713">
        <w:t>’</w:t>
      </w:r>
      <w:r>
        <w:t>air de vouloir dévorer maître Queux</w:t>
      </w:r>
      <w:r w:rsidR="00D40713">
        <w:t xml:space="preserve">. </w:t>
      </w:r>
      <w:r>
        <w:t>Le pauvre homme eut bien regret de sa fanfaronnade et</w:t>
      </w:r>
      <w:r w:rsidR="00D40713">
        <w:t xml:space="preserve">, </w:t>
      </w:r>
      <w:r>
        <w:t>dans ce moment</w:t>
      </w:r>
      <w:r w:rsidR="00D40713">
        <w:t xml:space="preserve">, </w:t>
      </w:r>
      <w:r>
        <w:t>il eût pour jamais renoncé à tous les baisers du monde</w:t>
      </w:r>
      <w:r w:rsidR="00D40713">
        <w:t xml:space="preserve">. </w:t>
      </w:r>
      <w:r>
        <w:t>Qu</w:t>
      </w:r>
      <w:r w:rsidR="00D40713">
        <w:t>’</w:t>
      </w:r>
      <w:r>
        <w:t>il eût voulu être auprès d</w:t>
      </w:r>
      <w:r w:rsidR="00D40713">
        <w:t>’</w:t>
      </w:r>
      <w:r>
        <w:t>Artus</w:t>
      </w:r>
      <w:r w:rsidR="00D40713">
        <w:t xml:space="preserve">, </w:t>
      </w:r>
      <w:r>
        <w:t xml:space="preserve">dans la grande salle du château de </w:t>
      </w:r>
      <w:proofErr w:type="spellStart"/>
      <w:r>
        <w:t>Carduel</w:t>
      </w:r>
      <w:proofErr w:type="spellEnd"/>
      <w:r w:rsidR="00D40713">
        <w:t xml:space="preserve"> ! </w:t>
      </w:r>
      <w:r>
        <w:t>Mais dès que les bêtes féroces eurent reconnu la mule</w:t>
      </w:r>
      <w:r w:rsidR="00D40713">
        <w:t xml:space="preserve">, </w:t>
      </w:r>
      <w:r>
        <w:t>elles se prosternèrent toutes pour lui lécher les pieds et rentrèrent dans leur tanière</w:t>
      </w:r>
      <w:r w:rsidR="00D40713">
        <w:t xml:space="preserve">. </w:t>
      </w:r>
      <w:r>
        <w:t>Quel soupir de soulagement poussa maître Queux</w:t>
      </w:r>
      <w:r w:rsidR="00D40713">
        <w:t> !</w:t>
      </w:r>
    </w:p>
    <w:p w14:paraId="32245976" w14:textId="0473797E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26F951A1" wp14:editId="36ABB2B0">
            <wp:extent cx="5155773" cy="4156364"/>
            <wp:effectExtent l="0" t="0" r="6985" b="0"/>
            <wp:docPr id="58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9857" cy="4167718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737510" w14:textId="77777777" w:rsidR="00D40713" w:rsidRDefault="00000000">
      <w:r>
        <w:t>Au sortir de la forêt</w:t>
      </w:r>
      <w:r w:rsidR="00D40713">
        <w:t xml:space="preserve">, </w:t>
      </w:r>
      <w:r>
        <w:t>se présenta une vallée si obscure</w:t>
      </w:r>
      <w:r w:rsidR="00D40713">
        <w:t xml:space="preserve">, </w:t>
      </w:r>
      <w:r>
        <w:t>si profonde et si noire que le plus vaillant chevalier n</w:t>
      </w:r>
      <w:r w:rsidR="00D40713">
        <w:t>’</w:t>
      </w:r>
      <w:r>
        <w:t>eût osé y entrer sans frémir</w:t>
      </w:r>
      <w:r w:rsidR="00D40713">
        <w:t xml:space="preserve">. </w:t>
      </w:r>
      <w:r>
        <w:t>La mule s</w:t>
      </w:r>
      <w:r w:rsidR="00D40713">
        <w:t>’</w:t>
      </w:r>
      <w:r>
        <w:t>y engagea sans s</w:t>
      </w:r>
      <w:r w:rsidR="00D40713">
        <w:t>’</w:t>
      </w:r>
      <w:r>
        <w:t>inquiéter de son cavalier qui tremblait comme la feuille</w:t>
      </w:r>
      <w:r w:rsidR="00D40713">
        <w:t xml:space="preserve">. </w:t>
      </w:r>
      <w:r>
        <w:t>Et ce n</w:t>
      </w:r>
      <w:r w:rsidR="00D40713">
        <w:t>’</w:t>
      </w:r>
      <w:r>
        <w:t>était pas sans motif</w:t>
      </w:r>
      <w:r w:rsidR="00D40713">
        <w:t xml:space="preserve">. </w:t>
      </w:r>
      <w:r>
        <w:t>De toutes les fentes du roc s</w:t>
      </w:r>
      <w:r w:rsidR="00D40713">
        <w:t>’</w:t>
      </w:r>
      <w:r>
        <w:t>échappaient des scorpions</w:t>
      </w:r>
      <w:r w:rsidR="00D40713">
        <w:t xml:space="preserve">, </w:t>
      </w:r>
      <w:r>
        <w:t>des dragons et des serpents qui sifflaient en vomissant des flammes</w:t>
      </w:r>
      <w:r w:rsidR="00D40713">
        <w:t xml:space="preserve">. </w:t>
      </w:r>
      <w:r>
        <w:t>Ces flammes jetaient seules quelque lueur dans les profondeurs de la vallée</w:t>
      </w:r>
      <w:r w:rsidR="00D40713">
        <w:t xml:space="preserve">. </w:t>
      </w:r>
      <w:r>
        <w:t>Tout autour du pauvre sénéchal</w:t>
      </w:r>
      <w:r w:rsidR="00D40713">
        <w:t xml:space="preserve">, </w:t>
      </w:r>
      <w:r>
        <w:t>les vents déchaînés mugissaient</w:t>
      </w:r>
      <w:r w:rsidR="00D40713">
        <w:t xml:space="preserve">, </w:t>
      </w:r>
      <w:r>
        <w:t>des torrents grondaient comme le tonnerre</w:t>
      </w:r>
      <w:r w:rsidR="00D40713">
        <w:t xml:space="preserve">, </w:t>
      </w:r>
      <w:r>
        <w:t>des montagnes s</w:t>
      </w:r>
      <w:r w:rsidR="00D40713">
        <w:t>’</w:t>
      </w:r>
      <w:r>
        <w:t>écroulaient avec un fracas horrible</w:t>
      </w:r>
      <w:r w:rsidR="00D40713">
        <w:t xml:space="preserve">. </w:t>
      </w:r>
      <w:r>
        <w:t>Aussi</w:t>
      </w:r>
      <w:r w:rsidR="00D40713">
        <w:t xml:space="preserve">, </w:t>
      </w:r>
      <w:r>
        <w:t>quoique l</w:t>
      </w:r>
      <w:r w:rsidR="00D40713">
        <w:t>’</w:t>
      </w:r>
      <w:r>
        <w:t>air fût plus glacial qu</w:t>
      </w:r>
      <w:r w:rsidR="00D40713">
        <w:t>’</w:t>
      </w:r>
      <w:r>
        <w:t>en Islande</w:t>
      </w:r>
      <w:r w:rsidR="00D40713">
        <w:t xml:space="preserve">, </w:t>
      </w:r>
      <w:r>
        <w:t>la sueur ruisselait sur tout le corps de maître Queux</w:t>
      </w:r>
      <w:r w:rsidR="00D40713">
        <w:t xml:space="preserve">. </w:t>
      </w:r>
      <w:r>
        <w:t>Il franchit pourtant la vallée</w:t>
      </w:r>
      <w:r w:rsidR="00D40713">
        <w:t xml:space="preserve">, </w:t>
      </w:r>
      <w:r>
        <w:t>grâce à sa monture</w:t>
      </w:r>
      <w:r w:rsidR="00D40713">
        <w:t xml:space="preserve">, </w:t>
      </w:r>
      <w:r>
        <w:t>et commençait à respirer</w:t>
      </w:r>
      <w:r w:rsidR="00D40713">
        <w:t xml:space="preserve">. </w:t>
      </w:r>
      <w:r>
        <w:t>Mais voici que devant eux</w:t>
      </w:r>
      <w:r w:rsidR="00D40713">
        <w:t xml:space="preserve">, </w:t>
      </w:r>
      <w:r>
        <w:t>à la limite d</w:t>
      </w:r>
      <w:r w:rsidR="00D40713">
        <w:t>’</w:t>
      </w:r>
      <w:r>
        <w:t>une grande plaine déserte</w:t>
      </w:r>
      <w:r w:rsidR="00D40713">
        <w:t xml:space="preserve">, </w:t>
      </w:r>
      <w:r>
        <w:t>se présente une rivière large et profonde</w:t>
      </w:r>
      <w:r w:rsidR="00D40713">
        <w:t xml:space="preserve">, </w:t>
      </w:r>
      <w:r>
        <w:t>où l</w:t>
      </w:r>
      <w:r w:rsidR="00D40713">
        <w:t>’</w:t>
      </w:r>
      <w:r>
        <w:t>on ne voyait ni pont ni bateau</w:t>
      </w:r>
      <w:r w:rsidR="00D40713">
        <w:t xml:space="preserve">. </w:t>
      </w:r>
      <w:r>
        <w:t>Au-dessus des eaux noires</w:t>
      </w:r>
      <w:r w:rsidR="00D40713">
        <w:t xml:space="preserve">, </w:t>
      </w:r>
      <w:r>
        <w:t xml:space="preserve">entre deux rochers escarpés qui bordaient les deux rives </w:t>
      </w:r>
      <w:r>
        <w:lastRenderedPageBreak/>
        <w:t>opposées</w:t>
      </w:r>
      <w:r w:rsidR="00D40713">
        <w:t xml:space="preserve">, </w:t>
      </w:r>
      <w:r>
        <w:t>s</w:t>
      </w:r>
      <w:r w:rsidR="00D40713">
        <w:t>’</w:t>
      </w:r>
      <w:r>
        <w:t>allongeait le tronc arrondi d</w:t>
      </w:r>
      <w:r w:rsidR="00D40713">
        <w:t>’</w:t>
      </w:r>
      <w:r>
        <w:t>un grand sapin</w:t>
      </w:r>
      <w:r w:rsidR="00D40713">
        <w:t xml:space="preserve">. </w:t>
      </w:r>
      <w:r>
        <w:t>Queux ne put se décider à s</w:t>
      </w:r>
      <w:r w:rsidR="00D40713">
        <w:t>’</w:t>
      </w:r>
      <w:r>
        <w:t>aventurer sur ce pont</w:t>
      </w:r>
      <w:r w:rsidR="00D40713">
        <w:t xml:space="preserve">. </w:t>
      </w:r>
      <w:r>
        <w:t>Il renonça donc à l</w:t>
      </w:r>
      <w:r w:rsidR="00D40713">
        <w:t>’</w:t>
      </w:r>
      <w:r>
        <w:t>aventure et revint sur ses pas l</w:t>
      </w:r>
      <w:r w:rsidR="00D40713">
        <w:t>’</w:t>
      </w:r>
      <w:r>
        <w:t>oreille basse</w:t>
      </w:r>
      <w:r w:rsidR="00D40713">
        <w:t xml:space="preserve">. </w:t>
      </w:r>
      <w:r>
        <w:t>Hélas</w:t>
      </w:r>
      <w:r w:rsidR="00D40713">
        <w:t xml:space="preserve"> ! </w:t>
      </w:r>
      <w:r>
        <w:t>il fallait repasser par la vallée à la forêt</w:t>
      </w:r>
      <w:r w:rsidR="00D40713">
        <w:t xml:space="preserve">. </w:t>
      </w:r>
      <w:r>
        <w:t>Les serpents et les lions semblaient se moquer de lui</w:t>
      </w:r>
      <w:r w:rsidR="00D40713">
        <w:t xml:space="preserve">, </w:t>
      </w:r>
      <w:r>
        <w:t>ce qui ne les empêchait pas de s</w:t>
      </w:r>
      <w:r w:rsidR="00D40713">
        <w:t>’</w:t>
      </w:r>
      <w:r>
        <w:t>élancer sur lui avec une espèce de joie</w:t>
      </w:r>
      <w:r w:rsidR="00D40713">
        <w:t xml:space="preserve">, </w:t>
      </w:r>
      <w:r>
        <w:t>et ils l</w:t>
      </w:r>
      <w:r w:rsidR="00D40713">
        <w:t>’</w:t>
      </w:r>
      <w:r>
        <w:t>auraient dévoré mille fois</w:t>
      </w:r>
      <w:r w:rsidR="00D40713">
        <w:t xml:space="preserve">, </w:t>
      </w:r>
      <w:r>
        <w:t>s</w:t>
      </w:r>
      <w:r w:rsidR="00D40713">
        <w:t>’</w:t>
      </w:r>
      <w:r>
        <w:t>ils avaient pu le jeter à terre sans toucher à la mule</w:t>
      </w:r>
      <w:r w:rsidR="00D40713">
        <w:t>.</w:t>
      </w:r>
    </w:p>
    <w:p w14:paraId="7D4EA3A9" w14:textId="77777777" w:rsidR="00D40713" w:rsidRDefault="00000000">
      <w:r>
        <w:t>Dès qu</w:t>
      </w:r>
      <w:r w:rsidR="00D40713">
        <w:t>’</w:t>
      </w:r>
      <w:r>
        <w:t>il approcha du château</w:t>
      </w:r>
      <w:r w:rsidR="00D40713">
        <w:t xml:space="preserve">, </w:t>
      </w:r>
      <w:r>
        <w:t>les guetteurs qui veillaient au haut des tours le signalèrent au roi Artus</w:t>
      </w:r>
      <w:r w:rsidR="00D40713">
        <w:t xml:space="preserve">. </w:t>
      </w:r>
      <w:r>
        <w:t>Et chacun de se mettre aux fenêtres pour assister à son entrée</w:t>
      </w:r>
      <w:r w:rsidR="00D40713">
        <w:t xml:space="preserve">. </w:t>
      </w:r>
      <w:r>
        <w:t>Les chevaliers s</w:t>
      </w:r>
      <w:r w:rsidR="00D40713">
        <w:t>’</w:t>
      </w:r>
      <w:r>
        <w:t>assemblèrent comme pour le recevoir avec honneur</w:t>
      </w:r>
      <w:r w:rsidR="00D40713">
        <w:t xml:space="preserve">. </w:t>
      </w:r>
      <w:r>
        <w:t>Artus lui-même vint lui proposer de le conduire au baiser promis</w:t>
      </w:r>
      <w:r w:rsidR="00D40713">
        <w:t xml:space="preserve">. </w:t>
      </w:r>
      <w:r>
        <w:t>Quels éclats de rire retentirent autour du pauvre Queux quand il dut avouer qu</w:t>
      </w:r>
      <w:r w:rsidR="00D40713">
        <w:t>’</w:t>
      </w:r>
      <w:r>
        <w:t>il rentrait les mains vides</w:t>
      </w:r>
      <w:r w:rsidR="00D40713">
        <w:t xml:space="preserve"> ! </w:t>
      </w:r>
      <w:r>
        <w:t>Dames et demoiselles</w:t>
      </w:r>
      <w:r w:rsidR="00D40713">
        <w:t xml:space="preserve">, </w:t>
      </w:r>
      <w:r>
        <w:t>barons</w:t>
      </w:r>
      <w:r w:rsidR="00D40713">
        <w:t xml:space="preserve">, </w:t>
      </w:r>
      <w:r>
        <w:t>écuyers et pages</w:t>
      </w:r>
      <w:r w:rsidR="00D40713">
        <w:t xml:space="preserve">, </w:t>
      </w:r>
      <w:r>
        <w:t>chacun le plaisanta</w:t>
      </w:r>
      <w:r w:rsidR="00D40713">
        <w:t xml:space="preserve">, </w:t>
      </w:r>
      <w:r>
        <w:t>et le malheureux sénéchal</w:t>
      </w:r>
      <w:r w:rsidR="00D40713">
        <w:t xml:space="preserve">, </w:t>
      </w:r>
      <w:r>
        <w:t>ne sachant plus quoi ni à qui répondre</w:t>
      </w:r>
      <w:r w:rsidR="00D40713">
        <w:t xml:space="preserve">, </w:t>
      </w:r>
      <w:r>
        <w:t>et n</w:t>
      </w:r>
      <w:r w:rsidR="00D40713">
        <w:t>’</w:t>
      </w:r>
      <w:r>
        <w:t>osant lever les yeux</w:t>
      </w:r>
      <w:r w:rsidR="00D40713">
        <w:t xml:space="preserve">, </w:t>
      </w:r>
      <w:r>
        <w:t>disparut et s</w:t>
      </w:r>
      <w:r w:rsidR="00D40713">
        <w:t>’</w:t>
      </w:r>
      <w:r>
        <w:t>alla cacher</w:t>
      </w:r>
      <w:r w:rsidR="00D40713">
        <w:t>.</w:t>
      </w:r>
    </w:p>
    <w:p w14:paraId="36518316" w14:textId="77777777" w:rsidR="00D40713" w:rsidRDefault="00000000">
      <w:r>
        <w:t>La demoiselle était plus affligée que lui encore</w:t>
      </w:r>
      <w:r w:rsidR="00D40713">
        <w:t xml:space="preserve">. </w:t>
      </w:r>
      <w:r>
        <w:t>Déchue de son espoir</w:t>
      </w:r>
      <w:r w:rsidR="00D40713">
        <w:t xml:space="preserve">, </w:t>
      </w:r>
      <w:r>
        <w:t>elle pleurait amèrement</w:t>
      </w:r>
      <w:r w:rsidR="00D40713">
        <w:t xml:space="preserve">. </w:t>
      </w:r>
      <w:r>
        <w:t>Le brave Gauvain</w:t>
      </w:r>
      <w:r w:rsidR="00D40713">
        <w:t xml:space="preserve">, </w:t>
      </w:r>
      <w:r>
        <w:t>le meilleur des chevaliers d</w:t>
      </w:r>
      <w:r w:rsidR="00D40713">
        <w:t>’</w:t>
      </w:r>
      <w:r>
        <w:t>Artus</w:t>
      </w:r>
      <w:r w:rsidR="00D40713">
        <w:t xml:space="preserve">, </w:t>
      </w:r>
      <w:r>
        <w:t>fut touché de son chagrin</w:t>
      </w:r>
      <w:r w:rsidR="00D40713">
        <w:t xml:space="preserve">. </w:t>
      </w:r>
      <w:r>
        <w:t>Il s</w:t>
      </w:r>
      <w:r w:rsidR="00D40713">
        <w:t>’</w:t>
      </w:r>
      <w:r>
        <w:t>approcha</w:t>
      </w:r>
      <w:r w:rsidR="00D40713">
        <w:t xml:space="preserve">, </w:t>
      </w:r>
      <w:r>
        <w:t>lui offrit hardiment son épée et promit de tarir ses larmes</w:t>
      </w:r>
      <w:r w:rsidR="00D40713">
        <w:t xml:space="preserve"> ; </w:t>
      </w:r>
      <w:r>
        <w:t>mais comme messire Queux</w:t>
      </w:r>
      <w:r w:rsidR="00D40713">
        <w:t xml:space="preserve">, </w:t>
      </w:r>
      <w:r>
        <w:t>il voulut d</w:t>
      </w:r>
      <w:r w:rsidR="00D40713">
        <w:t>’</w:t>
      </w:r>
      <w:r>
        <w:t>avance un baiser</w:t>
      </w:r>
      <w:r w:rsidR="00D40713">
        <w:t xml:space="preserve">. </w:t>
      </w:r>
      <w:r>
        <w:t>Les dangers à courir étaient connus</w:t>
      </w:r>
      <w:r w:rsidR="00D40713">
        <w:t xml:space="preserve">, </w:t>
      </w:r>
      <w:r>
        <w:t>les malheurs de la belle augmentés</w:t>
      </w:r>
      <w:r w:rsidR="00D40713">
        <w:t xml:space="preserve">. </w:t>
      </w:r>
      <w:r>
        <w:t>Gauvain avait</w:t>
      </w:r>
      <w:r w:rsidR="00D40713">
        <w:t xml:space="preserve">, </w:t>
      </w:r>
      <w:r>
        <w:t>d</w:t>
      </w:r>
      <w:r w:rsidR="00D40713">
        <w:t>’</w:t>
      </w:r>
      <w:r>
        <w:t>ailleurs</w:t>
      </w:r>
      <w:r w:rsidR="00D40713">
        <w:t xml:space="preserve">, </w:t>
      </w:r>
      <w:r>
        <w:t>autre figure que son devancier</w:t>
      </w:r>
      <w:r w:rsidR="00D40713">
        <w:t xml:space="preserve">. </w:t>
      </w:r>
      <w:r>
        <w:t>Et comment refuser un chevalier si preux</w:t>
      </w:r>
      <w:r w:rsidR="00D40713">
        <w:t xml:space="preserve">, </w:t>
      </w:r>
      <w:r>
        <w:t>dont la valeur</w:t>
      </w:r>
      <w:r w:rsidR="00D40713">
        <w:t xml:space="preserve">, </w:t>
      </w:r>
      <w:r>
        <w:t>tant de fois éprouvée</w:t>
      </w:r>
      <w:r w:rsidR="00D40713">
        <w:t xml:space="preserve">, </w:t>
      </w:r>
      <w:r>
        <w:t>inspirait la confiance</w:t>
      </w:r>
      <w:r w:rsidR="00D40713">
        <w:t xml:space="preserve"> ? </w:t>
      </w:r>
      <w:r>
        <w:t>Le baiser fut donc accordé et Gauvain partit à son tour sur la mule</w:t>
      </w:r>
      <w:r w:rsidR="00D40713">
        <w:t>.</w:t>
      </w:r>
    </w:p>
    <w:p w14:paraId="64CC39BB" w14:textId="77777777" w:rsidR="00D40713" w:rsidRDefault="00000000">
      <w:r>
        <w:t>Les mêmes dangers se représentèrent</w:t>
      </w:r>
      <w:r w:rsidR="00D40713">
        <w:t xml:space="preserve"> ; </w:t>
      </w:r>
      <w:r>
        <w:t>il n</w:t>
      </w:r>
      <w:r w:rsidR="00D40713">
        <w:t>’</w:t>
      </w:r>
      <w:r>
        <w:t>en fit que rire</w:t>
      </w:r>
      <w:r w:rsidR="00D40713">
        <w:t xml:space="preserve">. </w:t>
      </w:r>
      <w:r>
        <w:t>Les lions et les serpents fondirent sur lui</w:t>
      </w:r>
      <w:r w:rsidR="00D40713">
        <w:t xml:space="preserve"> ; </w:t>
      </w:r>
      <w:r>
        <w:t>il tira son épée et allait les combattre</w:t>
      </w:r>
      <w:r w:rsidR="00D40713">
        <w:t xml:space="preserve">. </w:t>
      </w:r>
      <w:r>
        <w:t>Les monstres</w:t>
      </w:r>
      <w:r w:rsidR="00D40713">
        <w:t xml:space="preserve">, </w:t>
      </w:r>
      <w:r>
        <w:t>s</w:t>
      </w:r>
      <w:r w:rsidR="00D40713">
        <w:t>’</w:t>
      </w:r>
      <w:r>
        <w:t>inclinant devant la mule</w:t>
      </w:r>
      <w:r w:rsidR="00D40713">
        <w:t xml:space="preserve">, </w:t>
      </w:r>
      <w:r>
        <w:lastRenderedPageBreak/>
        <w:t>se retirèrent tranquillement et Gauvain remit son épée au fourreau</w:t>
      </w:r>
      <w:r w:rsidR="00D40713">
        <w:t xml:space="preserve">. </w:t>
      </w:r>
      <w:r>
        <w:t>Enfin il arrive à la rivière</w:t>
      </w:r>
      <w:r w:rsidR="00D40713">
        <w:t xml:space="preserve">, </w:t>
      </w:r>
      <w:r>
        <w:t>voit le tronc de sapin</w:t>
      </w:r>
      <w:r w:rsidR="00D40713">
        <w:t xml:space="preserve">, </w:t>
      </w:r>
      <w:r>
        <w:t>se recommande à Dieu et s</w:t>
      </w:r>
      <w:r w:rsidR="00D40713">
        <w:t>’</w:t>
      </w:r>
      <w:r>
        <w:t>élance sur ce pont périlleux</w:t>
      </w:r>
      <w:r w:rsidR="00D40713">
        <w:t xml:space="preserve">. </w:t>
      </w:r>
      <w:r>
        <w:t>Il était si étroit</w:t>
      </w:r>
      <w:r w:rsidR="00D40713">
        <w:t xml:space="preserve">, </w:t>
      </w:r>
      <w:r>
        <w:t>qu</w:t>
      </w:r>
      <w:r w:rsidR="00D40713">
        <w:t>’</w:t>
      </w:r>
      <w:r>
        <w:t>à peine la mule pouvait-elle y poser les pieds à moitié</w:t>
      </w:r>
      <w:r w:rsidR="00D40713">
        <w:t xml:space="preserve">, </w:t>
      </w:r>
      <w:r>
        <w:t>si lisse et si bombé</w:t>
      </w:r>
      <w:r w:rsidR="00D40713">
        <w:t xml:space="preserve">, </w:t>
      </w:r>
      <w:r>
        <w:t>qu</w:t>
      </w:r>
      <w:r w:rsidR="00D40713">
        <w:t>’</w:t>
      </w:r>
      <w:r>
        <w:t>on aurait juré qu</w:t>
      </w:r>
      <w:r w:rsidR="00D40713">
        <w:t>’</w:t>
      </w:r>
      <w:r>
        <w:t>elle glisserait à chaque pas</w:t>
      </w:r>
      <w:r w:rsidR="00D40713">
        <w:t xml:space="preserve">. </w:t>
      </w:r>
      <w:r>
        <w:t>Tout autour du héros</w:t>
      </w:r>
      <w:r w:rsidR="00D40713">
        <w:t xml:space="preserve">, </w:t>
      </w:r>
      <w:r>
        <w:t>les vagues écumantes s</w:t>
      </w:r>
      <w:r w:rsidR="00D40713">
        <w:t>’</w:t>
      </w:r>
      <w:r>
        <w:t>élevaient en grondant et s</w:t>
      </w:r>
      <w:r w:rsidR="00D40713">
        <w:t>’</w:t>
      </w:r>
      <w:r>
        <w:t>élançaient sur lui pour le renverser et l</w:t>
      </w:r>
      <w:r w:rsidR="00D40713">
        <w:t>’</w:t>
      </w:r>
      <w:r>
        <w:t>engloutir</w:t>
      </w:r>
      <w:r w:rsidR="00D40713">
        <w:t xml:space="preserve"> ; </w:t>
      </w:r>
      <w:r>
        <w:t>mais il fut inébranlable et aborda heureusement au rivage</w:t>
      </w:r>
      <w:r w:rsidR="00D40713">
        <w:t>.</w:t>
      </w:r>
    </w:p>
    <w:p w14:paraId="7EB109B1" w14:textId="701EB32A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45BD514C" wp14:editId="6CB01DDB">
            <wp:extent cx="4609692" cy="4064923"/>
            <wp:effectExtent l="0" t="0" r="635" b="0"/>
            <wp:docPr id="5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1735" cy="4075543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6AC97A" w14:textId="77777777" w:rsidR="00D40713" w:rsidRDefault="00000000">
      <w:r>
        <w:t>Là se présenta un château fortifié</w:t>
      </w:r>
      <w:r w:rsidR="00D40713">
        <w:t xml:space="preserve">, </w:t>
      </w:r>
      <w:r>
        <w:t>garni en dehors d</w:t>
      </w:r>
      <w:r w:rsidR="00D40713">
        <w:t>’</w:t>
      </w:r>
      <w:r>
        <w:t>un rang de quatre cents pieux en forme de palissade</w:t>
      </w:r>
      <w:r w:rsidR="00D40713">
        <w:t xml:space="preserve">, </w:t>
      </w:r>
      <w:r>
        <w:t>dont chacun portait une tête sanglante</w:t>
      </w:r>
      <w:r w:rsidR="00D40713">
        <w:t xml:space="preserve">, </w:t>
      </w:r>
      <w:r>
        <w:t>à l</w:t>
      </w:r>
      <w:r w:rsidR="00D40713">
        <w:t>’</w:t>
      </w:r>
      <w:r>
        <w:t>exception d</w:t>
      </w:r>
      <w:r w:rsidR="00D40713">
        <w:t>’</w:t>
      </w:r>
      <w:r>
        <w:t>un seul dont la pointe encore nue semblait attendre ce terrible ornement</w:t>
      </w:r>
      <w:r w:rsidR="00D40713">
        <w:t xml:space="preserve">. </w:t>
      </w:r>
      <w:r>
        <w:t>La forteresse</w:t>
      </w:r>
      <w:r w:rsidR="00D40713">
        <w:t xml:space="preserve">, </w:t>
      </w:r>
      <w:r>
        <w:t>entourée de fossés profonds</w:t>
      </w:r>
      <w:r w:rsidR="00D40713">
        <w:t xml:space="preserve">, </w:t>
      </w:r>
      <w:r>
        <w:t>remplis par un torrent impétueux</w:t>
      </w:r>
      <w:r w:rsidR="00D40713">
        <w:t xml:space="preserve">, </w:t>
      </w:r>
      <w:r>
        <w:t>tournait sur elle-même comme une meule sur son pivot ou comme le sabot qu</w:t>
      </w:r>
      <w:r w:rsidR="00D40713">
        <w:t>’</w:t>
      </w:r>
      <w:r>
        <w:t>un enfant fait pirouetter sur sa courroie</w:t>
      </w:r>
      <w:r w:rsidR="00D40713">
        <w:t xml:space="preserve">. </w:t>
      </w:r>
      <w:r>
        <w:t>Aucun pont ne traversait le fossé et Gauvain</w:t>
      </w:r>
      <w:r w:rsidR="00D40713">
        <w:t xml:space="preserve">, </w:t>
      </w:r>
      <w:r>
        <w:t xml:space="preserve">qui </w:t>
      </w:r>
      <w:r>
        <w:lastRenderedPageBreak/>
        <w:t>ne voyait aucun moyen d</w:t>
      </w:r>
      <w:r w:rsidR="00D40713">
        <w:t>’</w:t>
      </w:r>
      <w:r>
        <w:t>arriver jusqu</w:t>
      </w:r>
      <w:r w:rsidR="00D40713">
        <w:t>’</w:t>
      </w:r>
      <w:r>
        <w:t>à la muraille</w:t>
      </w:r>
      <w:r w:rsidR="00D40713">
        <w:t xml:space="preserve">, </w:t>
      </w:r>
      <w:r>
        <w:t>se demandait comment il pouvait exercer sa valeur en ce lieu</w:t>
      </w:r>
      <w:r w:rsidR="00D40713">
        <w:t xml:space="preserve">. </w:t>
      </w:r>
      <w:r>
        <w:t>Il attendit néanmoins</w:t>
      </w:r>
      <w:r w:rsidR="00D40713">
        <w:t xml:space="preserve">, </w:t>
      </w:r>
      <w:r>
        <w:t>espérant que la forteresse peut-être</w:t>
      </w:r>
      <w:r w:rsidR="00D40713">
        <w:t xml:space="preserve">, </w:t>
      </w:r>
      <w:r>
        <w:t>dans une de ces révolutions</w:t>
      </w:r>
      <w:r w:rsidR="00D40713">
        <w:t xml:space="preserve">, </w:t>
      </w:r>
      <w:r>
        <w:t>lui offrirait quelque porte d</w:t>
      </w:r>
      <w:r w:rsidR="00D40713">
        <w:t>’</w:t>
      </w:r>
      <w:r>
        <w:t>entrée</w:t>
      </w:r>
      <w:r w:rsidR="00D40713">
        <w:t xml:space="preserve">, </w:t>
      </w:r>
      <w:r>
        <w:t>et déterminé en tous cas à périr sur la place plutôt que de retourner honteusement</w:t>
      </w:r>
      <w:r w:rsidR="00D40713">
        <w:t xml:space="preserve">. </w:t>
      </w:r>
      <w:r>
        <w:t>Une porte s</w:t>
      </w:r>
      <w:r w:rsidR="00D40713">
        <w:t>’</w:t>
      </w:r>
      <w:r>
        <w:t>ouvrit en effet</w:t>
      </w:r>
      <w:r w:rsidR="00D40713">
        <w:t xml:space="preserve"> ; </w:t>
      </w:r>
      <w:r>
        <w:t>il piqua sa mule qui d</w:t>
      </w:r>
      <w:r w:rsidR="00D40713">
        <w:t>’</w:t>
      </w:r>
      <w:r>
        <w:t>un bond franchit le fossé et le voici dans le château</w:t>
      </w:r>
      <w:r w:rsidR="00D40713">
        <w:t>.</w:t>
      </w:r>
    </w:p>
    <w:p w14:paraId="3AB9FD8A" w14:textId="09CFB54C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0AE4B936" wp14:editId="2D87A294">
            <wp:extent cx="4380807" cy="4874999"/>
            <wp:effectExtent l="0" t="0" r="1270" b="1905"/>
            <wp:docPr id="60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9206" cy="4884346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406104" w14:textId="648DD3A6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03A215FA" wp14:editId="191CFA09">
            <wp:extent cx="4455622" cy="5343361"/>
            <wp:effectExtent l="0" t="0" r="2540" b="0"/>
            <wp:docPr id="61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056" cy="5357073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D68DAE" w14:textId="3523CA37" w:rsidR="00000000" w:rsidRDefault="00000000">
      <w:r>
        <w:t>Gauvain se crut d</w:t>
      </w:r>
      <w:r w:rsidR="00D40713">
        <w:t>’</w:t>
      </w:r>
      <w:r>
        <w:t>abord dans le royaume de la mort</w:t>
      </w:r>
      <w:r w:rsidR="00D40713">
        <w:t xml:space="preserve">. </w:t>
      </w:r>
      <w:r>
        <w:t>Des cours vides</w:t>
      </w:r>
      <w:r w:rsidR="00D40713">
        <w:t xml:space="preserve">, </w:t>
      </w:r>
      <w:r>
        <w:t>personne aux fenêtres</w:t>
      </w:r>
      <w:r w:rsidR="00D40713">
        <w:t xml:space="preserve">, </w:t>
      </w:r>
      <w:r>
        <w:t>partout le silence de la solitude</w:t>
      </w:r>
      <w:r w:rsidR="00D40713">
        <w:t xml:space="preserve">. </w:t>
      </w:r>
      <w:r>
        <w:t>Un nain paraît enfin</w:t>
      </w:r>
      <w:r w:rsidR="00D40713">
        <w:t xml:space="preserve">, </w:t>
      </w:r>
      <w:r>
        <w:t>se campe devant lui et l</w:t>
      </w:r>
      <w:r w:rsidR="00D40713">
        <w:t>’</w:t>
      </w:r>
      <w:r>
        <w:t>examine des pieds à la tête</w:t>
      </w:r>
      <w:r w:rsidR="00D40713">
        <w:t xml:space="preserve">. </w:t>
      </w:r>
      <w:r>
        <w:t>Gauvain lui demande quel est son seigneur ou sa dame</w:t>
      </w:r>
      <w:r w:rsidR="00D40713">
        <w:t xml:space="preserve">, </w:t>
      </w:r>
      <w:r>
        <w:t>où l</w:t>
      </w:r>
      <w:r w:rsidR="00D40713">
        <w:t>’</w:t>
      </w:r>
      <w:r>
        <w:t>on peut les trouver et ce qu</w:t>
      </w:r>
      <w:r w:rsidR="00D40713">
        <w:t>’</w:t>
      </w:r>
      <w:r>
        <w:t>ils exigent</w:t>
      </w:r>
      <w:r w:rsidR="00D40713">
        <w:t xml:space="preserve">. </w:t>
      </w:r>
      <w:r>
        <w:t>Le nain ne répond rien et se retire</w:t>
      </w:r>
      <w:r w:rsidR="00D40713">
        <w:t xml:space="preserve">. </w:t>
      </w:r>
      <w:r>
        <w:t>Le chevalier poursuit sa route et voit sortir d</w:t>
      </w:r>
      <w:r w:rsidR="00D40713">
        <w:t>’</w:t>
      </w:r>
      <w:r>
        <w:t>un souterrain un géant d</w:t>
      </w:r>
      <w:r w:rsidR="00D40713">
        <w:t>’</w:t>
      </w:r>
      <w:r>
        <w:t>une laideur épouvantable</w:t>
      </w:r>
      <w:r w:rsidR="00D40713">
        <w:t xml:space="preserve">, </w:t>
      </w:r>
      <w:r>
        <w:t>velu comme un ours et armé d</w:t>
      </w:r>
      <w:r w:rsidR="00D40713">
        <w:t>’</w:t>
      </w:r>
      <w:r>
        <w:t>une hache</w:t>
      </w:r>
      <w:r w:rsidR="00D40713">
        <w:t xml:space="preserve">. </w:t>
      </w:r>
      <w:r>
        <w:t>Gauvain l</w:t>
      </w:r>
      <w:r w:rsidR="00D40713">
        <w:t>’</w:t>
      </w:r>
      <w:r>
        <w:t>interroge comme il avait interrogé le nain</w:t>
      </w:r>
      <w:r w:rsidR="00D40713">
        <w:t xml:space="preserve">. </w:t>
      </w:r>
      <w:r>
        <w:t>Le géant le loue de son courage</w:t>
      </w:r>
      <w:r w:rsidR="00D40713">
        <w:t xml:space="preserve">, </w:t>
      </w:r>
      <w:r>
        <w:t>mais le plaint d</w:t>
      </w:r>
      <w:r w:rsidR="00D40713">
        <w:t>’</w:t>
      </w:r>
      <w:r>
        <w:t>être venu tenter une aventure dont l</w:t>
      </w:r>
      <w:r w:rsidR="00D40713">
        <w:t>’</w:t>
      </w:r>
      <w:r>
        <w:t>issue semble bien devoir lui être funeste et que la vue des têtes coupées qui garnissaient la palissade aurait dû l</w:t>
      </w:r>
      <w:r w:rsidR="00D40713">
        <w:t>’</w:t>
      </w:r>
      <w:r>
        <w:t>avertir d</w:t>
      </w:r>
      <w:r w:rsidR="00D40713">
        <w:t>’</w:t>
      </w:r>
      <w:r>
        <w:t>éviter</w:t>
      </w:r>
      <w:r w:rsidR="00D40713">
        <w:t xml:space="preserve">. </w:t>
      </w:r>
      <w:r>
        <w:t>Il se met cependant à son service</w:t>
      </w:r>
      <w:r w:rsidR="00D40713">
        <w:t xml:space="preserve">, </w:t>
      </w:r>
      <w:r>
        <w:t xml:space="preserve">le </w:t>
      </w:r>
      <w:r>
        <w:lastRenderedPageBreak/>
        <w:t>fait manger</w:t>
      </w:r>
      <w:r w:rsidR="00D40713">
        <w:t xml:space="preserve">, </w:t>
      </w:r>
      <w:r>
        <w:t>le traite bien</w:t>
      </w:r>
      <w:r w:rsidR="00D40713">
        <w:t xml:space="preserve">, </w:t>
      </w:r>
      <w:r>
        <w:t>le mène à la chambre où il doit coucher</w:t>
      </w:r>
      <w:r w:rsidR="00D40713">
        <w:t xml:space="preserve"> ; </w:t>
      </w:r>
      <w:r>
        <w:t>mais</w:t>
      </w:r>
      <w:r w:rsidR="00D40713">
        <w:t xml:space="preserve">, </w:t>
      </w:r>
      <w:r>
        <w:t>avant de sortir</w:t>
      </w:r>
      <w:r w:rsidR="00D40713">
        <w:t xml:space="preserve">, </w:t>
      </w:r>
      <w:r>
        <w:t>il ordonne au héros de lui abattre la tête</w:t>
      </w:r>
      <w:r w:rsidR="00D40713">
        <w:t xml:space="preserve">, </w:t>
      </w:r>
      <w:r>
        <w:t>en annonçant qu</w:t>
      </w:r>
      <w:r w:rsidR="00D40713">
        <w:t>’</w:t>
      </w:r>
      <w:r>
        <w:t>il viendra le lendemain</w:t>
      </w:r>
      <w:r w:rsidR="00D40713">
        <w:t xml:space="preserve">, </w:t>
      </w:r>
      <w:r>
        <w:t>à son tour</w:t>
      </w:r>
      <w:r w:rsidR="00D40713">
        <w:t xml:space="preserve">, </w:t>
      </w:r>
      <w:r>
        <w:t>lui en faire autant</w:t>
      </w:r>
      <w:r w:rsidR="00D40713">
        <w:t xml:space="preserve">. </w:t>
      </w:r>
      <w:r>
        <w:t>Gauvain prend son épée</w:t>
      </w:r>
      <w:r w:rsidR="00D40713">
        <w:t xml:space="preserve">, </w:t>
      </w:r>
      <w:r>
        <w:t>et fait rouler la tête à ses pieds</w:t>
      </w:r>
      <w:r w:rsidR="00D40713">
        <w:t xml:space="preserve">. </w:t>
      </w:r>
      <w:r>
        <w:t>Le géant la ramasse</w:t>
      </w:r>
      <w:r w:rsidR="00D40713">
        <w:t xml:space="preserve">, </w:t>
      </w:r>
      <w:r>
        <w:t>la replace sur ses épaules et sort</w:t>
      </w:r>
      <w:r w:rsidR="00D40713">
        <w:t xml:space="preserve">. </w:t>
      </w:r>
      <w:r>
        <w:t>Gauvain n</w:t>
      </w:r>
      <w:r w:rsidR="00D40713">
        <w:t>’</w:t>
      </w:r>
      <w:r>
        <w:t>en croyait pas ses yeux</w:t>
      </w:r>
      <w:r w:rsidR="00D40713">
        <w:t xml:space="preserve">. </w:t>
      </w:r>
      <w:r>
        <w:t>Mais</w:t>
      </w:r>
      <w:r w:rsidR="00D40713">
        <w:t xml:space="preserve">, </w:t>
      </w:r>
      <w:r>
        <w:t>en homme habitué aux aventures</w:t>
      </w:r>
      <w:r w:rsidR="00D40713">
        <w:t xml:space="preserve">, </w:t>
      </w:r>
      <w:r>
        <w:t>il se couche et dort tranquillement</w:t>
      </w:r>
      <w:r w:rsidR="00D40713">
        <w:t xml:space="preserve">, </w:t>
      </w:r>
      <w:r>
        <w:t>sans s</w:t>
      </w:r>
      <w:r w:rsidR="00D40713">
        <w:t>’</w:t>
      </w:r>
      <w:r>
        <w:t>inquiéter du sort qui l</w:t>
      </w:r>
      <w:r w:rsidR="00D40713">
        <w:t>’</w:t>
      </w:r>
      <w:r>
        <w:t>attend le lendemain</w:t>
      </w:r>
      <w:r w:rsidR="00D40713">
        <w:t xml:space="preserve">. </w:t>
      </w:r>
      <w:r>
        <w:t>Au point du jour</w:t>
      </w:r>
      <w:r w:rsidR="00D40713">
        <w:t xml:space="preserve">, </w:t>
      </w:r>
      <w:r>
        <w:t>le géant arrive avec sa hache pour tenir sa promesse</w:t>
      </w:r>
      <w:r w:rsidR="00D40713">
        <w:t xml:space="preserve"> ; </w:t>
      </w:r>
      <w:r>
        <w:t>il éveille le chevalier et</w:t>
      </w:r>
      <w:r w:rsidR="00D40713">
        <w:t xml:space="preserve">, </w:t>
      </w:r>
      <w:r>
        <w:t>selon leurs conditions de la veille</w:t>
      </w:r>
      <w:r w:rsidR="00D40713">
        <w:t xml:space="preserve">, </w:t>
      </w:r>
      <w:r>
        <w:t>lui ordonne de présenter sa tête</w:t>
      </w:r>
      <w:r w:rsidR="00D40713">
        <w:t xml:space="preserve">. </w:t>
      </w:r>
      <w:r>
        <w:t>Gauvain tend le cou sans balancer</w:t>
      </w:r>
      <w:r w:rsidR="00D40713">
        <w:t xml:space="preserve"> ; </w:t>
      </w:r>
      <w:r>
        <w:t>ce n</w:t>
      </w:r>
      <w:r w:rsidR="00D40713">
        <w:t>’</w:t>
      </w:r>
      <w:r>
        <w:t>était qu</w:t>
      </w:r>
      <w:r w:rsidR="00D40713">
        <w:t>’</w:t>
      </w:r>
      <w:r>
        <w:t>une épreuve pour tenter son courage</w:t>
      </w:r>
      <w:r w:rsidR="00D40713">
        <w:t xml:space="preserve">. </w:t>
      </w:r>
      <w:r>
        <w:t>Le géant l</w:t>
      </w:r>
      <w:r w:rsidR="00D40713">
        <w:t>’</w:t>
      </w:r>
      <w:r>
        <w:t>embrasse avec transport et le loue de son courage</w:t>
      </w:r>
      <w:r w:rsidR="00D40713">
        <w:t xml:space="preserve">. </w:t>
      </w:r>
      <w:r>
        <w:t>Le chevalier demande alors où il pourra aller chercher le frein</w:t>
      </w:r>
      <w:r w:rsidR="00D40713">
        <w:t xml:space="preserve">, </w:t>
      </w:r>
      <w:r>
        <w:t>et ce qu</w:t>
      </w:r>
      <w:r w:rsidR="00D40713">
        <w:t>’</w:t>
      </w:r>
      <w:r>
        <w:t>il lui faut faire pour l</w:t>
      </w:r>
      <w:r w:rsidR="00D40713">
        <w:t>’</w:t>
      </w:r>
      <w:r>
        <w:t>avoir</w:t>
      </w:r>
      <w:r w:rsidR="00D40713">
        <w:t>. « </w:t>
      </w:r>
      <w:r>
        <w:t>Tu le sauras avant la fin du jour</w:t>
      </w:r>
      <w:r w:rsidR="00D40713">
        <w:t xml:space="preserve">, </w:t>
      </w:r>
      <w:r>
        <w:t>lui dit le géant</w:t>
      </w:r>
      <w:r w:rsidR="00D40713">
        <w:t xml:space="preserve">, </w:t>
      </w:r>
      <w:r>
        <w:t>mais prépare toute ta valeur</w:t>
      </w:r>
      <w:r w:rsidR="00D40713">
        <w:t xml:space="preserve">, </w:t>
      </w:r>
      <w:r>
        <w:t>jamais tu n</w:t>
      </w:r>
      <w:r w:rsidR="00D40713">
        <w:t>’</w:t>
      </w:r>
      <w:r>
        <w:t>en eus plus besoin</w:t>
      </w:r>
      <w:r w:rsidR="00D40713">
        <w:t xml:space="preserve">, </w:t>
      </w:r>
      <w:r>
        <w:t>car tu ne vas pas manquer d</w:t>
      </w:r>
      <w:r w:rsidR="00D40713">
        <w:t>’</w:t>
      </w:r>
      <w:r>
        <w:t>ennemis à combattre</w:t>
      </w:r>
      <w:r w:rsidR="00D40713">
        <w:t>. »</w:t>
      </w:r>
    </w:p>
    <w:p w14:paraId="6E05FAAA" w14:textId="0F50D499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7C31C4A0" wp14:editId="160BC5E2">
            <wp:extent cx="4455622" cy="3762908"/>
            <wp:effectExtent l="0" t="0" r="2540" b="9525"/>
            <wp:docPr id="62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8841" cy="3774072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07CB78" w14:textId="77777777" w:rsidR="00D40713" w:rsidRDefault="00000000">
      <w:r>
        <w:lastRenderedPageBreak/>
        <w:t>À midi</w:t>
      </w:r>
      <w:r w:rsidR="00D40713">
        <w:t xml:space="preserve">, </w:t>
      </w:r>
      <w:r>
        <w:t>on le conduit au lieu du combat</w:t>
      </w:r>
      <w:r w:rsidR="00D40713">
        <w:t xml:space="preserve">. </w:t>
      </w:r>
      <w:r>
        <w:t>Apparaît un lion énorme qui</w:t>
      </w:r>
      <w:r w:rsidR="00D40713">
        <w:t xml:space="preserve">, </w:t>
      </w:r>
      <w:r>
        <w:t>en écumant</w:t>
      </w:r>
      <w:r w:rsidR="00D40713">
        <w:t xml:space="preserve">, </w:t>
      </w:r>
      <w:r>
        <w:t>rongeait sa chaîne et</w:t>
      </w:r>
      <w:r w:rsidR="00D40713">
        <w:t xml:space="preserve">, </w:t>
      </w:r>
      <w:r>
        <w:t>de ses griffes</w:t>
      </w:r>
      <w:r w:rsidR="00D40713">
        <w:t xml:space="preserve">, </w:t>
      </w:r>
      <w:r>
        <w:t>creusait la terre avec fureur</w:t>
      </w:r>
      <w:r w:rsidR="00D40713">
        <w:t xml:space="preserve">. </w:t>
      </w:r>
      <w:r>
        <w:t>À la vue du héros</w:t>
      </w:r>
      <w:r w:rsidR="00D40713">
        <w:t xml:space="preserve">, </w:t>
      </w:r>
      <w:r>
        <w:t>le monstre rugit</w:t>
      </w:r>
      <w:r w:rsidR="00D40713">
        <w:t xml:space="preserve">, </w:t>
      </w:r>
      <w:r>
        <w:t>hérisse sa crinière</w:t>
      </w:r>
      <w:r w:rsidR="00D40713">
        <w:t xml:space="preserve">, </w:t>
      </w:r>
      <w:r>
        <w:t>ouvre une gueule énorme</w:t>
      </w:r>
      <w:r w:rsidR="00D40713">
        <w:t xml:space="preserve"> ; </w:t>
      </w:r>
      <w:r>
        <w:t>sa chaîne tombe et il s</w:t>
      </w:r>
      <w:r w:rsidR="00D40713">
        <w:t>’</w:t>
      </w:r>
      <w:r>
        <w:t>élance sur Gauvain dont il déchire le haubert</w:t>
      </w:r>
      <w:r w:rsidR="00D40713">
        <w:t xml:space="preserve">. </w:t>
      </w:r>
      <w:r>
        <w:t>Il est tué cependant après un long combat</w:t>
      </w:r>
      <w:r w:rsidR="00D40713">
        <w:t xml:space="preserve">, </w:t>
      </w:r>
      <w:r>
        <w:t>mais pour faire place à un autre plus grand et plus furieux encore qui succomba à son tour non sans péril pour notre héros</w:t>
      </w:r>
      <w:r w:rsidR="00D40713">
        <w:t xml:space="preserve">. </w:t>
      </w:r>
      <w:r>
        <w:t>Gauvain ne voyant plus d</w:t>
      </w:r>
      <w:r w:rsidR="00D40713">
        <w:t>’</w:t>
      </w:r>
      <w:r>
        <w:t>ennemi paraître demanda le frein</w:t>
      </w:r>
      <w:r w:rsidR="00D40713">
        <w:t xml:space="preserve">. </w:t>
      </w:r>
      <w:r>
        <w:t>Le géant</w:t>
      </w:r>
      <w:r w:rsidR="00D40713">
        <w:t xml:space="preserve">, </w:t>
      </w:r>
      <w:r>
        <w:t>sans lui répondre</w:t>
      </w:r>
      <w:r w:rsidR="00D40713">
        <w:t xml:space="preserve">, </w:t>
      </w:r>
      <w:r>
        <w:t>le reconduit à sa chambre</w:t>
      </w:r>
      <w:r w:rsidR="00D40713">
        <w:t xml:space="preserve">, </w:t>
      </w:r>
      <w:r>
        <w:t>lui fait servir à manger pour réparer ses forces et lui annonce qu</w:t>
      </w:r>
      <w:r w:rsidR="00D40713">
        <w:t>’</w:t>
      </w:r>
      <w:r>
        <w:t>il va combattre un autre ennemi</w:t>
      </w:r>
      <w:r w:rsidR="00D40713">
        <w:t>.</w:t>
      </w:r>
    </w:p>
    <w:p w14:paraId="7E318775" w14:textId="1BC00EE3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1C511FCB" wp14:editId="27940F19">
            <wp:extent cx="5070967" cy="3133899"/>
            <wp:effectExtent l="0" t="0" r="0" b="0"/>
            <wp:docPr id="63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901" cy="3140038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4C1DB" w14:textId="77777777" w:rsidR="00D40713" w:rsidRDefault="00000000">
      <w:r>
        <w:t>C</w:t>
      </w:r>
      <w:r w:rsidR="00D40713">
        <w:t>’</w:t>
      </w:r>
      <w:r>
        <w:t>était un chevalier redoutable</w:t>
      </w:r>
      <w:r w:rsidR="00D40713">
        <w:t xml:space="preserve">, </w:t>
      </w:r>
      <w:r>
        <w:t>celui-là même qui avait planté les pieux de l</w:t>
      </w:r>
      <w:r w:rsidR="00D40713">
        <w:t>’</w:t>
      </w:r>
      <w:r>
        <w:t>enceinte</w:t>
      </w:r>
      <w:r w:rsidR="00D40713">
        <w:t xml:space="preserve">, </w:t>
      </w:r>
      <w:r>
        <w:t>et qui</w:t>
      </w:r>
      <w:r w:rsidR="00D40713">
        <w:t xml:space="preserve">, </w:t>
      </w:r>
      <w:r>
        <w:t>de sa main</w:t>
      </w:r>
      <w:r w:rsidR="00D40713">
        <w:t xml:space="preserve">, </w:t>
      </w:r>
      <w:r>
        <w:t>y avait attaché les têtes des trois cent quatre-vingt-dix-neuf chevaliers vaincus</w:t>
      </w:r>
      <w:r w:rsidR="00D40713">
        <w:t xml:space="preserve">. </w:t>
      </w:r>
      <w:r>
        <w:t>On leur amène à chacun un cheval</w:t>
      </w:r>
      <w:r w:rsidR="00D40713">
        <w:t xml:space="preserve">, </w:t>
      </w:r>
      <w:r>
        <w:t>on leur donne une forte lance</w:t>
      </w:r>
      <w:r w:rsidR="00D40713">
        <w:t xml:space="preserve"> ; </w:t>
      </w:r>
      <w:r>
        <w:t>ils s</w:t>
      </w:r>
      <w:r w:rsidR="00D40713">
        <w:t>’</w:t>
      </w:r>
      <w:r>
        <w:t>éloignent pour prendre carrière et fondent l</w:t>
      </w:r>
      <w:r w:rsidR="00D40713">
        <w:t>’</w:t>
      </w:r>
      <w:r>
        <w:t>un sur l</w:t>
      </w:r>
      <w:r w:rsidR="00D40713">
        <w:t>’</w:t>
      </w:r>
      <w:r>
        <w:t>autre</w:t>
      </w:r>
      <w:r w:rsidR="00D40713">
        <w:t xml:space="preserve">. </w:t>
      </w:r>
      <w:r>
        <w:t>Du premier choc leurs lances volent en éclats et les sangles de leurs chevaux se rompent</w:t>
      </w:r>
      <w:r w:rsidR="00D40713">
        <w:t xml:space="preserve">. </w:t>
      </w:r>
      <w:r>
        <w:t>Ils se relèvent aussitôt pour commencer à pied un combat nouveau</w:t>
      </w:r>
      <w:r w:rsidR="00D40713">
        <w:t xml:space="preserve">. </w:t>
      </w:r>
      <w:r>
        <w:lastRenderedPageBreak/>
        <w:t>Leurs armes retentissent sous leur épée redoutable</w:t>
      </w:r>
      <w:r w:rsidR="00D40713">
        <w:t xml:space="preserve">, </w:t>
      </w:r>
      <w:r>
        <w:t>leur écu étincelle et</w:t>
      </w:r>
      <w:r w:rsidR="00D40713">
        <w:t xml:space="preserve">, </w:t>
      </w:r>
      <w:r>
        <w:t>pendant deux heures entières</w:t>
      </w:r>
      <w:r w:rsidR="00D40713">
        <w:t xml:space="preserve">, </w:t>
      </w:r>
      <w:r>
        <w:t>la victoire reste incertaine</w:t>
      </w:r>
      <w:r w:rsidR="00D40713">
        <w:t xml:space="preserve">. </w:t>
      </w:r>
      <w:r>
        <w:t>Gauvain redouble de courage</w:t>
      </w:r>
      <w:r w:rsidR="00D40713">
        <w:t xml:space="preserve"> ; </w:t>
      </w:r>
      <w:r>
        <w:t>il assène sur la tête de son adversaire un si terrible coup que</w:t>
      </w:r>
      <w:r w:rsidR="00D40713">
        <w:t xml:space="preserve">, </w:t>
      </w:r>
      <w:r>
        <w:t xml:space="preserve">lui fendant le </w:t>
      </w:r>
      <w:proofErr w:type="spellStart"/>
      <w:r>
        <w:t>haume</w:t>
      </w:r>
      <w:proofErr w:type="spellEnd"/>
      <w:r>
        <w:t xml:space="preserve"> jusqu</w:t>
      </w:r>
      <w:r w:rsidR="00D40713">
        <w:t>’</w:t>
      </w:r>
      <w:r>
        <w:t>au cercle</w:t>
      </w:r>
      <w:r w:rsidR="00D40713">
        <w:t xml:space="preserve">, </w:t>
      </w:r>
      <w:r>
        <w:t>il l</w:t>
      </w:r>
      <w:r w:rsidR="00D40713">
        <w:t>’</w:t>
      </w:r>
      <w:r>
        <w:t>étourdit et l</w:t>
      </w:r>
      <w:r w:rsidR="00D40713">
        <w:t>’</w:t>
      </w:r>
      <w:r>
        <w:t>abat</w:t>
      </w:r>
      <w:r w:rsidR="00D40713">
        <w:t xml:space="preserve">. </w:t>
      </w:r>
      <w:r>
        <w:t>C</w:t>
      </w:r>
      <w:r w:rsidR="00D40713">
        <w:t>’</w:t>
      </w:r>
      <w:r>
        <w:t>en était fait du chevalier</w:t>
      </w:r>
      <w:r w:rsidR="00D40713">
        <w:t xml:space="preserve"> ; </w:t>
      </w:r>
      <w:r>
        <w:t>il allait périr s</w:t>
      </w:r>
      <w:r w:rsidR="00D40713">
        <w:t>’</w:t>
      </w:r>
      <w:r>
        <w:t xml:space="preserve">il ne se fût avoué vaincu et déjà on lui arrachait les lacets de son </w:t>
      </w:r>
      <w:proofErr w:type="spellStart"/>
      <w:r>
        <w:t>haume</w:t>
      </w:r>
      <w:proofErr w:type="spellEnd"/>
      <w:r w:rsidR="00D40713">
        <w:t xml:space="preserve">. </w:t>
      </w:r>
      <w:r>
        <w:t>Mais il rendit son épée et demanda la vie</w:t>
      </w:r>
      <w:r w:rsidR="00D40713">
        <w:t xml:space="preserve">. </w:t>
      </w:r>
      <w:r>
        <w:t>Dès ce moment</w:t>
      </w:r>
      <w:r w:rsidR="00D40713">
        <w:t xml:space="preserve">, </w:t>
      </w:r>
      <w:r>
        <w:t>tout fut terminé</w:t>
      </w:r>
      <w:r w:rsidR="00D40713">
        <w:t xml:space="preserve">. </w:t>
      </w:r>
      <w:r>
        <w:t>Le vainqueur avait droit au frein</w:t>
      </w:r>
      <w:r w:rsidR="00D40713">
        <w:t xml:space="preserve"> ; </w:t>
      </w:r>
      <w:r>
        <w:t>on ne pouvait le lui refuser</w:t>
      </w:r>
      <w:r w:rsidR="00D40713">
        <w:t xml:space="preserve"> ; </w:t>
      </w:r>
      <w:r>
        <w:t>il ne restait plus que la ressource de l</w:t>
      </w:r>
      <w:r w:rsidR="00D40713">
        <w:t>’</w:t>
      </w:r>
      <w:r>
        <w:t>y faire renoncer lui-même</w:t>
      </w:r>
      <w:r w:rsidR="00D40713">
        <w:t xml:space="preserve">, </w:t>
      </w:r>
      <w:r>
        <w:t>et voici comment on espéra réussir</w:t>
      </w:r>
      <w:r w:rsidR="00D40713">
        <w:t>.</w:t>
      </w:r>
    </w:p>
    <w:p w14:paraId="5D4AC97F" w14:textId="701597FD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6F3D7759" wp14:editId="5D4A0A43">
            <wp:extent cx="3283528" cy="5609443"/>
            <wp:effectExtent l="0" t="0" r="0" b="0"/>
            <wp:docPr id="6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9229" cy="5619182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21022D" w14:textId="1223F0BF" w:rsidR="00000000" w:rsidRDefault="00000000">
      <w:r>
        <w:lastRenderedPageBreak/>
        <w:t>Le nain</w:t>
      </w:r>
      <w:r w:rsidR="00D40713">
        <w:t xml:space="preserve">, </w:t>
      </w:r>
      <w:r>
        <w:t>venant le saluer avec respect</w:t>
      </w:r>
      <w:r w:rsidR="00D40713">
        <w:t xml:space="preserve">, </w:t>
      </w:r>
      <w:r>
        <w:t>l</w:t>
      </w:r>
      <w:r w:rsidR="00D40713">
        <w:t>’</w:t>
      </w:r>
      <w:r>
        <w:t>invita de la part de la châtelaine</w:t>
      </w:r>
      <w:r w:rsidR="00D40713">
        <w:t xml:space="preserve">, </w:t>
      </w:r>
      <w:r>
        <w:t>sa maîtresse</w:t>
      </w:r>
      <w:r w:rsidR="00D40713">
        <w:t xml:space="preserve">, </w:t>
      </w:r>
      <w:r>
        <w:t>à prendre part à un grand festin</w:t>
      </w:r>
      <w:r w:rsidR="00D40713">
        <w:t xml:space="preserve">. </w:t>
      </w:r>
      <w:r>
        <w:t>Elle le reçut couverte de soie et de pierreries et assise sur un trône d</w:t>
      </w:r>
      <w:r w:rsidR="00D40713">
        <w:t>’</w:t>
      </w:r>
      <w:r>
        <w:t>argent que surmontait un dais de velours brodé d</w:t>
      </w:r>
      <w:r w:rsidR="00D40713">
        <w:t>’</w:t>
      </w:r>
      <w:r>
        <w:t>or</w:t>
      </w:r>
      <w:r w:rsidR="00D40713">
        <w:t xml:space="preserve">. </w:t>
      </w:r>
      <w:r>
        <w:t>Sa beauté était éblouissante</w:t>
      </w:r>
      <w:r w:rsidR="00D40713">
        <w:t xml:space="preserve">. </w:t>
      </w:r>
      <w:r>
        <w:t>Elle fit placer Gauvain à ses côtés et voulut elle-même le servir pendant tout le repas</w:t>
      </w:r>
      <w:r w:rsidR="00D40713">
        <w:t xml:space="preserve">. </w:t>
      </w:r>
      <w:r>
        <w:t>Entre autres propos</w:t>
      </w:r>
      <w:r w:rsidR="00D40713">
        <w:t xml:space="preserve">, </w:t>
      </w:r>
      <w:r>
        <w:t>elle lui fit de tendres reproches sur la mort de ses lions et sur la défaite de son chevalier</w:t>
      </w:r>
      <w:r w:rsidR="00D40713">
        <w:t>. « </w:t>
      </w:r>
      <w:r>
        <w:t>C</w:t>
      </w:r>
      <w:r w:rsidR="00D40713">
        <w:t>’</w:t>
      </w:r>
      <w:r>
        <w:t>étaient</w:t>
      </w:r>
      <w:r w:rsidR="00D40713">
        <w:t xml:space="preserve">, </w:t>
      </w:r>
      <w:r>
        <w:t>dit-elle</w:t>
      </w:r>
      <w:r w:rsidR="00D40713">
        <w:t xml:space="preserve">, </w:t>
      </w:r>
      <w:proofErr w:type="spellStart"/>
      <w:r>
        <w:t>mes</w:t>
      </w:r>
      <w:proofErr w:type="spellEnd"/>
      <w:r>
        <w:t xml:space="preserve"> seuls défenseurs</w:t>
      </w:r>
      <w:r w:rsidR="00D40713">
        <w:t> ! »</w:t>
      </w:r>
      <w:r>
        <w:t xml:space="preserve"> Elle avoua ensuite que la demoiselle à la mule était sa sœur et qu</w:t>
      </w:r>
      <w:r w:rsidR="00D40713">
        <w:t>’</w:t>
      </w:r>
      <w:r>
        <w:t>elle lui avait enlevé le frein</w:t>
      </w:r>
      <w:r w:rsidR="00D40713">
        <w:t>. « </w:t>
      </w:r>
      <w:r>
        <w:t>Renoncez</w:t>
      </w:r>
      <w:r w:rsidR="00D40713">
        <w:t xml:space="preserve">, </w:t>
      </w:r>
      <w:r>
        <w:t>Messire</w:t>
      </w:r>
      <w:r w:rsidR="00D40713">
        <w:t xml:space="preserve">, </w:t>
      </w:r>
      <w:r>
        <w:t>ajouta-t-elle</w:t>
      </w:r>
      <w:r w:rsidR="00D40713">
        <w:t xml:space="preserve">, </w:t>
      </w:r>
      <w:r>
        <w:t>aux droits de votre victoire</w:t>
      </w:r>
      <w:r w:rsidR="00D40713">
        <w:t xml:space="preserve">. </w:t>
      </w:r>
      <w:r>
        <w:t>Fixez-vous près de moi et me vouez ce bras invincible dont je viens d</w:t>
      </w:r>
      <w:r w:rsidR="00D40713">
        <w:t>’</w:t>
      </w:r>
      <w:r>
        <w:t>éprouver la force</w:t>
      </w:r>
      <w:r w:rsidR="00D40713">
        <w:t xml:space="preserve">, </w:t>
      </w:r>
      <w:r>
        <w:t>ce château et trente-huit autres plus beaux encore sont à vous avec toutes leurs richesses et celle qui vous prie de les accepter s</w:t>
      </w:r>
      <w:r w:rsidR="00D40713">
        <w:t>’</w:t>
      </w:r>
      <w:r>
        <w:t>honorera elle-même de devenir le prix du vainqueur</w:t>
      </w:r>
      <w:r w:rsidR="00D40713">
        <w:t>. »</w:t>
      </w:r>
    </w:p>
    <w:p w14:paraId="4AB72B56" w14:textId="77777777" w:rsidR="00D40713" w:rsidRDefault="00000000">
      <w:r>
        <w:t>Ces offres séduisantes n</w:t>
      </w:r>
      <w:r w:rsidR="00D40713">
        <w:t>’</w:t>
      </w:r>
      <w:r>
        <w:t>ébranlèrent pas Gauvain</w:t>
      </w:r>
      <w:r w:rsidR="00D40713">
        <w:t xml:space="preserve">. </w:t>
      </w:r>
      <w:r>
        <w:t>Il persista toujours à exiger le frein et quand il l</w:t>
      </w:r>
      <w:r w:rsidR="00D40713">
        <w:t>’</w:t>
      </w:r>
      <w:r>
        <w:t>eut obtenu</w:t>
      </w:r>
      <w:r w:rsidR="00D40713">
        <w:t xml:space="preserve">, </w:t>
      </w:r>
      <w:r>
        <w:t>il repartit sur la mule au milieu des chants de fête d</w:t>
      </w:r>
      <w:r w:rsidR="00D40713">
        <w:t>’</w:t>
      </w:r>
      <w:r>
        <w:t>une foule de peuple qui</w:t>
      </w:r>
      <w:r w:rsidR="00D40713">
        <w:t xml:space="preserve">, </w:t>
      </w:r>
      <w:r>
        <w:t>à son grand étonnement</w:t>
      </w:r>
      <w:r w:rsidR="00D40713">
        <w:t xml:space="preserve">, </w:t>
      </w:r>
      <w:r>
        <w:t>accourut sur son passage</w:t>
      </w:r>
      <w:r w:rsidR="00D40713">
        <w:t xml:space="preserve">. </w:t>
      </w:r>
      <w:r>
        <w:t>C</w:t>
      </w:r>
      <w:r w:rsidR="00D40713">
        <w:t>’</w:t>
      </w:r>
      <w:r>
        <w:t>étaient les habitants du château qui</w:t>
      </w:r>
      <w:r w:rsidR="00D40713">
        <w:t xml:space="preserve">, </w:t>
      </w:r>
      <w:r>
        <w:t>confinés jusqu</w:t>
      </w:r>
      <w:r w:rsidR="00D40713">
        <w:t>’</w:t>
      </w:r>
      <w:r>
        <w:t>alors dans leurs maisons par la tyrannie de leur dame</w:t>
      </w:r>
      <w:r w:rsidR="00D40713">
        <w:t xml:space="preserve">, </w:t>
      </w:r>
      <w:r>
        <w:t>ne pouvaient en sortir sans courir le risque d</w:t>
      </w:r>
      <w:r w:rsidR="00D40713">
        <w:t>’</w:t>
      </w:r>
      <w:r>
        <w:t>être dévorés par ses lions et qui</w:t>
      </w:r>
      <w:r w:rsidR="00D40713">
        <w:t xml:space="preserve">, </w:t>
      </w:r>
      <w:r>
        <w:t>maintenant libres</w:t>
      </w:r>
      <w:r w:rsidR="00D40713">
        <w:t xml:space="preserve">, </w:t>
      </w:r>
      <w:r>
        <w:t>venaient baiser la main de leur libérateur</w:t>
      </w:r>
      <w:r w:rsidR="00D40713">
        <w:t>.</w:t>
      </w:r>
    </w:p>
    <w:p w14:paraId="3D6975ED" w14:textId="77777777" w:rsidR="00D40713" w:rsidRDefault="00000000">
      <w:r>
        <w:t xml:space="preserve">Gauvain rentra donc à </w:t>
      </w:r>
      <w:proofErr w:type="spellStart"/>
      <w:r>
        <w:t>Carduel</w:t>
      </w:r>
      <w:proofErr w:type="spellEnd"/>
      <w:r w:rsidR="00D40713">
        <w:t xml:space="preserve">. </w:t>
      </w:r>
      <w:r>
        <w:t>Ce fut une grande fête à son retour</w:t>
      </w:r>
      <w:r w:rsidR="00D40713">
        <w:t xml:space="preserve">. </w:t>
      </w:r>
      <w:r>
        <w:t>La demoiselle le reçut avec des transports de joie et de reconnaissance et lui accorda le baiser promis</w:t>
      </w:r>
      <w:r w:rsidR="00D40713">
        <w:t xml:space="preserve">. </w:t>
      </w:r>
      <w:r>
        <w:t>Mais</w:t>
      </w:r>
      <w:r w:rsidR="00D40713">
        <w:t xml:space="preserve">, </w:t>
      </w:r>
      <w:r>
        <w:t>voyez la malignité des femmes</w:t>
      </w:r>
      <w:r w:rsidR="00D40713">
        <w:t xml:space="preserve">, </w:t>
      </w:r>
      <w:r>
        <w:t>à peine avait-elle payé sa dette qu</w:t>
      </w:r>
      <w:r w:rsidR="00D40713">
        <w:t>’</w:t>
      </w:r>
      <w:r>
        <w:t>elle fit tout préparer pour son départ</w:t>
      </w:r>
      <w:r w:rsidR="00D40713">
        <w:t xml:space="preserve">. </w:t>
      </w:r>
      <w:r>
        <w:t>En vain Artus et la reine Genièvre la pressèrent d</w:t>
      </w:r>
      <w:r w:rsidR="00D40713">
        <w:t>’</w:t>
      </w:r>
      <w:r>
        <w:t xml:space="preserve">attendre que les fêtes </w:t>
      </w:r>
      <w:r>
        <w:lastRenderedPageBreak/>
        <w:t>fussent terminées</w:t>
      </w:r>
      <w:r w:rsidR="00D40713">
        <w:t xml:space="preserve">, </w:t>
      </w:r>
      <w:r>
        <w:t>rien ne put la retenir</w:t>
      </w:r>
      <w:r w:rsidR="00D40713">
        <w:t xml:space="preserve"> ; </w:t>
      </w:r>
      <w:r>
        <w:t>elle prit congé d</w:t>
      </w:r>
      <w:r w:rsidR="00D40713">
        <w:t>’</w:t>
      </w:r>
      <w:r>
        <w:t>eux</w:t>
      </w:r>
      <w:r w:rsidR="00D40713">
        <w:t xml:space="preserve">, </w:t>
      </w:r>
      <w:r>
        <w:t>monta sur sa mule et repartit</w:t>
      </w:r>
      <w:r w:rsidR="00D40713">
        <w:t>.</w:t>
      </w:r>
    </w:p>
    <w:p w14:paraId="4D88C816" w14:textId="7006514A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241891E9" wp14:editId="7C2F429F">
            <wp:extent cx="3258589" cy="6314905"/>
            <wp:effectExtent l="0" t="0" r="0" b="0"/>
            <wp:docPr id="65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5985" cy="6329238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70D9D3" w14:textId="2D1A8656" w:rsidR="00000000" w:rsidRPr="00E57045" w:rsidRDefault="00000000" w:rsidP="00E57045">
      <w:pPr>
        <w:pStyle w:val="Titre1"/>
      </w:pPr>
      <w:bookmarkStart w:id="12" w:name="_Toc199529430"/>
      <w:r w:rsidRPr="00E57045">
        <w:lastRenderedPageBreak/>
        <w:t>Le Bourgeois d</w:t>
      </w:r>
      <w:r w:rsidR="00D40713" w:rsidRPr="00E57045">
        <w:t>’</w:t>
      </w:r>
      <w:r w:rsidRPr="00E57045">
        <w:t>Abbeville ou la Housse coupée en deux</w:t>
      </w:r>
      <w:bookmarkEnd w:id="12"/>
    </w:p>
    <w:p w14:paraId="6B61215B" w14:textId="34BF6FBA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5DA265CB" wp14:editId="64775AF5">
            <wp:extent cx="5137266" cy="5125483"/>
            <wp:effectExtent l="0" t="0" r="6350" b="0"/>
            <wp:docPr id="66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1782" cy="5129988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A5128F" w14:textId="77777777" w:rsidR="00D40713" w:rsidRDefault="00000000">
      <w:r>
        <w:t>Ceux à qui dame nature a départi quelque talent devraient bien pour amuser leur seigneur</w:t>
      </w:r>
      <w:r w:rsidR="00D40713">
        <w:t xml:space="preserve">, </w:t>
      </w:r>
      <w:r>
        <w:t>s</w:t>
      </w:r>
      <w:r w:rsidR="00D40713">
        <w:t>’</w:t>
      </w:r>
      <w:r>
        <w:t>exercer à mettre en fable ou en roman toutes les aventures jolies qu</w:t>
      </w:r>
      <w:r w:rsidR="00D40713">
        <w:t>’</w:t>
      </w:r>
      <w:r>
        <w:t>ils apprennent</w:t>
      </w:r>
      <w:r w:rsidR="00D40713">
        <w:t xml:space="preserve">. </w:t>
      </w:r>
      <w:r>
        <w:t>Dans un grand château où chaque jour vont et viennent tant de gens de toutes conditions et de tous pays</w:t>
      </w:r>
      <w:r w:rsidR="00D40713">
        <w:t xml:space="preserve">, </w:t>
      </w:r>
      <w:r>
        <w:t>on entend conter mille historiettes agréables dont on pourrait aisément tirer parti</w:t>
      </w:r>
      <w:r w:rsidR="00D40713">
        <w:t xml:space="preserve">. </w:t>
      </w:r>
      <w:r>
        <w:t>C</w:t>
      </w:r>
      <w:r w:rsidR="00D40713">
        <w:t>’</w:t>
      </w:r>
      <w:r>
        <w:t>est ce que faisaient nos devanciers</w:t>
      </w:r>
      <w:r w:rsidR="00D40713">
        <w:t xml:space="preserve">, </w:t>
      </w:r>
      <w:r>
        <w:t>aussi ont-ils acquis du renom qui leur a survécu</w:t>
      </w:r>
      <w:r w:rsidR="00D40713">
        <w:t xml:space="preserve">. </w:t>
      </w:r>
      <w:r>
        <w:t>Si nous voulons en avoir à notre tour</w:t>
      </w:r>
      <w:r w:rsidR="00D40713">
        <w:t xml:space="preserve">, </w:t>
      </w:r>
      <w:r>
        <w:t xml:space="preserve">suivons leur exemple et ne craignons point la </w:t>
      </w:r>
      <w:r>
        <w:lastRenderedPageBreak/>
        <w:t>peine</w:t>
      </w:r>
      <w:r w:rsidR="00D40713">
        <w:t xml:space="preserve">, </w:t>
      </w:r>
      <w:r>
        <w:t>car il en coûte pour faire de jolis récits</w:t>
      </w:r>
      <w:r w:rsidR="00D40713">
        <w:t xml:space="preserve">. </w:t>
      </w:r>
      <w:r>
        <w:t>Mais malheureusement on devient paresseux</w:t>
      </w:r>
      <w:r w:rsidR="00D40713">
        <w:t xml:space="preserve">. </w:t>
      </w:r>
      <w:r>
        <w:t>Nos ménétriers se contentent de leurs vieux contes</w:t>
      </w:r>
      <w:r w:rsidR="00D40713">
        <w:t xml:space="preserve">, </w:t>
      </w:r>
      <w:r>
        <w:t>et ne se piquent plus</w:t>
      </w:r>
      <w:r w:rsidR="00D40713">
        <w:t xml:space="preserve">, </w:t>
      </w:r>
      <w:r>
        <w:t>comme autrefois</w:t>
      </w:r>
      <w:r w:rsidR="00D40713">
        <w:t xml:space="preserve">, </w:t>
      </w:r>
      <w:r>
        <w:t>de ragaillardir leurs auditeurs par des nouveautés</w:t>
      </w:r>
      <w:r w:rsidR="00D40713">
        <w:t xml:space="preserve">. </w:t>
      </w:r>
      <w:r>
        <w:t>Je vais</w:t>
      </w:r>
      <w:r w:rsidR="00D40713">
        <w:t xml:space="preserve">, </w:t>
      </w:r>
      <w:r>
        <w:t>moi</w:t>
      </w:r>
      <w:r w:rsidR="00D40713">
        <w:t xml:space="preserve">, </w:t>
      </w:r>
      <w:r>
        <w:t>Messieurs</w:t>
      </w:r>
      <w:r w:rsidR="00D40713">
        <w:t xml:space="preserve">, </w:t>
      </w:r>
      <w:r>
        <w:t>vous en donner une</w:t>
      </w:r>
      <w:r w:rsidR="00D40713">
        <w:t xml:space="preserve">. </w:t>
      </w:r>
      <w:r>
        <w:t>C</w:t>
      </w:r>
      <w:r w:rsidR="00D40713">
        <w:t>’</w:t>
      </w:r>
      <w:r>
        <w:t>est une aventure arrivée</w:t>
      </w:r>
      <w:r w:rsidR="00D40713">
        <w:t xml:space="preserve">, </w:t>
      </w:r>
      <w:r>
        <w:t>il y a dix-neuf à vingt ans</w:t>
      </w:r>
      <w:r w:rsidR="00D40713">
        <w:t xml:space="preserve">, </w:t>
      </w:r>
      <w:r>
        <w:t>à un riche bourgeois d</w:t>
      </w:r>
      <w:r w:rsidR="00D40713">
        <w:t>’</w:t>
      </w:r>
      <w:r>
        <w:t>Abbeville</w:t>
      </w:r>
      <w:r w:rsidR="00D40713">
        <w:t>.</w:t>
      </w:r>
    </w:p>
    <w:p w14:paraId="77379E52" w14:textId="77777777" w:rsidR="00D40713" w:rsidRDefault="00000000">
      <w:r>
        <w:t>Il était fort riche en argent</w:t>
      </w:r>
      <w:r w:rsidR="00D40713">
        <w:t xml:space="preserve">, </w:t>
      </w:r>
      <w:r>
        <w:t>meubles et maisons</w:t>
      </w:r>
      <w:r w:rsidR="00D40713">
        <w:t xml:space="preserve">. </w:t>
      </w:r>
      <w:r>
        <w:t>Mais il entra en querelle avec une famille puissante et la crainte qu</w:t>
      </w:r>
      <w:r w:rsidR="00D40713">
        <w:t>’</w:t>
      </w:r>
      <w:r>
        <w:t>il eut d</w:t>
      </w:r>
      <w:r w:rsidR="00D40713">
        <w:t>’</w:t>
      </w:r>
      <w:r>
        <w:t>en être persécuté lui fit prendre le parti de renoncer à sa ville et de venir s</w:t>
      </w:r>
      <w:r w:rsidR="00D40713">
        <w:t>’</w:t>
      </w:r>
      <w:r>
        <w:t>établir à Paris avec sa femme et son fils</w:t>
      </w:r>
      <w:r w:rsidR="00D40713">
        <w:t xml:space="preserve">. </w:t>
      </w:r>
      <w:r>
        <w:t>Là il fit hommage au roi et devint son homme</w:t>
      </w:r>
      <w:r w:rsidR="00D40713">
        <w:t>.</w:t>
      </w:r>
    </w:p>
    <w:p w14:paraId="405B7717" w14:textId="77777777" w:rsidR="00D40713" w:rsidRDefault="00000000">
      <w:r>
        <w:t>Quelque connaissance qu</w:t>
      </w:r>
      <w:r w:rsidR="00D40713">
        <w:t>’</w:t>
      </w:r>
      <w:r>
        <w:t>il avait en fait de négoce</w:t>
      </w:r>
      <w:r w:rsidR="00D40713">
        <w:t xml:space="preserve">, </w:t>
      </w:r>
      <w:r>
        <w:t>et dont il profita pour établir un petit commerce lui aidèrent encore à augmenter son pécule</w:t>
      </w:r>
      <w:r w:rsidR="00D40713">
        <w:t xml:space="preserve">. </w:t>
      </w:r>
      <w:r>
        <w:t>On l</w:t>
      </w:r>
      <w:r w:rsidR="00D40713">
        <w:t>’</w:t>
      </w:r>
      <w:r>
        <w:t>aima bientôt dans le quartier</w:t>
      </w:r>
      <w:r w:rsidR="00D40713">
        <w:t xml:space="preserve">, </w:t>
      </w:r>
      <w:r>
        <w:t>parce qu</w:t>
      </w:r>
      <w:r w:rsidR="00D40713">
        <w:t>’</w:t>
      </w:r>
      <w:r>
        <w:t>il était officieux et honnête</w:t>
      </w:r>
      <w:r w:rsidR="00D40713">
        <w:t xml:space="preserve">. </w:t>
      </w:r>
      <w:r>
        <w:t>Il est si aisé quand on le veut</w:t>
      </w:r>
      <w:r w:rsidR="00D40713">
        <w:t xml:space="preserve">, </w:t>
      </w:r>
      <w:r>
        <w:t>de se faire bien voir</w:t>
      </w:r>
      <w:r w:rsidR="00D40713">
        <w:t xml:space="preserve">, </w:t>
      </w:r>
      <w:r>
        <w:t>on n</w:t>
      </w:r>
      <w:r w:rsidR="00D40713">
        <w:t>’</w:t>
      </w:r>
      <w:r>
        <w:t>a besoin pour cela que de bonne volonté</w:t>
      </w:r>
      <w:r w:rsidR="00D40713">
        <w:t xml:space="preserve">, </w:t>
      </w:r>
      <w:r>
        <w:t>souvent il n</w:t>
      </w:r>
      <w:r w:rsidR="00D40713">
        <w:t>’</w:t>
      </w:r>
      <w:r>
        <w:t>en coûte pas une obole</w:t>
      </w:r>
      <w:r w:rsidR="00D40713">
        <w:t>.</w:t>
      </w:r>
    </w:p>
    <w:p w14:paraId="5DE92A1E" w14:textId="2BC1AECB" w:rsidR="00000000" w:rsidRDefault="00000000">
      <w:r>
        <w:t>Le prud</w:t>
      </w:r>
      <w:r w:rsidR="00D40713">
        <w:t>’</w:t>
      </w:r>
      <w:r>
        <w:t>homme passa ainsi sept années au bout desquelles Dieu retira à lui sa femme</w:t>
      </w:r>
      <w:r w:rsidR="00D40713">
        <w:t xml:space="preserve">. </w:t>
      </w:r>
      <w:r>
        <w:t>Il y en avait trente qu</w:t>
      </w:r>
      <w:r w:rsidR="00D40713">
        <w:t>’</w:t>
      </w:r>
      <w:r>
        <w:t>ils étaient unis</w:t>
      </w:r>
      <w:r w:rsidR="00D40713">
        <w:t xml:space="preserve">, </w:t>
      </w:r>
      <w:r>
        <w:t>sans avoir jamais eu ensemble le moindre différend</w:t>
      </w:r>
      <w:r w:rsidR="00D40713">
        <w:t xml:space="preserve">. </w:t>
      </w:r>
      <w:r>
        <w:t>Leur fils</w:t>
      </w:r>
      <w:r w:rsidR="00D40713">
        <w:t xml:space="preserve">, </w:t>
      </w:r>
      <w:r>
        <w:t>pendant plusieurs jours</w:t>
      </w:r>
      <w:r w:rsidR="00D40713">
        <w:t xml:space="preserve">, </w:t>
      </w:r>
      <w:r>
        <w:t>parut si affligé de cette perte</w:t>
      </w:r>
      <w:r w:rsidR="00D40713">
        <w:t xml:space="preserve">, </w:t>
      </w:r>
      <w:r>
        <w:t>que le père se vit obligé de le consoler</w:t>
      </w:r>
      <w:r w:rsidR="00D40713">
        <w:t>. « </w:t>
      </w:r>
      <w:r>
        <w:t>Ta mère est morte</w:t>
      </w:r>
      <w:r w:rsidR="00D40713">
        <w:t xml:space="preserve">, </w:t>
      </w:r>
      <w:r>
        <w:t>lui dit-il</w:t>
      </w:r>
      <w:r w:rsidR="00D40713">
        <w:t xml:space="preserve">, </w:t>
      </w:r>
      <w:r>
        <w:t>c</w:t>
      </w:r>
      <w:r w:rsidR="00D40713">
        <w:t>’</w:t>
      </w:r>
      <w:r>
        <w:t>est un grand malheur sans remède</w:t>
      </w:r>
      <w:r w:rsidR="00D40713">
        <w:t xml:space="preserve"> ; </w:t>
      </w:r>
      <w:r>
        <w:t>prions Dieu seulement qu</w:t>
      </w:r>
      <w:r w:rsidR="00D40713">
        <w:t>’</w:t>
      </w:r>
      <w:r>
        <w:t>il lui fasse miséricorde</w:t>
      </w:r>
      <w:r w:rsidR="00D40713">
        <w:t xml:space="preserve"> : </w:t>
      </w:r>
      <w:r>
        <w:t>nos pleurs ne nous la rendront pas</w:t>
      </w:r>
      <w:r w:rsidR="00D40713">
        <w:t xml:space="preserve">. </w:t>
      </w:r>
      <w:r>
        <w:t>Moi-même j</w:t>
      </w:r>
      <w:r w:rsidR="00D40713">
        <w:t>’</w:t>
      </w:r>
      <w:r>
        <w:t>irai bientôt la rejoindre</w:t>
      </w:r>
      <w:r w:rsidR="00D40713">
        <w:t xml:space="preserve">, </w:t>
      </w:r>
      <w:r>
        <w:t>il faut s</w:t>
      </w:r>
      <w:r w:rsidR="00D40713">
        <w:t>’</w:t>
      </w:r>
      <w:r>
        <w:t>y attendre</w:t>
      </w:r>
      <w:r w:rsidR="00D40713">
        <w:t xml:space="preserve"> ; </w:t>
      </w:r>
      <w:r>
        <w:t>à mon âge on ne doit plus se flatter de vivre longtemps</w:t>
      </w:r>
      <w:r w:rsidR="00D40713">
        <w:t xml:space="preserve">. </w:t>
      </w:r>
      <w:r>
        <w:t>C</w:t>
      </w:r>
      <w:r w:rsidR="00D40713">
        <w:t>’</w:t>
      </w:r>
      <w:r>
        <w:t>est de toi maintenant</w:t>
      </w:r>
      <w:r w:rsidR="00D40713">
        <w:t xml:space="preserve">, </w:t>
      </w:r>
      <w:r>
        <w:t>beau fils</w:t>
      </w:r>
      <w:r w:rsidR="00D40713">
        <w:t xml:space="preserve">, </w:t>
      </w:r>
      <w:r>
        <w:t>que dépend ma consolation</w:t>
      </w:r>
      <w:r w:rsidR="00D40713">
        <w:t xml:space="preserve">. </w:t>
      </w:r>
      <w:r>
        <w:t>Tous mes parents et amis sont restés en Picardie je n</w:t>
      </w:r>
      <w:r w:rsidR="00D40713">
        <w:t>’</w:t>
      </w:r>
      <w:r>
        <w:t>ai personne ici que toi</w:t>
      </w:r>
      <w:r w:rsidR="00D40713">
        <w:t xml:space="preserve"> ; </w:t>
      </w:r>
      <w:r>
        <w:t>tâche de devenir un joli sujet</w:t>
      </w:r>
      <w:r w:rsidR="00D40713">
        <w:t xml:space="preserve"> ; </w:t>
      </w:r>
      <w:r>
        <w:t xml:space="preserve">et si je trouve une fille sage et bien née dont la famille puisse me </w:t>
      </w:r>
      <w:r>
        <w:lastRenderedPageBreak/>
        <w:t>fournir une société agréable</w:t>
      </w:r>
      <w:r w:rsidR="00D40713">
        <w:t xml:space="preserve">, </w:t>
      </w:r>
      <w:r>
        <w:t>je te la donnerai en mariage et je finirai près de vous deux mes vieux jours</w:t>
      </w:r>
      <w:r w:rsidR="00D40713">
        <w:t>. »</w:t>
      </w:r>
    </w:p>
    <w:p w14:paraId="324F8235" w14:textId="77777777" w:rsidR="00D40713" w:rsidRDefault="00000000">
      <w:r>
        <w:t>Or</w:t>
      </w:r>
      <w:r w:rsidR="00D40713">
        <w:t xml:space="preserve">, </w:t>
      </w:r>
      <w:r>
        <w:t>dans la même rue que le bourgeois et tout vis-à-vis de lui</w:t>
      </w:r>
      <w:r w:rsidR="00D40713">
        <w:t xml:space="preserve">, </w:t>
      </w:r>
      <w:r>
        <w:t>logeaient trois frères</w:t>
      </w:r>
      <w:r w:rsidR="00D40713">
        <w:t xml:space="preserve">, </w:t>
      </w:r>
      <w:r>
        <w:t>chevaliers</w:t>
      </w:r>
      <w:r w:rsidR="00D40713">
        <w:t xml:space="preserve">, </w:t>
      </w:r>
      <w:r>
        <w:t>gentilshommes de père et de mère</w:t>
      </w:r>
      <w:r w:rsidR="00D40713">
        <w:t xml:space="preserve">, </w:t>
      </w:r>
      <w:r>
        <w:t>et tous trois estimés pour leur valeur</w:t>
      </w:r>
      <w:r w:rsidR="00D40713">
        <w:t xml:space="preserve">. </w:t>
      </w:r>
      <w:r>
        <w:t>L</w:t>
      </w:r>
      <w:r w:rsidR="00D40713">
        <w:t>’</w:t>
      </w:r>
      <w:r>
        <w:t>aîné était veuf et avait une fille</w:t>
      </w:r>
      <w:r w:rsidR="00D40713">
        <w:t xml:space="preserve">. </w:t>
      </w:r>
      <w:r>
        <w:t>Toute cette famille était pauvre</w:t>
      </w:r>
      <w:r w:rsidR="00D40713">
        <w:t xml:space="preserve">, </w:t>
      </w:r>
      <w:r>
        <w:t>non qu</w:t>
      </w:r>
      <w:r w:rsidR="00D40713">
        <w:t>’</w:t>
      </w:r>
      <w:r>
        <w:t>elle fût née sans fortune</w:t>
      </w:r>
      <w:r w:rsidR="00D40713">
        <w:t xml:space="preserve"> ; </w:t>
      </w:r>
      <w:r>
        <w:t>mais dans un moment de détresse elle avait été obligée de recourir à des usuriers</w:t>
      </w:r>
      <w:r w:rsidR="00D40713">
        <w:t xml:space="preserve">. </w:t>
      </w:r>
      <w:r>
        <w:t>La dette</w:t>
      </w:r>
      <w:r w:rsidR="00D40713">
        <w:t xml:space="preserve">, </w:t>
      </w:r>
      <w:r>
        <w:t>capital et intérêts</w:t>
      </w:r>
      <w:r w:rsidR="00D40713">
        <w:t xml:space="preserve">, </w:t>
      </w:r>
      <w:r>
        <w:t>était vite montée à trois mille livres</w:t>
      </w:r>
      <w:r w:rsidR="00D40713">
        <w:t xml:space="preserve">, </w:t>
      </w:r>
      <w:r>
        <w:t>et les biens de ces pauvres gens se trouvaient engagés ou saisis</w:t>
      </w:r>
      <w:r w:rsidR="00D40713">
        <w:t xml:space="preserve">. </w:t>
      </w:r>
      <w:r>
        <w:t>Il ne restait guère au père que la maison qu</w:t>
      </w:r>
      <w:r w:rsidR="00D40713">
        <w:t>’</w:t>
      </w:r>
      <w:r>
        <w:t>il habitait</w:t>
      </w:r>
      <w:r w:rsidR="00D40713">
        <w:t xml:space="preserve">. </w:t>
      </w:r>
      <w:r>
        <w:t>Elle était si bonne qu</w:t>
      </w:r>
      <w:r w:rsidR="00D40713">
        <w:t>’</w:t>
      </w:r>
      <w:r>
        <w:t>il eût pu aisément la louer vingt livres</w:t>
      </w:r>
      <w:r w:rsidR="00D40713">
        <w:t xml:space="preserve">, </w:t>
      </w:r>
      <w:r>
        <w:t>il aurait mieux aimé la vendre</w:t>
      </w:r>
      <w:r w:rsidR="00D40713">
        <w:t xml:space="preserve">, </w:t>
      </w:r>
      <w:r>
        <w:t>mais il ne le pouvait parce que c</w:t>
      </w:r>
      <w:r w:rsidR="00D40713">
        <w:t>’</w:t>
      </w:r>
      <w:r>
        <w:t>était un bien de sa femme qui de droit revenait à la jeune fille</w:t>
      </w:r>
      <w:r w:rsidR="00D40713">
        <w:t>.</w:t>
      </w:r>
    </w:p>
    <w:p w14:paraId="39A2B5F2" w14:textId="0FF482ED" w:rsidR="00000000" w:rsidRDefault="00000000">
      <w:r>
        <w:t>Le bourgeois alla demander aux trois frères la main de la demoiselle pour son fils</w:t>
      </w:r>
      <w:r w:rsidR="00D40713">
        <w:t xml:space="preserve">. </w:t>
      </w:r>
      <w:r>
        <w:t>Ceux-ci avant de lui répondre voulurent savoir quelle était sa fortune</w:t>
      </w:r>
      <w:r w:rsidR="00D40713">
        <w:t>. « </w:t>
      </w:r>
      <w:r>
        <w:t>Tant en argent qu</w:t>
      </w:r>
      <w:r w:rsidR="00D40713">
        <w:t>’</w:t>
      </w:r>
      <w:r>
        <w:t>en effets</w:t>
      </w:r>
      <w:r w:rsidR="00D40713">
        <w:t xml:space="preserve">, </w:t>
      </w:r>
      <w:r>
        <w:t>répondit-il</w:t>
      </w:r>
      <w:r w:rsidR="00D40713">
        <w:t xml:space="preserve">, </w:t>
      </w:r>
      <w:r>
        <w:t>je possède quinze cents livres</w:t>
      </w:r>
      <w:r w:rsidR="00D40713">
        <w:t xml:space="preserve"> : </w:t>
      </w:r>
      <w:r>
        <w:t>tout cela a été acquis très loyalement</w:t>
      </w:r>
      <w:r w:rsidR="00D40713">
        <w:t xml:space="preserve">. </w:t>
      </w:r>
      <w:r>
        <w:t>J</w:t>
      </w:r>
      <w:r w:rsidR="00D40713">
        <w:t>’</w:t>
      </w:r>
      <w:r>
        <w:t>en donnerai dès à présent la moitié à mon fils</w:t>
      </w:r>
      <w:r w:rsidR="00D40713">
        <w:t xml:space="preserve">, </w:t>
      </w:r>
      <w:r>
        <w:t>et il aura l</w:t>
      </w:r>
      <w:r w:rsidR="00D40713">
        <w:t>’</w:t>
      </w:r>
      <w:r>
        <w:t>autre moitié après ma mort</w:t>
      </w:r>
      <w:r w:rsidR="00D40713">
        <w:t xml:space="preserve">. – </w:t>
      </w:r>
      <w:proofErr w:type="spellStart"/>
      <w:r>
        <w:t>Beausire</w:t>
      </w:r>
      <w:proofErr w:type="spellEnd"/>
      <w:r w:rsidR="00D40713">
        <w:t xml:space="preserve">, </w:t>
      </w:r>
      <w:r>
        <w:t>reprirent les frères</w:t>
      </w:r>
      <w:r w:rsidR="00D40713">
        <w:t xml:space="preserve">, </w:t>
      </w:r>
      <w:r>
        <w:t>ce n</w:t>
      </w:r>
      <w:r w:rsidR="00D40713">
        <w:t>’</w:t>
      </w:r>
      <w:r>
        <w:t>est pas là ce qu</w:t>
      </w:r>
      <w:r w:rsidR="00D40713">
        <w:t>’</w:t>
      </w:r>
      <w:r>
        <w:t>il nous faut</w:t>
      </w:r>
      <w:r w:rsidR="00D40713">
        <w:t xml:space="preserve">. </w:t>
      </w:r>
      <w:r>
        <w:t>Vous promettez aujourd</w:t>
      </w:r>
      <w:r w:rsidR="00D40713">
        <w:t>’</w:t>
      </w:r>
      <w:r>
        <w:t>hui de laisser à votre fils</w:t>
      </w:r>
      <w:r w:rsidR="00D40713">
        <w:t xml:space="preserve">, </w:t>
      </w:r>
      <w:r>
        <w:t>après vous</w:t>
      </w:r>
      <w:r w:rsidR="00D40713">
        <w:t xml:space="preserve">, </w:t>
      </w:r>
      <w:r>
        <w:t>une moitié de vos biens</w:t>
      </w:r>
      <w:r w:rsidR="00D40713">
        <w:t xml:space="preserve">, </w:t>
      </w:r>
      <w:r>
        <w:t>et vous le promettez de bonne foi</w:t>
      </w:r>
      <w:r w:rsidR="00D40713">
        <w:t xml:space="preserve">, </w:t>
      </w:r>
      <w:r>
        <w:t>nous n</w:t>
      </w:r>
      <w:r w:rsidR="00D40713">
        <w:t>’</w:t>
      </w:r>
      <w:r>
        <w:t>en doutons pas</w:t>
      </w:r>
      <w:r w:rsidR="00D40713">
        <w:t xml:space="preserve">. </w:t>
      </w:r>
      <w:r>
        <w:t>Mais d</w:t>
      </w:r>
      <w:r w:rsidR="00D40713">
        <w:t>’</w:t>
      </w:r>
      <w:r>
        <w:t>ici à ce temps-là l</w:t>
      </w:r>
      <w:r w:rsidR="00D40713">
        <w:t>’</w:t>
      </w:r>
      <w:r>
        <w:t>envie n</w:t>
      </w:r>
      <w:r w:rsidR="00D40713">
        <w:t>’</w:t>
      </w:r>
      <w:r>
        <w:t>a qu</w:t>
      </w:r>
      <w:r w:rsidR="00D40713">
        <w:t>’</w:t>
      </w:r>
      <w:r>
        <w:t>à vous prendre de vous faire moine ou templier</w:t>
      </w:r>
      <w:r w:rsidR="00D40713">
        <w:t xml:space="preserve">, </w:t>
      </w:r>
      <w:r>
        <w:t>vous donnerez alors tout au couvent</w:t>
      </w:r>
      <w:r w:rsidR="00D40713">
        <w:t xml:space="preserve">, </w:t>
      </w:r>
      <w:r>
        <w:t>et vos petits-enfants n</w:t>
      </w:r>
      <w:r w:rsidR="00D40713">
        <w:t>’</w:t>
      </w:r>
      <w:r>
        <w:t>auront rien</w:t>
      </w:r>
      <w:r w:rsidR="00D40713">
        <w:t>. »</w:t>
      </w:r>
    </w:p>
    <w:p w14:paraId="39CB1405" w14:textId="77777777" w:rsidR="00D40713" w:rsidRDefault="00000000">
      <w:r>
        <w:t>Les trois frères exigèrent donc que le bourgeois fît</w:t>
      </w:r>
      <w:r w:rsidR="00D40713">
        <w:t xml:space="preserve">, </w:t>
      </w:r>
      <w:r>
        <w:t>avant de conclure</w:t>
      </w:r>
      <w:r w:rsidR="00D40713">
        <w:t xml:space="preserve">, </w:t>
      </w:r>
      <w:r>
        <w:t>une donation entière de tout ce qu</w:t>
      </w:r>
      <w:r w:rsidR="00D40713">
        <w:t>’</w:t>
      </w:r>
      <w:r>
        <w:t>il possédait</w:t>
      </w:r>
      <w:r w:rsidR="00D40713">
        <w:t xml:space="preserve">, </w:t>
      </w:r>
      <w:r>
        <w:t>sinon ils se refusaient au mariage</w:t>
      </w:r>
      <w:r w:rsidR="00D40713">
        <w:t xml:space="preserve">. </w:t>
      </w:r>
      <w:r>
        <w:t>Le bonhomme</w:t>
      </w:r>
      <w:r w:rsidR="00D40713">
        <w:t xml:space="preserve">, </w:t>
      </w:r>
      <w:r>
        <w:t>de son côté résista tant qu</w:t>
      </w:r>
      <w:r w:rsidR="00D40713">
        <w:t>’</w:t>
      </w:r>
      <w:r>
        <w:t>il put à de pareilles conditions</w:t>
      </w:r>
      <w:r w:rsidR="00D40713">
        <w:t xml:space="preserve"> ; </w:t>
      </w:r>
      <w:r>
        <w:t>mais l</w:t>
      </w:r>
      <w:r w:rsidR="00D40713">
        <w:t>’</w:t>
      </w:r>
      <w:r>
        <w:t xml:space="preserve">amour </w:t>
      </w:r>
      <w:r>
        <w:lastRenderedPageBreak/>
        <w:t>paternel l</w:t>
      </w:r>
      <w:r w:rsidR="00D40713">
        <w:t>’</w:t>
      </w:r>
      <w:r>
        <w:t>emportant enfin</w:t>
      </w:r>
      <w:r w:rsidR="00D40713">
        <w:t xml:space="preserve">, </w:t>
      </w:r>
      <w:r>
        <w:t>il consentit à se dépouiller</w:t>
      </w:r>
      <w:r w:rsidR="00D40713">
        <w:t xml:space="preserve">. </w:t>
      </w:r>
      <w:r>
        <w:t>En présence de quelques témoins qui furent convoqués dans la maison il renonça solennellement à tout</w:t>
      </w:r>
      <w:r w:rsidR="00D40713">
        <w:t xml:space="preserve">, </w:t>
      </w:r>
      <w:r>
        <w:t>sans se réserver seulement une écuelle pour déjeuner</w:t>
      </w:r>
      <w:r w:rsidR="00D40713">
        <w:t xml:space="preserve">. </w:t>
      </w:r>
      <w:r>
        <w:t>Ce fut ainsi qu</w:t>
      </w:r>
      <w:r w:rsidR="00D40713">
        <w:t>’</w:t>
      </w:r>
      <w:r>
        <w:t>il se mit dans la dépendance de ses enfants et qu</w:t>
      </w:r>
      <w:r w:rsidR="00D40713">
        <w:t>’</w:t>
      </w:r>
      <w:r>
        <w:t>il se donna lui-même le coup mortel</w:t>
      </w:r>
      <w:r w:rsidR="00D40713">
        <w:t xml:space="preserve">. </w:t>
      </w:r>
      <w:r>
        <w:t>Hélas</w:t>
      </w:r>
      <w:r w:rsidR="00D40713">
        <w:t xml:space="preserve"> ! </w:t>
      </w:r>
      <w:r>
        <w:t>s</w:t>
      </w:r>
      <w:r w:rsidR="00D40713">
        <w:t>’</w:t>
      </w:r>
      <w:r>
        <w:t>il avait su quel sort lui était destiné</w:t>
      </w:r>
      <w:r w:rsidR="00D40713">
        <w:t xml:space="preserve">, </w:t>
      </w:r>
      <w:r>
        <w:t>il n</w:t>
      </w:r>
      <w:r w:rsidR="00D40713">
        <w:t>’</w:t>
      </w:r>
      <w:r>
        <w:t>eût eu garde vraiment de s</w:t>
      </w:r>
      <w:r w:rsidR="00D40713">
        <w:t>’</w:t>
      </w:r>
      <w:r>
        <w:t>y abandonner</w:t>
      </w:r>
      <w:r w:rsidR="00D40713">
        <w:t>.</w:t>
      </w:r>
    </w:p>
    <w:p w14:paraId="2FC4D9E7" w14:textId="2F43095D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3A2807E5" wp14:editId="18D3FC09">
            <wp:extent cx="3865418" cy="5060834"/>
            <wp:effectExtent l="0" t="0" r="1905" b="6985"/>
            <wp:docPr id="67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5382" cy="507387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3CF0A1" w14:textId="77777777" w:rsidR="00D40713" w:rsidRDefault="00000000">
      <w:r>
        <w:t>Les deux époux eurent un fils qui crut en âge</w:t>
      </w:r>
      <w:r w:rsidR="00D40713">
        <w:t xml:space="preserve">, </w:t>
      </w:r>
      <w:r>
        <w:t>et qui annonça beaucoup d</w:t>
      </w:r>
      <w:r w:rsidR="00D40713">
        <w:t>’</w:t>
      </w:r>
      <w:r>
        <w:t>esprit et de bonnes qualités</w:t>
      </w:r>
      <w:r w:rsidR="00D40713">
        <w:t xml:space="preserve">. </w:t>
      </w:r>
      <w:r>
        <w:t>Le vieillard</w:t>
      </w:r>
      <w:r w:rsidR="00D40713">
        <w:t xml:space="preserve">, </w:t>
      </w:r>
      <w:r>
        <w:t>pendant ce temps</w:t>
      </w:r>
      <w:r w:rsidR="00D40713">
        <w:t xml:space="preserve">, </w:t>
      </w:r>
      <w:r>
        <w:t>vécut tant bien que mal à la maison</w:t>
      </w:r>
      <w:r w:rsidR="00D40713">
        <w:t xml:space="preserve">. </w:t>
      </w:r>
      <w:r>
        <w:t>On l</w:t>
      </w:r>
      <w:r w:rsidR="00D40713">
        <w:t>’</w:t>
      </w:r>
      <w:r>
        <w:t>y souffrait</w:t>
      </w:r>
      <w:r w:rsidR="00D40713">
        <w:t xml:space="preserve">, </w:t>
      </w:r>
      <w:r>
        <w:t>parce qu</w:t>
      </w:r>
      <w:r w:rsidR="00D40713">
        <w:t>’</w:t>
      </w:r>
      <w:r>
        <w:t>il gagnait encore quelque chose par son industrie</w:t>
      </w:r>
      <w:r w:rsidR="00D40713">
        <w:t xml:space="preserve">. </w:t>
      </w:r>
      <w:r>
        <w:t>Mais avec les années les infirmités s</w:t>
      </w:r>
      <w:r w:rsidR="00D40713">
        <w:t>’</w:t>
      </w:r>
      <w:r>
        <w:t>accrurent</w:t>
      </w:r>
      <w:r w:rsidR="00D40713">
        <w:t xml:space="preserve"> ; </w:t>
      </w:r>
      <w:r>
        <w:t>il devint hors d</w:t>
      </w:r>
      <w:r w:rsidR="00D40713">
        <w:t>’</w:t>
      </w:r>
      <w:r>
        <w:t>état de travailler</w:t>
      </w:r>
      <w:r w:rsidR="00D40713">
        <w:t xml:space="preserve">, </w:t>
      </w:r>
      <w:r>
        <w:t>et alors on le trouva incommode</w:t>
      </w:r>
      <w:r w:rsidR="00D40713">
        <w:t xml:space="preserve">. </w:t>
      </w:r>
      <w:r>
        <w:lastRenderedPageBreak/>
        <w:t>La dame surtout</w:t>
      </w:r>
      <w:r w:rsidR="00D40713">
        <w:t xml:space="preserve">, </w:t>
      </w:r>
      <w:r>
        <w:t>qui était orgueilleuse et fière</w:t>
      </w:r>
      <w:r w:rsidR="00D40713">
        <w:t xml:space="preserve">, </w:t>
      </w:r>
      <w:r>
        <w:t>ne pouvait le souffrir</w:t>
      </w:r>
      <w:r w:rsidR="00D40713">
        <w:t xml:space="preserve"> ; </w:t>
      </w:r>
      <w:r>
        <w:t>chaque jour elle menaçait de se retirer si on ne le renvoyait</w:t>
      </w:r>
      <w:r w:rsidR="00D40713">
        <w:t xml:space="preserve">, </w:t>
      </w:r>
      <w:r>
        <w:t>et elle persécuta si fort son mari que l</w:t>
      </w:r>
      <w:r w:rsidR="00D40713">
        <w:t>’</w:t>
      </w:r>
      <w:r>
        <w:t>ingrat</w:t>
      </w:r>
      <w:r w:rsidR="00D40713">
        <w:t xml:space="preserve">, </w:t>
      </w:r>
      <w:r>
        <w:t>oubliant ce qu</w:t>
      </w:r>
      <w:r w:rsidR="00D40713">
        <w:t>’</w:t>
      </w:r>
      <w:r>
        <w:t>il devait à la reconnaissance et à la nature</w:t>
      </w:r>
      <w:r w:rsidR="00D40713">
        <w:t xml:space="preserve">, </w:t>
      </w:r>
      <w:r>
        <w:t>vint signifier à son malheureux père de chercher ailleurs un asile</w:t>
      </w:r>
      <w:r w:rsidR="00D40713">
        <w:t>.</w:t>
      </w:r>
    </w:p>
    <w:p w14:paraId="4023CAB2" w14:textId="3ECBD87C" w:rsidR="00000000" w:rsidRDefault="00D40713">
      <w:r>
        <w:t>« </w:t>
      </w:r>
      <w:r w:rsidR="00000000">
        <w:t>Beau fils</w:t>
      </w:r>
      <w:r>
        <w:t xml:space="preserve">, </w:t>
      </w:r>
      <w:r w:rsidR="00000000">
        <w:t>que me dis-tu</w:t>
      </w:r>
      <w:r>
        <w:t xml:space="preserve">, </w:t>
      </w:r>
      <w:r w:rsidR="00000000">
        <w:t>s</w:t>
      </w:r>
      <w:r>
        <w:t>’</w:t>
      </w:r>
      <w:r w:rsidR="00000000">
        <w:t>écria le vieillard</w:t>
      </w:r>
      <w:r>
        <w:t xml:space="preserve">. </w:t>
      </w:r>
      <w:r w:rsidR="00000000">
        <w:t>Quoi</w:t>
      </w:r>
      <w:r>
        <w:t xml:space="preserve">, </w:t>
      </w:r>
      <w:r w:rsidR="00000000">
        <w:t>je t</w:t>
      </w:r>
      <w:r>
        <w:t>’</w:t>
      </w:r>
      <w:r w:rsidR="00000000">
        <w:t>ai donné le fruit de soixante années de sueurs</w:t>
      </w:r>
      <w:r>
        <w:t xml:space="preserve">, </w:t>
      </w:r>
      <w:r w:rsidR="00000000">
        <w:t>tu jouis par moi de toutes tes aises</w:t>
      </w:r>
      <w:r>
        <w:t xml:space="preserve">, </w:t>
      </w:r>
      <w:r w:rsidR="00000000">
        <w:t>et pour récompense tu me chasses</w:t>
      </w:r>
      <w:r>
        <w:t xml:space="preserve"> ! </w:t>
      </w:r>
      <w:r w:rsidR="00000000">
        <w:t>Veux-tu donc me punir de t</w:t>
      </w:r>
      <w:r>
        <w:t>’</w:t>
      </w:r>
      <w:r w:rsidR="00000000">
        <w:t>avoir trop aimé</w:t>
      </w:r>
      <w:r>
        <w:t xml:space="preserve"> ? </w:t>
      </w:r>
      <w:r w:rsidR="00000000">
        <w:t>Au nom de Dieu</w:t>
      </w:r>
      <w:r>
        <w:t xml:space="preserve">, </w:t>
      </w:r>
      <w:r w:rsidR="00000000">
        <w:t>cher fils</w:t>
      </w:r>
      <w:r>
        <w:t xml:space="preserve">, </w:t>
      </w:r>
      <w:r w:rsidR="00000000">
        <w:t>ne m</w:t>
      </w:r>
      <w:r>
        <w:t>’</w:t>
      </w:r>
      <w:r w:rsidR="00000000">
        <w:t>expose pas à mourir de faim</w:t>
      </w:r>
      <w:r>
        <w:t xml:space="preserve">. </w:t>
      </w:r>
      <w:r w:rsidR="00000000">
        <w:t>Tu sais que je ne peux plus marcher</w:t>
      </w:r>
      <w:r>
        <w:t xml:space="preserve">, </w:t>
      </w:r>
      <w:r w:rsidR="00000000">
        <w:t>accorde-moi dans ta maison quelque coin inutile</w:t>
      </w:r>
      <w:r>
        <w:t xml:space="preserve">. </w:t>
      </w:r>
      <w:r w:rsidR="00000000">
        <w:t>Je ne te demande ni un lit ni les mets de ta table</w:t>
      </w:r>
      <w:r>
        <w:t xml:space="preserve"> : </w:t>
      </w:r>
      <w:r w:rsidR="00000000">
        <w:t>un peu de paille jetée sous cet appentis</w:t>
      </w:r>
      <w:r>
        <w:t xml:space="preserve">, </w:t>
      </w:r>
      <w:r w:rsidR="00000000">
        <w:t>du pain et de l</w:t>
      </w:r>
      <w:r>
        <w:t>’</w:t>
      </w:r>
      <w:r w:rsidR="00000000">
        <w:t>eau me suffiront</w:t>
      </w:r>
      <w:r>
        <w:t xml:space="preserve">. </w:t>
      </w:r>
      <w:r w:rsidR="00000000">
        <w:t>À mon âge il faut si peu pour vivre</w:t>
      </w:r>
      <w:r>
        <w:t xml:space="preserve"> ! </w:t>
      </w:r>
      <w:r w:rsidR="00000000">
        <w:t>et d</w:t>
      </w:r>
      <w:r>
        <w:t>’</w:t>
      </w:r>
      <w:r w:rsidR="00000000">
        <w:t>ailleurs avec mes infirmités et mes chagrins</w:t>
      </w:r>
      <w:r>
        <w:t xml:space="preserve">, </w:t>
      </w:r>
      <w:r w:rsidR="00000000">
        <w:t>je ne te serai pas longtemps à charge</w:t>
      </w:r>
      <w:r>
        <w:t xml:space="preserve">. </w:t>
      </w:r>
      <w:r w:rsidR="00000000">
        <w:t>Si tu veux faire l</w:t>
      </w:r>
      <w:r>
        <w:t>’</w:t>
      </w:r>
      <w:r w:rsidR="00000000">
        <w:t>aumône en expiation de tes péchés</w:t>
      </w:r>
      <w:r>
        <w:t xml:space="preserve">, </w:t>
      </w:r>
      <w:r w:rsidR="00000000">
        <w:t>eh bien</w:t>
      </w:r>
      <w:r>
        <w:t xml:space="preserve"> ! </w:t>
      </w:r>
      <w:r w:rsidR="00000000">
        <w:t>fais-la à ton père</w:t>
      </w:r>
      <w:r>
        <w:t xml:space="preserve">, </w:t>
      </w:r>
      <w:r w:rsidR="00000000">
        <w:t>en est-il une plus juste</w:t>
      </w:r>
      <w:r>
        <w:t xml:space="preserve"> ? </w:t>
      </w:r>
      <w:r w:rsidR="00000000">
        <w:t>Cher fils</w:t>
      </w:r>
      <w:r>
        <w:t xml:space="preserve">, </w:t>
      </w:r>
      <w:r w:rsidR="00000000">
        <w:t>rappelle-toi tout ce qu</w:t>
      </w:r>
      <w:r>
        <w:t>’</w:t>
      </w:r>
      <w:r w:rsidR="00000000">
        <w:t>il m</w:t>
      </w:r>
      <w:r>
        <w:t>’</w:t>
      </w:r>
      <w:r w:rsidR="00000000">
        <w:t>en a coûté de soins pendant trente ans pour t</w:t>
      </w:r>
      <w:r>
        <w:t>’</w:t>
      </w:r>
      <w:r w:rsidR="00000000">
        <w:t>élever</w:t>
      </w:r>
      <w:r>
        <w:t xml:space="preserve"> : </w:t>
      </w:r>
      <w:r w:rsidR="00000000">
        <w:t>songe à la bénédiction que Dieu promet à ceux qui honoreront ici-bas leurs parents</w:t>
      </w:r>
      <w:r>
        <w:t xml:space="preserve">, </w:t>
      </w:r>
      <w:r w:rsidR="00000000">
        <w:t>et crains qu</w:t>
      </w:r>
      <w:r>
        <w:t>’</w:t>
      </w:r>
      <w:r w:rsidR="00000000">
        <w:t>il ne te maudisse à jamais</w:t>
      </w:r>
      <w:r>
        <w:t xml:space="preserve">, </w:t>
      </w:r>
      <w:r w:rsidR="00000000">
        <w:t>si tu oses devenir toi-même le meurtrier de ton père</w:t>
      </w:r>
      <w:r>
        <w:t>. »</w:t>
      </w:r>
    </w:p>
    <w:p w14:paraId="033A31E5" w14:textId="77777777" w:rsidR="00D40713" w:rsidRDefault="00000000">
      <w:r>
        <w:t>Ce discours touchant émut le fils</w:t>
      </w:r>
      <w:r w:rsidR="00D40713">
        <w:t xml:space="preserve"> ; </w:t>
      </w:r>
      <w:r>
        <w:t>mais il allégua l</w:t>
      </w:r>
      <w:r w:rsidR="00D40713">
        <w:t>’</w:t>
      </w:r>
      <w:r>
        <w:t>aversion de sa femme</w:t>
      </w:r>
      <w:r w:rsidR="00D40713">
        <w:t xml:space="preserve">, </w:t>
      </w:r>
      <w:r>
        <w:t>et</w:t>
      </w:r>
      <w:r w:rsidR="00D40713">
        <w:t xml:space="preserve">, </w:t>
      </w:r>
      <w:r>
        <w:t>pour le bien de la paix</w:t>
      </w:r>
      <w:r w:rsidR="00D40713">
        <w:t xml:space="preserve">, </w:t>
      </w:r>
      <w:r>
        <w:t>il exigea que le vieillard sortît</w:t>
      </w:r>
      <w:r w:rsidR="00D40713">
        <w:t>. « </w:t>
      </w:r>
      <w:r>
        <w:t>Eh</w:t>
      </w:r>
      <w:r w:rsidR="00D40713">
        <w:t xml:space="preserve"> ! </w:t>
      </w:r>
      <w:r>
        <w:t>où veux-tu que j</w:t>
      </w:r>
      <w:r w:rsidR="00D40713">
        <w:t>’</w:t>
      </w:r>
      <w:r>
        <w:t>aille</w:t>
      </w:r>
      <w:r w:rsidR="00D40713">
        <w:t xml:space="preserve"> ? </w:t>
      </w:r>
      <w:r>
        <w:t>répondit le prud</w:t>
      </w:r>
      <w:r w:rsidR="00D40713">
        <w:t>’</w:t>
      </w:r>
      <w:r>
        <w:t>homme</w:t>
      </w:r>
      <w:r w:rsidR="00D40713">
        <w:t xml:space="preserve">. </w:t>
      </w:r>
      <w:r>
        <w:t>Des étrangers me recevront-ils</w:t>
      </w:r>
      <w:r w:rsidR="00D40713">
        <w:t xml:space="preserve">, </w:t>
      </w:r>
      <w:r>
        <w:t>quand mon propre fils me rejette</w:t>
      </w:r>
      <w:r w:rsidR="00D40713">
        <w:t xml:space="preserve"> ? </w:t>
      </w:r>
      <w:r>
        <w:t>Sans argent et sans ressources</w:t>
      </w:r>
      <w:r w:rsidR="00D40713">
        <w:t xml:space="preserve">, </w:t>
      </w:r>
      <w:r>
        <w:t>il faut donc que je mendie le pain dont j</w:t>
      </w:r>
      <w:r w:rsidR="00D40713">
        <w:t>’</w:t>
      </w:r>
      <w:r>
        <w:t>ai besoin aujourd</w:t>
      </w:r>
      <w:r w:rsidR="00D40713">
        <w:t>’</w:t>
      </w:r>
      <w:r>
        <w:t>hui pour ne pas mourir</w:t>
      </w:r>
      <w:r w:rsidR="00D40713">
        <w:t>. »</w:t>
      </w:r>
      <w:r>
        <w:t xml:space="preserve"> En parlant ainsi la face du vieillard était baignée de larmes</w:t>
      </w:r>
      <w:r w:rsidR="00D40713">
        <w:t xml:space="preserve">. </w:t>
      </w:r>
      <w:r>
        <w:t>Il prit néanmoins le bâton qui l</w:t>
      </w:r>
      <w:r w:rsidR="00D40713">
        <w:t>’</w:t>
      </w:r>
      <w:r>
        <w:t>aidait à se soutenir</w:t>
      </w:r>
      <w:r w:rsidR="00D40713">
        <w:t xml:space="preserve">, </w:t>
      </w:r>
      <w:r>
        <w:t>et se leva en priant Dieu de pardonner à son fils</w:t>
      </w:r>
      <w:r w:rsidR="00D40713">
        <w:t xml:space="preserve">. </w:t>
      </w:r>
      <w:r>
        <w:t>Mais avant de sortir il demanda une dernière grâce</w:t>
      </w:r>
      <w:r w:rsidR="00D40713">
        <w:t>. « </w:t>
      </w:r>
      <w:r>
        <w:t>L</w:t>
      </w:r>
      <w:r w:rsidR="00D40713">
        <w:t>’</w:t>
      </w:r>
      <w:r>
        <w:t xml:space="preserve">hiver </w:t>
      </w:r>
      <w:r>
        <w:lastRenderedPageBreak/>
        <w:t>approche</w:t>
      </w:r>
      <w:r w:rsidR="00D40713">
        <w:t xml:space="preserve">, </w:t>
      </w:r>
      <w:r>
        <w:t>dit-il</w:t>
      </w:r>
      <w:r w:rsidR="00D40713">
        <w:t xml:space="preserve">, </w:t>
      </w:r>
      <w:r>
        <w:t>et si Dieu me condamne à vivre encore jusqu</w:t>
      </w:r>
      <w:r w:rsidR="00D40713">
        <w:t>’</w:t>
      </w:r>
      <w:r>
        <w:t>à ce temps</w:t>
      </w:r>
      <w:r w:rsidR="00D40713">
        <w:t xml:space="preserve">, </w:t>
      </w:r>
      <w:r>
        <w:t>je n</w:t>
      </w:r>
      <w:r w:rsidR="00D40713">
        <w:t>’</w:t>
      </w:r>
      <w:r>
        <w:t>ai rien pour me défendre du froid</w:t>
      </w:r>
      <w:r w:rsidR="00D40713">
        <w:t xml:space="preserve">. </w:t>
      </w:r>
      <w:r>
        <w:t>La robe que je porte est en lambeaux</w:t>
      </w:r>
      <w:r w:rsidR="00D40713">
        <w:t xml:space="preserve"> ; </w:t>
      </w:r>
      <w:r>
        <w:t>en reconnaissance de toutes celles qu</w:t>
      </w:r>
      <w:r w:rsidR="00D40713">
        <w:t>’</w:t>
      </w:r>
      <w:r>
        <w:t>il m</w:t>
      </w:r>
      <w:r w:rsidR="00D40713">
        <w:t>’</w:t>
      </w:r>
      <w:r>
        <w:t>a fallu te fournir pendant ta vie</w:t>
      </w:r>
      <w:r w:rsidR="00D40713">
        <w:t xml:space="preserve">, </w:t>
      </w:r>
      <w:r>
        <w:t>beau fils</w:t>
      </w:r>
      <w:r w:rsidR="00D40713">
        <w:t xml:space="preserve">, </w:t>
      </w:r>
      <w:proofErr w:type="spellStart"/>
      <w:r>
        <w:t>accorde-m</w:t>
      </w:r>
      <w:r w:rsidR="00D40713">
        <w:t>’</w:t>
      </w:r>
      <w:r>
        <w:t>en</w:t>
      </w:r>
      <w:proofErr w:type="spellEnd"/>
      <w:r>
        <w:t xml:space="preserve"> une des tiennes</w:t>
      </w:r>
      <w:r w:rsidR="00D40713">
        <w:t xml:space="preserve">. </w:t>
      </w:r>
      <w:r>
        <w:t>Je ne te demande que la plus mauvaise</w:t>
      </w:r>
      <w:r w:rsidR="00D40713">
        <w:t xml:space="preserve">, </w:t>
      </w:r>
      <w:r>
        <w:t>celle que tu ne veux plus porter</w:t>
      </w:r>
      <w:r w:rsidR="00D40713">
        <w:t>. »</w:t>
      </w:r>
      <w:r>
        <w:t xml:space="preserve"> Cette légère faveur lui fut encore refusée</w:t>
      </w:r>
      <w:r w:rsidR="00D40713">
        <w:t xml:space="preserve">, </w:t>
      </w:r>
      <w:r>
        <w:t>la femme répondit qu</w:t>
      </w:r>
      <w:r w:rsidR="00D40713">
        <w:t>’</w:t>
      </w:r>
      <w:r>
        <w:t>il n</w:t>
      </w:r>
      <w:r w:rsidR="00D40713">
        <w:t>’</w:t>
      </w:r>
      <w:r>
        <w:t>y avait point à la maison de robe pour lui</w:t>
      </w:r>
      <w:r w:rsidR="00D40713">
        <w:t xml:space="preserve">. </w:t>
      </w:r>
      <w:r>
        <w:t>Il demanda au moins l</w:t>
      </w:r>
      <w:r w:rsidR="00D40713">
        <w:t>’</w:t>
      </w:r>
      <w:r>
        <w:t>une des deux couvertures qui servaient pour le cheval</w:t>
      </w:r>
      <w:r w:rsidR="00D40713">
        <w:t xml:space="preserve">, </w:t>
      </w:r>
      <w:r>
        <w:t>et le fils</w:t>
      </w:r>
      <w:r w:rsidR="00D40713">
        <w:t xml:space="preserve">, </w:t>
      </w:r>
      <w:r>
        <w:t>voyant alors qu</w:t>
      </w:r>
      <w:r w:rsidR="00D40713">
        <w:t>’</w:t>
      </w:r>
      <w:r>
        <w:t>il ne pouvait s</w:t>
      </w:r>
      <w:r w:rsidR="00D40713">
        <w:t>’</w:t>
      </w:r>
      <w:r>
        <w:t>en défendre</w:t>
      </w:r>
      <w:r w:rsidR="00D40713">
        <w:t xml:space="preserve">, </w:t>
      </w:r>
      <w:r>
        <w:t>fit signe à son propre fils</w:t>
      </w:r>
      <w:r w:rsidR="00D40713">
        <w:t xml:space="preserve">, </w:t>
      </w:r>
      <w:r>
        <w:t>qui se trouvait là</w:t>
      </w:r>
      <w:r w:rsidR="00D40713">
        <w:t xml:space="preserve">, </w:t>
      </w:r>
      <w:r>
        <w:t>d</w:t>
      </w:r>
      <w:r w:rsidR="00D40713">
        <w:t>’</w:t>
      </w:r>
      <w:r>
        <w:t>en apporter une</w:t>
      </w:r>
      <w:r w:rsidR="00D40713">
        <w:t>.</w:t>
      </w:r>
    </w:p>
    <w:p w14:paraId="568138AE" w14:textId="15E81354" w:rsidR="00000000" w:rsidRDefault="00000000">
      <w:r>
        <w:t>Celui-ci n</w:t>
      </w:r>
      <w:r w:rsidR="00D40713">
        <w:t>’</w:t>
      </w:r>
      <w:r>
        <w:t>avait pu voir sans attendrissement les adieux de son grand-père</w:t>
      </w:r>
      <w:r w:rsidR="00D40713">
        <w:t xml:space="preserve">. </w:t>
      </w:r>
      <w:r>
        <w:t>Il avait dix ans</w:t>
      </w:r>
      <w:r w:rsidR="00D40713">
        <w:t xml:space="preserve">, </w:t>
      </w:r>
      <w:r>
        <w:t>et je vous ai déjà dit qu</w:t>
      </w:r>
      <w:r w:rsidR="00D40713">
        <w:t>’</w:t>
      </w:r>
      <w:r>
        <w:t>il était plein de bonnes qualités</w:t>
      </w:r>
      <w:r w:rsidR="00D40713">
        <w:t xml:space="preserve">. </w:t>
      </w:r>
      <w:r>
        <w:t>Il alla prendre à l</w:t>
      </w:r>
      <w:r w:rsidR="00D40713">
        <w:t>’</w:t>
      </w:r>
      <w:r>
        <w:t>écurie la meilleure des housses</w:t>
      </w:r>
      <w:r w:rsidR="00D40713">
        <w:t xml:space="preserve">, </w:t>
      </w:r>
      <w:r>
        <w:t>la coupa en deux</w:t>
      </w:r>
      <w:r w:rsidR="00D40713">
        <w:t xml:space="preserve">, </w:t>
      </w:r>
      <w:r>
        <w:t>et vint en apporter la moitié au vieillard</w:t>
      </w:r>
      <w:r w:rsidR="00D40713">
        <w:t>. « </w:t>
      </w:r>
      <w:r>
        <w:t>Tout le monde veut donc ma mort</w:t>
      </w:r>
      <w:r w:rsidR="00D40713">
        <w:t xml:space="preserve"> ? </w:t>
      </w:r>
      <w:r>
        <w:t>s</w:t>
      </w:r>
      <w:r w:rsidR="00D40713">
        <w:t>’</w:t>
      </w:r>
      <w:r>
        <w:t>écria l</w:t>
      </w:r>
      <w:r w:rsidR="00D40713">
        <w:t>’</w:t>
      </w:r>
      <w:r>
        <w:t>aïeul en sanglotant</w:t>
      </w:r>
      <w:r w:rsidR="00D40713">
        <w:t xml:space="preserve">. </w:t>
      </w:r>
      <w:r>
        <w:t>J</w:t>
      </w:r>
      <w:r w:rsidR="00D40713">
        <w:t>’</w:t>
      </w:r>
      <w:r>
        <w:t>avais obtenu ce faible soulagement pour ma misère</w:t>
      </w:r>
      <w:r w:rsidR="00D40713">
        <w:t xml:space="preserve">, </w:t>
      </w:r>
      <w:r>
        <w:t>et on me l</w:t>
      </w:r>
      <w:r w:rsidR="00D40713">
        <w:t>’</w:t>
      </w:r>
      <w:r>
        <w:t>envie</w:t>
      </w:r>
      <w:r w:rsidR="00D40713">
        <w:t>. »</w:t>
      </w:r>
      <w:r>
        <w:t xml:space="preserve"> Le fils ne put s</w:t>
      </w:r>
      <w:r w:rsidR="00D40713">
        <w:t>’</w:t>
      </w:r>
      <w:r>
        <w:t>empêcher de gronder l</w:t>
      </w:r>
      <w:r w:rsidR="00D40713">
        <w:t>’</w:t>
      </w:r>
      <w:r>
        <w:t>enfant d</w:t>
      </w:r>
      <w:r w:rsidR="00D40713">
        <w:t>’</w:t>
      </w:r>
      <w:r>
        <w:t>avoir outrepassé ses ordres</w:t>
      </w:r>
      <w:r w:rsidR="00D40713">
        <w:t>. « </w:t>
      </w:r>
      <w:r>
        <w:t>Pardon</w:t>
      </w:r>
      <w:r w:rsidR="00D40713">
        <w:t xml:space="preserve">, </w:t>
      </w:r>
      <w:r>
        <w:t>Sire</w:t>
      </w:r>
      <w:r w:rsidR="00D40713">
        <w:t xml:space="preserve">, </w:t>
      </w:r>
      <w:r>
        <w:t>répliqua le jouvenceau</w:t>
      </w:r>
      <w:r w:rsidR="00D40713">
        <w:t xml:space="preserve">, </w:t>
      </w:r>
      <w:r>
        <w:t>mais j</w:t>
      </w:r>
      <w:r w:rsidR="00D40713">
        <w:t>’</w:t>
      </w:r>
      <w:r>
        <w:t>ai soupçonné que vous vouliez faire mourir bientôt votre père</w:t>
      </w:r>
      <w:r w:rsidR="00D40713">
        <w:t xml:space="preserve">, </w:t>
      </w:r>
      <w:r>
        <w:t>et j</w:t>
      </w:r>
      <w:r w:rsidR="00D40713">
        <w:t>’</w:t>
      </w:r>
      <w:r>
        <w:t>ai voulu seconder votre intention</w:t>
      </w:r>
      <w:r w:rsidR="00D40713">
        <w:t xml:space="preserve">. </w:t>
      </w:r>
      <w:r>
        <w:t>L</w:t>
      </w:r>
      <w:r w:rsidR="00D40713">
        <w:t>’</w:t>
      </w:r>
      <w:r>
        <w:t>autre moitié de couverture</w:t>
      </w:r>
      <w:r w:rsidR="00D40713">
        <w:t xml:space="preserve">, </w:t>
      </w:r>
      <w:r>
        <w:t>au reste</w:t>
      </w:r>
      <w:r w:rsidR="00D40713">
        <w:t xml:space="preserve">, </w:t>
      </w:r>
      <w:r>
        <w:t>ne sera pas perdue</w:t>
      </w:r>
      <w:r w:rsidR="00D40713">
        <w:t xml:space="preserve">, </w:t>
      </w:r>
      <w:r>
        <w:t>je la garde pour vous la donner quand vous serez devenu vieux</w:t>
      </w:r>
      <w:r w:rsidR="00D40713">
        <w:t>. »</w:t>
      </w:r>
    </w:p>
    <w:p w14:paraId="037F80FF" w14:textId="77777777" w:rsidR="00D40713" w:rsidRDefault="00000000">
      <w:r>
        <w:t>Ce reproche si adroit frappa le fils coupable</w:t>
      </w:r>
      <w:r w:rsidR="00D40713">
        <w:t xml:space="preserve">. </w:t>
      </w:r>
      <w:r>
        <w:t>Il sentit ses torts</w:t>
      </w:r>
      <w:r w:rsidR="00D40713">
        <w:t xml:space="preserve">, </w:t>
      </w:r>
      <w:r>
        <w:t>et</w:t>
      </w:r>
      <w:r w:rsidR="00D40713">
        <w:t xml:space="preserve">, </w:t>
      </w:r>
      <w:r>
        <w:t>se prosternant aux pieds de son père en lui demandant pardon</w:t>
      </w:r>
      <w:r w:rsidR="00D40713">
        <w:t xml:space="preserve">, </w:t>
      </w:r>
      <w:r>
        <w:t>il le fit rentrer dans la maison</w:t>
      </w:r>
      <w:r w:rsidR="00D40713">
        <w:t xml:space="preserve">, </w:t>
      </w:r>
      <w:r>
        <w:t>lui mit en main tous ses biens</w:t>
      </w:r>
      <w:r w:rsidR="00D40713">
        <w:t xml:space="preserve">, </w:t>
      </w:r>
      <w:r>
        <w:t>et se conduisit à son égard dans la suite avec le respect et les soins qu</w:t>
      </w:r>
      <w:r w:rsidR="00D40713">
        <w:t>’</w:t>
      </w:r>
      <w:r>
        <w:t>il lui devait</w:t>
      </w:r>
      <w:r w:rsidR="00D40713">
        <w:t>.</w:t>
      </w:r>
    </w:p>
    <w:p w14:paraId="16442E8D" w14:textId="77777777" w:rsidR="000B594C" w:rsidRDefault="000B594C" w:rsidP="000B594C">
      <w:pPr>
        <w:pStyle w:val="Centr"/>
      </w:pPr>
      <w:r>
        <w:rPr>
          <w:noProof/>
        </w:rPr>
        <w:lastRenderedPageBreak/>
        <w:drawing>
          <wp:inline distT="0" distB="0" distL="0" distR="0" wp14:anchorId="50BA8F45" wp14:editId="6CB2707A">
            <wp:extent cx="3491345" cy="3557715"/>
            <wp:effectExtent l="0" t="0" r="0" b="5080"/>
            <wp:docPr id="68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0897" cy="358782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910CA" w14:textId="77777777" w:rsidR="00D40713" w:rsidRDefault="00000000">
      <w:r>
        <w:t>Retenez bien cette histoire</w:t>
      </w:r>
      <w:r w:rsidR="00D40713">
        <w:t xml:space="preserve">, </w:t>
      </w:r>
      <w:r>
        <w:t>vous autres pères qui avez des enfants à marier</w:t>
      </w:r>
      <w:r w:rsidR="00D40713">
        <w:t xml:space="preserve">. </w:t>
      </w:r>
      <w:r>
        <w:t>Soyez plus sage que celui-ci</w:t>
      </w:r>
      <w:r w:rsidR="00D40713">
        <w:t xml:space="preserve">, </w:t>
      </w:r>
      <w:r>
        <w:t>et n</w:t>
      </w:r>
      <w:r w:rsidR="00D40713">
        <w:t>’</w:t>
      </w:r>
      <w:r>
        <w:t>allez pas comme lui vous jeter en un gouffre dont vous ne pourriez plus sortir</w:t>
      </w:r>
      <w:r w:rsidR="00D40713">
        <w:t xml:space="preserve">. </w:t>
      </w:r>
      <w:r>
        <w:t>Vos enfants auront pour vous de l</w:t>
      </w:r>
      <w:r w:rsidR="00D40713">
        <w:t>’</w:t>
      </w:r>
      <w:r>
        <w:t>amitié sans doute</w:t>
      </w:r>
      <w:r w:rsidR="00D40713">
        <w:t xml:space="preserve">, </w:t>
      </w:r>
      <w:r>
        <w:t>et vous devez le croire</w:t>
      </w:r>
      <w:r w:rsidR="00D40713">
        <w:t xml:space="preserve"> ; </w:t>
      </w:r>
      <w:r>
        <w:t>mais le plus sûr cependant est de ne pas vous y fier</w:t>
      </w:r>
      <w:r w:rsidR="00D40713">
        <w:t xml:space="preserve">. </w:t>
      </w:r>
      <w:r>
        <w:t>Qui s</w:t>
      </w:r>
      <w:r w:rsidR="00D40713">
        <w:t>’</w:t>
      </w:r>
      <w:r>
        <w:t>expose à dépendre des autres s</w:t>
      </w:r>
      <w:r w:rsidR="00D40713">
        <w:t>’</w:t>
      </w:r>
      <w:r>
        <w:t>expose nécessairement à bien des larmes</w:t>
      </w:r>
      <w:r w:rsidR="00D40713">
        <w:t>.</w:t>
      </w:r>
    </w:p>
    <w:p w14:paraId="49891B9E" w14:textId="4D8479FF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69B57363" wp14:editId="45D1E3C3">
            <wp:extent cx="3957391" cy="3100647"/>
            <wp:effectExtent l="0" t="0" r="5080" b="5080"/>
            <wp:docPr id="6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559" cy="3114882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F566F3" w14:textId="77777777" w:rsidR="00000000" w:rsidRPr="00E57045" w:rsidRDefault="00000000" w:rsidP="00E57045">
      <w:pPr>
        <w:pStyle w:val="Titre1"/>
      </w:pPr>
      <w:bookmarkStart w:id="13" w:name="_Toc199529431"/>
      <w:r w:rsidRPr="00E57045">
        <w:lastRenderedPageBreak/>
        <w:t>Le Siège prêté et rendu</w:t>
      </w:r>
      <w:bookmarkEnd w:id="13"/>
    </w:p>
    <w:p w14:paraId="007B36FF" w14:textId="5E78318C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71189B5E" wp14:editId="786ADDAA">
            <wp:extent cx="4139738" cy="4216427"/>
            <wp:effectExtent l="0" t="0" r="0" b="0"/>
            <wp:docPr id="70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1745" cy="421847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C3613A" w14:textId="77777777" w:rsidR="00D40713" w:rsidRDefault="00000000">
      <w:r>
        <w:t>Un conteur</w:t>
      </w:r>
      <w:r w:rsidR="00D40713">
        <w:t xml:space="preserve">, </w:t>
      </w:r>
      <w:r>
        <w:t>qui a quelque talent et qui</w:t>
      </w:r>
      <w:r w:rsidR="00D40713">
        <w:t xml:space="preserve">, </w:t>
      </w:r>
      <w:r>
        <w:t>connaissant le but qu</w:t>
      </w:r>
      <w:r w:rsidR="00D40713">
        <w:t>’</w:t>
      </w:r>
      <w:r>
        <w:t>on doit se proposer dans son art</w:t>
      </w:r>
      <w:r w:rsidR="00D40713">
        <w:t xml:space="preserve">, </w:t>
      </w:r>
      <w:r>
        <w:t>se pique d</w:t>
      </w:r>
      <w:r w:rsidR="00D40713">
        <w:t>’</w:t>
      </w:r>
      <w:r>
        <w:t>y arriver</w:t>
      </w:r>
      <w:r w:rsidR="00D40713">
        <w:t xml:space="preserve">, </w:t>
      </w:r>
      <w:r>
        <w:t>devrait toujours être écouté avec attention</w:t>
      </w:r>
      <w:r w:rsidR="00D40713">
        <w:t xml:space="preserve">. </w:t>
      </w:r>
      <w:r>
        <w:t>Pourquoi cela</w:t>
      </w:r>
      <w:r w:rsidR="00D40713">
        <w:t xml:space="preserve"> ? </w:t>
      </w:r>
      <w:r>
        <w:t>C</w:t>
      </w:r>
      <w:r w:rsidR="00D40713">
        <w:t>’</w:t>
      </w:r>
      <w:r>
        <w:t>est qu</w:t>
      </w:r>
      <w:r w:rsidR="00D40713">
        <w:t>’</w:t>
      </w:r>
      <w:r>
        <w:t>il enseigne à bien faire</w:t>
      </w:r>
      <w:r w:rsidR="00D40713">
        <w:t xml:space="preserve">, </w:t>
      </w:r>
      <w:r>
        <w:t>et que les bons exemples qu</w:t>
      </w:r>
      <w:r w:rsidR="00D40713">
        <w:t>’</w:t>
      </w:r>
      <w:r>
        <w:t>il vous récite peuvent vous instruire</w:t>
      </w:r>
      <w:r w:rsidR="00D40713">
        <w:t xml:space="preserve">. </w:t>
      </w:r>
      <w:r>
        <w:t>Mais qu</w:t>
      </w:r>
      <w:r w:rsidR="00D40713">
        <w:t>’</w:t>
      </w:r>
      <w:r>
        <w:t>arrive-t-il souvent</w:t>
      </w:r>
      <w:r w:rsidR="00D40713">
        <w:t xml:space="preserve"> ? </w:t>
      </w:r>
      <w:r>
        <w:t>À peine ouvre-t-il la bouche</w:t>
      </w:r>
      <w:r w:rsidR="00D40713">
        <w:t xml:space="preserve">, </w:t>
      </w:r>
      <w:r>
        <w:t>que certaines gens vous disent</w:t>
      </w:r>
      <w:r w:rsidR="00D40713">
        <w:t> : « </w:t>
      </w:r>
      <w:r>
        <w:t>Il va mentir</w:t>
      </w:r>
      <w:r w:rsidR="00D40713">
        <w:t xml:space="preserve"> ». </w:t>
      </w:r>
      <w:r>
        <w:t>Messieurs</w:t>
      </w:r>
      <w:r w:rsidR="00D40713">
        <w:t xml:space="preserve">, </w:t>
      </w:r>
      <w:r>
        <w:t>sachez qu</w:t>
      </w:r>
      <w:r w:rsidR="00D40713">
        <w:t>’</w:t>
      </w:r>
      <w:r>
        <w:t>il n</w:t>
      </w:r>
      <w:r w:rsidR="00D40713">
        <w:t>’</w:t>
      </w:r>
      <w:r>
        <w:t>y a que l</w:t>
      </w:r>
      <w:r w:rsidR="00D40713">
        <w:t>’</w:t>
      </w:r>
      <w:r>
        <w:t>homme courtois et gentil qui cherche à devenir meilleur</w:t>
      </w:r>
      <w:r w:rsidR="00D40713">
        <w:t xml:space="preserve"> : </w:t>
      </w:r>
      <w:r>
        <w:t>au vilain et à l</w:t>
      </w:r>
      <w:r w:rsidR="00D40713">
        <w:t>’</w:t>
      </w:r>
      <w:r>
        <w:t>envieux</w:t>
      </w:r>
      <w:r w:rsidR="00D40713">
        <w:t xml:space="preserve">, </w:t>
      </w:r>
      <w:r>
        <w:t>rien ne profite</w:t>
      </w:r>
      <w:r w:rsidR="00D40713">
        <w:t>.</w:t>
      </w:r>
    </w:p>
    <w:p w14:paraId="3E8B4FE9" w14:textId="77777777" w:rsidR="00D40713" w:rsidRDefault="00000000">
      <w:r>
        <w:t>Certain comte</w:t>
      </w:r>
      <w:r w:rsidR="00D40713">
        <w:t xml:space="preserve">, </w:t>
      </w:r>
      <w:r>
        <w:t>nommé Henri</w:t>
      </w:r>
      <w:r w:rsidR="00D40713">
        <w:t xml:space="preserve">, </w:t>
      </w:r>
      <w:r>
        <w:t>avait pour sénéchal un homme dur</w:t>
      </w:r>
      <w:r w:rsidR="00D40713">
        <w:t xml:space="preserve">, </w:t>
      </w:r>
      <w:r>
        <w:t>avare et brutal</w:t>
      </w:r>
      <w:r w:rsidR="00D40713">
        <w:t xml:space="preserve">. </w:t>
      </w:r>
      <w:r>
        <w:t>Il fût crevé de dépit</w:t>
      </w:r>
      <w:r w:rsidR="00D40713">
        <w:t xml:space="preserve">, </w:t>
      </w:r>
      <w:r>
        <w:t>je crois</w:t>
      </w:r>
      <w:r w:rsidR="00D40713">
        <w:t xml:space="preserve">, </w:t>
      </w:r>
      <w:r>
        <w:t>s</w:t>
      </w:r>
      <w:r w:rsidR="00D40713">
        <w:t>’</w:t>
      </w:r>
      <w:r>
        <w:t>il eût vu son seigneur faire du bien à quelqu</w:t>
      </w:r>
      <w:r w:rsidR="00D40713">
        <w:t>’</w:t>
      </w:r>
      <w:r>
        <w:t>un</w:t>
      </w:r>
      <w:r w:rsidR="00D40713">
        <w:t xml:space="preserve">. </w:t>
      </w:r>
      <w:r>
        <w:t>Ce n</w:t>
      </w:r>
      <w:r w:rsidR="00D40713">
        <w:t>’</w:t>
      </w:r>
      <w:r>
        <w:t>était pas</w:t>
      </w:r>
      <w:r w:rsidR="00D40713">
        <w:t xml:space="preserve">, </w:t>
      </w:r>
      <w:r>
        <w:t>au reste</w:t>
      </w:r>
      <w:r w:rsidR="00D40713">
        <w:t xml:space="preserve">, </w:t>
      </w:r>
      <w:r>
        <w:t>qu</w:t>
      </w:r>
      <w:r w:rsidR="00D40713">
        <w:t>’</w:t>
      </w:r>
      <w:r>
        <w:t xml:space="preserve">il fût extrêmement attaché à la personne du </w:t>
      </w:r>
      <w:r>
        <w:lastRenderedPageBreak/>
        <w:t>comte ou zélé pour ses intérêts</w:t>
      </w:r>
      <w:r w:rsidR="00D40713">
        <w:t xml:space="preserve"> ; </w:t>
      </w:r>
      <w:r>
        <w:t>le fripon</w:t>
      </w:r>
      <w:r w:rsidR="00D40713">
        <w:t xml:space="preserve">, </w:t>
      </w:r>
      <w:r>
        <w:t>au contraire</w:t>
      </w:r>
      <w:r w:rsidR="00D40713">
        <w:t xml:space="preserve">, </w:t>
      </w:r>
      <w:r>
        <w:t xml:space="preserve">le volait tant que </w:t>
      </w:r>
      <w:proofErr w:type="spellStart"/>
      <w:r>
        <w:t>durait</w:t>
      </w:r>
      <w:proofErr w:type="spellEnd"/>
      <w:r>
        <w:t xml:space="preserve"> la journée</w:t>
      </w:r>
      <w:r w:rsidR="00D40713">
        <w:t xml:space="preserve">, </w:t>
      </w:r>
      <w:r>
        <w:t>et il n</w:t>
      </w:r>
      <w:r w:rsidR="00D40713">
        <w:t>’</w:t>
      </w:r>
      <w:r>
        <w:t>était occupé qu</w:t>
      </w:r>
      <w:r w:rsidR="00D40713">
        <w:t>’</w:t>
      </w:r>
      <w:r>
        <w:t>à escamoter vin</w:t>
      </w:r>
      <w:r w:rsidR="00D40713">
        <w:t xml:space="preserve">, </w:t>
      </w:r>
      <w:r>
        <w:t>poulets et chapons</w:t>
      </w:r>
      <w:r w:rsidR="00D40713">
        <w:t xml:space="preserve">, </w:t>
      </w:r>
      <w:r>
        <w:t>pour aller tout seul dans la dépense s</w:t>
      </w:r>
      <w:r w:rsidR="00D40713">
        <w:t>’</w:t>
      </w:r>
      <w:r>
        <w:t>empiffrer comme un pourceau</w:t>
      </w:r>
      <w:r w:rsidR="00D40713">
        <w:t xml:space="preserve">. </w:t>
      </w:r>
      <w:r>
        <w:t>Mais tel était son caractère</w:t>
      </w:r>
      <w:r w:rsidR="00D40713">
        <w:t xml:space="preserve"> : </w:t>
      </w:r>
      <w:r>
        <w:t>il ne volait que pour lui seul</w:t>
      </w:r>
      <w:r w:rsidR="00D40713">
        <w:t xml:space="preserve">. </w:t>
      </w:r>
      <w:r>
        <w:t>Cette humeur revêche occasionnait quelquefois</w:t>
      </w:r>
      <w:r w:rsidR="00D40713">
        <w:t xml:space="preserve">, </w:t>
      </w:r>
      <w:r>
        <w:t>surtout quand arrivaient des étrangers au château</w:t>
      </w:r>
      <w:r w:rsidR="00D40713">
        <w:t xml:space="preserve">, </w:t>
      </w:r>
      <w:r>
        <w:t>des scènes divertissantes dont s</w:t>
      </w:r>
      <w:r w:rsidR="00D40713">
        <w:t>’</w:t>
      </w:r>
      <w:r>
        <w:t>amusait le comte</w:t>
      </w:r>
      <w:r w:rsidR="00D40713">
        <w:t xml:space="preserve">. </w:t>
      </w:r>
      <w:r>
        <w:t>Ceux qu</w:t>
      </w:r>
      <w:r w:rsidR="00D40713">
        <w:t>’</w:t>
      </w:r>
      <w:r>
        <w:t>elles regardaient n</w:t>
      </w:r>
      <w:r w:rsidR="00D40713">
        <w:t>’</w:t>
      </w:r>
      <w:r>
        <w:t>en riaient pas d</w:t>
      </w:r>
      <w:r w:rsidR="00D40713">
        <w:t>’</w:t>
      </w:r>
      <w:r>
        <w:t>aussi bon cœur</w:t>
      </w:r>
      <w:r w:rsidR="00D40713">
        <w:t xml:space="preserve"> ; </w:t>
      </w:r>
      <w:r>
        <w:t>il n</w:t>
      </w:r>
      <w:r w:rsidR="00D40713">
        <w:t>’</w:t>
      </w:r>
      <w:r>
        <w:t>y avait aucun d</w:t>
      </w:r>
      <w:r w:rsidR="00D40713">
        <w:t>’</w:t>
      </w:r>
      <w:r>
        <w:t>eux qui n</w:t>
      </w:r>
      <w:r w:rsidR="00D40713">
        <w:t>’</w:t>
      </w:r>
      <w:r>
        <w:t>eût donné volontiers bien des choses pour voir le bourru corrigé comme il le méritait</w:t>
      </w:r>
      <w:r w:rsidR="00D40713">
        <w:t>.</w:t>
      </w:r>
    </w:p>
    <w:p w14:paraId="1D8DE84A" w14:textId="3775D579" w:rsidR="00000000" w:rsidRDefault="00000000">
      <w:r>
        <w:t>Un jour</w:t>
      </w:r>
      <w:r w:rsidR="00D40713">
        <w:t xml:space="preserve">, </w:t>
      </w:r>
      <w:r>
        <w:t>Henri qui était noble et généreux</w:t>
      </w:r>
      <w:r w:rsidR="00D40713">
        <w:t xml:space="preserve">, </w:t>
      </w:r>
      <w:r>
        <w:t>annonça qu</w:t>
      </w:r>
      <w:r w:rsidR="00D40713">
        <w:t>’</w:t>
      </w:r>
      <w:r>
        <w:t>il tiendrait une cour plénière</w:t>
      </w:r>
      <w:r w:rsidR="00D40713">
        <w:t xml:space="preserve">, </w:t>
      </w:r>
      <w:r>
        <w:t>et il le fit publier dans tout le voisinage</w:t>
      </w:r>
      <w:r w:rsidR="00D40713">
        <w:t xml:space="preserve">. </w:t>
      </w:r>
      <w:r>
        <w:t>Chevaliers dames</w:t>
      </w:r>
      <w:r w:rsidR="00D40713">
        <w:t xml:space="preserve">, </w:t>
      </w:r>
      <w:r>
        <w:t>écuyers</w:t>
      </w:r>
      <w:r w:rsidR="00D40713">
        <w:t xml:space="preserve">, </w:t>
      </w:r>
      <w:r>
        <w:t>il y vint un monde prodigieux</w:t>
      </w:r>
      <w:r w:rsidR="00D40713">
        <w:t xml:space="preserve">. </w:t>
      </w:r>
      <w:r>
        <w:t>La fête fut somptueuse</w:t>
      </w:r>
      <w:r w:rsidR="00D40713">
        <w:t xml:space="preserve"> ; </w:t>
      </w:r>
      <w:r>
        <w:t>partout les portes ouvertes</w:t>
      </w:r>
      <w:r w:rsidR="00D40713">
        <w:t xml:space="preserve">, </w:t>
      </w:r>
      <w:r>
        <w:t>partout des tables dressées</w:t>
      </w:r>
      <w:r w:rsidR="00D40713">
        <w:t xml:space="preserve">, </w:t>
      </w:r>
      <w:r>
        <w:t>et la plus grande profusion</w:t>
      </w:r>
      <w:r w:rsidR="00D40713">
        <w:t xml:space="preserve">. </w:t>
      </w:r>
      <w:r>
        <w:t>Il ne faut pas demander quelle fut</w:t>
      </w:r>
      <w:r w:rsidR="00D40713">
        <w:t xml:space="preserve">, </w:t>
      </w:r>
      <w:r>
        <w:t>dans ce jour</w:t>
      </w:r>
      <w:r w:rsidR="00D40713">
        <w:t xml:space="preserve">, </w:t>
      </w:r>
      <w:r>
        <w:t>l</w:t>
      </w:r>
      <w:r w:rsidR="00D40713">
        <w:t>’</w:t>
      </w:r>
      <w:r>
        <w:t>humeur du sénéchal</w:t>
      </w:r>
      <w:r w:rsidR="00D40713">
        <w:t>. « </w:t>
      </w:r>
      <w:r>
        <w:t>Ces bouches affamées</w:t>
      </w:r>
      <w:r w:rsidR="00D40713">
        <w:t xml:space="preserve">, </w:t>
      </w:r>
      <w:r>
        <w:t>disait-il en grondant</w:t>
      </w:r>
      <w:r w:rsidR="00D40713">
        <w:t xml:space="preserve">, </w:t>
      </w:r>
      <w:r>
        <w:t>n</w:t>
      </w:r>
      <w:r w:rsidR="00D40713">
        <w:t>’</w:t>
      </w:r>
      <w:r>
        <w:t>ont peut-être pas</w:t>
      </w:r>
      <w:r w:rsidR="00D40713">
        <w:t xml:space="preserve">, </w:t>
      </w:r>
      <w:r>
        <w:t>une fois dans l</w:t>
      </w:r>
      <w:r w:rsidR="00D40713">
        <w:t>’</w:t>
      </w:r>
      <w:r>
        <w:t>année</w:t>
      </w:r>
      <w:r w:rsidR="00D40713">
        <w:t xml:space="preserve">, </w:t>
      </w:r>
      <w:r>
        <w:t>mangé tout leur appétit</w:t>
      </w:r>
      <w:r w:rsidR="00D40713">
        <w:t xml:space="preserve">, </w:t>
      </w:r>
      <w:r>
        <w:t>elles viennent ici se gorger à nos dépens</w:t>
      </w:r>
      <w:r w:rsidR="00D40713">
        <w:t xml:space="preserve">. </w:t>
      </w:r>
      <w:r>
        <w:t>Courage</w:t>
      </w:r>
      <w:r w:rsidR="00D40713">
        <w:t xml:space="preserve">, </w:t>
      </w:r>
      <w:r>
        <w:t>Messieurs</w:t>
      </w:r>
      <w:r w:rsidR="00D40713">
        <w:t xml:space="preserve">, </w:t>
      </w:r>
      <w:r>
        <w:t>prenez</w:t>
      </w:r>
      <w:r w:rsidR="00D40713">
        <w:t xml:space="preserve">, </w:t>
      </w:r>
      <w:r>
        <w:t>demandez</w:t>
      </w:r>
      <w:r w:rsidR="00D40713">
        <w:t xml:space="preserve">, </w:t>
      </w:r>
      <w:r>
        <w:t>n</w:t>
      </w:r>
      <w:r w:rsidR="00D40713">
        <w:t>’</w:t>
      </w:r>
      <w:r>
        <w:t>ayez pas honte</w:t>
      </w:r>
      <w:r w:rsidR="00D40713">
        <w:t xml:space="preserve"> : </w:t>
      </w:r>
      <w:r>
        <w:t>on voit bien que vous n</w:t>
      </w:r>
      <w:r w:rsidR="00D40713">
        <w:t>’</w:t>
      </w:r>
      <w:r>
        <w:t>êtes pas chez vous</w:t>
      </w:r>
      <w:r w:rsidR="00D40713">
        <w:t>. »</w:t>
      </w:r>
    </w:p>
    <w:p w14:paraId="68151BC3" w14:textId="4A19E501" w:rsidR="00000000" w:rsidRDefault="00000000">
      <w:r>
        <w:t>Dans ce moment</w:t>
      </w:r>
      <w:r w:rsidR="00D40713">
        <w:t xml:space="preserve">, </w:t>
      </w:r>
      <w:r>
        <w:t>entra un bouvier</w:t>
      </w:r>
      <w:r w:rsidR="00D40713">
        <w:t xml:space="preserve">, </w:t>
      </w:r>
      <w:r>
        <w:t>crasseux et mal peigné</w:t>
      </w:r>
      <w:r w:rsidR="00D40713">
        <w:t xml:space="preserve">, </w:t>
      </w:r>
      <w:r>
        <w:t>nommé Raoul</w:t>
      </w:r>
      <w:r w:rsidR="00D40713">
        <w:t xml:space="preserve">, </w:t>
      </w:r>
      <w:r>
        <w:t>qui revenait de la charrue</w:t>
      </w:r>
      <w:r w:rsidR="00D40713">
        <w:t>. « </w:t>
      </w:r>
      <w:r>
        <w:t>Que vient faire ici ce gredin</w:t>
      </w:r>
      <w:r w:rsidR="00D40713">
        <w:t xml:space="preserve"> ? </w:t>
      </w:r>
      <w:r>
        <w:t>demanda l</w:t>
      </w:r>
      <w:r w:rsidR="00D40713">
        <w:t>’</w:t>
      </w:r>
      <w:r>
        <w:t>ordonnateur en colère</w:t>
      </w:r>
      <w:r w:rsidR="00D40713">
        <w:t xml:space="preserve">. – </w:t>
      </w:r>
      <w:r>
        <w:t>Eh</w:t>
      </w:r>
      <w:r w:rsidR="00D40713">
        <w:t xml:space="preserve"> ! </w:t>
      </w:r>
      <w:r>
        <w:t>parbleu</w:t>
      </w:r>
      <w:r w:rsidR="00D40713">
        <w:t xml:space="preserve">, </w:t>
      </w:r>
      <w:r>
        <w:t>répondit le vilain</w:t>
      </w:r>
      <w:r w:rsidR="00D40713">
        <w:t xml:space="preserve">, </w:t>
      </w:r>
      <w:r>
        <w:t>j</w:t>
      </w:r>
      <w:r w:rsidR="00D40713">
        <w:t>’</w:t>
      </w:r>
      <w:r>
        <w:t>y viens manger puisqu</w:t>
      </w:r>
      <w:r w:rsidR="00D40713">
        <w:t>’</w:t>
      </w:r>
      <w:r>
        <w:t>on y régale</w:t>
      </w:r>
      <w:r w:rsidR="00D40713">
        <w:t> ; »</w:t>
      </w:r>
      <w:r>
        <w:t xml:space="preserve"> et</w:t>
      </w:r>
      <w:r w:rsidR="00D40713">
        <w:t xml:space="preserve">, </w:t>
      </w:r>
      <w:r>
        <w:t>en même temps</w:t>
      </w:r>
      <w:r w:rsidR="00D40713">
        <w:t xml:space="preserve">, </w:t>
      </w:r>
      <w:r>
        <w:t>il pria le sénéchal de lui faire donner une place</w:t>
      </w:r>
      <w:r w:rsidR="00D40713">
        <w:t xml:space="preserve">, </w:t>
      </w:r>
      <w:r>
        <w:t>car il n</w:t>
      </w:r>
      <w:r w:rsidR="00D40713">
        <w:t>’</w:t>
      </w:r>
      <w:r>
        <w:t>y en avait pas une seule de vide</w:t>
      </w:r>
      <w:r w:rsidR="00D40713">
        <w:t xml:space="preserve"> : </w:t>
      </w:r>
      <w:r>
        <w:t>tout était pris</w:t>
      </w:r>
      <w:r w:rsidR="00D40713">
        <w:t xml:space="preserve">. </w:t>
      </w:r>
      <w:r>
        <w:t>L</w:t>
      </w:r>
      <w:r w:rsidR="00D40713">
        <w:t>’</w:t>
      </w:r>
      <w:r>
        <w:t>autre</w:t>
      </w:r>
      <w:r w:rsidR="00D40713">
        <w:t xml:space="preserve">, </w:t>
      </w:r>
      <w:r>
        <w:t>furieux</w:t>
      </w:r>
      <w:r w:rsidR="00D40713">
        <w:t xml:space="preserve">, </w:t>
      </w:r>
      <w:r>
        <w:t>lui allonge de toute sa force un coup de pied dans le derrière</w:t>
      </w:r>
      <w:r w:rsidR="00D40713">
        <w:t> : « </w:t>
      </w:r>
      <w:r>
        <w:t>Tiens</w:t>
      </w:r>
      <w:r w:rsidR="00D40713">
        <w:t xml:space="preserve">, </w:t>
      </w:r>
      <w:r>
        <w:t>lui dit-il</w:t>
      </w:r>
      <w:r w:rsidR="00D40713">
        <w:t xml:space="preserve">, </w:t>
      </w:r>
      <w:proofErr w:type="spellStart"/>
      <w:r>
        <w:t>asseois</w:t>
      </w:r>
      <w:proofErr w:type="spellEnd"/>
      <w:r>
        <w:t>-toi là-dessus</w:t>
      </w:r>
      <w:r w:rsidR="00D40713">
        <w:t xml:space="preserve">, </w:t>
      </w:r>
      <w:r>
        <w:t>je te prête ce siège-là</w:t>
      </w:r>
      <w:r w:rsidR="00D40713">
        <w:t> ! »</w:t>
      </w:r>
    </w:p>
    <w:p w14:paraId="0CD6E4DE" w14:textId="070C45FB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580D4F65" wp14:editId="4EBED839">
            <wp:extent cx="4465033" cy="3341717"/>
            <wp:effectExtent l="0" t="0" r="0" b="0"/>
            <wp:docPr id="71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5825" cy="3349794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7DFD9" w14:textId="77777777" w:rsidR="00D40713" w:rsidRDefault="00000000">
      <w:r>
        <w:t>Cependant</w:t>
      </w:r>
      <w:r w:rsidR="00D40713">
        <w:t xml:space="preserve">, </w:t>
      </w:r>
      <w:r>
        <w:t>quand il eut réfléchi</w:t>
      </w:r>
      <w:r w:rsidR="00D40713">
        <w:t xml:space="preserve">, </w:t>
      </w:r>
      <w:r>
        <w:t>que</w:t>
      </w:r>
      <w:r w:rsidR="00D40713">
        <w:t xml:space="preserve">, </w:t>
      </w:r>
      <w:r>
        <w:t>si le comte venait à être instruit de cette violence</w:t>
      </w:r>
      <w:r w:rsidR="00D40713">
        <w:t xml:space="preserve">, </w:t>
      </w:r>
      <w:r>
        <w:t>il pourrait en recevoir des reproches</w:t>
      </w:r>
      <w:r w:rsidR="00D40713">
        <w:t xml:space="preserve">, </w:t>
      </w:r>
      <w:r>
        <w:t>il voulut apaiser un peu le bouvier et fit signe qu</w:t>
      </w:r>
      <w:r w:rsidR="00D40713">
        <w:t>’</w:t>
      </w:r>
      <w:r>
        <w:t>on lui donnât à manger</w:t>
      </w:r>
      <w:r w:rsidR="00D40713">
        <w:t xml:space="preserve">. </w:t>
      </w:r>
      <w:r>
        <w:t>Raoul</w:t>
      </w:r>
      <w:r w:rsidR="00D40713">
        <w:t xml:space="preserve">, </w:t>
      </w:r>
      <w:r>
        <w:t>affectant de rire</w:t>
      </w:r>
      <w:r w:rsidR="00D40713">
        <w:t xml:space="preserve">, </w:t>
      </w:r>
      <w:r>
        <w:t>mais dans son âme très résolu de se venger</w:t>
      </w:r>
      <w:r w:rsidR="00D40713">
        <w:t xml:space="preserve">, </w:t>
      </w:r>
      <w:r>
        <w:t>s</w:t>
      </w:r>
      <w:r w:rsidR="00D40713">
        <w:t>’</w:t>
      </w:r>
      <w:r>
        <w:t>il le pouvait</w:t>
      </w:r>
      <w:r w:rsidR="00D40713">
        <w:t xml:space="preserve">, </w:t>
      </w:r>
      <w:r>
        <w:t>se retira dans un coin</w:t>
      </w:r>
      <w:r w:rsidR="00D40713">
        <w:t xml:space="preserve">, </w:t>
      </w:r>
      <w:r>
        <w:t>où il s</w:t>
      </w:r>
      <w:r w:rsidR="00D40713">
        <w:t>’</w:t>
      </w:r>
      <w:r>
        <w:t>arrangea comme il put</w:t>
      </w:r>
      <w:r w:rsidR="00D40713">
        <w:t xml:space="preserve"> ; </w:t>
      </w:r>
      <w:r>
        <w:t>et</w:t>
      </w:r>
      <w:r w:rsidR="00D40713">
        <w:t xml:space="preserve">, </w:t>
      </w:r>
      <w:r>
        <w:t>après avoir bien bu</w:t>
      </w:r>
      <w:r w:rsidR="00D40713">
        <w:t xml:space="preserve">, </w:t>
      </w:r>
      <w:r>
        <w:t>bien mangé</w:t>
      </w:r>
      <w:r w:rsidR="00D40713">
        <w:t xml:space="preserve">, </w:t>
      </w:r>
      <w:r>
        <w:t>il passa dans la salle</w:t>
      </w:r>
      <w:r w:rsidR="00D40713">
        <w:t>.</w:t>
      </w:r>
    </w:p>
    <w:p w14:paraId="24AA58E9" w14:textId="01856608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11ABC56A" wp14:editId="0FF14916">
            <wp:extent cx="2793076" cy="3314653"/>
            <wp:effectExtent l="0" t="0" r="7620" b="635"/>
            <wp:docPr id="72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8649" cy="3321266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21AFAC" w14:textId="1209D103" w:rsidR="00000000" w:rsidRDefault="00000000">
      <w:r>
        <w:lastRenderedPageBreak/>
        <w:t>Le comte venait d</w:t>
      </w:r>
      <w:r w:rsidR="00D40713">
        <w:t>’</w:t>
      </w:r>
      <w:r>
        <w:t>y faire entrer les ménétriers et les jongleurs pour amuser l</w:t>
      </w:r>
      <w:r w:rsidR="00D40713">
        <w:t>’</w:t>
      </w:r>
      <w:r>
        <w:t>assemblée</w:t>
      </w:r>
      <w:r w:rsidR="00D40713">
        <w:t xml:space="preserve"> ; </w:t>
      </w:r>
      <w:r>
        <w:t>et</w:t>
      </w:r>
      <w:r w:rsidR="00D40713">
        <w:t xml:space="preserve">, </w:t>
      </w:r>
      <w:r>
        <w:t>afin de les exciter à bien faire</w:t>
      </w:r>
      <w:r w:rsidR="00D40713">
        <w:t xml:space="preserve">, </w:t>
      </w:r>
      <w:r>
        <w:t>il avait promis sa belle robe neuve d</w:t>
      </w:r>
      <w:r w:rsidR="00D40713">
        <w:t>’</w:t>
      </w:r>
      <w:r>
        <w:t>écarlate à celui d</w:t>
      </w:r>
      <w:r w:rsidR="00D40713">
        <w:t>’</w:t>
      </w:r>
      <w:r>
        <w:t>entre eux qui ferait le plus rire</w:t>
      </w:r>
      <w:r w:rsidR="00D40713">
        <w:t xml:space="preserve">. </w:t>
      </w:r>
      <w:r>
        <w:t>Tous aussitôt</w:t>
      </w:r>
      <w:r w:rsidR="00D40713">
        <w:t xml:space="preserve">, </w:t>
      </w:r>
      <w:r>
        <w:t>se piquant à l</w:t>
      </w:r>
      <w:r w:rsidR="00D40713">
        <w:t>’</w:t>
      </w:r>
      <w:r>
        <w:t>envi de se surpasser</w:t>
      </w:r>
      <w:r w:rsidR="00D40713">
        <w:t xml:space="preserve">, </w:t>
      </w:r>
      <w:r>
        <w:t>on vit les uns conter des fabliaux ou chanter</w:t>
      </w:r>
      <w:r w:rsidR="00D40713">
        <w:t xml:space="preserve">, </w:t>
      </w:r>
      <w:r>
        <w:t>les autres faire des tours de passe-passe</w:t>
      </w:r>
      <w:r w:rsidR="00D40713">
        <w:t xml:space="preserve">, </w:t>
      </w:r>
      <w:r>
        <w:t>celui-ci contrefaire l</w:t>
      </w:r>
      <w:r w:rsidR="00D40713">
        <w:t>’</w:t>
      </w:r>
      <w:r>
        <w:t>ivrogne</w:t>
      </w:r>
      <w:r w:rsidR="00D40713">
        <w:t xml:space="preserve">, </w:t>
      </w:r>
      <w:r>
        <w:t>celui-là le niais</w:t>
      </w:r>
      <w:r w:rsidR="00D40713">
        <w:t xml:space="preserve">, </w:t>
      </w:r>
      <w:r>
        <w:t>d</w:t>
      </w:r>
      <w:r w:rsidR="00D40713">
        <w:t>’</w:t>
      </w:r>
      <w:r>
        <w:t>autres représenter des querelles de femmes</w:t>
      </w:r>
      <w:r w:rsidR="00D40713">
        <w:t xml:space="preserve">, </w:t>
      </w:r>
      <w:r>
        <w:t>chacun enfin s</w:t>
      </w:r>
      <w:r w:rsidR="00D40713">
        <w:t>’</w:t>
      </w:r>
      <w:r>
        <w:t>ingénier à qui imaginerait quelque chose de plus plaisant</w:t>
      </w:r>
      <w:r w:rsidR="00D40713">
        <w:t xml:space="preserve">. </w:t>
      </w:r>
      <w:r>
        <w:t>Raoul</w:t>
      </w:r>
      <w:r w:rsidR="00D40713">
        <w:t xml:space="preserve">, </w:t>
      </w:r>
      <w:r>
        <w:t>debout au milieu de la salle</w:t>
      </w:r>
      <w:r w:rsidR="00D40713">
        <w:t xml:space="preserve">, </w:t>
      </w:r>
      <w:r>
        <w:t>sa serviette en main</w:t>
      </w:r>
      <w:r w:rsidR="00D40713">
        <w:t xml:space="preserve">, </w:t>
      </w:r>
      <w:r>
        <w:t>s</w:t>
      </w:r>
      <w:r w:rsidR="00D40713">
        <w:t>’</w:t>
      </w:r>
      <w:r>
        <w:t>amusait à les regarder et riait de tout son cœur</w:t>
      </w:r>
      <w:r w:rsidR="00D40713">
        <w:t xml:space="preserve">. </w:t>
      </w:r>
      <w:r>
        <w:t>Mais quand tout fut fini</w:t>
      </w:r>
      <w:r w:rsidR="00D40713">
        <w:t xml:space="preserve">, </w:t>
      </w:r>
      <w:r>
        <w:t>il s</w:t>
      </w:r>
      <w:r w:rsidR="00D40713">
        <w:t>’</w:t>
      </w:r>
      <w:r>
        <w:t>approcha du sénéchal qui était auprès du comte</w:t>
      </w:r>
      <w:r w:rsidR="00D40713">
        <w:t xml:space="preserve">, </w:t>
      </w:r>
      <w:r>
        <w:t>et lui lançant à son tour au bas du dos un tel coup de pied qu</w:t>
      </w:r>
      <w:r w:rsidR="00D40713">
        <w:t>’</w:t>
      </w:r>
      <w:r>
        <w:t>il lui fit donner du nez en terre</w:t>
      </w:r>
      <w:r w:rsidR="00D40713">
        <w:t xml:space="preserve">, </w:t>
      </w:r>
      <w:r>
        <w:t>il ajouta</w:t>
      </w:r>
      <w:r w:rsidR="00D40713">
        <w:t> : « </w:t>
      </w:r>
      <w:r>
        <w:t>Sire</w:t>
      </w:r>
      <w:r w:rsidR="00D40713">
        <w:t xml:space="preserve">, </w:t>
      </w:r>
      <w:r>
        <w:t>voilà votre serviette et puis votre siège que je vous rends</w:t>
      </w:r>
      <w:r w:rsidR="00D40713">
        <w:t xml:space="preserve"> : </w:t>
      </w:r>
      <w:r>
        <w:t>rien n</w:t>
      </w:r>
      <w:r w:rsidR="00D40713">
        <w:t>’</w:t>
      </w:r>
      <w:r>
        <w:t>est tel que les honnêtes gens</w:t>
      </w:r>
      <w:r w:rsidR="00D40713">
        <w:t xml:space="preserve">, </w:t>
      </w:r>
      <w:r>
        <w:t>voyez-vous</w:t>
      </w:r>
      <w:r w:rsidR="00D40713">
        <w:t xml:space="preserve"> ; </w:t>
      </w:r>
      <w:r>
        <w:t>avec eux rien n</w:t>
      </w:r>
      <w:r w:rsidR="00D40713">
        <w:t>’</w:t>
      </w:r>
      <w:r>
        <w:t>est perdu</w:t>
      </w:r>
      <w:r w:rsidR="00D40713">
        <w:t>. »</w:t>
      </w:r>
    </w:p>
    <w:p w14:paraId="455D28D5" w14:textId="1FD482DB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05C12052" wp14:editId="01055313">
            <wp:extent cx="5854895" cy="2859578"/>
            <wp:effectExtent l="0" t="0" r="0" b="0"/>
            <wp:docPr id="73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0074" cy="286699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F45AEF" w14:textId="78BD3903" w:rsidR="00000000" w:rsidRDefault="00000000">
      <w:r>
        <w:t>Cependant</w:t>
      </w:r>
      <w:r w:rsidR="00D40713">
        <w:t xml:space="preserve">, </w:t>
      </w:r>
      <w:r>
        <w:t>la chute du sénéchal avait fait jeter un cri à l</w:t>
      </w:r>
      <w:r w:rsidR="00D40713">
        <w:t>’</w:t>
      </w:r>
      <w:r>
        <w:t>assemblée</w:t>
      </w:r>
      <w:r w:rsidR="00D40713">
        <w:t xml:space="preserve">. </w:t>
      </w:r>
      <w:r>
        <w:t>Les domestiques étaient accourus</w:t>
      </w:r>
      <w:r w:rsidR="00D40713">
        <w:t xml:space="preserve">, </w:t>
      </w:r>
      <w:r>
        <w:t>et déjà ils s</w:t>
      </w:r>
      <w:r w:rsidR="00D40713">
        <w:t>’</w:t>
      </w:r>
      <w:r>
        <w:t>apprêtaient à emmener le vilain pour châtier son manque de respect</w:t>
      </w:r>
      <w:r w:rsidR="00D40713">
        <w:t xml:space="preserve">, </w:t>
      </w:r>
      <w:r>
        <w:t>quand le comte</w:t>
      </w:r>
      <w:r w:rsidR="00D40713">
        <w:t xml:space="preserve">, </w:t>
      </w:r>
      <w:r>
        <w:t>le faisant approcher</w:t>
      </w:r>
      <w:r w:rsidR="00D40713">
        <w:t xml:space="preserve">, </w:t>
      </w:r>
      <w:r>
        <w:t>lui demanda pourquoi il avait frappé son officier</w:t>
      </w:r>
      <w:r w:rsidR="00D40713">
        <w:t>. « </w:t>
      </w:r>
      <w:r>
        <w:t>Monseigneur</w:t>
      </w:r>
      <w:r w:rsidR="00D40713">
        <w:t xml:space="preserve">, </w:t>
      </w:r>
      <w:r>
        <w:t xml:space="preserve">répondit </w:t>
      </w:r>
      <w:r>
        <w:lastRenderedPageBreak/>
        <w:t>Raoul</w:t>
      </w:r>
      <w:r w:rsidR="00D40713">
        <w:t xml:space="preserve">, </w:t>
      </w:r>
      <w:r>
        <w:t>on m</w:t>
      </w:r>
      <w:r w:rsidR="00D40713">
        <w:t>’</w:t>
      </w:r>
      <w:r>
        <w:t>a dit que je pouvais faire aujourd</w:t>
      </w:r>
      <w:r w:rsidR="00D40713">
        <w:t>’</w:t>
      </w:r>
      <w:r>
        <w:t>hui bonne chère au château</w:t>
      </w:r>
      <w:r w:rsidR="00D40713">
        <w:t xml:space="preserve">, </w:t>
      </w:r>
      <w:r>
        <w:t>et j</w:t>
      </w:r>
      <w:r w:rsidR="00D40713">
        <w:t>’</w:t>
      </w:r>
      <w:r>
        <w:t>y suis venu</w:t>
      </w:r>
      <w:r w:rsidR="00D40713">
        <w:t xml:space="preserve">, </w:t>
      </w:r>
      <w:r>
        <w:t>puisque c</w:t>
      </w:r>
      <w:r w:rsidR="00D40713">
        <w:t>’</w:t>
      </w:r>
      <w:r>
        <w:t>est un effet de votre bonté</w:t>
      </w:r>
      <w:r w:rsidR="00D40713">
        <w:t xml:space="preserve">. </w:t>
      </w:r>
      <w:r>
        <w:t>Mais les autres avaient été plus alertes que moi</w:t>
      </w:r>
      <w:r w:rsidR="00D40713">
        <w:t xml:space="preserve">. </w:t>
      </w:r>
      <w:r>
        <w:t>J</w:t>
      </w:r>
      <w:r w:rsidR="00D40713">
        <w:t>’</w:t>
      </w:r>
      <w:r>
        <w:t>ai donc prié monsieur votre sénéchal qu</w:t>
      </w:r>
      <w:r w:rsidR="00D40713">
        <w:t>’</w:t>
      </w:r>
      <w:r>
        <w:t>il me procurât une petite place</w:t>
      </w:r>
      <w:r w:rsidR="00D40713">
        <w:t xml:space="preserve"> ; </w:t>
      </w:r>
      <w:r>
        <w:t>et lui</w:t>
      </w:r>
      <w:r w:rsidR="00D40713">
        <w:t xml:space="preserve">, </w:t>
      </w:r>
      <w:r>
        <w:t>qui est fort poli</w:t>
      </w:r>
      <w:r w:rsidR="00D40713">
        <w:t xml:space="preserve">, </w:t>
      </w:r>
      <w:r>
        <w:t>m</w:t>
      </w:r>
      <w:r w:rsidR="00D40713">
        <w:t>’</w:t>
      </w:r>
      <w:r>
        <w:t>a fait tout de suite présent d</w:t>
      </w:r>
      <w:r w:rsidR="00D40713">
        <w:t>’</w:t>
      </w:r>
      <w:r>
        <w:t>un coup de pied</w:t>
      </w:r>
      <w:r w:rsidR="00D40713">
        <w:t xml:space="preserve">, </w:t>
      </w:r>
      <w:r>
        <w:t>en disant qu</w:t>
      </w:r>
      <w:r w:rsidR="00D40713">
        <w:t>’</w:t>
      </w:r>
      <w:r>
        <w:t>il me prêtait ce siège-là</w:t>
      </w:r>
      <w:r w:rsidR="00D40713">
        <w:t xml:space="preserve">. </w:t>
      </w:r>
      <w:r>
        <w:t>À présent que j</w:t>
      </w:r>
      <w:r w:rsidR="00D40713">
        <w:t>’</w:t>
      </w:r>
      <w:r>
        <w:t>ai mangé et que je n</w:t>
      </w:r>
      <w:r w:rsidR="00D40713">
        <w:t>’</w:t>
      </w:r>
      <w:r>
        <w:t>ai plus besoin de son siège</w:t>
      </w:r>
      <w:r w:rsidR="00D40713">
        <w:t xml:space="preserve">, </w:t>
      </w:r>
      <w:r>
        <w:t>je suis venu le lui rendre</w:t>
      </w:r>
      <w:r w:rsidR="00D40713">
        <w:t xml:space="preserve"> ; </w:t>
      </w:r>
      <w:r>
        <w:t>et je vous prends à témoin</w:t>
      </w:r>
      <w:r w:rsidR="00D40713">
        <w:t xml:space="preserve">, </w:t>
      </w:r>
      <w:r>
        <w:t>Monseigneur</w:t>
      </w:r>
      <w:r w:rsidR="00D40713">
        <w:t xml:space="preserve">, </w:t>
      </w:r>
      <w:r>
        <w:t>que je n</w:t>
      </w:r>
      <w:r w:rsidR="00D40713">
        <w:t>’</w:t>
      </w:r>
      <w:r>
        <w:t>ai plus rien à lui</w:t>
      </w:r>
      <w:r w:rsidR="00D40713">
        <w:t xml:space="preserve">, </w:t>
      </w:r>
      <w:r>
        <w:t>car</w:t>
      </w:r>
      <w:r w:rsidR="00D40713">
        <w:t xml:space="preserve">, </w:t>
      </w:r>
      <w:r>
        <w:t>quoiqu</w:t>
      </w:r>
      <w:r w:rsidR="00D40713">
        <w:t>’</w:t>
      </w:r>
      <w:r>
        <w:t>un pauvre homme</w:t>
      </w:r>
      <w:r w:rsidR="00D40713">
        <w:t xml:space="preserve">, </w:t>
      </w:r>
      <w:r>
        <w:t>j</w:t>
      </w:r>
      <w:r w:rsidR="00D40713">
        <w:t>’</w:t>
      </w:r>
      <w:r>
        <w:t>ai de la conscience</w:t>
      </w:r>
      <w:r w:rsidR="00D40713">
        <w:t xml:space="preserve">. </w:t>
      </w:r>
      <w:r>
        <w:t>Si pourtant il en voulait encore un pour le louage du sien</w:t>
      </w:r>
      <w:r w:rsidR="00D40713">
        <w:t xml:space="preserve">, </w:t>
      </w:r>
      <w:r>
        <w:t>il n</w:t>
      </w:r>
      <w:r w:rsidR="00D40713">
        <w:t>’</w:t>
      </w:r>
      <w:r>
        <w:t>a qu</w:t>
      </w:r>
      <w:r w:rsidR="00D40713">
        <w:t>’</w:t>
      </w:r>
      <w:r>
        <w:t>à le dire</w:t>
      </w:r>
      <w:r w:rsidR="00D40713">
        <w:t xml:space="preserve">, </w:t>
      </w:r>
      <w:r>
        <w:t>me voici tout prêt</w:t>
      </w:r>
      <w:r w:rsidR="00D40713">
        <w:t>. »</w:t>
      </w:r>
    </w:p>
    <w:p w14:paraId="6DE07D50" w14:textId="77777777" w:rsidR="00D40713" w:rsidRDefault="00000000">
      <w:r>
        <w:t>À ces mots</w:t>
      </w:r>
      <w:r w:rsidR="00D40713">
        <w:t xml:space="preserve">, </w:t>
      </w:r>
      <w:r>
        <w:t>le comte et tous les spectateurs éclatèrent de rire</w:t>
      </w:r>
      <w:r w:rsidR="00D40713">
        <w:t xml:space="preserve">. </w:t>
      </w:r>
      <w:r>
        <w:t>Le sénéchal</w:t>
      </w:r>
      <w:r w:rsidR="00D40713">
        <w:t xml:space="preserve">, </w:t>
      </w:r>
      <w:r>
        <w:t>pendant ce temps</w:t>
      </w:r>
      <w:r w:rsidR="00D40713">
        <w:t xml:space="preserve">, </w:t>
      </w:r>
      <w:r>
        <w:t>se frottait le derrière</w:t>
      </w:r>
      <w:r w:rsidR="00D40713">
        <w:t xml:space="preserve">, </w:t>
      </w:r>
      <w:r>
        <w:t>et son air décontenancé ajoutait encore au comique de la scène</w:t>
      </w:r>
      <w:r w:rsidR="00D40713">
        <w:t xml:space="preserve">. </w:t>
      </w:r>
      <w:r>
        <w:t>Enfin</w:t>
      </w:r>
      <w:r w:rsidR="00D40713">
        <w:t xml:space="preserve">, </w:t>
      </w:r>
      <w:r>
        <w:t>on rit si fort et si longtemps</w:t>
      </w:r>
      <w:r w:rsidR="00D40713">
        <w:t xml:space="preserve">, </w:t>
      </w:r>
      <w:r>
        <w:t>que le comte adjugea sa robe à Raoul</w:t>
      </w:r>
      <w:r w:rsidR="00D40713">
        <w:t xml:space="preserve">, </w:t>
      </w:r>
      <w:r>
        <w:t>et que les jongleurs eux-mêmes convinrent qu</w:t>
      </w:r>
      <w:r w:rsidR="00D40713">
        <w:t>’</w:t>
      </w:r>
      <w:r>
        <w:t>il l</w:t>
      </w:r>
      <w:r w:rsidR="00D40713">
        <w:t>’</w:t>
      </w:r>
      <w:r>
        <w:t>avait méritée</w:t>
      </w:r>
      <w:r w:rsidR="00D40713">
        <w:t>.</w:t>
      </w:r>
    </w:p>
    <w:p w14:paraId="6D3B70C3" w14:textId="77777777" w:rsidR="00D40713" w:rsidRDefault="00000000">
      <w:r>
        <w:t>En s</w:t>
      </w:r>
      <w:r w:rsidR="00D40713">
        <w:t>’</w:t>
      </w:r>
      <w:r>
        <w:t>en allant</w:t>
      </w:r>
      <w:r w:rsidR="00D40713">
        <w:t xml:space="preserve">, </w:t>
      </w:r>
      <w:r>
        <w:t>le vilain faisait cette réflexion</w:t>
      </w:r>
      <w:r w:rsidR="00D40713">
        <w:t> : « </w:t>
      </w:r>
      <w:r>
        <w:t>On dit communément que pour faire quelque chose dans ce bas monde il faut sortir de chez soi</w:t>
      </w:r>
      <w:r w:rsidR="00D40713">
        <w:t xml:space="preserve">. </w:t>
      </w:r>
      <w:r>
        <w:t>Le proverbe a parbleu raison</w:t>
      </w:r>
      <w:r w:rsidR="00D40713">
        <w:t xml:space="preserve"> : </w:t>
      </w:r>
      <w:r>
        <w:t>car si je n</w:t>
      </w:r>
      <w:r w:rsidR="00D40713">
        <w:t>’</w:t>
      </w:r>
      <w:r>
        <w:t>étais pas venu ici</w:t>
      </w:r>
      <w:r w:rsidR="00D40713">
        <w:t xml:space="preserve">, </w:t>
      </w:r>
      <w:r>
        <w:t>je n</w:t>
      </w:r>
      <w:r w:rsidR="00D40713">
        <w:t>’</w:t>
      </w:r>
      <w:r>
        <w:t>aurais pas cette bonne robe qui me vaudra bien de l</w:t>
      </w:r>
      <w:r w:rsidR="00D40713">
        <w:t>’</w:t>
      </w:r>
      <w:r>
        <w:t>argent</w:t>
      </w:r>
      <w:r w:rsidR="00D40713">
        <w:t>.</w:t>
      </w:r>
    </w:p>
    <w:p w14:paraId="7CFBD2CC" w14:textId="5834660A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5D018EBA" wp14:editId="36127FCF">
            <wp:extent cx="3392146" cy="3424844"/>
            <wp:effectExtent l="0" t="0" r="0" b="4445"/>
            <wp:docPr id="7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356" cy="3436162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2D5F1" w14:textId="77777777" w:rsidR="00000000" w:rsidRPr="00E57045" w:rsidRDefault="00000000" w:rsidP="00E57045">
      <w:pPr>
        <w:pStyle w:val="Titre1"/>
      </w:pPr>
      <w:bookmarkStart w:id="14" w:name="_Toc199529432"/>
      <w:r w:rsidRPr="00E57045">
        <w:lastRenderedPageBreak/>
        <w:t>Du Voleur qui voulut descendre sur un rayon de lune</w:t>
      </w:r>
      <w:bookmarkEnd w:id="14"/>
    </w:p>
    <w:p w14:paraId="2A6665E1" w14:textId="21466280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1FCD6477" wp14:editId="0DA2B188">
            <wp:extent cx="5063300" cy="4081549"/>
            <wp:effectExtent l="0" t="0" r="4445" b="0"/>
            <wp:docPr id="75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784" cy="4087582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3F6A78" w14:textId="77777777" w:rsidR="00D40713" w:rsidRDefault="00000000">
      <w:r>
        <w:t>Un filou avait formé le projet de voler un bourgeois de sa ville</w:t>
      </w:r>
      <w:r w:rsidR="00D40713">
        <w:t xml:space="preserve">, </w:t>
      </w:r>
      <w:r>
        <w:t>homme fort riche</w:t>
      </w:r>
      <w:r w:rsidR="00D40713">
        <w:t xml:space="preserve">. </w:t>
      </w:r>
      <w:r>
        <w:t>Pour cela il grimpa le soir sur le toit et il y attendit le moment où</w:t>
      </w:r>
      <w:r w:rsidR="00D40713">
        <w:t xml:space="preserve">, </w:t>
      </w:r>
      <w:r>
        <w:t>tous les domestiques étant couchés</w:t>
      </w:r>
      <w:r w:rsidR="00D40713">
        <w:t xml:space="preserve">, </w:t>
      </w:r>
      <w:r>
        <w:t>il pourrait sans danger se glisser dans la maison</w:t>
      </w:r>
      <w:r w:rsidR="00D40713">
        <w:t xml:space="preserve">. </w:t>
      </w:r>
      <w:r>
        <w:t>Mais le maître du logis</w:t>
      </w:r>
      <w:r w:rsidR="00D40713">
        <w:t xml:space="preserve">, </w:t>
      </w:r>
      <w:r>
        <w:t>quoique couché</w:t>
      </w:r>
      <w:r w:rsidR="00D40713">
        <w:t xml:space="preserve">, </w:t>
      </w:r>
      <w:r>
        <w:t>l</w:t>
      </w:r>
      <w:r w:rsidR="00D40713">
        <w:t>’</w:t>
      </w:r>
      <w:r>
        <w:t>avait aperçu à la clarté de la lune</w:t>
      </w:r>
      <w:r w:rsidR="00D40713">
        <w:t>.</w:t>
      </w:r>
    </w:p>
    <w:p w14:paraId="1F903BB6" w14:textId="1C61CE98" w:rsidR="00000000" w:rsidRDefault="00000000">
      <w:r>
        <w:t>C</w:t>
      </w:r>
      <w:r w:rsidR="00D40713">
        <w:t>’</w:t>
      </w:r>
      <w:r>
        <w:t>était un matois rusé</w:t>
      </w:r>
      <w:r w:rsidR="00D40713">
        <w:t xml:space="preserve">, </w:t>
      </w:r>
      <w:r>
        <w:t>qui résolut de l</w:t>
      </w:r>
      <w:r w:rsidR="00D40713">
        <w:t>’</w:t>
      </w:r>
      <w:r>
        <w:t>attraper</w:t>
      </w:r>
      <w:r w:rsidR="00D40713">
        <w:t>. « </w:t>
      </w:r>
      <w:r>
        <w:t>Écoute</w:t>
      </w:r>
      <w:r w:rsidR="00D40713">
        <w:t xml:space="preserve">, </w:t>
      </w:r>
      <w:r>
        <w:t>dit-il tout bas à sa femme</w:t>
      </w:r>
      <w:r w:rsidR="00D40713">
        <w:t xml:space="preserve">, </w:t>
      </w:r>
      <w:r>
        <w:t>demande-moi par quel moyen j</w:t>
      </w:r>
      <w:r w:rsidR="00D40713">
        <w:t>’</w:t>
      </w:r>
      <w:r>
        <w:t>ai acquis le bien que je possède</w:t>
      </w:r>
      <w:r w:rsidR="00D40713">
        <w:t xml:space="preserve">. </w:t>
      </w:r>
      <w:r>
        <w:t>Je ferai des façons pour te le dire</w:t>
      </w:r>
      <w:r w:rsidR="00D40713">
        <w:t xml:space="preserve"> ; </w:t>
      </w:r>
      <w:r>
        <w:t>presse-moi beaucoup</w:t>
      </w:r>
      <w:r w:rsidR="00D40713">
        <w:t xml:space="preserve">, </w:t>
      </w:r>
      <w:r>
        <w:t>insiste et ne me laisse pas reposer que je ne te l</w:t>
      </w:r>
      <w:r w:rsidR="00D40713">
        <w:t>’</w:t>
      </w:r>
      <w:r>
        <w:t>aie avoué</w:t>
      </w:r>
      <w:r w:rsidR="00D40713">
        <w:t xml:space="preserve"> ; </w:t>
      </w:r>
      <w:r>
        <w:t>mais surtout parle haut et le plus haut que tu pourras</w:t>
      </w:r>
      <w:r w:rsidR="00D40713">
        <w:t>. »</w:t>
      </w:r>
    </w:p>
    <w:p w14:paraId="7B4F7A0C" w14:textId="0F362487" w:rsidR="00000000" w:rsidRDefault="00000000">
      <w:r>
        <w:lastRenderedPageBreak/>
        <w:t>La femme</w:t>
      </w:r>
      <w:r w:rsidR="00D40713">
        <w:t xml:space="preserve">, </w:t>
      </w:r>
      <w:r>
        <w:t>sans s</w:t>
      </w:r>
      <w:r w:rsidR="00D40713">
        <w:t>’</w:t>
      </w:r>
      <w:r>
        <w:t>informer quel pouvait être le dessein de son mari</w:t>
      </w:r>
      <w:r w:rsidR="00D40713">
        <w:t xml:space="preserve">, </w:t>
      </w:r>
      <w:r>
        <w:t>lui fit la question qu</w:t>
      </w:r>
      <w:r w:rsidR="00D40713">
        <w:t>’</w:t>
      </w:r>
      <w:r>
        <w:t>il exigeait</w:t>
      </w:r>
      <w:r w:rsidR="00D40713">
        <w:t xml:space="preserve">. </w:t>
      </w:r>
      <w:r>
        <w:t>Il répondit avec un ton de mystère que c</w:t>
      </w:r>
      <w:r w:rsidR="00D40713">
        <w:t>’</w:t>
      </w:r>
      <w:r>
        <w:t>était là son secret</w:t>
      </w:r>
      <w:r w:rsidR="00D40713">
        <w:t xml:space="preserve"> ; </w:t>
      </w:r>
      <w:r>
        <w:t>qu</w:t>
      </w:r>
      <w:r w:rsidR="00D40713">
        <w:t>’</w:t>
      </w:r>
      <w:r>
        <w:t>au reste il importait très peu à sa moitié de le savoir</w:t>
      </w:r>
      <w:r w:rsidR="00D40713">
        <w:t xml:space="preserve">, </w:t>
      </w:r>
      <w:r>
        <w:t>et qu</w:t>
      </w:r>
      <w:r w:rsidR="00D40713">
        <w:t>’</w:t>
      </w:r>
      <w:r>
        <w:t>elle ne devait songer qu</w:t>
      </w:r>
      <w:r w:rsidR="00D40713">
        <w:t>’</w:t>
      </w:r>
      <w:r>
        <w:t>à jouir de l</w:t>
      </w:r>
      <w:r w:rsidR="00D40713">
        <w:t>’</w:t>
      </w:r>
      <w:r>
        <w:t>aisance que lui avait procurée son industrie</w:t>
      </w:r>
      <w:r w:rsidR="00D40713">
        <w:t xml:space="preserve">. </w:t>
      </w:r>
      <w:r>
        <w:t>Elle revint à la charge</w:t>
      </w:r>
      <w:r w:rsidR="00D40713">
        <w:t xml:space="preserve">, </w:t>
      </w:r>
      <w:r>
        <w:t>selon ce qui lui était recommandé</w:t>
      </w:r>
      <w:r w:rsidR="00D40713">
        <w:t xml:space="preserve">. </w:t>
      </w:r>
      <w:r>
        <w:t>Lui</w:t>
      </w:r>
      <w:r w:rsidR="00D40713">
        <w:t xml:space="preserve">, </w:t>
      </w:r>
      <w:r>
        <w:t>de son côté</w:t>
      </w:r>
      <w:r w:rsidR="00D40713">
        <w:t xml:space="preserve">, </w:t>
      </w:r>
      <w:r>
        <w:t>joua toujours la réserve</w:t>
      </w:r>
      <w:r w:rsidR="00D40713">
        <w:t xml:space="preserve">. </w:t>
      </w:r>
      <w:r>
        <w:t>Enfin elle le pressa tant que</w:t>
      </w:r>
      <w:r w:rsidR="00D40713">
        <w:t xml:space="preserve">, </w:t>
      </w:r>
      <w:r>
        <w:t>cédant en apparences à ses importunités</w:t>
      </w:r>
      <w:r w:rsidR="00D40713">
        <w:t xml:space="preserve">, </w:t>
      </w:r>
      <w:r>
        <w:t>il avoua qu</w:t>
      </w:r>
      <w:r w:rsidR="00D40713">
        <w:t>’</w:t>
      </w:r>
      <w:r>
        <w:t>il avait été voleur et que c</w:t>
      </w:r>
      <w:r w:rsidR="00D40713">
        <w:t>’</w:t>
      </w:r>
      <w:r>
        <w:t>était ainsi qu</w:t>
      </w:r>
      <w:r w:rsidR="00D40713">
        <w:t>’</w:t>
      </w:r>
      <w:r>
        <w:t>il s</w:t>
      </w:r>
      <w:r w:rsidR="00D40713">
        <w:t>’</w:t>
      </w:r>
      <w:r>
        <w:t>était fait une fortune considérable</w:t>
      </w:r>
      <w:r w:rsidR="00D40713">
        <w:t>. « </w:t>
      </w:r>
      <w:r>
        <w:t>Quoi</w:t>
      </w:r>
      <w:r w:rsidR="00D40713">
        <w:t xml:space="preserve">, </w:t>
      </w:r>
      <w:r>
        <w:t>Sire</w:t>
      </w:r>
      <w:r w:rsidR="00D40713">
        <w:t xml:space="preserve"> ! </w:t>
      </w:r>
      <w:r>
        <w:t>s</w:t>
      </w:r>
      <w:r w:rsidR="00D40713">
        <w:t>’</w:t>
      </w:r>
      <w:r>
        <w:t>écria la femme</w:t>
      </w:r>
      <w:r w:rsidR="00D40713">
        <w:t xml:space="preserve">, </w:t>
      </w:r>
      <w:r>
        <w:t>vous avez été voleur</w:t>
      </w:r>
      <w:r w:rsidR="00D40713">
        <w:t xml:space="preserve">, </w:t>
      </w:r>
      <w:r>
        <w:t>et l</w:t>
      </w:r>
      <w:r w:rsidR="00D40713">
        <w:t>’</w:t>
      </w:r>
      <w:r>
        <w:t>on ne vous a jamais soupçonné</w:t>
      </w:r>
      <w:r w:rsidR="00D40713">
        <w:t xml:space="preserve"> ? – </w:t>
      </w:r>
      <w:r>
        <w:t>C</w:t>
      </w:r>
      <w:r w:rsidR="00D40713">
        <w:t>’</w:t>
      </w:r>
      <w:r>
        <w:t>est que j</w:t>
      </w:r>
      <w:r w:rsidR="00D40713">
        <w:t>’</w:t>
      </w:r>
      <w:r>
        <w:t>ai eu un maître habile</w:t>
      </w:r>
      <w:r w:rsidR="00D40713">
        <w:t xml:space="preserve">, </w:t>
      </w:r>
      <w:r>
        <w:t>un maître tel qu</w:t>
      </w:r>
      <w:r w:rsidR="00D40713">
        <w:t>’</w:t>
      </w:r>
      <w:r>
        <w:t>il n</w:t>
      </w:r>
      <w:r w:rsidR="00D40713">
        <w:t>’</w:t>
      </w:r>
      <w:r>
        <w:t>en existera de longtemps</w:t>
      </w:r>
      <w:r w:rsidR="00D40713">
        <w:t xml:space="preserve">. </w:t>
      </w:r>
      <w:r>
        <w:t>Il ne dérobait que la nuit</w:t>
      </w:r>
      <w:r w:rsidR="00D40713">
        <w:t xml:space="preserve"> ; </w:t>
      </w:r>
      <w:r>
        <w:t>mais au moyen de certaines paroles magiques dont il possédait le secret</w:t>
      </w:r>
      <w:r w:rsidR="00D40713">
        <w:t xml:space="preserve">, </w:t>
      </w:r>
      <w:r>
        <w:t>il était sûr de voler sans risque</w:t>
      </w:r>
      <w:r w:rsidR="00D40713">
        <w:t xml:space="preserve">. </w:t>
      </w:r>
      <w:r>
        <w:t>Voulait-il par hasard</w:t>
      </w:r>
      <w:r w:rsidR="00D40713">
        <w:t xml:space="preserve">, </w:t>
      </w:r>
      <w:r>
        <w:t>pénétrer quelque part</w:t>
      </w:r>
      <w:r w:rsidR="00D40713">
        <w:t xml:space="preserve"> ? </w:t>
      </w:r>
      <w:r>
        <w:t>il prononçait sept fois devant la lune le mot mystérieux et aussitôt un rayon de cet astre se détachant</w:t>
      </w:r>
      <w:r w:rsidR="00D40713">
        <w:t xml:space="preserve">, </w:t>
      </w:r>
      <w:r>
        <w:t>il l</w:t>
      </w:r>
      <w:r w:rsidR="00D40713">
        <w:t>’</w:t>
      </w:r>
      <w:r>
        <w:t>enfourchait et se trouvait porté sur le toit</w:t>
      </w:r>
      <w:r w:rsidR="00D40713">
        <w:t xml:space="preserve">, </w:t>
      </w:r>
      <w:r>
        <w:t>car c</w:t>
      </w:r>
      <w:r w:rsidR="00D40713">
        <w:t>’</w:t>
      </w:r>
      <w:r>
        <w:t>était toujours par le toit qu</w:t>
      </w:r>
      <w:r w:rsidR="00D40713">
        <w:t>’</w:t>
      </w:r>
      <w:r>
        <w:t>il entrait</w:t>
      </w:r>
      <w:r w:rsidR="00D40713">
        <w:t xml:space="preserve">. </w:t>
      </w:r>
      <w:r>
        <w:t>Voulait-il redescendre</w:t>
      </w:r>
      <w:r w:rsidR="00D40713">
        <w:t xml:space="preserve"> ? </w:t>
      </w:r>
      <w:r>
        <w:t>il répétait le mot magique</w:t>
      </w:r>
      <w:r w:rsidR="00D40713">
        <w:t xml:space="preserve">, </w:t>
      </w:r>
      <w:r>
        <w:t>et s</w:t>
      </w:r>
      <w:r w:rsidR="00D40713">
        <w:t>’</w:t>
      </w:r>
      <w:r>
        <w:t>élançait sur son rayon qui le reportait doucement à terre</w:t>
      </w:r>
      <w:r w:rsidR="00D40713">
        <w:t xml:space="preserve">. </w:t>
      </w:r>
      <w:r>
        <w:t>J</w:t>
      </w:r>
      <w:r w:rsidR="00D40713">
        <w:t>’</w:t>
      </w:r>
      <w:r>
        <w:t>ai hérité de son secret puisqu</w:t>
      </w:r>
      <w:r w:rsidR="00D40713">
        <w:t>’</w:t>
      </w:r>
      <w:r>
        <w:t>il faut vous l</w:t>
      </w:r>
      <w:r w:rsidR="00D40713">
        <w:t>’</w:t>
      </w:r>
      <w:r>
        <w:t>avouer</w:t>
      </w:r>
      <w:r w:rsidR="00D40713">
        <w:t xml:space="preserve"> ; </w:t>
      </w:r>
      <w:r>
        <w:t>et</w:t>
      </w:r>
      <w:r w:rsidR="00D40713">
        <w:t xml:space="preserve">, </w:t>
      </w:r>
      <w:r>
        <w:t>entre nous</w:t>
      </w:r>
      <w:r w:rsidR="00D40713">
        <w:t xml:space="preserve">, </w:t>
      </w:r>
      <w:r>
        <w:t>je n</w:t>
      </w:r>
      <w:r w:rsidR="00D40713">
        <w:t>’</w:t>
      </w:r>
      <w:r>
        <w:t>ai pas eu besoin de l</w:t>
      </w:r>
      <w:r w:rsidR="00D40713">
        <w:t>’</w:t>
      </w:r>
      <w:r>
        <w:t>employer longtemps</w:t>
      </w:r>
      <w:r w:rsidR="00D40713">
        <w:t xml:space="preserve">. – </w:t>
      </w:r>
      <w:r>
        <w:t>Je le crois sans peine</w:t>
      </w:r>
      <w:r w:rsidR="00D40713">
        <w:t xml:space="preserve">, </w:t>
      </w:r>
      <w:r>
        <w:t>reprit la femme</w:t>
      </w:r>
      <w:r w:rsidR="00D40713">
        <w:t xml:space="preserve">. </w:t>
      </w:r>
      <w:r>
        <w:t>Vous possédez là un trésor</w:t>
      </w:r>
      <w:r w:rsidR="00D40713">
        <w:t xml:space="preserve"> ; </w:t>
      </w:r>
      <w:r>
        <w:t>et si jamais j</w:t>
      </w:r>
      <w:r w:rsidR="00D40713">
        <w:t>’</w:t>
      </w:r>
      <w:r>
        <w:t>ai quelque ami ou parent embarrassé pour vivre je veux lui en faire part</w:t>
      </w:r>
      <w:r w:rsidR="00D40713">
        <w:t>. »</w:t>
      </w:r>
    </w:p>
    <w:p w14:paraId="4A8A9D2B" w14:textId="77777777" w:rsidR="00D40713" w:rsidRDefault="00000000">
      <w:r>
        <w:t>Elle supplia donc son mari de le lui apprendre</w:t>
      </w:r>
      <w:r w:rsidR="00D40713">
        <w:t xml:space="preserve">. </w:t>
      </w:r>
      <w:r>
        <w:t>Il s</w:t>
      </w:r>
      <w:r w:rsidR="00D40713">
        <w:t>’</w:t>
      </w:r>
      <w:r>
        <w:t>en défendit longtemps</w:t>
      </w:r>
      <w:r w:rsidR="00D40713">
        <w:t xml:space="preserve">, </w:t>
      </w:r>
      <w:r>
        <w:t>se fit beaucoup prier</w:t>
      </w:r>
      <w:r w:rsidR="00D40713">
        <w:t xml:space="preserve">, </w:t>
      </w:r>
      <w:r>
        <w:t>déclara qu</w:t>
      </w:r>
      <w:r w:rsidR="00D40713">
        <w:t>’</w:t>
      </w:r>
      <w:r>
        <w:t>il voulait dormir</w:t>
      </w:r>
      <w:r w:rsidR="00D40713">
        <w:t xml:space="preserve">, </w:t>
      </w:r>
      <w:r>
        <w:t xml:space="preserve">et convint enfin que le secret consistait à prononcer sept fois le mot </w:t>
      </w:r>
      <w:proofErr w:type="spellStart"/>
      <w:r>
        <w:rPr>
          <w:i/>
        </w:rPr>
        <w:t>seïl</w:t>
      </w:r>
      <w:proofErr w:type="spellEnd"/>
      <w:r w:rsidR="00D40713">
        <w:t xml:space="preserve">. </w:t>
      </w:r>
      <w:r>
        <w:t>Après cela il souhaita une bonne nuit à sa femme et feignit de ronfler</w:t>
      </w:r>
      <w:r w:rsidR="00D40713">
        <w:t>.</w:t>
      </w:r>
    </w:p>
    <w:p w14:paraId="506DE89B" w14:textId="77777777" w:rsidR="00D40713" w:rsidRDefault="00000000">
      <w:r>
        <w:t>Le voleur</w:t>
      </w:r>
      <w:r w:rsidR="00D40713">
        <w:t xml:space="preserve">, </w:t>
      </w:r>
      <w:r>
        <w:t>qui n</w:t>
      </w:r>
      <w:r w:rsidR="00D40713">
        <w:t>’</w:t>
      </w:r>
      <w:r>
        <w:t>avait pas perdu un mot de toute cette conversation ne put résister à l</w:t>
      </w:r>
      <w:r w:rsidR="00D40713">
        <w:t>’</w:t>
      </w:r>
      <w:r>
        <w:t>envie d</w:t>
      </w:r>
      <w:r w:rsidR="00D40713">
        <w:t>’</w:t>
      </w:r>
      <w:r>
        <w:t>éprouver le charme</w:t>
      </w:r>
      <w:r w:rsidR="00D40713">
        <w:t xml:space="preserve">. </w:t>
      </w:r>
      <w:r>
        <w:lastRenderedPageBreak/>
        <w:t xml:space="preserve">Après avoir sept fois répété </w:t>
      </w:r>
      <w:proofErr w:type="spellStart"/>
      <w:r>
        <w:rPr>
          <w:i/>
        </w:rPr>
        <w:t>seïl</w:t>
      </w:r>
      <w:proofErr w:type="spellEnd"/>
      <w:r w:rsidR="00D40713">
        <w:t xml:space="preserve">, </w:t>
      </w:r>
      <w:r>
        <w:t>il ouvre les bras et s</w:t>
      </w:r>
      <w:r w:rsidR="00D40713">
        <w:t>’</w:t>
      </w:r>
      <w:r>
        <w:t>élance</w:t>
      </w:r>
      <w:r w:rsidR="00D40713">
        <w:t xml:space="preserve">, </w:t>
      </w:r>
      <w:r>
        <w:t>mais il tombe à terre et se casse une cuisse</w:t>
      </w:r>
      <w:r w:rsidR="00D40713">
        <w:t>.</w:t>
      </w:r>
    </w:p>
    <w:p w14:paraId="1E30E5B0" w14:textId="42BC64A5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2593FC7A" wp14:editId="14EE9971">
            <wp:extent cx="2259011" cy="3084022"/>
            <wp:effectExtent l="0" t="0" r="8255" b="2540"/>
            <wp:docPr id="76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1103" cy="310052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E849A8" w14:textId="741E5643" w:rsidR="00000000" w:rsidRDefault="00000000">
      <w:r>
        <w:t>Au bruit que fait sa chute</w:t>
      </w:r>
      <w:r w:rsidR="00D40713">
        <w:t xml:space="preserve">, </w:t>
      </w:r>
      <w:r>
        <w:t>le bourgeois</w:t>
      </w:r>
      <w:r w:rsidR="00D40713">
        <w:t xml:space="preserve">, </w:t>
      </w:r>
      <w:r>
        <w:t>feignant de se réveiller</w:t>
      </w:r>
      <w:r w:rsidR="00D40713">
        <w:t xml:space="preserve">, </w:t>
      </w:r>
      <w:r>
        <w:t>crie d</w:t>
      </w:r>
      <w:r w:rsidR="00D40713">
        <w:t>’</w:t>
      </w:r>
      <w:r>
        <w:t>un ton d</w:t>
      </w:r>
      <w:r w:rsidR="00D40713">
        <w:t>’</w:t>
      </w:r>
      <w:r>
        <w:t>effroi</w:t>
      </w:r>
      <w:r w:rsidR="00D40713">
        <w:t> : « </w:t>
      </w:r>
      <w:r>
        <w:t>Qui est là</w:t>
      </w:r>
      <w:r w:rsidR="00D40713">
        <w:t xml:space="preserve"> ? – </w:t>
      </w:r>
      <w:r>
        <w:t>Ah</w:t>
      </w:r>
      <w:r w:rsidR="00D40713">
        <w:t xml:space="preserve"> ! </w:t>
      </w:r>
      <w:r>
        <w:t>Sire</w:t>
      </w:r>
      <w:r w:rsidR="00D40713">
        <w:t xml:space="preserve">, </w:t>
      </w:r>
      <w:r>
        <w:t>répond le maladroit</w:t>
      </w:r>
      <w:r w:rsidR="00D40713">
        <w:t xml:space="preserve">, </w:t>
      </w:r>
      <w:r>
        <w:t>c</w:t>
      </w:r>
      <w:r w:rsidR="00D40713">
        <w:t>’</w:t>
      </w:r>
      <w:r>
        <w:t xml:space="preserve">est un homme que </w:t>
      </w:r>
      <w:proofErr w:type="spellStart"/>
      <w:r>
        <w:rPr>
          <w:i/>
        </w:rPr>
        <w:t>seïl</w:t>
      </w:r>
      <w:proofErr w:type="spellEnd"/>
      <w:r>
        <w:t xml:space="preserve"> n</w:t>
      </w:r>
      <w:r w:rsidR="00D40713">
        <w:t>’</w:t>
      </w:r>
      <w:r>
        <w:t>a pas servi aussi bien que vous</w:t>
      </w:r>
      <w:r w:rsidR="00D40713">
        <w:t>. »</w:t>
      </w:r>
    </w:p>
    <w:p w14:paraId="337CBDB4" w14:textId="77777777" w:rsidR="00D40713" w:rsidRDefault="00000000">
      <w:r>
        <w:t>On alla le saisir aussitôt</w:t>
      </w:r>
      <w:r w:rsidR="00D40713">
        <w:t xml:space="preserve">, </w:t>
      </w:r>
      <w:r>
        <w:t>et il fut livré aux juges qui</w:t>
      </w:r>
      <w:r w:rsidR="00D40713">
        <w:t xml:space="preserve">, </w:t>
      </w:r>
      <w:r>
        <w:t>le lendemain</w:t>
      </w:r>
      <w:r w:rsidR="00D40713">
        <w:t xml:space="preserve">, </w:t>
      </w:r>
      <w:r>
        <w:t>le firent pendre</w:t>
      </w:r>
      <w:r w:rsidR="00D40713">
        <w:t>.</w:t>
      </w:r>
    </w:p>
    <w:p w14:paraId="3F0B7A72" w14:textId="238153E8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3949A698" wp14:editId="6497C0F7">
            <wp:extent cx="3194317" cy="3108960"/>
            <wp:effectExtent l="0" t="0" r="6350" b="0"/>
            <wp:docPr id="77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729" cy="31152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654FF1" w14:textId="65A517E7" w:rsidR="00000000" w:rsidRPr="00E57045" w:rsidRDefault="00000000" w:rsidP="00E57045">
      <w:pPr>
        <w:pStyle w:val="Titre1"/>
      </w:pPr>
      <w:bookmarkStart w:id="15" w:name="_Toc199529433"/>
      <w:r w:rsidRPr="00E57045">
        <w:lastRenderedPageBreak/>
        <w:t>Lai du Palefroi Vair</w:t>
      </w:r>
      <w:r w:rsidR="00D40713" w:rsidRPr="00E57045">
        <w:rPr>
          <w:rStyle w:val="Appelnotedebasdep"/>
          <w:b/>
          <w:sz w:val="48"/>
          <w:vertAlign w:val="baseline"/>
        </w:rPr>
        <w:footnoteReference w:id="1"/>
      </w:r>
      <w:bookmarkEnd w:id="15"/>
    </w:p>
    <w:p w14:paraId="67B892EF" w14:textId="698DE8A6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5988D9A1" wp14:editId="498F1FC8">
            <wp:extent cx="4422798" cy="3882043"/>
            <wp:effectExtent l="0" t="0" r="0" b="4445"/>
            <wp:docPr id="78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6038" cy="3884887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94209" w14:textId="77777777" w:rsidR="00D40713" w:rsidRDefault="00000000">
      <w:r>
        <w:t>Je vous dirai qu</w:t>
      </w:r>
      <w:r w:rsidR="00D40713">
        <w:t>’</w:t>
      </w:r>
      <w:r>
        <w:t>en Champagne jadis fut un brave chevalier nommé messire Guillaume</w:t>
      </w:r>
      <w:r w:rsidR="00D40713">
        <w:t xml:space="preserve">, </w:t>
      </w:r>
      <w:r>
        <w:t>riche en bonnes qualités</w:t>
      </w:r>
      <w:r w:rsidR="00D40713">
        <w:t xml:space="preserve">, </w:t>
      </w:r>
      <w:r>
        <w:t>mais pauvre d</w:t>
      </w:r>
      <w:r w:rsidR="00D40713">
        <w:t>’</w:t>
      </w:r>
      <w:r>
        <w:t>avoir</w:t>
      </w:r>
      <w:r w:rsidR="00D40713">
        <w:t xml:space="preserve">. </w:t>
      </w:r>
      <w:r>
        <w:t>Obligé de subsister par sa valeur</w:t>
      </w:r>
      <w:r w:rsidR="00D40713">
        <w:t xml:space="preserve">, </w:t>
      </w:r>
      <w:r>
        <w:t>il ne possédait pour tout bien qu</w:t>
      </w:r>
      <w:r w:rsidR="00D40713">
        <w:t>’</w:t>
      </w:r>
      <w:r>
        <w:t>une petite terre valant au plus deux cents livres</w:t>
      </w:r>
      <w:r w:rsidR="00D40713">
        <w:t xml:space="preserve"> : </w:t>
      </w:r>
      <w:r>
        <w:t>et</w:t>
      </w:r>
      <w:r w:rsidR="00D40713">
        <w:t xml:space="preserve">, </w:t>
      </w:r>
      <w:r>
        <w:t>c</w:t>
      </w:r>
      <w:r w:rsidR="00D40713">
        <w:t>’</w:t>
      </w:r>
      <w:r>
        <w:t>était grand dommage</w:t>
      </w:r>
      <w:r w:rsidR="00D40713">
        <w:t xml:space="preserve">, </w:t>
      </w:r>
      <w:r>
        <w:t>car il avait tout</w:t>
      </w:r>
      <w:r w:rsidR="00D40713">
        <w:t xml:space="preserve">, </w:t>
      </w:r>
      <w:r>
        <w:t>courage</w:t>
      </w:r>
      <w:r w:rsidR="00D40713">
        <w:t xml:space="preserve">, </w:t>
      </w:r>
      <w:r>
        <w:t>honneur</w:t>
      </w:r>
      <w:r w:rsidR="00D40713">
        <w:t xml:space="preserve">, </w:t>
      </w:r>
      <w:r>
        <w:t>probité</w:t>
      </w:r>
      <w:r w:rsidR="00D40713">
        <w:t xml:space="preserve">. </w:t>
      </w:r>
      <w:r>
        <w:t>Paraissait-il dans un tournoi</w:t>
      </w:r>
      <w:r w:rsidR="00D40713">
        <w:t xml:space="preserve"> ? </w:t>
      </w:r>
      <w:r>
        <w:t>il ne s</w:t>
      </w:r>
      <w:r w:rsidR="00D40713">
        <w:t>’</w:t>
      </w:r>
      <w:r>
        <w:t>amusait pas à faire aux dames de beaux saluts ou des signes de galanterie</w:t>
      </w:r>
      <w:r w:rsidR="00D40713">
        <w:t xml:space="preserve"> ; </w:t>
      </w:r>
      <w:r>
        <w:t>il s</w:t>
      </w:r>
      <w:r w:rsidR="00D40713">
        <w:t>’</w:t>
      </w:r>
      <w:r>
        <w:t>élançait</w:t>
      </w:r>
      <w:r w:rsidR="00D40713">
        <w:t xml:space="preserve">, </w:t>
      </w:r>
      <w:r>
        <w:t>tête baissée</w:t>
      </w:r>
      <w:r w:rsidR="00D40713">
        <w:t xml:space="preserve">, </w:t>
      </w:r>
      <w:r>
        <w:t>à l</w:t>
      </w:r>
      <w:r w:rsidR="00D40713">
        <w:t>’</w:t>
      </w:r>
      <w:r>
        <w:t>endroit où la foule était la plus forte</w:t>
      </w:r>
      <w:r w:rsidR="00D40713">
        <w:t xml:space="preserve">, </w:t>
      </w:r>
      <w:r>
        <w:t>et ne se retirait que quand il avait terrassé ou vaincu ses adversaires</w:t>
      </w:r>
      <w:r w:rsidR="00D40713">
        <w:t xml:space="preserve">. </w:t>
      </w:r>
      <w:r>
        <w:t>Aussi était-il partout connu et considéré</w:t>
      </w:r>
      <w:r w:rsidR="00D40713">
        <w:t xml:space="preserve">. </w:t>
      </w:r>
      <w:r>
        <w:t>Je m</w:t>
      </w:r>
      <w:r w:rsidR="00D40713">
        <w:t>’</w:t>
      </w:r>
      <w:r>
        <w:t>arrête avec plaisir sur son éloge</w:t>
      </w:r>
      <w:r w:rsidR="00D40713">
        <w:t xml:space="preserve">, </w:t>
      </w:r>
      <w:r>
        <w:t>messieurs</w:t>
      </w:r>
      <w:r w:rsidR="00D40713">
        <w:t xml:space="preserve">, </w:t>
      </w:r>
      <w:r>
        <w:t xml:space="preserve">parce </w:t>
      </w:r>
      <w:r>
        <w:lastRenderedPageBreak/>
        <w:t>que la justice qu</w:t>
      </w:r>
      <w:r w:rsidR="00D40713">
        <w:t>’</w:t>
      </w:r>
      <w:r>
        <w:t>on rend aux braves gens est le moyen le plus sûr de leur donner des imitateurs</w:t>
      </w:r>
      <w:r w:rsidR="00D40713">
        <w:t>.</w:t>
      </w:r>
    </w:p>
    <w:p w14:paraId="67AD6C79" w14:textId="77777777" w:rsidR="00D40713" w:rsidRDefault="00000000">
      <w:r>
        <w:t>Dans le voisinage de Guillaume</w:t>
      </w:r>
      <w:r w:rsidR="00D40713">
        <w:t xml:space="preserve">, </w:t>
      </w:r>
      <w:r>
        <w:t>demeurait un très riche seigneur</w:t>
      </w:r>
      <w:r w:rsidR="00D40713">
        <w:t xml:space="preserve">, </w:t>
      </w:r>
      <w:r>
        <w:t>veuf et père d</w:t>
      </w:r>
      <w:r w:rsidR="00D40713">
        <w:t>’</w:t>
      </w:r>
      <w:r>
        <w:t>une fille belle comme le jour</w:t>
      </w:r>
      <w:r w:rsidR="00D40713">
        <w:t xml:space="preserve">, </w:t>
      </w:r>
      <w:r>
        <w:t>nommée Nina</w:t>
      </w:r>
      <w:r w:rsidR="00D40713">
        <w:t xml:space="preserve">. </w:t>
      </w:r>
      <w:r>
        <w:t>Son château était</w:t>
      </w:r>
      <w:r w:rsidR="00D40713">
        <w:t xml:space="preserve">, </w:t>
      </w:r>
      <w:r>
        <w:t>ainsi que celui du chevalier</w:t>
      </w:r>
      <w:r w:rsidR="00D40713">
        <w:t xml:space="preserve">, </w:t>
      </w:r>
      <w:r>
        <w:t>situé dans les bois</w:t>
      </w:r>
      <w:r w:rsidR="00D40713">
        <w:t xml:space="preserve"> (</w:t>
      </w:r>
      <w:r>
        <w:t>car la Champagne alors avait beaucoup plus de forêts encore qu</w:t>
      </w:r>
      <w:r w:rsidR="00D40713">
        <w:t>’</w:t>
      </w:r>
      <w:r>
        <w:t>elle n</w:t>
      </w:r>
      <w:r w:rsidR="00D40713">
        <w:t>’</w:t>
      </w:r>
      <w:r>
        <w:t>en a aujourd</w:t>
      </w:r>
      <w:r w:rsidR="00D40713">
        <w:t>’</w:t>
      </w:r>
      <w:r>
        <w:t>hui</w:t>
      </w:r>
      <w:r w:rsidR="00D40713">
        <w:t xml:space="preserve">) ; </w:t>
      </w:r>
      <w:r>
        <w:t>et ils n</w:t>
      </w:r>
      <w:r w:rsidR="00D40713">
        <w:t>’</w:t>
      </w:r>
      <w:r>
        <w:t>étaient distants l</w:t>
      </w:r>
      <w:r w:rsidR="00D40713">
        <w:t>’</w:t>
      </w:r>
      <w:r>
        <w:t>un de l</w:t>
      </w:r>
      <w:r w:rsidR="00D40713">
        <w:t>’</w:t>
      </w:r>
      <w:r>
        <w:t>autre que d</w:t>
      </w:r>
      <w:r w:rsidR="00D40713">
        <w:t>’</w:t>
      </w:r>
      <w:r>
        <w:t>une grosse lieue</w:t>
      </w:r>
      <w:r w:rsidR="00D40713">
        <w:t>.</w:t>
      </w:r>
    </w:p>
    <w:p w14:paraId="174028FC" w14:textId="77777777" w:rsidR="00D40713" w:rsidRDefault="00000000">
      <w:r>
        <w:t>Mais celui du vieillard</w:t>
      </w:r>
      <w:r w:rsidR="00D40713">
        <w:t xml:space="preserve">, </w:t>
      </w:r>
      <w:r>
        <w:t>bâti sur un monticule fort escarpé</w:t>
      </w:r>
      <w:r w:rsidR="00D40713">
        <w:t xml:space="preserve">, </w:t>
      </w:r>
      <w:r>
        <w:t>se trouvait en outre défendu par un fossé profond et par une forte haie d</w:t>
      </w:r>
      <w:r w:rsidR="00D40713">
        <w:t>’</w:t>
      </w:r>
      <w:r>
        <w:t>épines</w:t>
      </w:r>
      <w:r w:rsidR="00D40713">
        <w:t xml:space="preserve">, </w:t>
      </w:r>
      <w:r>
        <w:t>de sorte qu</w:t>
      </w:r>
      <w:r w:rsidR="00D40713">
        <w:t>’</w:t>
      </w:r>
      <w:r>
        <w:t>on ne pouvait y aborder que par le pont-levis</w:t>
      </w:r>
      <w:r w:rsidR="00D40713">
        <w:t xml:space="preserve">. </w:t>
      </w:r>
      <w:r>
        <w:t>C</w:t>
      </w:r>
      <w:r w:rsidR="00D40713">
        <w:t>’</w:t>
      </w:r>
      <w:r>
        <w:t>était là que s</w:t>
      </w:r>
      <w:r w:rsidR="00D40713">
        <w:t>’</w:t>
      </w:r>
      <w:r>
        <w:t>était retiré le prud</w:t>
      </w:r>
      <w:r w:rsidR="00D40713">
        <w:t>’</w:t>
      </w:r>
      <w:r>
        <w:t>homme</w:t>
      </w:r>
      <w:r w:rsidR="00D40713">
        <w:t xml:space="preserve"> ; </w:t>
      </w:r>
      <w:r>
        <w:t>il y vivait tranquillement avec sa fille</w:t>
      </w:r>
      <w:r w:rsidR="00D40713">
        <w:t xml:space="preserve">, </w:t>
      </w:r>
      <w:r>
        <w:t>faisant valoir sa terre qui lui rapportait annuellement mille bonnes livres de rente</w:t>
      </w:r>
      <w:r w:rsidR="00D40713">
        <w:t>.</w:t>
      </w:r>
    </w:p>
    <w:p w14:paraId="72AF1DF0" w14:textId="77777777" w:rsidR="00D40713" w:rsidRDefault="00000000">
      <w:r>
        <w:t>Avec une pareille fortune</w:t>
      </w:r>
      <w:r w:rsidR="00D40713">
        <w:t xml:space="preserve">, </w:t>
      </w:r>
      <w:r>
        <w:t>vous jugez bien que la demoiselle</w:t>
      </w:r>
      <w:r w:rsidR="00D40713">
        <w:t xml:space="preserve">, </w:t>
      </w:r>
      <w:r>
        <w:t>belle et aimable comme elle l</w:t>
      </w:r>
      <w:r w:rsidR="00D40713">
        <w:t>’</w:t>
      </w:r>
      <w:r>
        <w:t>était</w:t>
      </w:r>
      <w:r w:rsidR="00D40713">
        <w:t xml:space="preserve">, </w:t>
      </w:r>
      <w:r>
        <w:t>ne devait pas manquer de soupirants</w:t>
      </w:r>
      <w:r w:rsidR="00D40713">
        <w:t xml:space="preserve">. </w:t>
      </w:r>
      <w:r>
        <w:t>De ce nombre fut Guillaume</w:t>
      </w:r>
      <w:r w:rsidR="00D40713">
        <w:t xml:space="preserve"> ; </w:t>
      </w:r>
      <w:r>
        <w:t>jaloux d</w:t>
      </w:r>
      <w:r w:rsidR="00D40713">
        <w:t>’</w:t>
      </w:r>
      <w:r>
        <w:t>avoir pour mie une personne d</w:t>
      </w:r>
      <w:r w:rsidR="00D40713">
        <w:t>’</w:t>
      </w:r>
      <w:r>
        <w:t>un mérite aussi rare</w:t>
      </w:r>
      <w:r w:rsidR="00D40713">
        <w:t xml:space="preserve">, </w:t>
      </w:r>
      <w:r>
        <w:t>il mit tous ses soins à lui plaire</w:t>
      </w:r>
      <w:r w:rsidR="00D40713">
        <w:t xml:space="preserve"> ; </w:t>
      </w:r>
      <w:r>
        <w:t>et bientôt à force de courtoisie et de beaux faits d</w:t>
      </w:r>
      <w:r w:rsidR="00D40713">
        <w:t>’</w:t>
      </w:r>
      <w:r>
        <w:t>armes</w:t>
      </w:r>
      <w:r w:rsidR="00D40713">
        <w:t xml:space="preserve">, </w:t>
      </w:r>
      <w:r>
        <w:t>il y parvint</w:t>
      </w:r>
      <w:r w:rsidR="00D40713">
        <w:t xml:space="preserve">. </w:t>
      </w:r>
      <w:r>
        <w:t>Mais quand le père vit les visites du chevalier devenir trop fréquentes</w:t>
      </w:r>
      <w:r w:rsidR="00D40713">
        <w:t xml:space="preserve">, </w:t>
      </w:r>
      <w:r>
        <w:t>il défendit à sa fille de lui parler et le reçut lui-même avec une froideur si marquée</w:t>
      </w:r>
      <w:r w:rsidR="00D40713">
        <w:t xml:space="preserve">, </w:t>
      </w:r>
      <w:r>
        <w:t>que le favori n</w:t>
      </w:r>
      <w:r w:rsidR="00D40713">
        <w:t>’</w:t>
      </w:r>
      <w:r>
        <w:t>osa plus revenir</w:t>
      </w:r>
      <w:r w:rsidR="00D40713">
        <w:t>.</w:t>
      </w:r>
    </w:p>
    <w:p w14:paraId="32EA2287" w14:textId="77777777" w:rsidR="00D40713" w:rsidRDefault="00000000">
      <w:proofErr w:type="spellStart"/>
      <w:r>
        <w:t>Par là</w:t>
      </w:r>
      <w:proofErr w:type="spellEnd"/>
      <w:r>
        <w:t xml:space="preserve"> se trouva interrompue toute communication entre les deux jeunes gens</w:t>
      </w:r>
      <w:r w:rsidR="00D40713">
        <w:t xml:space="preserve">. </w:t>
      </w:r>
      <w:r>
        <w:t>L</w:t>
      </w:r>
      <w:r w:rsidR="00D40713">
        <w:t>’</w:t>
      </w:r>
      <w:r>
        <w:t>âge ne permettait plus au père de monter à cheval</w:t>
      </w:r>
      <w:r w:rsidR="00D40713">
        <w:t xml:space="preserve">, </w:t>
      </w:r>
      <w:r>
        <w:t>ni de sortir</w:t>
      </w:r>
      <w:r w:rsidR="00D40713">
        <w:t xml:space="preserve"> ; </w:t>
      </w:r>
      <w:r>
        <w:t>ainsi</w:t>
      </w:r>
      <w:r w:rsidR="00D40713">
        <w:t xml:space="preserve">, </w:t>
      </w:r>
      <w:r>
        <w:t>n</w:t>
      </w:r>
      <w:r w:rsidR="00D40713">
        <w:t>’</w:t>
      </w:r>
      <w:r>
        <w:t>était-il avec lui aucun espoir d</w:t>
      </w:r>
      <w:r w:rsidR="00D40713">
        <w:t>’</w:t>
      </w:r>
      <w:r>
        <w:t>absence</w:t>
      </w:r>
      <w:r w:rsidR="00D40713">
        <w:t xml:space="preserve">. </w:t>
      </w:r>
      <w:r>
        <w:t>Le vieux renard</w:t>
      </w:r>
      <w:r w:rsidR="00D40713">
        <w:t xml:space="preserve">, </w:t>
      </w:r>
      <w:r>
        <w:t>d</w:t>
      </w:r>
      <w:r w:rsidR="00D40713">
        <w:t>’</w:t>
      </w:r>
      <w:r>
        <w:t>ailleurs</w:t>
      </w:r>
      <w:r w:rsidR="00D40713">
        <w:t xml:space="preserve">, </w:t>
      </w:r>
      <w:r>
        <w:t>ayant eu dans sa jeunesse plusieurs aventures</w:t>
      </w:r>
      <w:r w:rsidR="00D40713">
        <w:t xml:space="preserve">, </w:t>
      </w:r>
      <w:r>
        <w:t>avait appris par son expérience à devenir défiant et rusé</w:t>
      </w:r>
      <w:r w:rsidR="00D40713">
        <w:t xml:space="preserve">. </w:t>
      </w:r>
      <w:r>
        <w:t>Guillaume n</w:t>
      </w:r>
      <w:r w:rsidR="00D40713">
        <w:t>’</w:t>
      </w:r>
      <w:r>
        <w:t>eût demandé seulement qu</w:t>
      </w:r>
      <w:r w:rsidR="00D40713">
        <w:t>’</w:t>
      </w:r>
      <w:r>
        <w:t>à voir sa mie</w:t>
      </w:r>
      <w:r w:rsidR="00D40713">
        <w:t xml:space="preserve"> ; </w:t>
      </w:r>
      <w:r>
        <w:t>et cette faible consolation lui était interdite</w:t>
      </w:r>
      <w:r w:rsidR="00D40713">
        <w:t>.</w:t>
      </w:r>
    </w:p>
    <w:p w14:paraId="1147CF38" w14:textId="77777777" w:rsidR="00D40713" w:rsidRDefault="00000000">
      <w:r>
        <w:lastRenderedPageBreak/>
        <w:t>Un jour enfin qu</w:t>
      </w:r>
      <w:r w:rsidR="00D40713">
        <w:t>’</w:t>
      </w:r>
      <w:r>
        <w:t>il cherchait et rôdait autour des murs</w:t>
      </w:r>
      <w:r w:rsidR="00D40713">
        <w:t xml:space="preserve">, </w:t>
      </w:r>
      <w:r>
        <w:t>il aperçut une poterne abandonnée</w:t>
      </w:r>
      <w:r w:rsidR="00D40713">
        <w:t xml:space="preserve">, </w:t>
      </w:r>
      <w:r>
        <w:t>à travers laquelle il était possible de se parler</w:t>
      </w:r>
      <w:r w:rsidR="00D40713">
        <w:t xml:space="preserve">. </w:t>
      </w:r>
      <w:r>
        <w:t>Il trouva moyen de le faire savoir à Nina qui ne manqua pas d</w:t>
      </w:r>
      <w:r w:rsidR="00D40713">
        <w:t>’</w:t>
      </w:r>
      <w:r>
        <w:t>en profiter</w:t>
      </w:r>
      <w:r w:rsidR="00D40713">
        <w:t xml:space="preserve">. </w:t>
      </w:r>
      <w:r>
        <w:t>Pour lui il pouvait venir en sûreté au lieu du rendez-vous par de petits sentiers détournés</w:t>
      </w:r>
      <w:r w:rsidR="00D40713">
        <w:t xml:space="preserve">, </w:t>
      </w:r>
      <w:r>
        <w:t>à travers la forêt</w:t>
      </w:r>
      <w:r w:rsidR="00D40713">
        <w:t xml:space="preserve">, </w:t>
      </w:r>
      <w:r>
        <w:t>que lui seul connaissait</w:t>
      </w:r>
      <w:r w:rsidR="00D40713">
        <w:t xml:space="preserve">. </w:t>
      </w:r>
      <w:r>
        <w:t>Ce dédommagement léger fit d</w:t>
      </w:r>
      <w:r w:rsidR="00D40713">
        <w:t>’</w:t>
      </w:r>
      <w:r>
        <w:t>abord le bonheur des deux amants</w:t>
      </w:r>
      <w:r w:rsidR="00D40713">
        <w:t xml:space="preserve"> : </w:t>
      </w:r>
      <w:r>
        <w:t>ils en jouirent pendant quelque temps avec transport</w:t>
      </w:r>
      <w:r w:rsidR="00D40713">
        <w:t xml:space="preserve"> ; </w:t>
      </w:r>
      <w:r>
        <w:t>mais quoi</w:t>
      </w:r>
      <w:r w:rsidR="00D40713">
        <w:t xml:space="preserve"> ! </w:t>
      </w:r>
      <w:r>
        <w:t>se parler sans se voir</w:t>
      </w:r>
      <w:r w:rsidR="00D40713">
        <w:t xml:space="preserve">, </w:t>
      </w:r>
      <w:r>
        <w:t>s</w:t>
      </w:r>
      <w:r w:rsidR="00D40713">
        <w:t>’</w:t>
      </w:r>
      <w:r>
        <w:t>aimer tendrement et ne pouvoir se le prouver</w:t>
      </w:r>
      <w:r w:rsidR="00D40713">
        <w:t xml:space="preserve"> ! </w:t>
      </w:r>
      <w:r>
        <w:t>pas un baiser</w:t>
      </w:r>
      <w:r w:rsidR="00D40713">
        <w:t xml:space="preserve"> ! </w:t>
      </w:r>
      <w:r>
        <w:t>toujours craindre d</w:t>
      </w:r>
      <w:r w:rsidR="00D40713">
        <w:t>’</w:t>
      </w:r>
      <w:r>
        <w:t>être découverts et d</w:t>
      </w:r>
      <w:r w:rsidR="00D40713">
        <w:t>’</w:t>
      </w:r>
      <w:r>
        <w:t>être séparés pour toujours</w:t>
      </w:r>
      <w:r w:rsidR="00D40713">
        <w:t xml:space="preserve"> ! </w:t>
      </w:r>
      <w:r>
        <w:t>Guillaume ne put tenir à une pareille situation</w:t>
      </w:r>
      <w:r w:rsidR="00D40713">
        <w:t xml:space="preserve">. </w:t>
      </w:r>
      <w:r>
        <w:t>Il résolut d</w:t>
      </w:r>
      <w:r w:rsidR="00D40713">
        <w:t>’</w:t>
      </w:r>
      <w:r>
        <w:t>en sortir d</w:t>
      </w:r>
      <w:r w:rsidR="00D40713">
        <w:t>’</w:t>
      </w:r>
      <w:r>
        <w:t>une manière ou d</w:t>
      </w:r>
      <w:r w:rsidR="00D40713">
        <w:t>’</w:t>
      </w:r>
      <w:r>
        <w:t>une autre</w:t>
      </w:r>
      <w:r w:rsidR="00D40713">
        <w:t xml:space="preserve">, </w:t>
      </w:r>
      <w:r>
        <w:t>et vint au château dans le dessein de déclarer ses intentions au père et d</w:t>
      </w:r>
      <w:r w:rsidR="00D40713">
        <w:t>’</w:t>
      </w:r>
      <w:r>
        <w:t>en obtenir une réponse décisive</w:t>
      </w:r>
      <w:r w:rsidR="00D40713">
        <w:t>.</w:t>
      </w:r>
    </w:p>
    <w:p w14:paraId="488096AD" w14:textId="5B3B6969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7211C91B" wp14:editId="30EB8D98">
            <wp:extent cx="3690851" cy="3092217"/>
            <wp:effectExtent l="0" t="0" r="5080" b="0"/>
            <wp:docPr id="7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3255" cy="310260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215699" w14:textId="146E97F5" w:rsidR="00000000" w:rsidRDefault="00D40713">
      <w:r>
        <w:t>« </w:t>
      </w:r>
      <w:r w:rsidR="00000000">
        <w:t>Sire</w:t>
      </w:r>
      <w:r>
        <w:t xml:space="preserve">, </w:t>
      </w:r>
      <w:r w:rsidR="00000000">
        <w:t>lui dit-il</w:t>
      </w:r>
      <w:r>
        <w:t xml:space="preserve">, </w:t>
      </w:r>
      <w:r w:rsidR="00000000">
        <w:t>j</w:t>
      </w:r>
      <w:r>
        <w:t>’</w:t>
      </w:r>
      <w:r w:rsidR="00000000">
        <w:t>ai une grâce à vous demander</w:t>
      </w:r>
      <w:r>
        <w:t xml:space="preserve">, </w:t>
      </w:r>
      <w:r w:rsidR="00000000">
        <w:t>daignez m</w:t>
      </w:r>
      <w:r>
        <w:t>’</w:t>
      </w:r>
      <w:r w:rsidR="00000000">
        <w:t>écouter un instant</w:t>
      </w:r>
      <w:r>
        <w:t xml:space="preserve"> ; </w:t>
      </w:r>
      <w:r w:rsidR="00000000">
        <w:t>j</w:t>
      </w:r>
      <w:r>
        <w:t>’</w:t>
      </w:r>
      <w:r w:rsidR="00000000">
        <w:t>aime votre fille</w:t>
      </w:r>
      <w:r>
        <w:t xml:space="preserve">, </w:t>
      </w:r>
      <w:r w:rsidR="00000000">
        <w:t>Sire</w:t>
      </w:r>
      <w:r>
        <w:t xml:space="preserve">, </w:t>
      </w:r>
      <w:r w:rsidR="00000000">
        <w:t>et j</w:t>
      </w:r>
      <w:r>
        <w:t>’</w:t>
      </w:r>
      <w:r w:rsidR="00000000">
        <w:t>ose vous supplier de m</w:t>
      </w:r>
      <w:r>
        <w:t>’</w:t>
      </w:r>
      <w:r w:rsidR="00000000">
        <w:t>accorder sa main</w:t>
      </w:r>
      <w:r>
        <w:t xml:space="preserve">. </w:t>
      </w:r>
      <w:r w:rsidR="00000000">
        <w:t>Vous connaissez ma naissance et mon nom</w:t>
      </w:r>
      <w:r>
        <w:t xml:space="preserve">, </w:t>
      </w:r>
      <w:r w:rsidR="00000000">
        <w:t>je crois avoir quelque droit à votre estime et n</w:t>
      </w:r>
      <w:r>
        <w:t>’</w:t>
      </w:r>
      <w:r w:rsidR="00000000">
        <w:t>être point indigne de Nina</w:t>
      </w:r>
      <w:r>
        <w:t xml:space="preserve"> ; </w:t>
      </w:r>
      <w:r w:rsidR="00000000">
        <w:t>j</w:t>
      </w:r>
      <w:r>
        <w:t>’</w:t>
      </w:r>
      <w:r w:rsidR="00000000">
        <w:t>attends votre réponse</w:t>
      </w:r>
      <w:r>
        <w:t xml:space="preserve"> ; </w:t>
      </w:r>
      <w:r w:rsidR="00000000">
        <w:t>mais cette réponse va me donner ou la vie ou la mort</w:t>
      </w:r>
      <w:r>
        <w:t xml:space="preserve">. – </w:t>
      </w:r>
      <w:r w:rsidR="00000000">
        <w:t xml:space="preserve">Je conçois </w:t>
      </w:r>
      <w:r w:rsidR="00000000">
        <w:lastRenderedPageBreak/>
        <w:t>sans peine qu</w:t>
      </w:r>
      <w:r>
        <w:t>’</w:t>
      </w:r>
      <w:r w:rsidR="00000000">
        <w:t>on peut aimer ma fille</w:t>
      </w:r>
      <w:r>
        <w:t xml:space="preserve">, </w:t>
      </w:r>
      <w:r w:rsidR="00000000">
        <w:t>répondit le vieillard</w:t>
      </w:r>
      <w:r>
        <w:t xml:space="preserve"> ; </w:t>
      </w:r>
      <w:r w:rsidR="00000000">
        <w:t>elle est jeune</w:t>
      </w:r>
      <w:r>
        <w:t xml:space="preserve">, </w:t>
      </w:r>
      <w:r w:rsidR="00000000">
        <w:t>belle et sage</w:t>
      </w:r>
      <w:r>
        <w:t xml:space="preserve"> ; </w:t>
      </w:r>
      <w:r w:rsidR="00000000">
        <w:t>sa naissance est distinguée</w:t>
      </w:r>
      <w:r>
        <w:t xml:space="preserve"> ; </w:t>
      </w:r>
      <w:r w:rsidR="00000000">
        <w:t>je n</w:t>
      </w:r>
      <w:r>
        <w:t>’</w:t>
      </w:r>
      <w:r w:rsidR="00000000">
        <w:t>ai qu</w:t>
      </w:r>
      <w:r>
        <w:t>’</w:t>
      </w:r>
      <w:r w:rsidR="00000000">
        <w:t>elle d</w:t>
      </w:r>
      <w:r>
        <w:t>’</w:t>
      </w:r>
      <w:r w:rsidR="00000000">
        <w:t>héritière</w:t>
      </w:r>
      <w:r>
        <w:t xml:space="preserve"> ; </w:t>
      </w:r>
      <w:r w:rsidR="00000000">
        <w:t>et si elle mérite toujours mon amitié</w:t>
      </w:r>
      <w:r>
        <w:t xml:space="preserve">, </w:t>
      </w:r>
      <w:r w:rsidR="00000000">
        <w:t>un bien considérable l</w:t>
      </w:r>
      <w:r>
        <w:t>’</w:t>
      </w:r>
      <w:r w:rsidR="00000000">
        <w:t>attend</w:t>
      </w:r>
      <w:r>
        <w:t xml:space="preserve">. </w:t>
      </w:r>
      <w:r w:rsidR="00000000">
        <w:t>Avec ces avantages</w:t>
      </w:r>
      <w:r>
        <w:t xml:space="preserve">, </w:t>
      </w:r>
      <w:r w:rsidR="00000000">
        <w:t>je crois qu</w:t>
      </w:r>
      <w:r>
        <w:t>’</w:t>
      </w:r>
      <w:r w:rsidR="00000000">
        <w:t>il n</w:t>
      </w:r>
      <w:r>
        <w:t>’</w:t>
      </w:r>
      <w:r w:rsidR="00000000">
        <w:t>y a point de prince en France qui ne s</w:t>
      </w:r>
      <w:r>
        <w:t>’</w:t>
      </w:r>
      <w:r w:rsidR="00000000">
        <w:t>honorât de l</w:t>
      </w:r>
      <w:r>
        <w:t>’</w:t>
      </w:r>
      <w:r w:rsidR="00000000">
        <w:t>épouser</w:t>
      </w:r>
      <w:r>
        <w:t xml:space="preserve">. </w:t>
      </w:r>
      <w:r w:rsidR="00000000">
        <w:t>Déjà plus d</w:t>
      </w:r>
      <w:r>
        <w:t>’</w:t>
      </w:r>
      <w:r w:rsidR="00000000">
        <w:t>un gentilhomme puissant est venu me solliciter à ce sujet</w:t>
      </w:r>
      <w:r>
        <w:t xml:space="preserve"> ; </w:t>
      </w:r>
      <w:r w:rsidR="00000000">
        <w:t>mais rien ne me presse</w:t>
      </w:r>
      <w:r>
        <w:t xml:space="preserve">, </w:t>
      </w:r>
      <w:r w:rsidR="00000000">
        <w:t>j</w:t>
      </w:r>
      <w:r>
        <w:t>’</w:t>
      </w:r>
      <w:r w:rsidR="00000000">
        <w:t>attendrai un parti convenable</w:t>
      </w:r>
      <w:r>
        <w:t xml:space="preserve">, </w:t>
      </w:r>
      <w:r w:rsidR="00000000">
        <w:t>et je ne veux point surtout de ces chevaliers qui</w:t>
      </w:r>
      <w:r>
        <w:t xml:space="preserve">, </w:t>
      </w:r>
      <w:r w:rsidR="00000000">
        <w:t>comme leurs faucons</w:t>
      </w:r>
      <w:r>
        <w:t xml:space="preserve">, </w:t>
      </w:r>
      <w:r w:rsidR="00000000">
        <w:t>ne vivent que de proie</w:t>
      </w:r>
      <w:r>
        <w:t>. »</w:t>
      </w:r>
    </w:p>
    <w:p w14:paraId="0203E6B4" w14:textId="3039A2BC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2F5D05EC" wp14:editId="575592C8">
            <wp:extent cx="2726575" cy="3793438"/>
            <wp:effectExtent l="0" t="0" r="0" b="0"/>
            <wp:docPr id="80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7742" cy="38089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B646ED" w14:textId="60C6B36B" w:rsidR="00000000" w:rsidRDefault="00000000">
      <w:r>
        <w:t>Guillaume</w:t>
      </w:r>
      <w:r w:rsidR="00D40713">
        <w:t xml:space="preserve">, </w:t>
      </w:r>
      <w:r>
        <w:t>confus</w:t>
      </w:r>
      <w:r w:rsidR="00D40713">
        <w:t xml:space="preserve">, </w:t>
      </w:r>
      <w:r>
        <w:t>n</w:t>
      </w:r>
      <w:r w:rsidR="00D40713">
        <w:t>’</w:t>
      </w:r>
      <w:r>
        <w:t>eut pas la force de répondre</w:t>
      </w:r>
      <w:r w:rsidR="00D40713">
        <w:t xml:space="preserve">, </w:t>
      </w:r>
      <w:r>
        <w:t>il alla se cacher dans la forêt</w:t>
      </w:r>
      <w:r w:rsidR="00D40713">
        <w:t xml:space="preserve">, </w:t>
      </w:r>
      <w:r>
        <w:t>où il employa le reste du jour à se désoler</w:t>
      </w:r>
      <w:r w:rsidR="00D40713">
        <w:t xml:space="preserve">, </w:t>
      </w:r>
      <w:r>
        <w:t>en attendant que les ténèbres lui permissent de se rendre à la poterne</w:t>
      </w:r>
      <w:r w:rsidR="00D40713">
        <w:t xml:space="preserve">. </w:t>
      </w:r>
      <w:r>
        <w:t>Nina s</w:t>
      </w:r>
      <w:r w:rsidR="00D40713">
        <w:t>’</w:t>
      </w:r>
      <w:r>
        <w:t>y rendit aussi de son côté</w:t>
      </w:r>
      <w:r w:rsidR="00D40713">
        <w:t xml:space="preserve"> ; </w:t>
      </w:r>
      <w:r>
        <w:t>et ce fut alors qu</w:t>
      </w:r>
      <w:r w:rsidR="00D40713">
        <w:t>’</w:t>
      </w:r>
      <w:r>
        <w:t>éclatèrent des sanglots douloureux</w:t>
      </w:r>
      <w:r w:rsidR="00D40713">
        <w:t>. « </w:t>
      </w:r>
      <w:r>
        <w:t>Recevez mon dernier adieu</w:t>
      </w:r>
      <w:r w:rsidR="00D40713">
        <w:t xml:space="preserve">, </w:t>
      </w:r>
      <w:r>
        <w:t>s</w:t>
      </w:r>
      <w:r w:rsidR="00D40713">
        <w:t>’</w:t>
      </w:r>
      <w:r>
        <w:t>écria le chevalier</w:t>
      </w:r>
      <w:r w:rsidR="00D40713">
        <w:t xml:space="preserve"> ! </w:t>
      </w:r>
      <w:r>
        <w:t>c</w:t>
      </w:r>
      <w:r w:rsidR="00D40713">
        <w:t>’</w:t>
      </w:r>
      <w:r>
        <w:t>en est fait</w:t>
      </w:r>
      <w:r w:rsidR="00D40713">
        <w:t xml:space="preserve">, </w:t>
      </w:r>
      <w:r>
        <w:t>il n</w:t>
      </w:r>
      <w:r w:rsidR="00D40713">
        <w:t>’</w:t>
      </w:r>
      <w:r>
        <w:t>est plus de bonheur pour moi dans cette contrée</w:t>
      </w:r>
      <w:r w:rsidR="00D40713">
        <w:t xml:space="preserve">, </w:t>
      </w:r>
      <w:r>
        <w:t>et il faut que je la fuie</w:t>
      </w:r>
      <w:r w:rsidR="00D40713">
        <w:t xml:space="preserve">, </w:t>
      </w:r>
      <w:r>
        <w:t>puisque je ne puis devenir votre époux</w:t>
      </w:r>
      <w:r w:rsidR="00D40713">
        <w:t xml:space="preserve">. </w:t>
      </w:r>
      <w:r>
        <w:t xml:space="preserve">Maudites soient à jamais les richesses qui me font perdre tout ce que </w:t>
      </w:r>
      <w:r>
        <w:lastRenderedPageBreak/>
        <w:t>j</w:t>
      </w:r>
      <w:r w:rsidR="00D40713">
        <w:t>’</w:t>
      </w:r>
      <w:r>
        <w:t>aime</w:t>
      </w:r>
      <w:r w:rsidR="00D40713">
        <w:t xml:space="preserve">. – </w:t>
      </w:r>
      <w:r>
        <w:t>Hélas</w:t>
      </w:r>
      <w:r w:rsidR="00D40713">
        <w:t xml:space="preserve"> ! </w:t>
      </w:r>
      <w:r>
        <w:t>je m</w:t>
      </w:r>
      <w:r w:rsidR="00D40713">
        <w:t>’</w:t>
      </w:r>
      <w:r>
        <w:t>applaudissais de les posséder pour pouvoir vous les offrir</w:t>
      </w:r>
      <w:r w:rsidR="00D40713">
        <w:t xml:space="preserve">, </w:t>
      </w:r>
      <w:r>
        <w:t>répondit la tendre Nina</w:t>
      </w:r>
      <w:r w:rsidR="00D40713">
        <w:t xml:space="preserve">. </w:t>
      </w:r>
      <w:r>
        <w:t>Faut-il que le sort me réduise à les maudire aussi</w:t>
      </w:r>
      <w:r w:rsidR="00D40713">
        <w:t xml:space="preserve"> ! </w:t>
      </w:r>
      <w:r>
        <w:t>Mais</w:t>
      </w:r>
      <w:r w:rsidR="00D40713">
        <w:t xml:space="preserve">, </w:t>
      </w:r>
      <w:r>
        <w:t>mon cher Guillaume</w:t>
      </w:r>
      <w:r w:rsidR="00D40713">
        <w:t xml:space="preserve">, </w:t>
      </w:r>
      <w:r>
        <w:t>ne désespérons pas encore</w:t>
      </w:r>
      <w:r w:rsidR="00D40713">
        <w:t xml:space="preserve"> : </w:t>
      </w:r>
      <w:r>
        <w:t xml:space="preserve">il nous reste une ressource que depuis longtemps a </w:t>
      </w:r>
      <w:proofErr w:type="spellStart"/>
      <w:r>
        <w:t>prévue</w:t>
      </w:r>
      <w:proofErr w:type="spellEnd"/>
      <w:r>
        <w:t xml:space="preserve"> ma tendresse</w:t>
      </w:r>
      <w:r w:rsidR="00D40713">
        <w:t xml:space="preserve"> ; </w:t>
      </w:r>
      <w:r>
        <w:t>vous avez près d</w:t>
      </w:r>
      <w:r w:rsidR="00D40713">
        <w:t>’</w:t>
      </w:r>
      <w:r>
        <w:t>ici</w:t>
      </w:r>
      <w:r w:rsidR="00D40713">
        <w:t xml:space="preserve">, </w:t>
      </w:r>
      <w:r>
        <w:t xml:space="preserve">à </w:t>
      </w:r>
      <w:proofErr w:type="spellStart"/>
      <w:r>
        <w:t>Médot</w:t>
      </w:r>
      <w:proofErr w:type="spellEnd"/>
      <w:r w:rsidR="00D40713">
        <w:t xml:space="preserve">, </w:t>
      </w:r>
      <w:r>
        <w:t>un vieil oncle de l</w:t>
      </w:r>
      <w:r w:rsidR="00D40713">
        <w:t>’</w:t>
      </w:r>
      <w:r>
        <w:t>âge de mon père et son ami d</w:t>
      </w:r>
      <w:r w:rsidR="00D40713">
        <w:t>’</w:t>
      </w:r>
      <w:r>
        <w:t>enfance</w:t>
      </w:r>
      <w:r w:rsidR="00D40713">
        <w:t xml:space="preserve"> ; </w:t>
      </w:r>
      <w:r>
        <w:t>si vous lui êtes cher</w:t>
      </w:r>
      <w:r w:rsidR="00D40713">
        <w:t xml:space="preserve">, </w:t>
      </w:r>
      <w:r>
        <w:t>comme je ne puis en douter</w:t>
      </w:r>
      <w:r w:rsidR="00D40713">
        <w:t xml:space="preserve">, </w:t>
      </w:r>
      <w:r>
        <w:t>allez le trouver et lui confiez le secret de notre amour</w:t>
      </w:r>
      <w:r w:rsidR="00D40713">
        <w:t xml:space="preserve"> : </w:t>
      </w:r>
      <w:r>
        <w:t>sans doute il a aimé dans son jeune âge</w:t>
      </w:r>
      <w:r w:rsidR="00D40713">
        <w:t xml:space="preserve"> ; </w:t>
      </w:r>
      <w:r>
        <w:t>il aura pitié de nous</w:t>
      </w:r>
      <w:r w:rsidR="00D40713">
        <w:t xml:space="preserve">. </w:t>
      </w:r>
      <w:r>
        <w:t>Dites-lui qu</w:t>
      </w:r>
      <w:r w:rsidR="00D40713">
        <w:t>’</w:t>
      </w:r>
      <w:r>
        <w:t>il peut faire mon bonheur et le vôtre</w:t>
      </w:r>
      <w:r w:rsidR="00D40713">
        <w:t xml:space="preserve"> ; </w:t>
      </w:r>
      <w:r>
        <w:t>je ne lui demande pour cela qu</w:t>
      </w:r>
      <w:r w:rsidR="00D40713">
        <w:t>’</w:t>
      </w:r>
      <w:r>
        <w:t>un service simulé</w:t>
      </w:r>
      <w:r w:rsidR="00D40713">
        <w:t xml:space="preserve"> ; </w:t>
      </w:r>
      <w:r>
        <w:t>c</w:t>
      </w:r>
      <w:r w:rsidR="00D40713">
        <w:t>’</w:t>
      </w:r>
      <w:r>
        <w:t>est de vous céder</w:t>
      </w:r>
      <w:r w:rsidR="00D40713">
        <w:t xml:space="preserve">, </w:t>
      </w:r>
      <w:r>
        <w:t>pendant quelques jours seulement</w:t>
      </w:r>
      <w:r w:rsidR="00D40713">
        <w:t xml:space="preserve">, </w:t>
      </w:r>
      <w:r>
        <w:t>trois cents livres de rentes sur sa terre</w:t>
      </w:r>
      <w:r w:rsidR="00D40713">
        <w:t xml:space="preserve"> ; </w:t>
      </w:r>
      <w:r>
        <w:t>qu</w:t>
      </w:r>
      <w:r w:rsidR="00D40713">
        <w:t>’</w:t>
      </w:r>
      <w:r>
        <w:t>il vienne alors me demander pour vous à mon père</w:t>
      </w:r>
      <w:r w:rsidR="00D40713">
        <w:t xml:space="preserve"> : </w:t>
      </w:r>
      <w:r>
        <w:t>il m</w:t>
      </w:r>
      <w:r w:rsidR="00D40713">
        <w:t>’</w:t>
      </w:r>
      <w:r>
        <w:t>obtiendra de son amitié</w:t>
      </w:r>
      <w:r w:rsidR="00D40713">
        <w:t xml:space="preserve">, </w:t>
      </w:r>
      <w:r>
        <w:t>j</w:t>
      </w:r>
      <w:r w:rsidR="00D40713">
        <w:t>’</w:t>
      </w:r>
      <w:r>
        <w:t>en suis sûre</w:t>
      </w:r>
      <w:r w:rsidR="00D40713">
        <w:t xml:space="preserve"> ; </w:t>
      </w:r>
      <w:r>
        <w:t>et dès que nous serons unis</w:t>
      </w:r>
      <w:r w:rsidR="00D40713">
        <w:t xml:space="preserve">, </w:t>
      </w:r>
      <w:r>
        <w:t>nous lui remettrons en mains l</w:t>
      </w:r>
      <w:r w:rsidR="00D40713">
        <w:t>’</w:t>
      </w:r>
      <w:r>
        <w:t>acte de son bienfait</w:t>
      </w:r>
      <w:r w:rsidR="00D40713">
        <w:t xml:space="preserve"> ! </w:t>
      </w:r>
      <w:r>
        <w:t>Ah</w:t>
      </w:r>
      <w:r w:rsidR="00D40713">
        <w:t xml:space="preserve"> ! </w:t>
      </w:r>
      <w:r>
        <w:t>mon doux ami</w:t>
      </w:r>
      <w:r w:rsidR="00D40713">
        <w:t xml:space="preserve">, </w:t>
      </w:r>
      <w:r>
        <w:t>ai-je besoin de ses présents pour t</w:t>
      </w:r>
      <w:r w:rsidR="00D40713">
        <w:t>’</w:t>
      </w:r>
      <w:r>
        <w:t>aimer</w:t>
      </w:r>
      <w:r w:rsidR="00D40713">
        <w:t xml:space="preserve"> ! – </w:t>
      </w:r>
      <w:r>
        <w:t>J</w:t>
      </w:r>
      <w:r w:rsidR="00D40713">
        <w:t>’</w:t>
      </w:r>
      <w:r>
        <w:t>allais mourir</w:t>
      </w:r>
      <w:r w:rsidR="00D40713">
        <w:t xml:space="preserve">, </w:t>
      </w:r>
      <w:r>
        <w:t>s</w:t>
      </w:r>
      <w:r w:rsidR="00D40713">
        <w:t>’</w:t>
      </w:r>
      <w:r>
        <w:t>écria Guillaume</w:t>
      </w:r>
      <w:r w:rsidR="00D40713">
        <w:t xml:space="preserve"> ; </w:t>
      </w:r>
      <w:r>
        <w:t>vous me rendez la vie</w:t>
      </w:r>
      <w:r w:rsidR="00D40713">
        <w:t>. »</w:t>
      </w:r>
    </w:p>
    <w:p w14:paraId="187A1737" w14:textId="77777777" w:rsidR="00D40713" w:rsidRDefault="00000000">
      <w:r>
        <w:t>Il courut aussitôt chez l</w:t>
      </w:r>
      <w:r w:rsidR="00D40713">
        <w:t>’</w:t>
      </w:r>
      <w:r>
        <w:t>oncle et le supplia de seconder son amour</w:t>
      </w:r>
      <w:r w:rsidR="00D40713">
        <w:t xml:space="preserve">, </w:t>
      </w:r>
      <w:r>
        <w:t>sans lui avouer cependant qu</w:t>
      </w:r>
      <w:r w:rsidR="00D40713">
        <w:t>’</w:t>
      </w:r>
      <w:r>
        <w:t>il était aimé de la demoiselle</w:t>
      </w:r>
      <w:r w:rsidR="00D40713">
        <w:t>. « </w:t>
      </w:r>
      <w:r>
        <w:t>Votre choix ne mérite que des éloges</w:t>
      </w:r>
      <w:r w:rsidR="00D40713">
        <w:t xml:space="preserve">, </w:t>
      </w:r>
      <w:r>
        <w:t>répondit celui-ci</w:t>
      </w:r>
      <w:r w:rsidR="00D40713">
        <w:t xml:space="preserve"> ; </w:t>
      </w:r>
      <w:r>
        <w:t>je connais beaucoup votre mie</w:t>
      </w:r>
      <w:r w:rsidR="00D40713">
        <w:t xml:space="preserve">, </w:t>
      </w:r>
      <w:r>
        <w:t>elle est charmante</w:t>
      </w:r>
      <w:r w:rsidR="00D40713">
        <w:t xml:space="preserve">, </w:t>
      </w:r>
      <w:r>
        <w:t>soyez tranquille</w:t>
      </w:r>
      <w:r w:rsidR="00D40713">
        <w:t xml:space="preserve">, </w:t>
      </w:r>
      <w:r>
        <w:t>je me charge de l</w:t>
      </w:r>
      <w:r w:rsidR="00D40713">
        <w:t>’</w:t>
      </w:r>
      <w:r>
        <w:t>obtenir de son père et je vais de ce pas la lui demander</w:t>
      </w:r>
      <w:r w:rsidR="00D40713">
        <w:t>. »</w:t>
      </w:r>
      <w:r>
        <w:t xml:space="preserve"> En effet</w:t>
      </w:r>
      <w:r w:rsidR="00D40713">
        <w:t xml:space="preserve">, </w:t>
      </w:r>
      <w:r>
        <w:t>il monta aussitôt à cheval</w:t>
      </w:r>
      <w:r w:rsidR="00D40713">
        <w:t xml:space="preserve">. </w:t>
      </w:r>
      <w:r>
        <w:t>Guillaume</w:t>
      </w:r>
      <w:r w:rsidR="00D40713">
        <w:t xml:space="preserve">, </w:t>
      </w:r>
      <w:r>
        <w:t xml:space="preserve">transporté de joie partit de son côté pour </w:t>
      </w:r>
      <w:proofErr w:type="spellStart"/>
      <w:r>
        <w:t>Galardon</w:t>
      </w:r>
      <w:proofErr w:type="spellEnd"/>
      <w:r>
        <w:t xml:space="preserve"> où était annoncé un tournoi qui devait durer deux jours</w:t>
      </w:r>
      <w:r w:rsidR="00D40713">
        <w:t xml:space="preserve">. </w:t>
      </w:r>
      <w:r>
        <w:t>Pendant toute la route il ne s</w:t>
      </w:r>
      <w:r w:rsidR="00D40713">
        <w:t>’</w:t>
      </w:r>
      <w:r>
        <w:t>occupa que du bonheur qu</w:t>
      </w:r>
      <w:r w:rsidR="00D40713">
        <w:t>’</w:t>
      </w:r>
      <w:r>
        <w:t>il allait enfin goûter</w:t>
      </w:r>
      <w:r w:rsidR="00D40713">
        <w:t xml:space="preserve">. </w:t>
      </w:r>
      <w:r>
        <w:t>Hélas</w:t>
      </w:r>
      <w:r w:rsidR="00D40713">
        <w:t xml:space="preserve"> ! </w:t>
      </w:r>
      <w:r>
        <w:t>il ne soupçonnait guère qu</w:t>
      </w:r>
      <w:r w:rsidR="00D40713">
        <w:t>’</w:t>
      </w:r>
      <w:r>
        <w:t>on songeait à le trahir</w:t>
      </w:r>
      <w:r w:rsidR="00D40713">
        <w:t>.</w:t>
      </w:r>
    </w:p>
    <w:p w14:paraId="13428010" w14:textId="77777777" w:rsidR="00D40713" w:rsidRDefault="00000000">
      <w:r>
        <w:t>L</w:t>
      </w:r>
      <w:r w:rsidR="00D40713">
        <w:t>’</w:t>
      </w:r>
      <w:r>
        <w:t>oncle fut reçu par le père à son ordinaire</w:t>
      </w:r>
      <w:r w:rsidR="00D40713">
        <w:t xml:space="preserve"> ; </w:t>
      </w:r>
      <w:r>
        <w:t>on se mit à table</w:t>
      </w:r>
      <w:r w:rsidR="00D40713">
        <w:t xml:space="preserve">, </w:t>
      </w:r>
      <w:r>
        <w:t>où tout en buvant l</w:t>
      </w:r>
      <w:r w:rsidR="00D40713">
        <w:t>’</w:t>
      </w:r>
      <w:r>
        <w:t>un à l</w:t>
      </w:r>
      <w:r w:rsidR="00D40713">
        <w:t>’</w:t>
      </w:r>
      <w:r>
        <w:t>autre</w:t>
      </w:r>
      <w:r w:rsidR="00D40713">
        <w:t xml:space="preserve">, </w:t>
      </w:r>
      <w:r>
        <w:t>les deux vieillards racontèrent leurs antiques prouesses en amour et en chevalerie</w:t>
      </w:r>
      <w:r w:rsidR="00D40713">
        <w:t xml:space="preserve">. </w:t>
      </w:r>
      <w:r>
        <w:lastRenderedPageBreak/>
        <w:t>Mais quand on eût desservi et que tout le monde se fût retiré</w:t>
      </w:r>
      <w:r w:rsidR="00D40713">
        <w:t> : « </w:t>
      </w:r>
      <w:r>
        <w:t>Mon vieil ami</w:t>
      </w:r>
      <w:r w:rsidR="00D40713">
        <w:t xml:space="preserve">, </w:t>
      </w:r>
      <w:r>
        <w:t xml:space="preserve">dit le seigneur de </w:t>
      </w:r>
      <w:proofErr w:type="spellStart"/>
      <w:r>
        <w:t>Médot</w:t>
      </w:r>
      <w:proofErr w:type="spellEnd"/>
      <w:r w:rsidR="00D40713">
        <w:t xml:space="preserve">, </w:t>
      </w:r>
      <w:r>
        <w:t>je suis garçon et m</w:t>
      </w:r>
      <w:r w:rsidR="00D40713">
        <w:t>’</w:t>
      </w:r>
      <w:r>
        <w:t>ennuie de vivre seul</w:t>
      </w:r>
      <w:r w:rsidR="00D40713">
        <w:t xml:space="preserve"> ; </w:t>
      </w:r>
      <w:r>
        <w:t>vous allez bientôt marier votre fille et vous trouver de même</w:t>
      </w:r>
      <w:r w:rsidR="00D40713">
        <w:t xml:space="preserve">. </w:t>
      </w:r>
      <w:r>
        <w:t>Acceptez une proposition que j</w:t>
      </w:r>
      <w:r w:rsidR="00D40713">
        <w:t>’</w:t>
      </w:r>
      <w:r>
        <w:t>ai à vous faire</w:t>
      </w:r>
      <w:r w:rsidR="00D40713">
        <w:t xml:space="preserve"> : </w:t>
      </w:r>
      <w:r>
        <w:t>accordez-moi Nina</w:t>
      </w:r>
      <w:r w:rsidR="00D40713">
        <w:t xml:space="preserve"> ; </w:t>
      </w:r>
      <w:r>
        <w:t>je lui abandonne tout mon bien</w:t>
      </w:r>
      <w:r w:rsidR="00D40713">
        <w:t xml:space="preserve">, </w:t>
      </w:r>
      <w:r>
        <w:t>je viens demeurer avec vous et ne vous quitte plus jusqu</w:t>
      </w:r>
      <w:r w:rsidR="00D40713">
        <w:t>’</w:t>
      </w:r>
      <w:r>
        <w:t>à la mort</w:t>
      </w:r>
      <w:r w:rsidR="00D40713">
        <w:t>. »</w:t>
      </w:r>
      <w:r>
        <w:t xml:space="preserve"> Cette proposition enchanta le père</w:t>
      </w:r>
      <w:r w:rsidR="00D40713">
        <w:t xml:space="preserve"> ; </w:t>
      </w:r>
      <w:r>
        <w:t>après avoir embrassé son vieux gendre</w:t>
      </w:r>
      <w:r w:rsidR="00D40713">
        <w:t xml:space="preserve">, </w:t>
      </w:r>
      <w:r>
        <w:t>il fit venir sa fille</w:t>
      </w:r>
      <w:r w:rsidR="00D40713">
        <w:t xml:space="preserve">, </w:t>
      </w:r>
      <w:r>
        <w:t>à laquelle il annonça l</w:t>
      </w:r>
      <w:r w:rsidR="00D40713">
        <w:t>’</w:t>
      </w:r>
      <w:r>
        <w:t>arrangement funeste qu</w:t>
      </w:r>
      <w:r w:rsidR="00D40713">
        <w:t>’</w:t>
      </w:r>
      <w:r>
        <w:t>ils venaient de conclure ensemble</w:t>
      </w:r>
      <w:r w:rsidR="00D40713">
        <w:t>.</w:t>
      </w:r>
    </w:p>
    <w:p w14:paraId="4D24BAF4" w14:textId="1ED95945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1EB904FB" wp14:editId="603DB3F5">
            <wp:extent cx="2851265" cy="3383709"/>
            <wp:effectExtent l="0" t="0" r="6350" b="7620"/>
            <wp:docPr id="81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212" cy="3388394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8FB48E" w14:textId="77777777" w:rsidR="00D40713" w:rsidRDefault="00000000">
      <w:r>
        <w:t>Si la demoiselle fut consternée</w:t>
      </w:r>
      <w:r w:rsidR="00D40713">
        <w:t xml:space="preserve">, </w:t>
      </w:r>
      <w:r>
        <w:t>je vous le laisse à penser</w:t>
      </w:r>
      <w:r w:rsidR="00D40713">
        <w:t xml:space="preserve">. </w:t>
      </w:r>
      <w:r>
        <w:t>Elle ne rentra dans sa chambre que pour se désoler</w:t>
      </w:r>
      <w:r w:rsidR="00D40713">
        <w:t xml:space="preserve">, </w:t>
      </w:r>
      <w:r>
        <w:t>pour maudire mille fois la trahison du perfide vieillard</w:t>
      </w:r>
      <w:r w:rsidR="00D40713">
        <w:t xml:space="preserve">, </w:t>
      </w:r>
      <w:r>
        <w:t>pour appeler à son secours le malheureux Guillaume</w:t>
      </w:r>
      <w:r w:rsidR="00D40713">
        <w:t xml:space="preserve">. </w:t>
      </w:r>
      <w:r>
        <w:t>Pendant ce temps</w:t>
      </w:r>
      <w:r w:rsidR="00D40713">
        <w:t xml:space="preserve">, </w:t>
      </w:r>
      <w:r>
        <w:t xml:space="preserve">il travaillait à la mériter en se couvrant de gloire à </w:t>
      </w:r>
      <w:proofErr w:type="spellStart"/>
      <w:r>
        <w:t>Galardon</w:t>
      </w:r>
      <w:proofErr w:type="spellEnd"/>
      <w:r>
        <w:t xml:space="preserve"> et il était bien loin d</w:t>
      </w:r>
      <w:r w:rsidR="00D40713">
        <w:t>’</w:t>
      </w:r>
      <w:r>
        <w:t>imaginer que par une noirceur abominable son oncle la lui enlevait en le déshéritant</w:t>
      </w:r>
      <w:r w:rsidR="00D40713">
        <w:t xml:space="preserve">. </w:t>
      </w:r>
      <w:r>
        <w:t>Le soir</w:t>
      </w:r>
      <w:r w:rsidR="00D40713">
        <w:t xml:space="preserve">, </w:t>
      </w:r>
      <w:r>
        <w:t>elle courut à la poterne</w:t>
      </w:r>
      <w:r w:rsidR="00D40713">
        <w:t xml:space="preserve">, </w:t>
      </w:r>
      <w:r>
        <w:t>car elle ignorait qu</w:t>
      </w:r>
      <w:r w:rsidR="00D40713">
        <w:t>’</w:t>
      </w:r>
      <w:r>
        <w:t>il fût au tournoi</w:t>
      </w:r>
      <w:r w:rsidR="00D40713">
        <w:t xml:space="preserve"> ; </w:t>
      </w:r>
      <w:r>
        <w:t xml:space="preserve">mais après </w:t>
      </w:r>
      <w:r>
        <w:lastRenderedPageBreak/>
        <w:t>avoir attendu longtemps sans le voir paraître</w:t>
      </w:r>
      <w:r w:rsidR="00D40713">
        <w:t xml:space="preserve">, </w:t>
      </w:r>
      <w:r>
        <w:t>elle se crut abandonnée</w:t>
      </w:r>
      <w:r w:rsidR="00D40713">
        <w:t>.</w:t>
      </w:r>
    </w:p>
    <w:p w14:paraId="09853A32" w14:textId="77777777" w:rsidR="00D40713" w:rsidRDefault="00000000">
      <w:r>
        <w:t>Le jour fatal venait d</w:t>
      </w:r>
      <w:r w:rsidR="00D40713">
        <w:t>’</w:t>
      </w:r>
      <w:r>
        <w:t>être fixé par les vieillards au surlendemain</w:t>
      </w:r>
      <w:r w:rsidR="00D40713">
        <w:t xml:space="preserve">. </w:t>
      </w:r>
      <w:r>
        <w:t xml:space="preserve">Le futur avait demandé que le mariage et la noce se fissent en son château de </w:t>
      </w:r>
      <w:proofErr w:type="spellStart"/>
      <w:r>
        <w:t>Médot</w:t>
      </w:r>
      <w:proofErr w:type="spellEnd"/>
      <w:r w:rsidR="00D40713">
        <w:t xml:space="preserve">. </w:t>
      </w:r>
      <w:r>
        <w:t>En conséquence</w:t>
      </w:r>
      <w:r w:rsidR="00D40713">
        <w:t xml:space="preserve">, </w:t>
      </w:r>
      <w:r>
        <w:t>il fut réglé que</w:t>
      </w:r>
      <w:r w:rsidR="00D40713">
        <w:t xml:space="preserve">, </w:t>
      </w:r>
      <w:r>
        <w:t>pour arriver de bonne heure</w:t>
      </w:r>
      <w:r w:rsidR="00D40713">
        <w:t xml:space="preserve">, </w:t>
      </w:r>
      <w:r>
        <w:t>on partirait au point du jour</w:t>
      </w:r>
      <w:r w:rsidR="00D40713">
        <w:t xml:space="preserve"> ; </w:t>
      </w:r>
      <w:r>
        <w:t>et</w:t>
      </w:r>
      <w:r w:rsidR="00D40713">
        <w:t xml:space="preserve">, </w:t>
      </w:r>
      <w:r>
        <w:t>en attendant</w:t>
      </w:r>
      <w:r w:rsidR="00D40713">
        <w:t xml:space="preserve">, </w:t>
      </w:r>
      <w:r>
        <w:t>le gendre et le beau-père envoyèrent dans tout le voisinage inviter leurs amis</w:t>
      </w:r>
      <w:r w:rsidR="00D40713">
        <w:t xml:space="preserve">, </w:t>
      </w:r>
      <w:r>
        <w:t>c</w:t>
      </w:r>
      <w:r w:rsidR="00D40713">
        <w:t>’</w:t>
      </w:r>
      <w:r>
        <w:t>est-à-dire ceux des gens de leur âge qui vivaient encore</w:t>
      </w:r>
      <w:r w:rsidR="00D40713">
        <w:t xml:space="preserve">. </w:t>
      </w:r>
      <w:r>
        <w:t>Le lendemain arrivèrent</w:t>
      </w:r>
      <w:r w:rsidR="00D40713">
        <w:t xml:space="preserve">, </w:t>
      </w:r>
      <w:r>
        <w:t>les uns après les autres</w:t>
      </w:r>
      <w:r w:rsidR="00D40713">
        <w:t xml:space="preserve">, </w:t>
      </w:r>
      <w:r>
        <w:t>ces barbons au corps décrépit</w:t>
      </w:r>
      <w:r w:rsidR="00D40713">
        <w:t xml:space="preserve">, </w:t>
      </w:r>
      <w:r>
        <w:t>au front ridé</w:t>
      </w:r>
      <w:r w:rsidR="00D40713">
        <w:t xml:space="preserve">, </w:t>
      </w:r>
      <w:r>
        <w:t>à la tête chauve et tremblante</w:t>
      </w:r>
      <w:r w:rsidR="00D40713">
        <w:t xml:space="preserve">. </w:t>
      </w:r>
      <w:r>
        <w:t>Jamais ne se vit assemblée de noce plus burlesque</w:t>
      </w:r>
      <w:r w:rsidR="00D40713">
        <w:t xml:space="preserve">. </w:t>
      </w:r>
      <w:r>
        <w:t>Vous eussiez cru qu</w:t>
      </w:r>
      <w:r w:rsidR="00D40713">
        <w:t>’</w:t>
      </w:r>
      <w:r>
        <w:t>ils venaient tous</w:t>
      </w:r>
      <w:r w:rsidR="00D40713">
        <w:t xml:space="preserve">, </w:t>
      </w:r>
      <w:r>
        <w:t>avant de partir pour l</w:t>
      </w:r>
      <w:r w:rsidR="00D40713">
        <w:t>’</w:t>
      </w:r>
      <w:r>
        <w:t>autre monde</w:t>
      </w:r>
      <w:r w:rsidR="00D40713">
        <w:t xml:space="preserve">, </w:t>
      </w:r>
      <w:r>
        <w:t>se dire le dernier adieu</w:t>
      </w:r>
      <w:r w:rsidR="00D40713">
        <w:t>.</w:t>
      </w:r>
    </w:p>
    <w:p w14:paraId="03049748" w14:textId="6C0EA963" w:rsidR="00000000" w:rsidRDefault="00000000">
      <w:r>
        <w:t>La journée fut employée à préparer les ajustements et la parure de la triste mariée</w:t>
      </w:r>
      <w:r w:rsidR="00D40713">
        <w:t xml:space="preserve">. </w:t>
      </w:r>
      <w:r>
        <w:t>Elle étouffait intérieurement de douleur</w:t>
      </w:r>
      <w:r w:rsidR="00D40713">
        <w:t xml:space="preserve">, </w:t>
      </w:r>
      <w:r>
        <w:t>et se voyait obligée pourtant de dévorer ses larmes et d</w:t>
      </w:r>
      <w:r w:rsidR="00D40713">
        <w:t>’</w:t>
      </w:r>
      <w:r>
        <w:t>affecter un visage tranquille</w:t>
      </w:r>
      <w:r w:rsidR="00D40713">
        <w:t xml:space="preserve">. </w:t>
      </w:r>
      <w:r>
        <w:t>Le père venait de temps en temps examiner si l</w:t>
      </w:r>
      <w:r w:rsidR="00D40713">
        <w:t>’</w:t>
      </w:r>
      <w:r>
        <w:t>ouvrage avançait</w:t>
      </w:r>
      <w:r w:rsidR="00D40713">
        <w:t xml:space="preserve">. </w:t>
      </w:r>
      <w:r>
        <w:t>Dans une de ces visites</w:t>
      </w:r>
      <w:r w:rsidR="00D40713">
        <w:t xml:space="preserve">, </w:t>
      </w:r>
      <w:r>
        <w:t>quelqu</w:t>
      </w:r>
      <w:r w:rsidR="00D40713">
        <w:t>’</w:t>
      </w:r>
      <w:r>
        <w:t>un lui demanda s</w:t>
      </w:r>
      <w:r w:rsidR="00D40713">
        <w:t>’</w:t>
      </w:r>
      <w:r>
        <w:t xml:space="preserve">il avait songé à faire venir suffisamment de chevaux pour conduire à </w:t>
      </w:r>
      <w:proofErr w:type="spellStart"/>
      <w:r>
        <w:t>Médot</w:t>
      </w:r>
      <w:proofErr w:type="spellEnd"/>
      <w:r>
        <w:t xml:space="preserve"> toutes les personnes qui devaient s</w:t>
      </w:r>
      <w:r w:rsidR="00D40713">
        <w:t>’</w:t>
      </w:r>
      <w:r>
        <w:t>y rendre</w:t>
      </w:r>
      <w:r w:rsidR="00D40713">
        <w:t>. « </w:t>
      </w:r>
      <w:r>
        <w:t>Les hommes ont les leurs sur lesquels ils sont venus</w:t>
      </w:r>
      <w:r w:rsidR="00D40713">
        <w:t xml:space="preserve">, </w:t>
      </w:r>
      <w:r>
        <w:t>répondit-il</w:t>
      </w:r>
      <w:r w:rsidR="00D40713">
        <w:t xml:space="preserve">. </w:t>
      </w:r>
      <w:r>
        <w:t>Ceux de mes écuries serviront</w:t>
      </w:r>
      <w:r w:rsidR="00D40713">
        <w:t xml:space="preserve"> ; </w:t>
      </w:r>
      <w:r>
        <w:t>mais</w:t>
      </w:r>
      <w:r w:rsidR="00D40713">
        <w:t xml:space="preserve">, </w:t>
      </w:r>
      <w:r>
        <w:t>en tout cas</w:t>
      </w:r>
      <w:r w:rsidR="00D40713">
        <w:t xml:space="preserve">, </w:t>
      </w:r>
      <w:r>
        <w:t>pour ne pas nous trouver embarrassés</w:t>
      </w:r>
      <w:r w:rsidR="00D40713">
        <w:t xml:space="preserve">, </w:t>
      </w:r>
      <w:r>
        <w:t>il n</w:t>
      </w:r>
      <w:r w:rsidR="00D40713">
        <w:t>’</w:t>
      </w:r>
      <w:r>
        <w:t>y a qu</w:t>
      </w:r>
      <w:r w:rsidR="00D40713">
        <w:t>’</w:t>
      </w:r>
      <w:r>
        <w:t>à en envoyer chercher quelques-uns de plus chez mes voisins</w:t>
      </w:r>
      <w:r w:rsidR="00D40713">
        <w:t>. »</w:t>
      </w:r>
    </w:p>
    <w:p w14:paraId="0EA61FCD" w14:textId="77777777" w:rsidR="00D40713" w:rsidRDefault="00000000">
      <w:r>
        <w:t>Et sur-le-champ il dépêcha un domestique qu</w:t>
      </w:r>
      <w:r w:rsidR="00D40713">
        <w:t>’</w:t>
      </w:r>
      <w:r>
        <w:t>il chargea de cette commission</w:t>
      </w:r>
      <w:r w:rsidR="00D40713">
        <w:t>.</w:t>
      </w:r>
    </w:p>
    <w:p w14:paraId="34359A6A" w14:textId="77777777" w:rsidR="00D40713" w:rsidRDefault="00000000">
      <w:r>
        <w:t>Celui-ci se rappela en route que Guillaume avait un cheval gris magnifique et réputé le plus beau de toute la province</w:t>
      </w:r>
      <w:r w:rsidR="00D40713">
        <w:t xml:space="preserve">. </w:t>
      </w:r>
      <w:r>
        <w:t xml:space="preserve">Le balourd crut que ce serait sans doute flatter sa jeune </w:t>
      </w:r>
      <w:r>
        <w:lastRenderedPageBreak/>
        <w:t>maîtresse que de lui procurer</w:t>
      </w:r>
      <w:r w:rsidR="00D40713">
        <w:t xml:space="preserve">, </w:t>
      </w:r>
      <w:r>
        <w:t>pour une cérémonie aussi agréable</w:t>
      </w:r>
      <w:r w:rsidR="00D40713">
        <w:t xml:space="preserve">, </w:t>
      </w:r>
      <w:r>
        <w:t>une pareille monture</w:t>
      </w:r>
      <w:r w:rsidR="00D40713">
        <w:t xml:space="preserve">, </w:t>
      </w:r>
      <w:r>
        <w:t>et il alla chez le chevalier l</w:t>
      </w:r>
      <w:r w:rsidR="00D40713">
        <w:t>’</w:t>
      </w:r>
      <w:r>
        <w:t>emprunter</w:t>
      </w:r>
      <w:r w:rsidR="00D40713">
        <w:t>.</w:t>
      </w:r>
    </w:p>
    <w:p w14:paraId="2BFE8340" w14:textId="77777777" w:rsidR="00D40713" w:rsidRDefault="00000000">
      <w:r>
        <w:t>Guillaume</w:t>
      </w:r>
      <w:r w:rsidR="00D40713">
        <w:t xml:space="preserve">, </w:t>
      </w:r>
      <w:r>
        <w:t>après avoir remporté le prix du tournoi</w:t>
      </w:r>
      <w:r w:rsidR="00D40713">
        <w:t xml:space="preserve">, </w:t>
      </w:r>
      <w:r>
        <w:t>avait passé chez son oncle pour chercher la réponse qu</w:t>
      </w:r>
      <w:r w:rsidR="00D40713">
        <w:t>’</w:t>
      </w:r>
      <w:r>
        <w:t>il attendait</w:t>
      </w:r>
      <w:r w:rsidR="00D40713">
        <w:t xml:space="preserve"> ; </w:t>
      </w:r>
      <w:r>
        <w:t>mais ne l</w:t>
      </w:r>
      <w:r w:rsidR="00D40713">
        <w:t>’</w:t>
      </w:r>
      <w:r>
        <w:t>ayant pas trouvé et s</w:t>
      </w:r>
      <w:r w:rsidR="00D40713">
        <w:t>’</w:t>
      </w:r>
      <w:r>
        <w:t>imaginant que le père apparemment faisait quelque difficulté</w:t>
      </w:r>
      <w:r w:rsidR="00D40713">
        <w:t xml:space="preserve">, </w:t>
      </w:r>
      <w:r>
        <w:t>il était revenu chez lui</w:t>
      </w:r>
      <w:r w:rsidR="00D40713">
        <w:t xml:space="preserve">, </w:t>
      </w:r>
      <w:r>
        <w:t>du reste si parfaitement tranquille sur cette affaire</w:t>
      </w:r>
      <w:r w:rsidR="00D40713">
        <w:t xml:space="preserve">, </w:t>
      </w:r>
      <w:r>
        <w:t>si plein de confiance en la parole du négociateur</w:t>
      </w:r>
      <w:r w:rsidR="00D40713">
        <w:t xml:space="preserve">, </w:t>
      </w:r>
      <w:r>
        <w:t>qu</w:t>
      </w:r>
      <w:r w:rsidR="00D40713">
        <w:t>’</w:t>
      </w:r>
      <w:r>
        <w:t>en entrant il commanda qu</w:t>
      </w:r>
      <w:r w:rsidR="00D40713">
        <w:t>’</w:t>
      </w:r>
      <w:r>
        <w:t>on fit venir un ménétrier pour lui chanter des chansons amoureuses</w:t>
      </w:r>
      <w:r w:rsidR="00D40713">
        <w:t xml:space="preserve">. </w:t>
      </w:r>
      <w:r>
        <w:t>Il se flattait que son oncle se ferait un plaisir de venir lui annoncer lui-même la réussite de son message</w:t>
      </w:r>
      <w:r w:rsidR="00D40713">
        <w:t xml:space="preserve">, </w:t>
      </w:r>
      <w:r>
        <w:t>et</w:t>
      </w:r>
      <w:r w:rsidR="00D40713">
        <w:t xml:space="preserve">, </w:t>
      </w:r>
      <w:r>
        <w:t>dans cet espoir</w:t>
      </w:r>
      <w:r w:rsidR="00D40713">
        <w:t xml:space="preserve">, </w:t>
      </w:r>
      <w:r>
        <w:t>il avait sans cesse les yeux tournés vers la porte</w:t>
      </w:r>
      <w:r w:rsidR="00D40713">
        <w:t>.</w:t>
      </w:r>
    </w:p>
    <w:p w14:paraId="6E46DD08" w14:textId="077198C5" w:rsidR="00000000" w:rsidRDefault="00000000">
      <w:r>
        <w:t>Tout à coup</w:t>
      </w:r>
      <w:r w:rsidR="00D40713">
        <w:t xml:space="preserve">, </w:t>
      </w:r>
      <w:r>
        <w:t>il voit quelqu</w:t>
      </w:r>
      <w:r w:rsidR="00D40713">
        <w:t>’</w:t>
      </w:r>
      <w:r>
        <w:t>un paraître</w:t>
      </w:r>
      <w:r w:rsidR="00D40713">
        <w:t xml:space="preserve"> : </w:t>
      </w:r>
      <w:r>
        <w:t>c</w:t>
      </w:r>
      <w:r w:rsidR="00D40713">
        <w:t>’</w:t>
      </w:r>
      <w:r>
        <w:t>était le domestique qui</w:t>
      </w:r>
      <w:r w:rsidR="00D40713">
        <w:t xml:space="preserve">, </w:t>
      </w:r>
      <w:r>
        <w:t>le saluant de la part de son maître</w:t>
      </w:r>
      <w:r w:rsidR="00D40713">
        <w:t xml:space="preserve">, </w:t>
      </w:r>
      <w:r>
        <w:t>lui demande au nom du vieillard</w:t>
      </w:r>
      <w:r w:rsidR="00D40713">
        <w:t xml:space="preserve">, </w:t>
      </w:r>
      <w:r>
        <w:t>pour le lendemain son beau palefroi gris</w:t>
      </w:r>
      <w:r w:rsidR="00D40713">
        <w:t>. « </w:t>
      </w:r>
      <w:r>
        <w:t>Oh</w:t>
      </w:r>
      <w:r w:rsidR="00D40713">
        <w:t xml:space="preserve"> ! </w:t>
      </w:r>
      <w:r>
        <w:t>de toute mon âme</w:t>
      </w:r>
      <w:r w:rsidR="00D40713">
        <w:t xml:space="preserve">, </w:t>
      </w:r>
      <w:r>
        <w:t>répond Guillaume</w:t>
      </w:r>
      <w:r w:rsidR="00D40713">
        <w:t xml:space="preserve">, </w:t>
      </w:r>
      <w:r>
        <w:t>et pour plus longtemps s</w:t>
      </w:r>
      <w:r w:rsidR="00D40713">
        <w:t>’</w:t>
      </w:r>
      <w:r>
        <w:t>il le veut</w:t>
      </w:r>
      <w:r w:rsidR="00D40713">
        <w:t xml:space="preserve">. </w:t>
      </w:r>
      <w:r>
        <w:t>Mais quel besoin a-t-il donc de mon palefroi</w:t>
      </w:r>
      <w:r w:rsidR="00D40713">
        <w:t xml:space="preserve"> ? – </w:t>
      </w:r>
      <w:r>
        <w:t>Sire</w:t>
      </w:r>
      <w:r w:rsidR="00D40713">
        <w:t xml:space="preserve">, </w:t>
      </w:r>
      <w:r>
        <w:t>c</w:t>
      </w:r>
      <w:r w:rsidR="00D40713">
        <w:t>’</w:t>
      </w:r>
      <w:r>
        <w:t xml:space="preserve">est pour mener à </w:t>
      </w:r>
      <w:proofErr w:type="spellStart"/>
      <w:r>
        <w:t>Médot</w:t>
      </w:r>
      <w:proofErr w:type="spellEnd"/>
      <w:r w:rsidR="00D40713">
        <w:t xml:space="preserve">, </w:t>
      </w:r>
      <w:r>
        <w:t>Nina</w:t>
      </w:r>
      <w:r w:rsidR="00D40713">
        <w:t xml:space="preserve">, </w:t>
      </w:r>
      <w:r>
        <w:t>notre demoiselle</w:t>
      </w:r>
      <w:r w:rsidR="00D40713">
        <w:t xml:space="preserve">. – </w:t>
      </w:r>
      <w:r>
        <w:t>Sa fille</w:t>
      </w:r>
      <w:r w:rsidR="00D40713">
        <w:t xml:space="preserve"> ! </w:t>
      </w:r>
      <w:r>
        <w:t>Eh</w:t>
      </w:r>
      <w:r w:rsidR="00D40713">
        <w:t xml:space="preserve"> ! </w:t>
      </w:r>
      <w:r>
        <w:t xml:space="preserve">que va-t-elle faire à </w:t>
      </w:r>
      <w:proofErr w:type="spellStart"/>
      <w:r>
        <w:t>Médot</w:t>
      </w:r>
      <w:proofErr w:type="spellEnd"/>
      <w:r w:rsidR="00D40713">
        <w:t xml:space="preserve"> ? – </w:t>
      </w:r>
      <w:r>
        <w:t>Se marier</w:t>
      </w:r>
      <w:r w:rsidR="00D40713">
        <w:t xml:space="preserve">. </w:t>
      </w:r>
      <w:r>
        <w:t>Quoi</w:t>
      </w:r>
      <w:r w:rsidR="00D40713">
        <w:t xml:space="preserve"> ! </w:t>
      </w:r>
      <w:r>
        <w:t>est-ce que vous ne savez pas que votre oncle l</w:t>
      </w:r>
      <w:r w:rsidR="00D40713">
        <w:t>’</w:t>
      </w:r>
      <w:r>
        <w:t>a demandée à monseigneur</w:t>
      </w:r>
      <w:r w:rsidR="00D40713">
        <w:t xml:space="preserve">, </w:t>
      </w:r>
      <w:r>
        <w:t>et qu</w:t>
      </w:r>
      <w:r w:rsidR="00D40713">
        <w:t>’</w:t>
      </w:r>
      <w:r>
        <w:t>il l</w:t>
      </w:r>
      <w:r w:rsidR="00D40713">
        <w:t>’</w:t>
      </w:r>
      <w:r>
        <w:t>épouse demain matin au point du jour</w:t>
      </w:r>
      <w:r w:rsidR="00D40713">
        <w:t> ? »</w:t>
      </w:r>
    </w:p>
    <w:p w14:paraId="2F9A6BB3" w14:textId="795B0376" w:rsidR="00000000" w:rsidRDefault="00000000">
      <w:r>
        <w:t>À ces paroles Guillaume reste pétrifié d</w:t>
      </w:r>
      <w:r w:rsidR="00D40713">
        <w:t>’</w:t>
      </w:r>
      <w:r>
        <w:t>étonnement</w:t>
      </w:r>
      <w:r w:rsidR="00D40713">
        <w:t xml:space="preserve">. </w:t>
      </w:r>
      <w:r>
        <w:t>Il ne peut croire une trahison aussi noire et se la fait certifier une seconde fois</w:t>
      </w:r>
      <w:r w:rsidR="00D40713">
        <w:t xml:space="preserve">. </w:t>
      </w:r>
      <w:r>
        <w:t>Malheureusement pour lui</w:t>
      </w:r>
      <w:r w:rsidR="00D40713">
        <w:t xml:space="preserve">, </w:t>
      </w:r>
      <w:r>
        <w:t>les coupables sont tels qu</w:t>
      </w:r>
      <w:r w:rsidR="00D40713">
        <w:t>’</w:t>
      </w:r>
      <w:r>
        <w:t>il ne peut s</w:t>
      </w:r>
      <w:r w:rsidR="00D40713">
        <w:t>’</w:t>
      </w:r>
      <w:r>
        <w:t>en venger</w:t>
      </w:r>
      <w:r w:rsidR="00D40713">
        <w:t xml:space="preserve">. </w:t>
      </w:r>
      <w:r>
        <w:t>Il se promène pendant quelque temps en silence</w:t>
      </w:r>
      <w:r w:rsidR="00D40713">
        <w:t xml:space="preserve">, </w:t>
      </w:r>
      <w:r>
        <w:t>les yeux baissés et l</w:t>
      </w:r>
      <w:r w:rsidR="00D40713">
        <w:t>’</w:t>
      </w:r>
      <w:r>
        <w:t>air furieux</w:t>
      </w:r>
      <w:r w:rsidR="00D40713">
        <w:t xml:space="preserve">. </w:t>
      </w:r>
      <w:r>
        <w:t>Soudain</w:t>
      </w:r>
      <w:r w:rsidR="00D40713">
        <w:t xml:space="preserve">, </w:t>
      </w:r>
      <w:r>
        <w:t>il s</w:t>
      </w:r>
      <w:r w:rsidR="00D40713">
        <w:t>’</w:t>
      </w:r>
      <w:r>
        <w:t>arrête</w:t>
      </w:r>
      <w:r w:rsidR="00D40713">
        <w:t xml:space="preserve">, </w:t>
      </w:r>
      <w:r>
        <w:t>appelle son écuyer</w:t>
      </w:r>
      <w:r w:rsidR="00D40713">
        <w:t xml:space="preserve">, </w:t>
      </w:r>
      <w:r>
        <w:t>fait seller le cheval gris</w:t>
      </w:r>
      <w:r w:rsidR="00D40713">
        <w:t xml:space="preserve">, </w:t>
      </w:r>
      <w:r>
        <w:t>et le livre au valet</w:t>
      </w:r>
      <w:r w:rsidR="00D40713">
        <w:t>. « </w:t>
      </w:r>
      <w:r>
        <w:t>Elle le montera</w:t>
      </w:r>
      <w:r w:rsidR="00D40713">
        <w:t xml:space="preserve">, </w:t>
      </w:r>
      <w:r>
        <w:t xml:space="preserve">se dit-il à lui-même et en le </w:t>
      </w:r>
      <w:r>
        <w:lastRenderedPageBreak/>
        <w:t>montant elle songera encore à moi</w:t>
      </w:r>
      <w:r w:rsidR="00D40713">
        <w:t xml:space="preserve">. </w:t>
      </w:r>
      <w:r>
        <w:t>Ne suis-je pas trop heureux de contribuer à ses plaisirs</w:t>
      </w:r>
      <w:r w:rsidR="00D40713">
        <w:t xml:space="preserve"> ? </w:t>
      </w:r>
      <w:r>
        <w:t>Mais non</w:t>
      </w:r>
      <w:r w:rsidR="00D40713">
        <w:t xml:space="preserve">, </w:t>
      </w:r>
      <w:r>
        <w:t>c</w:t>
      </w:r>
      <w:r w:rsidR="00D40713">
        <w:t>’</w:t>
      </w:r>
      <w:r>
        <w:t>est à tort que je l</w:t>
      </w:r>
      <w:r w:rsidR="00D40713">
        <w:t>’</w:t>
      </w:r>
      <w:r>
        <w:t>accuse</w:t>
      </w:r>
      <w:r w:rsidR="00D40713">
        <w:t xml:space="preserve">. </w:t>
      </w:r>
      <w:r>
        <w:t>On a forcé sa main</w:t>
      </w:r>
      <w:r w:rsidR="00D40713">
        <w:t xml:space="preserve">, </w:t>
      </w:r>
      <w:r>
        <w:t>elle n</w:t>
      </w:r>
      <w:r w:rsidR="00D40713">
        <w:t>’</w:t>
      </w:r>
      <w:r>
        <w:t>en est que plus à plaindre</w:t>
      </w:r>
      <w:r w:rsidR="00D40713">
        <w:t xml:space="preserve"> ; </w:t>
      </w:r>
      <w:r>
        <w:t>moi</w:t>
      </w:r>
      <w:r w:rsidR="00D40713">
        <w:t xml:space="preserve">, </w:t>
      </w:r>
      <w:r>
        <w:t>j</w:t>
      </w:r>
      <w:r w:rsidR="00D40713">
        <w:t>’</w:t>
      </w:r>
      <w:r>
        <w:t>ai son cœur et</w:t>
      </w:r>
      <w:r w:rsidR="00D40713">
        <w:t xml:space="preserve">, </w:t>
      </w:r>
      <w:r>
        <w:t>tant que je vivrai</w:t>
      </w:r>
      <w:r w:rsidR="00D40713">
        <w:t xml:space="preserve">, </w:t>
      </w:r>
      <w:r>
        <w:t>elle aura le mien</w:t>
      </w:r>
      <w:r w:rsidR="00D40713">
        <w:t>. »</w:t>
      </w:r>
    </w:p>
    <w:p w14:paraId="52228C2A" w14:textId="2487E5E5" w:rsidR="00000000" w:rsidRDefault="00000000">
      <w:r>
        <w:t>Le chevalier alors appelle tous ses gens</w:t>
      </w:r>
      <w:r w:rsidR="00D40713">
        <w:t xml:space="preserve">. </w:t>
      </w:r>
      <w:r>
        <w:t>Il leur distribue le peu d</w:t>
      </w:r>
      <w:r w:rsidR="00D40713">
        <w:t>’</w:t>
      </w:r>
      <w:r>
        <w:t>argent qu</w:t>
      </w:r>
      <w:r w:rsidR="00D40713">
        <w:t>’</w:t>
      </w:r>
      <w:r>
        <w:t>il a</w:t>
      </w:r>
      <w:r w:rsidR="00D40713">
        <w:t xml:space="preserve">, </w:t>
      </w:r>
      <w:r>
        <w:t>et leur permet de quitter son service dès l</w:t>
      </w:r>
      <w:r w:rsidR="00D40713">
        <w:t>’</w:t>
      </w:r>
      <w:r>
        <w:t>instant même</w:t>
      </w:r>
      <w:r w:rsidR="00D40713">
        <w:t xml:space="preserve">. </w:t>
      </w:r>
      <w:r>
        <w:t>Ceux-ci éperdus lui demandent en quoi ils ont eu le malheur de lui déplaire</w:t>
      </w:r>
      <w:r w:rsidR="00D40713">
        <w:t>. « </w:t>
      </w:r>
      <w:r>
        <w:t>Je n</w:t>
      </w:r>
      <w:r w:rsidR="00D40713">
        <w:t>’</w:t>
      </w:r>
      <w:r>
        <w:t>ai qu</w:t>
      </w:r>
      <w:r w:rsidR="00D40713">
        <w:t>’</w:t>
      </w:r>
      <w:r>
        <w:t>à me louer de vous tous</w:t>
      </w:r>
      <w:r w:rsidR="00D40713">
        <w:t xml:space="preserve">, </w:t>
      </w:r>
      <w:r>
        <w:t>répond-il</w:t>
      </w:r>
      <w:r w:rsidR="00D40713">
        <w:t xml:space="preserve">, </w:t>
      </w:r>
      <w:r>
        <w:t>et je voudrais qu</w:t>
      </w:r>
      <w:r w:rsidR="00D40713">
        <w:t>’</w:t>
      </w:r>
      <w:r>
        <w:t>il me fût permis de vous mieux récompenser</w:t>
      </w:r>
      <w:r w:rsidR="00D40713">
        <w:t xml:space="preserve"> ; </w:t>
      </w:r>
      <w:r>
        <w:t>mais la vie m</w:t>
      </w:r>
      <w:r w:rsidR="00D40713">
        <w:t>’</w:t>
      </w:r>
      <w:r>
        <w:t>est à charge</w:t>
      </w:r>
      <w:r w:rsidR="00D40713">
        <w:t xml:space="preserve">, </w:t>
      </w:r>
      <w:r>
        <w:t>partez et laissez-moi mourir</w:t>
      </w:r>
      <w:r w:rsidR="00D40713">
        <w:t>. »</w:t>
      </w:r>
    </w:p>
    <w:p w14:paraId="751BF0F0" w14:textId="77777777" w:rsidR="00D40713" w:rsidRDefault="00000000">
      <w:r>
        <w:t>Les infortunés se jettent en larmes à ses genoux</w:t>
      </w:r>
      <w:r w:rsidR="00D40713">
        <w:t xml:space="preserve"> ; </w:t>
      </w:r>
      <w:r>
        <w:t>ils le conjurent de vivre et le supplient d</w:t>
      </w:r>
      <w:r w:rsidR="00D40713">
        <w:t>’</w:t>
      </w:r>
      <w:r>
        <w:t>agréer qu</w:t>
      </w:r>
      <w:r w:rsidR="00D40713">
        <w:t>’</w:t>
      </w:r>
      <w:r>
        <w:t>ils restent auprès de lui pour adoucir ses maux</w:t>
      </w:r>
      <w:r w:rsidR="00D40713">
        <w:t xml:space="preserve">. </w:t>
      </w:r>
      <w:r>
        <w:t>Il les quitte sans leur répondre et va s</w:t>
      </w:r>
      <w:r w:rsidR="00D40713">
        <w:t>’</w:t>
      </w:r>
      <w:r>
        <w:t>enfermer dans sa chambre</w:t>
      </w:r>
      <w:r w:rsidR="00D40713">
        <w:t>.</w:t>
      </w:r>
    </w:p>
    <w:p w14:paraId="6416746B" w14:textId="77777777" w:rsidR="00D40713" w:rsidRDefault="00000000">
      <w:r>
        <w:t>On dormait pendant ce temps au château du père</w:t>
      </w:r>
      <w:r w:rsidR="00D40713">
        <w:t xml:space="preserve">. </w:t>
      </w:r>
      <w:r>
        <w:t>Pour pouvoir partir de grand matin on s</w:t>
      </w:r>
      <w:r w:rsidR="00D40713">
        <w:t>’</w:t>
      </w:r>
      <w:r>
        <w:t>y était couché de bonne heure et le guetteur du donjon avait ordre d</w:t>
      </w:r>
      <w:r w:rsidR="00D40713">
        <w:t>’</w:t>
      </w:r>
      <w:r>
        <w:t>éveiller tout le monde au son du tocsin</w:t>
      </w:r>
      <w:r w:rsidR="00D40713">
        <w:t xml:space="preserve">, </w:t>
      </w:r>
      <w:r>
        <w:t>dès que le jour commencerait à paraître</w:t>
      </w:r>
      <w:r w:rsidR="00D40713">
        <w:t xml:space="preserve"> : </w:t>
      </w:r>
      <w:r>
        <w:t>Nina seule ne put reposer</w:t>
      </w:r>
      <w:r w:rsidR="00D40713">
        <w:t xml:space="preserve">. </w:t>
      </w:r>
      <w:r>
        <w:t>L</w:t>
      </w:r>
      <w:r w:rsidR="00D40713">
        <w:t>’</w:t>
      </w:r>
      <w:r>
        <w:t>instant de son malheur approchait et elle n</w:t>
      </w:r>
      <w:r w:rsidR="00D40713">
        <w:t>’</w:t>
      </w:r>
      <w:r>
        <w:t>y voyait plus de remède</w:t>
      </w:r>
      <w:r w:rsidR="00D40713">
        <w:t xml:space="preserve">. </w:t>
      </w:r>
      <w:r>
        <w:t>Vingt fois dans la journée la pauvrette avait cherché l</w:t>
      </w:r>
      <w:r w:rsidR="00D40713">
        <w:t>’</w:t>
      </w:r>
      <w:r>
        <w:t>occasion de s</w:t>
      </w:r>
      <w:r w:rsidR="00D40713">
        <w:t>’</w:t>
      </w:r>
      <w:r>
        <w:t>enfuir</w:t>
      </w:r>
      <w:r w:rsidR="00D40713">
        <w:t xml:space="preserve">. </w:t>
      </w:r>
      <w:r>
        <w:t>Elle l</w:t>
      </w:r>
      <w:r w:rsidR="00D40713">
        <w:t>’</w:t>
      </w:r>
      <w:r>
        <w:t>eût fait sans crainte si la chose eût été possible</w:t>
      </w:r>
      <w:r w:rsidR="00D40713">
        <w:t xml:space="preserve">, </w:t>
      </w:r>
      <w:r>
        <w:t>mais elle avait trop d</w:t>
      </w:r>
      <w:r w:rsidR="00D40713">
        <w:t>’</w:t>
      </w:r>
      <w:r>
        <w:t>yeux à tromper</w:t>
      </w:r>
      <w:r w:rsidR="00D40713">
        <w:t xml:space="preserve">, </w:t>
      </w:r>
      <w:r>
        <w:t>et son unique consolation fut de passer la nuit dans les larmes</w:t>
      </w:r>
      <w:r w:rsidR="00D40713">
        <w:t>.</w:t>
      </w:r>
    </w:p>
    <w:p w14:paraId="2B4AA7C0" w14:textId="4BF72A16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3B00C748" wp14:editId="0753034A">
            <wp:extent cx="2859579" cy="4862832"/>
            <wp:effectExtent l="0" t="0" r="0" b="0"/>
            <wp:docPr id="82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277" cy="486912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34D1BE" w14:textId="77777777" w:rsidR="00D40713" w:rsidRDefault="00000000">
      <w:r>
        <w:t>Vers minuit la lune se leva</w:t>
      </w:r>
      <w:r w:rsidR="00D40713">
        <w:t xml:space="preserve">. </w:t>
      </w:r>
      <w:r>
        <w:t>Le guetteur qui le soir avait un peu bu et qui s</w:t>
      </w:r>
      <w:r w:rsidR="00D40713">
        <w:t>’</w:t>
      </w:r>
      <w:r>
        <w:t>était endormi</w:t>
      </w:r>
      <w:r w:rsidR="00D40713">
        <w:t xml:space="preserve">, </w:t>
      </w:r>
      <w:r>
        <w:t>se réveillant tout à coup et voyant une grande clarté</w:t>
      </w:r>
      <w:r w:rsidR="00D40713">
        <w:t xml:space="preserve">, </w:t>
      </w:r>
      <w:r>
        <w:t>crut qu</w:t>
      </w:r>
      <w:r w:rsidR="00D40713">
        <w:t>’</w:t>
      </w:r>
      <w:r>
        <w:t>il était déjà tard</w:t>
      </w:r>
      <w:r w:rsidR="00D40713">
        <w:t xml:space="preserve">, </w:t>
      </w:r>
      <w:r>
        <w:t>et se hâta bien vite de sonner son tocsin</w:t>
      </w:r>
      <w:r w:rsidR="00D40713">
        <w:t xml:space="preserve">. </w:t>
      </w:r>
      <w:r>
        <w:t>Aussitôt tout le monde de se lever</w:t>
      </w:r>
      <w:r w:rsidR="00D40713">
        <w:t xml:space="preserve">, </w:t>
      </w:r>
      <w:r>
        <w:t>et les domestiques de seller les chevaux</w:t>
      </w:r>
      <w:r w:rsidR="00D40713">
        <w:t xml:space="preserve">. </w:t>
      </w:r>
      <w:r>
        <w:t>Le palefroi gris</w:t>
      </w:r>
      <w:r w:rsidR="00D40713">
        <w:t xml:space="preserve">, </w:t>
      </w:r>
      <w:r>
        <w:t>comme le plus beau</w:t>
      </w:r>
      <w:r w:rsidR="00D40713">
        <w:t xml:space="preserve">, </w:t>
      </w:r>
      <w:r>
        <w:t>fut destiné pour la demoiselle</w:t>
      </w:r>
      <w:r w:rsidR="00D40713">
        <w:t xml:space="preserve">. </w:t>
      </w:r>
      <w:r>
        <w:t>À cette vue</w:t>
      </w:r>
      <w:r w:rsidR="00D40713">
        <w:t xml:space="preserve">, </w:t>
      </w:r>
      <w:r>
        <w:t>elle ne put contenir sa douleur et fondit en larmes</w:t>
      </w:r>
      <w:r w:rsidR="00D40713">
        <w:t xml:space="preserve">. </w:t>
      </w:r>
      <w:r>
        <w:t>On n</w:t>
      </w:r>
      <w:r w:rsidR="00D40713">
        <w:t>’</w:t>
      </w:r>
      <w:r>
        <w:t>y fit point attention</w:t>
      </w:r>
      <w:r w:rsidR="00D40713">
        <w:t xml:space="preserve">, </w:t>
      </w:r>
      <w:r>
        <w:t>parce que ces larmes furent attribuées au regret de quitter la maison paternelle</w:t>
      </w:r>
      <w:r w:rsidR="00D40713">
        <w:t xml:space="preserve">. </w:t>
      </w:r>
      <w:r>
        <w:t>Mais quand il fut question de monter le cheval</w:t>
      </w:r>
      <w:r w:rsidR="00D40713">
        <w:t xml:space="preserve">, </w:t>
      </w:r>
      <w:r>
        <w:t>elle s</w:t>
      </w:r>
      <w:r w:rsidR="00D40713">
        <w:t>’</w:t>
      </w:r>
      <w:r>
        <w:t>y refusa si opiniâtrement qu</w:t>
      </w:r>
      <w:r w:rsidR="00D40713">
        <w:t>’</w:t>
      </w:r>
      <w:r>
        <w:t>il fallut l</w:t>
      </w:r>
      <w:r w:rsidR="00D40713">
        <w:t>’</w:t>
      </w:r>
      <w:r>
        <w:t>y placer comme de force</w:t>
      </w:r>
      <w:r w:rsidR="00D40713">
        <w:t>.</w:t>
      </w:r>
    </w:p>
    <w:p w14:paraId="11131C96" w14:textId="77777777" w:rsidR="00D40713" w:rsidRDefault="00000000">
      <w:r>
        <w:t>On partit</w:t>
      </w:r>
      <w:r w:rsidR="00D40713">
        <w:t xml:space="preserve"> : </w:t>
      </w:r>
      <w:r>
        <w:t>d</w:t>
      </w:r>
      <w:r w:rsidR="00D40713">
        <w:t>’</w:t>
      </w:r>
      <w:r>
        <w:t>abord marchaient les domestiques</w:t>
      </w:r>
      <w:r w:rsidR="00D40713">
        <w:t xml:space="preserve">, </w:t>
      </w:r>
      <w:r>
        <w:t>hommes et femmes puis les gens de la noce</w:t>
      </w:r>
      <w:r w:rsidR="00D40713">
        <w:t xml:space="preserve">, </w:t>
      </w:r>
      <w:r>
        <w:t>puis la mariée qui</w:t>
      </w:r>
      <w:r w:rsidR="00D40713">
        <w:t xml:space="preserve">, </w:t>
      </w:r>
      <w:r>
        <w:t>peu empressée d</w:t>
      </w:r>
      <w:r w:rsidR="00D40713">
        <w:t>’</w:t>
      </w:r>
      <w:r>
        <w:t>arriver</w:t>
      </w:r>
      <w:r w:rsidR="00D40713">
        <w:t xml:space="preserve">, </w:t>
      </w:r>
      <w:r>
        <w:t>s</w:t>
      </w:r>
      <w:r w:rsidR="00D40713">
        <w:t>’</w:t>
      </w:r>
      <w:r>
        <w:t>était mise à la queue de la troupe</w:t>
      </w:r>
      <w:r w:rsidR="00D40713">
        <w:t xml:space="preserve">. </w:t>
      </w:r>
      <w:r>
        <w:t xml:space="preserve">On </w:t>
      </w:r>
      <w:r>
        <w:lastRenderedPageBreak/>
        <w:t>l</w:t>
      </w:r>
      <w:r w:rsidR="00D40713">
        <w:t>’</w:t>
      </w:r>
      <w:r>
        <w:t>avait confiée à un vieux chevalier</w:t>
      </w:r>
      <w:r w:rsidR="00D40713">
        <w:t xml:space="preserve">, </w:t>
      </w:r>
      <w:r>
        <w:t>homme sage et renommé</w:t>
      </w:r>
      <w:r w:rsidR="00D40713">
        <w:t xml:space="preserve">, </w:t>
      </w:r>
      <w:r>
        <w:t>lequel devait lui servir de parrain pour la cérémonie</w:t>
      </w:r>
      <w:r w:rsidR="00D40713">
        <w:t xml:space="preserve">, </w:t>
      </w:r>
      <w:r>
        <w:t>et</w:t>
      </w:r>
      <w:r w:rsidR="00D40713">
        <w:t xml:space="preserve">, </w:t>
      </w:r>
      <w:r>
        <w:t>celui-ci fermait la marche</w:t>
      </w:r>
      <w:r w:rsidR="00D40713">
        <w:t>.</w:t>
      </w:r>
    </w:p>
    <w:p w14:paraId="19A755FF" w14:textId="77777777" w:rsidR="00D40713" w:rsidRDefault="00000000">
      <w:r>
        <w:t xml:space="preserve">Il y avait pour arriver à </w:t>
      </w:r>
      <w:proofErr w:type="spellStart"/>
      <w:r>
        <w:t>Médot</w:t>
      </w:r>
      <w:proofErr w:type="spellEnd"/>
      <w:r>
        <w:t xml:space="preserve"> trois lieues à faire</w:t>
      </w:r>
      <w:r w:rsidR="00D40713">
        <w:t xml:space="preserve">, </w:t>
      </w:r>
      <w:r>
        <w:t>toujours dans la forêt</w:t>
      </w:r>
      <w:r w:rsidR="00D40713">
        <w:t xml:space="preserve">, </w:t>
      </w:r>
      <w:r>
        <w:t>et</w:t>
      </w:r>
      <w:r w:rsidR="00D40713">
        <w:t xml:space="preserve">, </w:t>
      </w:r>
      <w:r>
        <w:t>par un chemin de traverse si étroit</w:t>
      </w:r>
      <w:r w:rsidR="00D40713">
        <w:t xml:space="preserve">, </w:t>
      </w:r>
      <w:r>
        <w:t>que deux chevaux pouvaient à peine y passer de front</w:t>
      </w:r>
      <w:r w:rsidR="00D40713">
        <w:t xml:space="preserve">. </w:t>
      </w:r>
      <w:r>
        <w:t>Il fallut donc aller à la file</w:t>
      </w:r>
      <w:r w:rsidR="00D40713">
        <w:t xml:space="preserve">. </w:t>
      </w:r>
      <w:r>
        <w:t>Pendant la première demi-lieue on causa</w:t>
      </w:r>
      <w:r w:rsidR="00D40713">
        <w:t xml:space="preserve">, </w:t>
      </w:r>
      <w:r>
        <w:t>on s</w:t>
      </w:r>
      <w:r w:rsidR="00D40713">
        <w:t>’</w:t>
      </w:r>
      <w:r>
        <w:t>égaya un peu</w:t>
      </w:r>
      <w:r w:rsidR="00D40713">
        <w:t xml:space="preserve"> ; </w:t>
      </w:r>
      <w:r>
        <w:t>mais nos barbons qui n</w:t>
      </w:r>
      <w:r w:rsidR="00D40713">
        <w:t>’</w:t>
      </w:r>
      <w:r>
        <w:t>avaient pas dormi suffisamment succombèrent bientôt au sommeil</w:t>
      </w:r>
      <w:r w:rsidR="00D40713">
        <w:t xml:space="preserve">. </w:t>
      </w:r>
      <w:r>
        <w:t>Vous eussiez ri de voir leurs têtes chenues vaciller à droite et à gauche ou tomber penchées sur les cous des chevaux</w:t>
      </w:r>
      <w:r w:rsidR="00D40713">
        <w:t>.</w:t>
      </w:r>
    </w:p>
    <w:p w14:paraId="692DDC4F" w14:textId="253C697B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27E9F48B" wp14:editId="116F4437">
            <wp:extent cx="4844081" cy="2502131"/>
            <wp:effectExtent l="0" t="0" r="0" b="0"/>
            <wp:docPr id="83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6147" cy="2508364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C1976B" w14:textId="77777777" w:rsidR="00D40713" w:rsidRDefault="00000000">
      <w:r>
        <w:t>La demoiselle suivait</w:t>
      </w:r>
      <w:r w:rsidR="00D40713">
        <w:t xml:space="preserve">, </w:t>
      </w:r>
      <w:r>
        <w:t>trop occupée de sa douleur pour songer à eux</w:t>
      </w:r>
      <w:r w:rsidR="00D40713">
        <w:t xml:space="preserve">. </w:t>
      </w:r>
      <w:r>
        <w:t>Pareille à ces condamnés qu</w:t>
      </w:r>
      <w:r w:rsidR="00D40713">
        <w:t>’</w:t>
      </w:r>
      <w:r>
        <w:t>on mène au supplice</w:t>
      </w:r>
      <w:r w:rsidR="00D40713">
        <w:t xml:space="preserve">, </w:t>
      </w:r>
      <w:r>
        <w:t>et qui</w:t>
      </w:r>
      <w:r w:rsidR="00D40713">
        <w:t xml:space="preserve">, </w:t>
      </w:r>
      <w:r>
        <w:t>pour vivre quelques instants de plus</w:t>
      </w:r>
      <w:r w:rsidR="00D40713">
        <w:t xml:space="preserve">, </w:t>
      </w:r>
      <w:r>
        <w:t>retardent la marche autant qu</w:t>
      </w:r>
      <w:r w:rsidR="00D40713">
        <w:t>’</w:t>
      </w:r>
      <w:r>
        <w:t>ils peuvent</w:t>
      </w:r>
      <w:r w:rsidR="00D40713">
        <w:t xml:space="preserve">, </w:t>
      </w:r>
      <w:r>
        <w:t>elle ralentissait le pas de son cheval</w:t>
      </w:r>
      <w:r w:rsidR="00D40713">
        <w:t xml:space="preserve">. </w:t>
      </w:r>
      <w:r>
        <w:t>Mais on n</w:t>
      </w:r>
      <w:r w:rsidR="00D40713">
        <w:t>’</w:t>
      </w:r>
      <w:r>
        <w:t>eut pas fait une lieue que</w:t>
      </w:r>
      <w:r w:rsidR="00D40713">
        <w:t xml:space="preserve">, </w:t>
      </w:r>
      <w:r>
        <w:t>sans le vouloir</w:t>
      </w:r>
      <w:r w:rsidR="00D40713">
        <w:t xml:space="preserve">, </w:t>
      </w:r>
      <w:r>
        <w:t>elle se trouva ainsi séparée de la troupe</w:t>
      </w:r>
      <w:r w:rsidR="00D40713">
        <w:t xml:space="preserve">. </w:t>
      </w:r>
      <w:r>
        <w:t>Son vieux conducteur ne s</w:t>
      </w:r>
      <w:r w:rsidR="00D40713">
        <w:t>’</w:t>
      </w:r>
      <w:r>
        <w:t>en aperçut pas davantage</w:t>
      </w:r>
      <w:r w:rsidR="00D40713">
        <w:t xml:space="preserve">, </w:t>
      </w:r>
      <w:r>
        <w:t>parce qu</w:t>
      </w:r>
      <w:r w:rsidR="00D40713">
        <w:t>’</w:t>
      </w:r>
      <w:r>
        <w:t>il sommeillait comme les autres</w:t>
      </w:r>
      <w:r w:rsidR="00D40713">
        <w:t xml:space="preserve">. </w:t>
      </w:r>
      <w:r>
        <w:t>Cependant ses yeux s</w:t>
      </w:r>
      <w:r w:rsidR="00D40713">
        <w:t>’</w:t>
      </w:r>
      <w:r>
        <w:t>entrouvraient de temps en temps</w:t>
      </w:r>
      <w:r w:rsidR="00D40713">
        <w:t xml:space="preserve"> ; </w:t>
      </w:r>
      <w:r>
        <w:t>mais comme il voyait toujours devant lui le palefroi gris</w:t>
      </w:r>
      <w:r w:rsidR="00D40713">
        <w:t xml:space="preserve">, </w:t>
      </w:r>
      <w:r>
        <w:t>ils se refermaient tout aussitôt</w:t>
      </w:r>
      <w:r w:rsidR="00D40713">
        <w:t xml:space="preserve"> : </w:t>
      </w:r>
      <w:r>
        <w:t>les chevaux</w:t>
      </w:r>
      <w:r w:rsidR="00D40713">
        <w:t xml:space="preserve">, </w:t>
      </w:r>
      <w:r>
        <w:t xml:space="preserve">au </w:t>
      </w:r>
      <w:r>
        <w:lastRenderedPageBreak/>
        <w:t>reste</w:t>
      </w:r>
      <w:r w:rsidR="00D40713">
        <w:t xml:space="preserve">, </w:t>
      </w:r>
      <w:r>
        <w:t>n</w:t>
      </w:r>
      <w:r w:rsidR="00D40713">
        <w:t>’</w:t>
      </w:r>
      <w:r>
        <w:t>avaient pas besoin de guides</w:t>
      </w:r>
      <w:r w:rsidR="00D40713">
        <w:t xml:space="preserve"> ; </w:t>
      </w:r>
      <w:r>
        <w:t>dans un chemin pareil ils ne pouvaient s</w:t>
      </w:r>
      <w:r w:rsidR="00D40713">
        <w:t>’</w:t>
      </w:r>
      <w:r>
        <w:t>égarer</w:t>
      </w:r>
      <w:r w:rsidR="00D40713">
        <w:t>.</w:t>
      </w:r>
    </w:p>
    <w:p w14:paraId="518D793B" w14:textId="77777777" w:rsidR="00D40713" w:rsidRDefault="00000000">
      <w:r>
        <w:t>Il y avait un endroit pourtant où la route se partageait en deux</w:t>
      </w:r>
      <w:r w:rsidR="00D40713">
        <w:t xml:space="preserve"> ; </w:t>
      </w:r>
      <w:r>
        <w:t>l</w:t>
      </w:r>
      <w:r w:rsidR="00D40713">
        <w:t>’</w:t>
      </w:r>
      <w:r>
        <w:t xml:space="preserve">une était la continuation de celle de </w:t>
      </w:r>
      <w:proofErr w:type="spellStart"/>
      <w:r>
        <w:t>Médot</w:t>
      </w:r>
      <w:proofErr w:type="spellEnd"/>
      <w:r w:rsidR="00D40713">
        <w:t xml:space="preserve">, </w:t>
      </w:r>
      <w:r>
        <w:t>et l</w:t>
      </w:r>
      <w:r w:rsidR="00D40713">
        <w:t>’</w:t>
      </w:r>
      <w:r>
        <w:t>autre un petit sentier qui conduisait chez Guillaume</w:t>
      </w:r>
      <w:r w:rsidR="00D40713">
        <w:t xml:space="preserve">. </w:t>
      </w:r>
      <w:r>
        <w:t>Tous les cavaliers de la troupe avaient suivi la première comme de raison</w:t>
      </w:r>
      <w:r w:rsidR="00D40713">
        <w:t xml:space="preserve"> ; </w:t>
      </w:r>
      <w:r>
        <w:t>et le cheval du vieux parrain ne manqua pas de suivre la trace des autres</w:t>
      </w:r>
      <w:r w:rsidR="00D40713">
        <w:t xml:space="preserve">. </w:t>
      </w:r>
      <w:r>
        <w:t>Pour le palefroi gris</w:t>
      </w:r>
      <w:r w:rsidR="00D40713">
        <w:t xml:space="preserve">, </w:t>
      </w:r>
      <w:r>
        <w:t>depuis le temps qu</w:t>
      </w:r>
      <w:r w:rsidR="00D40713">
        <w:t>’</w:t>
      </w:r>
      <w:r>
        <w:t>il conduisait son maître au rendez-vous de la poterne</w:t>
      </w:r>
      <w:r w:rsidR="00D40713">
        <w:t xml:space="preserve">, </w:t>
      </w:r>
      <w:r>
        <w:t>il était si fort accoutumé au sentier</w:t>
      </w:r>
      <w:r w:rsidR="00D40713">
        <w:t xml:space="preserve">, </w:t>
      </w:r>
      <w:r>
        <w:t>qu</w:t>
      </w:r>
      <w:r w:rsidR="00D40713">
        <w:t>’</w:t>
      </w:r>
      <w:r>
        <w:t>il le prit à son ordinaire</w:t>
      </w:r>
      <w:r w:rsidR="00D40713">
        <w:t>.</w:t>
      </w:r>
    </w:p>
    <w:p w14:paraId="6D53E9D4" w14:textId="77777777" w:rsidR="00D40713" w:rsidRDefault="00000000">
      <w:r>
        <w:t>Il fallait</w:t>
      </w:r>
      <w:r w:rsidR="00D40713">
        <w:t xml:space="preserve">, </w:t>
      </w:r>
      <w:r>
        <w:t>pour arriver chez Guillaume</w:t>
      </w:r>
      <w:r w:rsidR="00D40713">
        <w:t xml:space="preserve">, </w:t>
      </w:r>
      <w:r>
        <w:t>passer à gué une petite rivière</w:t>
      </w:r>
      <w:r w:rsidR="00D40713">
        <w:t xml:space="preserve">. </w:t>
      </w:r>
      <w:r>
        <w:t>Au bruit que fait le cheval en mettant le pied dans l</w:t>
      </w:r>
      <w:r w:rsidR="00D40713">
        <w:t>’</w:t>
      </w:r>
      <w:r>
        <w:t>eau</w:t>
      </w:r>
      <w:r w:rsidR="00D40713">
        <w:t xml:space="preserve">, </w:t>
      </w:r>
      <w:r>
        <w:t>Nina sort de sa triste rêverie</w:t>
      </w:r>
      <w:r w:rsidR="00D40713">
        <w:t xml:space="preserve"> ; </w:t>
      </w:r>
      <w:r>
        <w:t>elle se retourne pour appeler le parrain à son secours</w:t>
      </w:r>
      <w:r w:rsidR="00D40713">
        <w:t xml:space="preserve">, </w:t>
      </w:r>
      <w:r>
        <w:t>et ne voit personne</w:t>
      </w:r>
      <w:r w:rsidR="00D40713">
        <w:t xml:space="preserve"> ; </w:t>
      </w:r>
      <w:r>
        <w:t>seule et abandonnée dans une forêt à pareille heure</w:t>
      </w:r>
      <w:r w:rsidR="00D40713">
        <w:t xml:space="preserve">, </w:t>
      </w:r>
      <w:r>
        <w:t>un premier mouvement d</w:t>
      </w:r>
      <w:r w:rsidR="00D40713">
        <w:t>’</w:t>
      </w:r>
      <w:r>
        <w:t>effroi la fait tressaillir</w:t>
      </w:r>
      <w:r w:rsidR="00D40713">
        <w:t xml:space="preserve"> ; </w:t>
      </w:r>
      <w:r>
        <w:t>mais l</w:t>
      </w:r>
      <w:r w:rsidR="00D40713">
        <w:t>’</w:t>
      </w:r>
      <w:r>
        <w:t>idée de pouvoir échapper au malheur qui la menace étouffe sa frayeur</w:t>
      </w:r>
      <w:r w:rsidR="00D40713">
        <w:t xml:space="preserve"> ; </w:t>
      </w:r>
      <w:r>
        <w:t>et elle pousse hardiment son cheval dans la rivière</w:t>
      </w:r>
      <w:r w:rsidR="00D40713">
        <w:t xml:space="preserve">, </w:t>
      </w:r>
      <w:r>
        <w:t>prête à périr</w:t>
      </w:r>
      <w:r w:rsidR="00D40713">
        <w:t xml:space="preserve">, </w:t>
      </w:r>
      <w:r>
        <w:t>s</w:t>
      </w:r>
      <w:r w:rsidR="00D40713">
        <w:t>’</w:t>
      </w:r>
      <w:r>
        <w:t>il le faut</w:t>
      </w:r>
      <w:r w:rsidR="00D40713">
        <w:t xml:space="preserve">, </w:t>
      </w:r>
      <w:r>
        <w:t>plutôt que de consommer cet hymen abhorré</w:t>
      </w:r>
      <w:r w:rsidR="00D40713">
        <w:t xml:space="preserve">. </w:t>
      </w:r>
      <w:r>
        <w:t>Il n</w:t>
      </w:r>
      <w:r w:rsidR="00D40713">
        <w:t>’</w:t>
      </w:r>
      <w:r>
        <w:t>y avait rien à craindre</w:t>
      </w:r>
      <w:r w:rsidR="00D40713">
        <w:t xml:space="preserve"> ; </w:t>
      </w:r>
      <w:r>
        <w:t>le cheval</w:t>
      </w:r>
      <w:r w:rsidR="00D40713">
        <w:t xml:space="preserve">, </w:t>
      </w:r>
      <w:r>
        <w:t>selon sa coutume</w:t>
      </w:r>
      <w:r w:rsidR="00D40713">
        <w:t xml:space="preserve">, </w:t>
      </w:r>
      <w:r>
        <w:t>traverse de lui-même le gué</w:t>
      </w:r>
      <w:r w:rsidR="00D40713">
        <w:t xml:space="preserve"> ; </w:t>
      </w:r>
      <w:r>
        <w:t>et bientôt il arrive chez son maître</w:t>
      </w:r>
      <w:r w:rsidR="00D40713">
        <w:t>.</w:t>
      </w:r>
    </w:p>
    <w:p w14:paraId="4063D954" w14:textId="77777777" w:rsidR="00D40713" w:rsidRDefault="00000000">
      <w:r>
        <w:t>Le guetteur apercevant la demoiselle corna aussitôt pour avertir</w:t>
      </w:r>
      <w:r w:rsidR="00D40713">
        <w:t xml:space="preserve">, </w:t>
      </w:r>
      <w:r>
        <w:t>et vint lui demander ensuite à elle-même</w:t>
      </w:r>
      <w:r w:rsidR="00D40713">
        <w:t xml:space="preserve">, </w:t>
      </w:r>
      <w:r>
        <w:t>à travers la petite porte du pont-levis ce qu</w:t>
      </w:r>
      <w:r w:rsidR="00D40713">
        <w:t>’</w:t>
      </w:r>
      <w:r>
        <w:t>elle voulait</w:t>
      </w:r>
      <w:r w:rsidR="00D40713">
        <w:t>. « </w:t>
      </w:r>
      <w:r>
        <w:t>Ouvrez vite</w:t>
      </w:r>
      <w:r w:rsidR="00D40713">
        <w:t xml:space="preserve">, </w:t>
      </w:r>
      <w:r>
        <w:t>cria la jeune fille</w:t>
      </w:r>
      <w:r w:rsidR="00D40713">
        <w:t xml:space="preserve">, </w:t>
      </w:r>
      <w:r>
        <w:t>c</w:t>
      </w:r>
      <w:r w:rsidR="00D40713">
        <w:t>’</w:t>
      </w:r>
      <w:r>
        <w:t>est une femme poursuivie par des voleurs qui vous demande secours</w:t>
      </w:r>
      <w:r w:rsidR="00D40713">
        <w:t>. »</w:t>
      </w:r>
      <w:r>
        <w:t xml:space="preserve"> L</w:t>
      </w:r>
      <w:r w:rsidR="00D40713">
        <w:t>’</w:t>
      </w:r>
      <w:r>
        <w:t>autre regarde par le guichet</w:t>
      </w:r>
      <w:r w:rsidR="00D40713">
        <w:t xml:space="preserve"> : </w:t>
      </w:r>
      <w:r>
        <w:t>il voit une jeune personne parfaitement belle et couverte d</w:t>
      </w:r>
      <w:r w:rsidR="00D40713">
        <w:t>’</w:t>
      </w:r>
      <w:r>
        <w:t>un riche manteau d</w:t>
      </w:r>
      <w:r w:rsidR="00D40713">
        <w:t>’</w:t>
      </w:r>
      <w:r>
        <w:t>écarlate</w:t>
      </w:r>
      <w:r w:rsidR="00D40713">
        <w:t xml:space="preserve">. </w:t>
      </w:r>
      <w:r>
        <w:t>La parure</w:t>
      </w:r>
      <w:r w:rsidR="00D40713">
        <w:t xml:space="preserve">, </w:t>
      </w:r>
      <w:r>
        <w:t>la beauté de la demoiselle</w:t>
      </w:r>
      <w:r w:rsidR="00D40713">
        <w:t xml:space="preserve">, </w:t>
      </w:r>
      <w:r>
        <w:t>ce cheval gris qu</w:t>
      </w:r>
      <w:r w:rsidR="00D40713">
        <w:t>’</w:t>
      </w:r>
      <w:r>
        <w:t>elle monte et qui lui semble être le palefroi de Guillaume</w:t>
      </w:r>
      <w:r w:rsidR="00D40713">
        <w:t xml:space="preserve">, </w:t>
      </w:r>
      <w:r>
        <w:t>l</w:t>
      </w:r>
      <w:r w:rsidR="00D40713">
        <w:t>’</w:t>
      </w:r>
      <w:r>
        <w:t>étonnent au point qu</w:t>
      </w:r>
      <w:r w:rsidR="00D40713">
        <w:t>’</w:t>
      </w:r>
      <w:r>
        <w:t>il croit que c</w:t>
      </w:r>
      <w:r w:rsidR="00D40713">
        <w:t>’</w:t>
      </w:r>
      <w:r>
        <w:t xml:space="preserve">est quelque fée favorable que la compassion amène auprès de </w:t>
      </w:r>
      <w:r>
        <w:lastRenderedPageBreak/>
        <w:t>son bon maître pour le consoler</w:t>
      </w:r>
      <w:r w:rsidR="00D40713">
        <w:t xml:space="preserve">. </w:t>
      </w:r>
      <w:r>
        <w:t>Il court aussitôt l</w:t>
      </w:r>
      <w:r w:rsidR="00D40713">
        <w:t>’</w:t>
      </w:r>
      <w:r>
        <w:t>avertir</w:t>
      </w:r>
      <w:r w:rsidR="00D40713">
        <w:t xml:space="preserve">. </w:t>
      </w:r>
      <w:r>
        <w:t>Guillaume avait passé la nuit dans les larmes</w:t>
      </w:r>
      <w:r w:rsidR="00D40713">
        <w:t xml:space="preserve">. </w:t>
      </w:r>
      <w:r>
        <w:t>Ses gens</w:t>
      </w:r>
      <w:r w:rsidR="00D40713">
        <w:t xml:space="preserve">, </w:t>
      </w:r>
      <w:r>
        <w:t>véritablement affligés parce qu</w:t>
      </w:r>
      <w:r w:rsidR="00D40713">
        <w:t>’</w:t>
      </w:r>
      <w:r>
        <w:t>ils l</w:t>
      </w:r>
      <w:r w:rsidR="00D40713">
        <w:t>’</w:t>
      </w:r>
      <w:r>
        <w:t>aimaient</w:t>
      </w:r>
      <w:r w:rsidR="00D40713">
        <w:t xml:space="preserve">, </w:t>
      </w:r>
      <w:r>
        <w:t>n</w:t>
      </w:r>
      <w:r w:rsidR="00D40713">
        <w:t>’</w:t>
      </w:r>
      <w:r>
        <w:t>avaient pas voulu se coucher plus que lui</w:t>
      </w:r>
      <w:r w:rsidR="00D40713">
        <w:t xml:space="preserve">. </w:t>
      </w:r>
      <w:r>
        <w:t>De temps en temps ils allaient sans bruit écouter à sa porte</w:t>
      </w:r>
      <w:r w:rsidR="00D40713">
        <w:t xml:space="preserve">, </w:t>
      </w:r>
      <w:r>
        <w:t>dans l</w:t>
      </w:r>
      <w:r w:rsidR="00D40713">
        <w:t>’</w:t>
      </w:r>
      <w:r>
        <w:t>espoir que peut-être sa douleur s</w:t>
      </w:r>
      <w:r w:rsidR="00D40713">
        <w:t>’</w:t>
      </w:r>
      <w:r>
        <w:t>allégerait</w:t>
      </w:r>
      <w:r w:rsidR="00D40713">
        <w:t xml:space="preserve"> ; </w:t>
      </w:r>
      <w:r>
        <w:t>mais l</w:t>
      </w:r>
      <w:r w:rsidR="00D40713">
        <w:t>’</w:t>
      </w:r>
      <w:r>
        <w:t>entendant toujours soupirer et gémir</w:t>
      </w:r>
      <w:r w:rsidR="00D40713">
        <w:t xml:space="preserve">, </w:t>
      </w:r>
      <w:r>
        <w:t>ils revenaient pleurer ensemble</w:t>
      </w:r>
      <w:r w:rsidR="00D40713">
        <w:t xml:space="preserve">. </w:t>
      </w:r>
      <w:r>
        <w:t>Cependant</w:t>
      </w:r>
      <w:r w:rsidR="00D40713">
        <w:t xml:space="preserve">, </w:t>
      </w:r>
      <w:r>
        <w:t>dès qu</w:t>
      </w:r>
      <w:r w:rsidR="00D40713">
        <w:t>’</w:t>
      </w:r>
      <w:r>
        <w:t>il sut qu</w:t>
      </w:r>
      <w:r w:rsidR="00D40713">
        <w:t>’</w:t>
      </w:r>
      <w:r>
        <w:t>une femme était à sa porte</w:t>
      </w:r>
      <w:r w:rsidR="00D40713">
        <w:t xml:space="preserve">, </w:t>
      </w:r>
      <w:r>
        <w:t>par courtoisie il alla au-devant d</w:t>
      </w:r>
      <w:r w:rsidR="00D40713">
        <w:t>’</w:t>
      </w:r>
      <w:r>
        <w:t>elle et fit baisser le pont-levis</w:t>
      </w:r>
      <w:r w:rsidR="00D40713">
        <w:t>.</w:t>
      </w:r>
    </w:p>
    <w:p w14:paraId="686710A6" w14:textId="77777777" w:rsidR="00D40713" w:rsidRDefault="00000000">
      <w:r>
        <w:t>Ô joie inespérée</w:t>
      </w:r>
      <w:r w:rsidR="00D40713">
        <w:t xml:space="preserve"> ! </w:t>
      </w:r>
      <w:r>
        <w:t>ô bonheur</w:t>
      </w:r>
      <w:r w:rsidR="00D40713">
        <w:t xml:space="preserve"> ! </w:t>
      </w:r>
      <w:r>
        <w:t>il voit sa mie</w:t>
      </w:r>
      <w:r w:rsidR="00D40713">
        <w:t xml:space="preserve">. </w:t>
      </w:r>
      <w:r>
        <w:t>Elle s</w:t>
      </w:r>
      <w:r w:rsidR="00D40713">
        <w:t>’</w:t>
      </w:r>
      <w:r>
        <w:t>élance dans ses bras</w:t>
      </w:r>
      <w:r w:rsidR="00D40713">
        <w:t xml:space="preserve">, </w:t>
      </w:r>
      <w:r>
        <w:t>en criant</w:t>
      </w:r>
      <w:r w:rsidR="00D40713">
        <w:t> : « </w:t>
      </w:r>
      <w:r>
        <w:t>Sauvez-moi</w:t>
      </w:r>
      <w:r w:rsidR="00D40713">
        <w:t xml:space="preserve"> » ; </w:t>
      </w:r>
      <w:r>
        <w:t>et en même temps elle le serrait avec les siens de toutes ses forces</w:t>
      </w:r>
      <w:r w:rsidR="00D40713">
        <w:t xml:space="preserve">, </w:t>
      </w:r>
      <w:r>
        <w:t>et regardait derrière elle d</w:t>
      </w:r>
      <w:r w:rsidR="00D40713">
        <w:t>’</w:t>
      </w:r>
      <w:r>
        <w:t>un air d</w:t>
      </w:r>
      <w:r w:rsidR="00D40713">
        <w:t>’</w:t>
      </w:r>
      <w:r>
        <w:t>effroi</w:t>
      </w:r>
      <w:r w:rsidR="00D40713">
        <w:t xml:space="preserve">, </w:t>
      </w:r>
      <w:r>
        <w:t>comme si réellement des ravisseurs l</w:t>
      </w:r>
      <w:r w:rsidR="00D40713">
        <w:t>’</w:t>
      </w:r>
      <w:r>
        <w:t>eussent poursuivie</w:t>
      </w:r>
      <w:r w:rsidR="00D40713">
        <w:t>.</w:t>
      </w:r>
    </w:p>
    <w:p w14:paraId="13DEBF6E" w14:textId="77777777" w:rsidR="00D40713" w:rsidRDefault="00D40713">
      <w:r>
        <w:t>« </w:t>
      </w:r>
      <w:r w:rsidR="00000000">
        <w:t>Rassurez-vous</w:t>
      </w:r>
      <w:r>
        <w:t xml:space="preserve">, </w:t>
      </w:r>
      <w:r w:rsidR="00000000">
        <w:t>s</w:t>
      </w:r>
      <w:r>
        <w:t>’</w:t>
      </w:r>
      <w:r w:rsidR="00000000">
        <w:t>écrie-t-il</w:t>
      </w:r>
      <w:r>
        <w:t xml:space="preserve">, </w:t>
      </w:r>
      <w:r w:rsidR="00000000">
        <w:t>rassurez-vous</w:t>
      </w:r>
      <w:r>
        <w:t xml:space="preserve">, </w:t>
      </w:r>
      <w:r w:rsidR="00000000">
        <w:t>je vous tiens et il n</w:t>
      </w:r>
      <w:r>
        <w:t>’</w:t>
      </w:r>
      <w:r w:rsidR="00000000">
        <w:t>y a personne sur la terre qui puisse désormais vous arracher à moi</w:t>
      </w:r>
      <w:r>
        <w:t>. »</w:t>
      </w:r>
      <w:r w:rsidR="00000000">
        <w:t xml:space="preserve"> Alors il appelle ses gens</w:t>
      </w:r>
      <w:r>
        <w:t xml:space="preserve">, </w:t>
      </w:r>
      <w:r w:rsidR="00000000">
        <w:t>leur donne différents ordres</w:t>
      </w:r>
      <w:r>
        <w:t xml:space="preserve">, </w:t>
      </w:r>
      <w:r w:rsidR="00000000">
        <w:t>et fait lever le pont</w:t>
      </w:r>
      <w:r>
        <w:t xml:space="preserve">. </w:t>
      </w:r>
      <w:r w:rsidR="00000000">
        <w:t>Mais ce n</w:t>
      </w:r>
      <w:r>
        <w:t>’</w:t>
      </w:r>
      <w:r w:rsidR="00000000">
        <w:t>est pas assez</w:t>
      </w:r>
      <w:r>
        <w:t xml:space="preserve"> ; </w:t>
      </w:r>
      <w:r w:rsidR="00000000">
        <w:t>pour être parfaitement heureux</w:t>
      </w:r>
      <w:r>
        <w:t xml:space="preserve">, </w:t>
      </w:r>
      <w:r w:rsidR="00000000">
        <w:t>il faut qu</w:t>
      </w:r>
      <w:r>
        <w:t>’</w:t>
      </w:r>
      <w:r w:rsidR="00000000">
        <w:t>il soit l</w:t>
      </w:r>
      <w:r>
        <w:t>’</w:t>
      </w:r>
      <w:r w:rsidR="00000000">
        <w:t>époux de Nina</w:t>
      </w:r>
      <w:r>
        <w:t xml:space="preserve"> ; </w:t>
      </w:r>
      <w:r w:rsidR="00000000">
        <w:t>il la conduit donc à sa chapelle</w:t>
      </w:r>
      <w:r>
        <w:t xml:space="preserve">, </w:t>
      </w:r>
      <w:r w:rsidR="00000000">
        <w:t>et</w:t>
      </w:r>
      <w:r>
        <w:t xml:space="preserve">, </w:t>
      </w:r>
      <w:r w:rsidR="00000000">
        <w:t>mandant son chapelain</w:t>
      </w:r>
      <w:r>
        <w:t xml:space="preserve">, </w:t>
      </w:r>
      <w:r w:rsidR="00000000">
        <w:t>lui ordonne de les marier ensemble</w:t>
      </w:r>
      <w:r>
        <w:t xml:space="preserve">. </w:t>
      </w:r>
      <w:r w:rsidR="00000000">
        <w:t>Alors la joie rentra dans le château</w:t>
      </w:r>
      <w:r>
        <w:t xml:space="preserve"> ; </w:t>
      </w:r>
      <w:r w:rsidR="00000000">
        <w:t>maîtres et domestiques</w:t>
      </w:r>
      <w:r>
        <w:t xml:space="preserve">, </w:t>
      </w:r>
      <w:r w:rsidR="00000000">
        <w:t>tous paraissaient également enivrés de plaisir</w:t>
      </w:r>
      <w:r>
        <w:t xml:space="preserve"> ; </w:t>
      </w:r>
      <w:r w:rsidR="00000000">
        <w:t>et jamais à tant de chagrin ne succédèrent aussi promptement des transports de joie aussi vifs</w:t>
      </w:r>
      <w:r>
        <w:t>.</w:t>
      </w:r>
    </w:p>
    <w:p w14:paraId="5B729800" w14:textId="77777777" w:rsidR="00D40713" w:rsidRDefault="00000000">
      <w:r>
        <w:t>Il n</w:t>
      </w:r>
      <w:r w:rsidR="00D40713">
        <w:t>’</w:t>
      </w:r>
      <w:r>
        <w:t xml:space="preserve">en était pas ainsi à </w:t>
      </w:r>
      <w:proofErr w:type="spellStart"/>
      <w:r>
        <w:t>Médot</w:t>
      </w:r>
      <w:proofErr w:type="spellEnd"/>
      <w:r w:rsidR="00D40713">
        <w:t xml:space="preserve">. </w:t>
      </w:r>
      <w:r>
        <w:t>Tout le monde y était arrivé excepté la demoiselle et son gardien</w:t>
      </w:r>
      <w:r w:rsidR="00D40713">
        <w:t xml:space="preserve">. </w:t>
      </w:r>
      <w:r>
        <w:t>Mais on avait beau se demander ce qu</w:t>
      </w:r>
      <w:r w:rsidR="00D40713">
        <w:t>’</w:t>
      </w:r>
      <w:r>
        <w:t>ils étaient devenus</w:t>
      </w:r>
      <w:r w:rsidR="00D40713">
        <w:t xml:space="preserve">, </w:t>
      </w:r>
      <w:r>
        <w:t>personne ne pouvait l</w:t>
      </w:r>
      <w:r w:rsidR="00D40713">
        <w:t>’</w:t>
      </w:r>
      <w:r>
        <w:t>apprendre</w:t>
      </w:r>
      <w:r w:rsidR="00D40713">
        <w:t xml:space="preserve">. </w:t>
      </w:r>
      <w:r>
        <w:t>Enfin ce gardien parut</w:t>
      </w:r>
      <w:r w:rsidR="00D40713">
        <w:t xml:space="preserve">, </w:t>
      </w:r>
      <w:r>
        <w:t>toujours dormant sur son cheval</w:t>
      </w:r>
      <w:r w:rsidR="00D40713">
        <w:t xml:space="preserve"> ; </w:t>
      </w:r>
      <w:r>
        <w:t>et il fut fort étonné</w:t>
      </w:r>
      <w:r w:rsidR="00D40713">
        <w:t xml:space="preserve">, </w:t>
      </w:r>
      <w:r>
        <w:t>quand on le réveilla</w:t>
      </w:r>
      <w:r w:rsidR="00D40713">
        <w:t xml:space="preserve">, </w:t>
      </w:r>
      <w:r>
        <w:t>de ne plus voir la mariée devant lui</w:t>
      </w:r>
      <w:r w:rsidR="00D40713">
        <w:t>.</w:t>
      </w:r>
    </w:p>
    <w:p w14:paraId="27110D57" w14:textId="77777777" w:rsidR="00D40713" w:rsidRDefault="00000000">
      <w:r>
        <w:lastRenderedPageBreak/>
        <w:t>Comme on soupçonna</w:t>
      </w:r>
      <w:r w:rsidR="00D40713">
        <w:t xml:space="preserve">, </w:t>
      </w:r>
      <w:r>
        <w:t>qu</w:t>
      </w:r>
      <w:r w:rsidR="00D40713">
        <w:t>’</w:t>
      </w:r>
      <w:r>
        <w:t>elle avait pu s</w:t>
      </w:r>
      <w:r w:rsidR="00D40713">
        <w:t>’</w:t>
      </w:r>
      <w:r>
        <w:t>égarer dans la forêt</w:t>
      </w:r>
      <w:r w:rsidR="00D40713">
        <w:t xml:space="preserve">, </w:t>
      </w:r>
      <w:r>
        <w:t>plusieurs domestiques furent détachés pour aller la chercher</w:t>
      </w:r>
      <w:r w:rsidR="00D40713">
        <w:t xml:space="preserve">. </w:t>
      </w:r>
      <w:r>
        <w:t>Mais on sut bientôt à quoi s</w:t>
      </w:r>
      <w:r w:rsidR="00D40713">
        <w:t>’</w:t>
      </w:r>
      <w:r>
        <w:t>en tenir par l</w:t>
      </w:r>
      <w:r w:rsidR="00D40713">
        <w:t>’</w:t>
      </w:r>
      <w:r>
        <w:t>arrivée d</w:t>
      </w:r>
      <w:r w:rsidR="00D40713">
        <w:t>’</w:t>
      </w:r>
      <w:r>
        <w:t>un écuyer qu</w:t>
      </w:r>
      <w:r w:rsidR="00D40713">
        <w:t>’</w:t>
      </w:r>
      <w:r>
        <w:t>envoyait Guillaume</w:t>
      </w:r>
      <w:r w:rsidR="00D40713">
        <w:t xml:space="preserve">, </w:t>
      </w:r>
      <w:r>
        <w:t>et qui vint annoncer que la demoiselle était chez son maître et de la part du chevalier invita le père et tous les gentilshommes de la noce à se rendre chez lui</w:t>
      </w:r>
      <w:r w:rsidR="00D40713">
        <w:t xml:space="preserve">. </w:t>
      </w:r>
      <w:r>
        <w:t>On y courut</w:t>
      </w:r>
      <w:r w:rsidR="00D40713">
        <w:t xml:space="preserve"> ; </w:t>
      </w:r>
      <w:r>
        <w:t>Guillaume alla au-devant d</w:t>
      </w:r>
      <w:r w:rsidR="00D40713">
        <w:t>’</w:t>
      </w:r>
      <w:r>
        <w:t>eux</w:t>
      </w:r>
      <w:r w:rsidR="00D40713">
        <w:t xml:space="preserve">, </w:t>
      </w:r>
      <w:r>
        <w:t>tenant par la main sa nouvelle épouse qu</w:t>
      </w:r>
      <w:r w:rsidR="00D40713">
        <w:t>’</w:t>
      </w:r>
      <w:r>
        <w:t>il leur présenta sous cette qualité</w:t>
      </w:r>
      <w:r w:rsidR="00D40713">
        <w:t>.</w:t>
      </w:r>
    </w:p>
    <w:p w14:paraId="3C4B6B9A" w14:textId="77777777" w:rsidR="00D40713" w:rsidRDefault="00000000">
      <w:r>
        <w:t>À ce mot d</w:t>
      </w:r>
      <w:r w:rsidR="00D40713">
        <w:t>’</w:t>
      </w:r>
      <w:r>
        <w:t>abord s</w:t>
      </w:r>
      <w:r w:rsidR="00D40713">
        <w:t>’</w:t>
      </w:r>
      <w:r>
        <w:t>éleva dans la troupe un grand murmure</w:t>
      </w:r>
      <w:r w:rsidR="00D40713">
        <w:t xml:space="preserve">. </w:t>
      </w:r>
      <w:r>
        <w:t>Mais quand Guillaume eût prié qu</w:t>
      </w:r>
      <w:r w:rsidR="00D40713">
        <w:t>’</w:t>
      </w:r>
      <w:r>
        <w:t>on l</w:t>
      </w:r>
      <w:r w:rsidR="00D40713">
        <w:t>’</w:t>
      </w:r>
      <w:r>
        <w:t>écoutât</w:t>
      </w:r>
      <w:r w:rsidR="00D40713">
        <w:t xml:space="preserve">, </w:t>
      </w:r>
      <w:r>
        <w:t>quand il eût conté toute l</w:t>
      </w:r>
      <w:r w:rsidR="00D40713">
        <w:t>’</w:t>
      </w:r>
      <w:r>
        <w:t>histoire de ses amours jusqu</w:t>
      </w:r>
      <w:r w:rsidR="00D40713">
        <w:t>’</w:t>
      </w:r>
      <w:r>
        <w:t>à l</w:t>
      </w:r>
      <w:r w:rsidR="00D40713">
        <w:t>’</w:t>
      </w:r>
      <w:r>
        <w:t>aventure du palefroi</w:t>
      </w:r>
      <w:r w:rsidR="00D40713">
        <w:t xml:space="preserve">, </w:t>
      </w:r>
      <w:r>
        <w:t>tout changea</w:t>
      </w:r>
      <w:r w:rsidR="00D40713">
        <w:t xml:space="preserve">. </w:t>
      </w:r>
      <w:r>
        <w:t>Ces vieillards</w:t>
      </w:r>
      <w:r w:rsidR="00D40713">
        <w:t xml:space="preserve">, </w:t>
      </w:r>
      <w:r>
        <w:t>blanchis dans des principes d</w:t>
      </w:r>
      <w:r w:rsidR="00D40713">
        <w:t>’</w:t>
      </w:r>
      <w:r>
        <w:t>honneur et de loyauté</w:t>
      </w:r>
      <w:r w:rsidR="00D40713">
        <w:t xml:space="preserve">, </w:t>
      </w:r>
      <w:r>
        <w:t>témoignèrent même leur indignation de ce qu</w:t>
      </w:r>
      <w:r w:rsidR="00D40713">
        <w:t>’</w:t>
      </w:r>
      <w:r>
        <w:t>on les avait rendus complices d</w:t>
      </w:r>
      <w:r w:rsidR="00D40713">
        <w:t>’</w:t>
      </w:r>
      <w:r>
        <w:t>une perfidie</w:t>
      </w:r>
      <w:r w:rsidR="00D40713">
        <w:t xml:space="preserve"> ; </w:t>
      </w:r>
      <w:r>
        <w:t>et ils se réunirent tous pour presser le père de ratifier l</w:t>
      </w:r>
      <w:r w:rsidR="00D40713">
        <w:t>’</w:t>
      </w:r>
      <w:r>
        <w:t>union des deux jeunes gens</w:t>
      </w:r>
      <w:r w:rsidR="00D40713">
        <w:t>.</w:t>
      </w:r>
    </w:p>
    <w:p w14:paraId="26377138" w14:textId="77777777" w:rsidR="00D40713" w:rsidRDefault="00000000">
      <w:r>
        <w:t>Celui-ci ne put s</w:t>
      </w:r>
      <w:r w:rsidR="00D40713">
        <w:t>’</w:t>
      </w:r>
      <w:r>
        <w:t>y refuser</w:t>
      </w:r>
      <w:r w:rsidR="00D40713">
        <w:t xml:space="preserve">, </w:t>
      </w:r>
      <w:r>
        <w:t>et la noce se fit chez Guillaume</w:t>
      </w:r>
      <w:r w:rsidR="00D40713">
        <w:t xml:space="preserve">. </w:t>
      </w:r>
      <w:r>
        <w:t>L</w:t>
      </w:r>
      <w:r w:rsidR="00D40713">
        <w:t>’</w:t>
      </w:r>
      <w:r>
        <w:t>oncle mourut dans l</w:t>
      </w:r>
      <w:r w:rsidR="00D40713">
        <w:t>’</w:t>
      </w:r>
      <w:r>
        <w:t>année</w:t>
      </w:r>
      <w:r w:rsidR="00D40713">
        <w:t xml:space="preserve"> ; </w:t>
      </w:r>
      <w:r>
        <w:t xml:space="preserve">le chevalier par cet événement hérita de </w:t>
      </w:r>
      <w:proofErr w:type="spellStart"/>
      <w:r>
        <w:t>Médot</w:t>
      </w:r>
      <w:proofErr w:type="spellEnd"/>
      <w:r w:rsidR="00D40713">
        <w:t xml:space="preserve">. </w:t>
      </w:r>
      <w:r>
        <w:t>Peu de temps après</w:t>
      </w:r>
      <w:r w:rsidR="00D40713">
        <w:t xml:space="preserve">, </w:t>
      </w:r>
      <w:r>
        <w:t>son beau-père étant mort aussi</w:t>
      </w:r>
      <w:r w:rsidR="00D40713">
        <w:t xml:space="preserve">, </w:t>
      </w:r>
      <w:r>
        <w:t>il se vit un des plus riches seigneurs de Champagne</w:t>
      </w:r>
      <w:r w:rsidR="00D40713">
        <w:t xml:space="preserve">, </w:t>
      </w:r>
      <w:r>
        <w:t>et il vécut aussi heureux qu</w:t>
      </w:r>
      <w:r w:rsidR="00D40713">
        <w:t>’</w:t>
      </w:r>
      <w:r>
        <w:t>il méritait de l</w:t>
      </w:r>
      <w:r w:rsidR="00D40713">
        <w:t>’</w:t>
      </w:r>
      <w:r>
        <w:t>être</w:t>
      </w:r>
      <w:r w:rsidR="00D40713">
        <w:t>.</w:t>
      </w:r>
    </w:p>
    <w:p w14:paraId="7E086C09" w14:textId="346BCA2A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555734BD" wp14:editId="12109CEB">
            <wp:extent cx="3582785" cy="2537470"/>
            <wp:effectExtent l="0" t="0" r="0" b="0"/>
            <wp:docPr id="8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6051" cy="2546866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258464" w14:textId="77777777" w:rsidR="00000000" w:rsidRPr="00E57045" w:rsidRDefault="00000000" w:rsidP="00E57045">
      <w:pPr>
        <w:pStyle w:val="Titre1"/>
      </w:pPr>
      <w:bookmarkStart w:id="16" w:name="_Toc199529434"/>
      <w:r w:rsidRPr="00E57045">
        <w:lastRenderedPageBreak/>
        <w:t>Les deux Bourgeois et le Vilain</w:t>
      </w:r>
      <w:bookmarkEnd w:id="16"/>
    </w:p>
    <w:p w14:paraId="4E54B231" w14:textId="1C7E57EE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0D8F1200" wp14:editId="49880B65">
            <wp:extent cx="4912822" cy="3960248"/>
            <wp:effectExtent l="0" t="0" r="2540" b="2540"/>
            <wp:docPr id="85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896" cy="3970787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814C6E" w14:textId="77777777" w:rsidR="00D40713" w:rsidRDefault="00000000">
      <w:r>
        <w:t>Deux bourgeois allaient en pèlerinage</w:t>
      </w:r>
      <w:r w:rsidR="00D40713">
        <w:t xml:space="preserve">. </w:t>
      </w:r>
      <w:r>
        <w:t>Un paysan qui se rendait au même terme s</w:t>
      </w:r>
      <w:r w:rsidR="00D40713">
        <w:t>’</w:t>
      </w:r>
      <w:r>
        <w:t>étant joint à eux dans le chemin</w:t>
      </w:r>
      <w:r w:rsidR="00D40713">
        <w:t xml:space="preserve">, </w:t>
      </w:r>
      <w:r>
        <w:t>ils firent route ensemble et réunirent même leurs provisions</w:t>
      </w:r>
      <w:r w:rsidR="00D40713">
        <w:t>.</w:t>
      </w:r>
    </w:p>
    <w:p w14:paraId="44B9AAA0" w14:textId="37FF4185" w:rsidR="00000000" w:rsidRDefault="00000000">
      <w:r>
        <w:t>Mais à une demi-journée de la maison du saint</w:t>
      </w:r>
      <w:r w:rsidR="00D40713">
        <w:t xml:space="preserve">, </w:t>
      </w:r>
      <w:r>
        <w:t>elles leur manquèrent</w:t>
      </w:r>
      <w:r w:rsidR="00D40713">
        <w:t xml:space="preserve">, </w:t>
      </w:r>
      <w:r>
        <w:t>et il ne leur resta plus qu</w:t>
      </w:r>
      <w:r w:rsidR="00D40713">
        <w:t>’</w:t>
      </w:r>
      <w:r>
        <w:t>un peu de farine</w:t>
      </w:r>
      <w:r w:rsidR="00D40713">
        <w:t xml:space="preserve">, </w:t>
      </w:r>
      <w:r>
        <w:t>à peu près ce qu</w:t>
      </w:r>
      <w:r w:rsidR="00D40713">
        <w:t>’</w:t>
      </w:r>
      <w:r>
        <w:t>il en fallait pour faire un petit pain</w:t>
      </w:r>
      <w:r w:rsidR="00D40713">
        <w:t xml:space="preserve">. </w:t>
      </w:r>
      <w:r>
        <w:t>Les bourgeois</w:t>
      </w:r>
      <w:r w:rsidR="00D40713">
        <w:t xml:space="preserve">, </w:t>
      </w:r>
      <w:r>
        <w:t>de mauvaise foi complotèrent de le partager entre eux deux et d</w:t>
      </w:r>
      <w:r w:rsidR="00D40713">
        <w:t>’</w:t>
      </w:r>
      <w:r>
        <w:t>en frustrer leur camarade</w:t>
      </w:r>
      <w:r w:rsidR="00D40713">
        <w:t xml:space="preserve">, </w:t>
      </w:r>
      <w:r>
        <w:t>qu</w:t>
      </w:r>
      <w:r w:rsidR="00D40713">
        <w:t>’</w:t>
      </w:r>
      <w:r>
        <w:t>ils se flattaient de duper sans peine</w:t>
      </w:r>
      <w:r w:rsidR="00D40713">
        <w:t>. « </w:t>
      </w:r>
      <w:r>
        <w:t>Il faut que nous prenions notre parti</w:t>
      </w:r>
      <w:r w:rsidR="00D40713">
        <w:t xml:space="preserve">, </w:t>
      </w:r>
      <w:r>
        <w:t>dit tout haut l</w:t>
      </w:r>
      <w:r w:rsidR="00D40713">
        <w:t>’</w:t>
      </w:r>
      <w:r>
        <w:t>un des citadins</w:t>
      </w:r>
      <w:r w:rsidR="00D40713">
        <w:t xml:space="preserve"> ; </w:t>
      </w:r>
      <w:r>
        <w:t>ce qui ne peut suffire à la faim de trois personnes peut en rassasier une</w:t>
      </w:r>
      <w:r w:rsidR="00D40713">
        <w:t xml:space="preserve">, </w:t>
      </w:r>
      <w:r>
        <w:t>et je suis d</w:t>
      </w:r>
      <w:r w:rsidR="00D40713">
        <w:t>’</w:t>
      </w:r>
      <w:r>
        <w:t>avis que le pain soit pour un seul</w:t>
      </w:r>
      <w:r w:rsidR="00D40713">
        <w:t xml:space="preserve">. </w:t>
      </w:r>
      <w:r>
        <w:t>Mais afin de pouvoir le manger sans injustice</w:t>
      </w:r>
      <w:r w:rsidR="00D40713">
        <w:t xml:space="preserve">, </w:t>
      </w:r>
      <w:r>
        <w:t>voici ce que je propose</w:t>
      </w:r>
      <w:r w:rsidR="00D40713">
        <w:t xml:space="preserve">. </w:t>
      </w:r>
      <w:r>
        <w:t>Couchons-nous tous trois</w:t>
      </w:r>
      <w:r w:rsidR="00D40713">
        <w:t xml:space="preserve">, </w:t>
      </w:r>
      <w:r>
        <w:lastRenderedPageBreak/>
        <w:t>faisons chacun un rêve et qu</w:t>
      </w:r>
      <w:r w:rsidR="00D40713">
        <w:t>’</w:t>
      </w:r>
      <w:r>
        <w:t>on adjuge le pain à celui qui aura eu le plus beau</w:t>
      </w:r>
      <w:r w:rsidR="00D40713">
        <w:t>. »</w:t>
      </w:r>
    </w:p>
    <w:p w14:paraId="632F015C" w14:textId="77777777" w:rsidR="00D40713" w:rsidRDefault="00000000">
      <w:r>
        <w:t>Le camarade</w:t>
      </w:r>
      <w:r w:rsidR="00D40713">
        <w:t xml:space="preserve">, </w:t>
      </w:r>
      <w:r>
        <w:t>comme on s</w:t>
      </w:r>
      <w:r w:rsidR="00D40713">
        <w:t>’</w:t>
      </w:r>
      <w:r>
        <w:t>en doute bien</w:t>
      </w:r>
      <w:r w:rsidR="00D40713">
        <w:t xml:space="preserve">, </w:t>
      </w:r>
      <w:r>
        <w:t>applaudit beaucoup à cette idée</w:t>
      </w:r>
      <w:r w:rsidR="00D40713">
        <w:t xml:space="preserve">. </w:t>
      </w:r>
      <w:r>
        <w:t>Le vilain même l</w:t>
      </w:r>
      <w:r w:rsidR="00D40713">
        <w:t>’</w:t>
      </w:r>
      <w:r>
        <w:t>approuva et feignit de donner pleinement dans le piège</w:t>
      </w:r>
      <w:r w:rsidR="00D40713">
        <w:t xml:space="preserve">. </w:t>
      </w:r>
      <w:r>
        <w:t>On fit donc le pain</w:t>
      </w:r>
      <w:r w:rsidR="00D40713">
        <w:t xml:space="preserve"> ; </w:t>
      </w:r>
      <w:r>
        <w:t>on le mit cuire sous la cendre</w:t>
      </w:r>
      <w:r w:rsidR="00D40713">
        <w:t xml:space="preserve">, </w:t>
      </w:r>
      <w:r>
        <w:t>et l</w:t>
      </w:r>
      <w:r w:rsidR="00D40713">
        <w:t>’</w:t>
      </w:r>
      <w:r>
        <w:t>on se coucha</w:t>
      </w:r>
      <w:r w:rsidR="00D40713">
        <w:t xml:space="preserve">. </w:t>
      </w:r>
      <w:r>
        <w:t>Mais nos bourgeois étaient si fatigués qu</w:t>
      </w:r>
      <w:r w:rsidR="00D40713">
        <w:t>’</w:t>
      </w:r>
      <w:r>
        <w:t>involontairement bientôt ils s</w:t>
      </w:r>
      <w:r w:rsidR="00D40713">
        <w:t>’</w:t>
      </w:r>
      <w:r>
        <w:t>endormirent</w:t>
      </w:r>
      <w:r w:rsidR="00D40713">
        <w:t xml:space="preserve">. </w:t>
      </w:r>
      <w:r>
        <w:t>Le manant</w:t>
      </w:r>
      <w:r w:rsidR="00D40713">
        <w:t xml:space="preserve">, </w:t>
      </w:r>
      <w:r>
        <w:t>plus malin qu</w:t>
      </w:r>
      <w:r w:rsidR="00D40713">
        <w:t>’</w:t>
      </w:r>
      <w:r>
        <w:t>eux</w:t>
      </w:r>
      <w:r w:rsidR="00D40713">
        <w:t xml:space="preserve">, </w:t>
      </w:r>
      <w:r>
        <w:t>n</w:t>
      </w:r>
      <w:r w:rsidR="00D40713">
        <w:t>’</w:t>
      </w:r>
      <w:r>
        <w:t>épiait que ce moment</w:t>
      </w:r>
      <w:r w:rsidR="00D40713">
        <w:t xml:space="preserve">. </w:t>
      </w:r>
      <w:r>
        <w:t>Il se leva sans bruit</w:t>
      </w:r>
      <w:r w:rsidR="00D40713">
        <w:t xml:space="preserve">, </w:t>
      </w:r>
      <w:r>
        <w:t>alla manger le pain et revint se coucher</w:t>
      </w:r>
      <w:r w:rsidR="00D40713">
        <w:t>.</w:t>
      </w:r>
    </w:p>
    <w:p w14:paraId="3D555C96" w14:textId="77777777" w:rsidR="00D40713" w:rsidRDefault="00000000">
      <w:r>
        <w:t>Cependant un des bourgeois s</w:t>
      </w:r>
      <w:r w:rsidR="00D40713">
        <w:t>’</w:t>
      </w:r>
      <w:r>
        <w:t>étant réveillé et ayant appelé ses deux compagnons</w:t>
      </w:r>
      <w:r w:rsidR="00D40713">
        <w:t> : « </w:t>
      </w:r>
      <w:r>
        <w:t>Amis</w:t>
      </w:r>
      <w:r w:rsidR="00D40713">
        <w:t xml:space="preserve">, </w:t>
      </w:r>
      <w:r>
        <w:t>leur dit-il</w:t>
      </w:r>
      <w:r w:rsidR="00D40713">
        <w:t xml:space="preserve">, </w:t>
      </w:r>
      <w:r>
        <w:t>écoutez mon rêve</w:t>
      </w:r>
      <w:r w:rsidR="00D40713">
        <w:t xml:space="preserve"> : </w:t>
      </w:r>
      <w:r>
        <w:t>Je me suis vu transporté par deux anges en enfer</w:t>
      </w:r>
      <w:r w:rsidR="00D40713">
        <w:t xml:space="preserve">, </w:t>
      </w:r>
      <w:r>
        <w:t>longtemps ils m</w:t>
      </w:r>
      <w:r w:rsidR="00D40713">
        <w:t>’</w:t>
      </w:r>
      <w:r>
        <w:t>ont tendu suspendu sur l</w:t>
      </w:r>
      <w:r w:rsidR="00D40713">
        <w:t>’</w:t>
      </w:r>
      <w:r>
        <w:t>abîme du feu éternel</w:t>
      </w:r>
      <w:r w:rsidR="00D40713">
        <w:t xml:space="preserve">. </w:t>
      </w:r>
      <w:r>
        <w:t>Là</w:t>
      </w:r>
      <w:r w:rsidR="00D40713">
        <w:t xml:space="preserve">, </w:t>
      </w:r>
      <w:r>
        <w:t>j</w:t>
      </w:r>
      <w:r w:rsidR="00D40713">
        <w:t>’</w:t>
      </w:r>
      <w:r>
        <w:t>ai vu les tourments</w:t>
      </w:r>
      <w:r w:rsidR="00D40713">
        <w:t xml:space="preserve">… – </w:t>
      </w:r>
      <w:r>
        <w:t>Et moi</w:t>
      </w:r>
      <w:r w:rsidR="00D40713">
        <w:t xml:space="preserve">, </w:t>
      </w:r>
      <w:r>
        <w:t>reprit l</w:t>
      </w:r>
      <w:r w:rsidR="00D40713">
        <w:t>’</w:t>
      </w:r>
      <w:r>
        <w:t>autre</w:t>
      </w:r>
      <w:r w:rsidR="00D40713">
        <w:t xml:space="preserve">, </w:t>
      </w:r>
      <w:r>
        <w:t>j</w:t>
      </w:r>
      <w:r w:rsidR="00D40713">
        <w:t>’</w:t>
      </w:r>
      <w:r>
        <w:t>ai songé que la porte du ciel m</w:t>
      </w:r>
      <w:r w:rsidR="00D40713">
        <w:t>’</w:t>
      </w:r>
      <w:r>
        <w:t>était ouverte</w:t>
      </w:r>
      <w:r w:rsidR="00D40713">
        <w:t xml:space="preserve"> : </w:t>
      </w:r>
      <w:r>
        <w:t>les archanges Michel et Gabriel</w:t>
      </w:r>
      <w:r w:rsidR="00D40713">
        <w:t xml:space="preserve">, </w:t>
      </w:r>
      <w:r>
        <w:t>après m</w:t>
      </w:r>
      <w:r w:rsidR="00D40713">
        <w:t>’</w:t>
      </w:r>
      <w:r>
        <w:t>avoir enlevé par les airs</w:t>
      </w:r>
      <w:r w:rsidR="00D40713">
        <w:t xml:space="preserve">, </w:t>
      </w:r>
      <w:r>
        <w:t>m</w:t>
      </w:r>
      <w:r w:rsidR="00D40713">
        <w:t>’</w:t>
      </w:r>
      <w:r>
        <w:t>ont conduit devant le trône de Dieu</w:t>
      </w:r>
      <w:r w:rsidR="00D40713">
        <w:t xml:space="preserve"> ; </w:t>
      </w:r>
      <w:r>
        <w:t>j</w:t>
      </w:r>
      <w:r w:rsidR="00D40713">
        <w:t>’</w:t>
      </w:r>
      <w:r>
        <w:t>ai été témoin de sa gloire</w:t>
      </w:r>
      <w:r w:rsidR="00D40713">
        <w:t xml:space="preserve"> » ; </w:t>
      </w:r>
      <w:r>
        <w:t>et alors</w:t>
      </w:r>
      <w:r w:rsidR="00D40713">
        <w:t xml:space="preserve">, </w:t>
      </w:r>
      <w:r>
        <w:t>le songeur commença à dire des merveilles du paradis</w:t>
      </w:r>
      <w:r w:rsidR="00D40713">
        <w:t xml:space="preserve">, </w:t>
      </w:r>
      <w:r>
        <w:t>comme l</w:t>
      </w:r>
      <w:r w:rsidR="00D40713">
        <w:t>’</w:t>
      </w:r>
      <w:r>
        <w:t>autre en avait dit de l</w:t>
      </w:r>
      <w:r w:rsidR="00D40713">
        <w:t>’</w:t>
      </w:r>
      <w:r>
        <w:t>enfer</w:t>
      </w:r>
      <w:r w:rsidR="00D40713">
        <w:t>.</w:t>
      </w:r>
    </w:p>
    <w:p w14:paraId="7AB910C0" w14:textId="1D541279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44B24D96" wp14:editId="2BBEF7F0">
            <wp:extent cx="3241963" cy="3319069"/>
            <wp:effectExtent l="0" t="0" r="0" b="0"/>
            <wp:docPr id="86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0854" cy="3328172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C48505" w14:textId="478C10FF" w:rsidR="00000000" w:rsidRDefault="00000000">
      <w:r>
        <w:lastRenderedPageBreak/>
        <w:t>Le vilain</w:t>
      </w:r>
      <w:r w:rsidR="00D40713">
        <w:t xml:space="preserve">, </w:t>
      </w:r>
      <w:r>
        <w:t>pendant ce temps</w:t>
      </w:r>
      <w:r w:rsidR="00D40713">
        <w:t xml:space="preserve">, </w:t>
      </w:r>
      <w:r>
        <w:t>quoiqu</w:t>
      </w:r>
      <w:r w:rsidR="00D40713">
        <w:t>’</w:t>
      </w:r>
      <w:r>
        <w:t>il les entendît fort bien</w:t>
      </w:r>
      <w:r w:rsidR="00D40713">
        <w:t xml:space="preserve">, </w:t>
      </w:r>
      <w:r>
        <w:t>feignait toujours de dormir</w:t>
      </w:r>
      <w:r w:rsidR="00D40713">
        <w:t xml:space="preserve">. </w:t>
      </w:r>
      <w:r>
        <w:t>Ils vinrent le réveiller</w:t>
      </w:r>
      <w:r w:rsidR="00D40713">
        <w:t xml:space="preserve">. </w:t>
      </w:r>
      <w:r>
        <w:t>Lui affectant l</w:t>
      </w:r>
      <w:r w:rsidR="00D40713">
        <w:t>’</w:t>
      </w:r>
      <w:r>
        <w:t>espèce de saisissement d</w:t>
      </w:r>
      <w:r w:rsidR="00D40713">
        <w:t>’</w:t>
      </w:r>
      <w:r>
        <w:t>un homme qu</w:t>
      </w:r>
      <w:r w:rsidR="00D40713">
        <w:t>’</w:t>
      </w:r>
      <w:r>
        <w:t>on tire subitement d</w:t>
      </w:r>
      <w:r w:rsidR="00D40713">
        <w:t>’</w:t>
      </w:r>
      <w:r>
        <w:t>un profond sommeil</w:t>
      </w:r>
      <w:r w:rsidR="00D40713">
        <w:t xml:space="preserve">, </w:t>
      </w:r>
      <w:r>
        <w:t>cria avec un ton effrayé</w:t>
      </w:r>
      <w:r w:rsidR="00D40713">
        <w:t> : « </w:t>
      </w:r>
      <w:r>
        <w:t>Qui est là</w:t>
      </w:r>
      <w:r w:rsidR="00D40713">
        <w:t xml:space="preserve"> ? – </w:t>
      </w:r>
      <w:r>
        <w:t>Eh</w:t>
      </w:r>
      <w:r w:rsidR="00D40713">
        <w:t xml:space="preserve"> ! </w:t>
      </w:r>
      <w:r>
        <w:t>ce sont vos compagnons de voyage</w:t>
      </w:r>
      <w:r w:rsidR="00D40713">
        <w:t xml:space="preserve">. </w:t>
      </w:r>
      <w:r>
        <w:t>Quoi</w:t>
      </w:r>
      <w:r w:rsidR="00D40713">
        <w:t xml:space="preserve"> ! </w:t>
      </w:r>
      <w:r>
        <w:t>vous ne nous connaissez plus</w:t>
      </w:r>
      <w:r w:rsidR="00D40713">
        <w:t xml:space="preserve"> ? </w:t>
      </w:r>
      <w:r>
        <w:t>Allons</w:t>
      </w:r>
      <w:r w:rsidR="00D40713">
        <w:t xml:space="preserve">, </w:t>
      </w:r>
      <w:r>
        <w:t>levez-vous</w:t>
      </w:r>
      <w:r w:rsidR="00D40713">
        <w:t xml:space="preserve">, </w:t>
      </w:r>
      <w:r>
        <w:t>et contez-nous votre rêve</w:t>
      </w:r>
      <w:r w:rsidR="00D40713">
        <w:t xml:space="preserve">. – </w:t>
      </w:r>
      <w:r>
        <w:t>Mon r</w:t>
      </w:r>
      <w:r>
        <w:rPr>
          <w:rFonts w:cs="Georgia"/>
        </w:rPr>
        <w:t>ê</w:t>
      </w:r>
      <w:r>
        <w:t>ve</w:t>
      </w:r>
      <w:r w:rsidR="00D40713">
        <w:t xml:space="preserve"> ! </w:t>
      </w:r>
      <w:r>
        <w:t>Oh</w:t>
      </w:r>
      <w:r w:rsidR="00D40713">
        <w:t xml:space="preserve"> ! </w:t>
      </w:r>
      <w:r>
        <w:t>j</w:t>
      </w:r>
      <w:r w:rsidR="00D40713">
        <w:t>’</w:t>
      </w:r>
      <w:r>
        <w:t>en ai fait un singulier</w:t>
      </w:r>
      <w:r w:rsidR="00D40713">
        <w:t xml:space="preserve">, </w:t>
      </w:r>
      <w:r>
        <w:t>et dont vous allez bien rire</w:t>
      </w:r>
      <w:r w:rsidR="00D40713">
        <w:t xml:space="preserve">. </w:t>
      </w:r>
      <w:r>
        <w:t>Tenez</w:t>
      </w:r>
      <w:r w:rsidR="00D40713">
        <w:t xml:space="preserve">, </w:t>
      </w:r>
      <w:r>
        <w:t>quand je vous ai vu transportés</w:t>
      </w:r>
      <w:r w:rsidR="00D40713">
        <w:t xml:space="preserve">, </w:t>
      </w:r>
      <w:r>
        <w:t>l</w:t>
      </w:r>
      <w:r w:rsidR="00D40713">
        <w:t>’</w:t>
      </w:r>
      <w:r>
        <w:t>un en paradis</w:t>
      </w:r>
      <w:r w:rsidR="00D40713">
        <w:t xml:space="preserve">, </w:t>
      </w:r>
      <w:r>
        <w:t>l</w:t>
      </w:r>
      <w:r w:rsidR="00D40713">
        <w:t>’</w:t>
      </w:r>
      <w:r>
        <w:t>autre en enfer</w:t>
      </w:r>
      <w:r w:rsidR="00D40713">
        <w:t xml:space="preserve">, </w:t>
      </w:r>
      <w:r>
        <w:t>moi j</w:t>
      </w:r>
      <w:r w:rsidR="00D40713">
        <w:t>’</w:t>
      </w:r>
      <w:r>
        <w:t>ai songé que je vous avais perdus et que je ne vous reverrais jamais</w:t>
      </w:r>
      <w:r w:rsidR="00D40713">
        <w:t xml:space="preserve">. </w:t>
      </w:r>
      <w:r>
        <w:t>Alors je me suis levé</w:t>
      </w:r>
      <w:r w:rsidR="00D40713">
        <w:t xml:space="preserve">, </w:t>
      </w:r>
      <w:r>
        <w:t>et ma foi</w:t>
      </w:r>
      <w:r w:rsidR="00D40713">
        <w:t xml:space="preserve">, </w:t>
      </w:r>
      <w:r>
        <w:t>puisqu</w:t>
      </w:r>
      <w:r w:rsidR="00D40713">
        <w:t>’</w:t>
      </w:r>
      <w:r>
        <w:t xml:space="preserve">il faut vous le dire </w:t>
      </w:r>
      <w:proofErr w:type="gramStart"/>
      <w:r>
        <w:t>j</w:t>
      </w:r>
      <w:r w:rsidR="00D40713">
        <w:t>’</w:t>
      </w:r>
      <w:r>
        <w:t>ai été</w:t>
      </w:r>
      <w:proofErr w:type="gramEnd"/>
      <w:r>
        <w:t xml:space="preserve"> manger le pain</w:t>
      </w:r>
      <w:r w:rsidR="00D40713">
        <w:t>. »</w:t>
      </w:r>
    </w:p>
    <w:p w14:paraId="162FE09E" w14:textId="592F3696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07574731" wp14:editId="4276FF5F">
            <wp:extent cx="4542287" cy="3483033"/>
            <wp:effectExtent l="0" t="0" r="0" b="3175"/>
            <wp:docPr id="87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1370" cy="3489998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C8D208" w14:textId="77777777" w:rsidR="00000000" w:rsidRPr="00E57045" w:rsidRDefault="00000000" w:rsidP="00E57045">
      <w:pPr>
        <w:pStyle w:val="Titre1"/>
      </w:pPr>
      <w:bookmarkStart w:id="17" w:name="_Toc199529435"/>
      <w:r w:rsidRPr="00E57045">
        <w:lastRenderedPageBreak/>
        <w:t xml:space="preserve">De sire </w:t>
      </w:r>
      <w:proofErr w:type="spellStart"/>
      <w:r w:rsidRPr="00E57045">
        <w:t>Hain</w:t>
      </w:r>
      <w:proofErr w:type="spellEnd"/>
      <w:r w:rsidRPr="00E57045">
        <w:t xml:space="preserve"> et dame </w:t>
      </w:r>
      <w:proofErr w:type="spellStart"/>
      <w:r w:rsidRPr="00E57045">
        <w:t>Anieuse</w:t>
      </w:r>
      <w:bookmarkEnd w:id="17"/>
      <w:proofErr w:type="spellEnd"/>
    </w:p>
    <w:p w14:paraId="442E656E" w14:textId="5D1F79CC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3A52D228" wp14:editId="3B252049">
            <wp:extent cx="4166466" cy="3906981"/>
            <wp:effectExtent l="0" t="0" r="5715" b="0"/>
            <wp:docPr id="88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532" cy="3911732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AEB62F" w14:textId="77777777" w:rsidR="00D40713" w:rsidRDefault="00000000">
      <w:r>
        <w:t>Qui a mauvaise femme nourrit chez lui mauvaise bête</w:t>
      </w:r>
      <w:r w:rsidR="00D40713">
        <w:t xml:space="preserve">. </w:t>
      </w:r>
      <w:r>
        <w:t>C</w:t>
      </w:r>
      <w:r w:rsidR="00D40713">
        <w:t>’</w:t>
      </w:r>
      <w:r>
        <w:t>est ce qu</w:t>
      </w:r>
      <w:r w:rsidR="00D40713">
        <w:t>’</w:t>
      </w:r>
      <w:r>
        <w:t xml:space="preserve">a entrepris de prouver dans son fabliau Hugues </w:t>
      </w:r>
      <w:proofErr w:type="spellStart"/>
      <w:r>
        <w:t>Piaucele</w:t>
      </w:r>
      <w:proofErr w:type="spellEnd"/>
      <w:r w:rsidR="00D40713">
        <w:t xml:space="preserve">, </w:t>
      </w:r>
      <w:r>
        <w:t>et ce dont va vous convaincre l</w:t>
      </w:r>
      <w:r w:rsidR="00D40713">
        <w:t>’</w:t>
      </w:r>
      <w:r>
        <w:t xml:space="preserve">aventure de sire </w:t>
      </w:r>
      <w:proofErr w:type="spellStart"/>
      <w:r>
        <w:t>Hain</w:t>
      </w:r>
      <w:proofErr w:type="spellEnd"/>
      <w:r>
        <w:t xml:space="preserve"> et de sa femme </w:t>
      </w:r>
      <w:proofErr w:type="spellStart"/>
      <w:r>
        <w:t>Anieuse</w:t>
      </w:r>
      <w:proofErr w:type="spellEnd"/>
      <w:r w:rsidR="00D40713">
        <w:t>.</w:t>
      </w:r>
    </w:p>
    <w:p w14:paraId="1DECE94D" w14:textId="77777777" w:rsidR="00D40713" w:rsidRDefault="00000000">
      <w:r>
        <w:t xml:space="preserve">Sire </w:t>
      </w:r>
      <w:proofErr w:type="spellStart"/>
      <w:r>
        <w:t>Hain</w:t>
      </w:r>
      <w:proofErr w:type="spellEnd"/>
      <w:r>
        <w:t xml:space="preserve"> était un homme qui avait un bon métier</w:t>
      </w:r>
      <w:r w:rsidR="00D40713">
        <w:t xml:space="preserve">, </w:t>
      </w:r>
      <w:r>
        <w:t>car il excellait à raccommoder les cottes et les manteaux</w:t>
      </w:r>
      <w:r w:rsidR="00D40713">
        <w:t xml:space="preserve"> ; </w:t>
      </w:r>
      <w:r>
        <w:t>mais il avait aussi pour femme la plus contrariante et la plus méchante créature qui fût au monde</w:t>
      </w:r>
      <w:r w:rsidR="00D40713">
        <w:t xml:space="preserve">. </w:t>
      </w:r>
      <w:r>
        <w:t>Demandait-il de la purée</w:t>
      </w:r>
      <w:r w:rsidR="00D40713">
        <w:t xml:space="preserve"> ? </w:t>
      </w:r>
      <w:proofErr w:type="spellStart"/>
      <w:r>
        <w:t>Anieuse</w:t>
      </w:r>
      <w:proofErr w:type="spellEnd"/>
      <w:r>
        <w:t xml:space="preserve"> lui donnait des pois</w:t>
      </w:r>
      <w:r w:rsidR="00D40713">
        <w:t xml:space="preserve"> ; </w:t>
      </w:r>
      <w:r>
        <w:t>voulait-il des pois</w:t>
      </w:r>
      <w:r w:rsidR="00D40713">
        <w:t xml:space="preserve"> ? </w:t>
      </w:r>
      <w:r>
        <w:t>elle lui faisait de la purée</w:t>
      </w:r>
      <w:r w:rsidR="00D40713">
        <w:t xml:space="preserve">. </w:t>
      </w:r>
      <w:r>
        <w:t>Pour tous les autres objets</w:t>
      </w:r>
      <w:r w:rsidR="00D40713">
        <w:t xml:space="preserve">, </w:t>
      </w:r>
      <w:r>
        <w:t>c</w:t>
      </w:r>
      <w:r w:rsidR="00D40713">
        <w:t>’</w:t>
      </w:r>
      <w:r>
        <w:t>était la même chose</w:t>
      </w:r>
      <w:r w:rsidR="00D40713">
        <w:t xml:space="preserve">, </w:t>
      </w:r>
      <w:r>
        <w:t>et du matin au soir on n</w:t>
      </w:r>
      <w:r w:rsidR="00D40713">
        <w:t>’</w:t>
      </w:r>
      <w:r>
        <w:t>entendait dans cette maison que des querelles</w:t>
      </w:r>
      <w:r w:rsidR="00D40713">
        <w:t>.</w:t>
      </w:r>
    </w:p>
    <w:p w14:paraId="4A4A0437" w14:textId="77777777" w:rsidR="00D40713" w:rsidRDefault="00000000">
      <w:r>
        <w:t>Un jour qu</w:t>
      </w:r>
      <w:r w:rsidR="00D40713">
        <w:t>’</w:t>
      </w:r>
      <w:r>
        <w:t>il était arrivé à la halle beaucoup de poisson</w:t>
      </w:r>
      <w:r w:rsidR="00D40713">
        <w:t xml:space="preserve">, </w:t>
      </w:r>
      <w:proofErr w:type="spellStart"/>
      <w:r>
        <w:t>Hain</w:t>
      </w:r>
      <w:proofErr w:type="spellEnd"/>
      <w:r w:rsidR="00D40713">
        <w:t xml:space="preserve">, </w:t>
      </w:r>
      <w:r>
        <w:t>dans l</w:t>
      </w:r>
      <w:r w:rsidR="00D40713">
        <w:t>’</w:t>
      </w:r>
      <w:r>
        <w:t>espérance qu</w:t>
      </w:r>
      <w:r w:rsidR="00D40713">
        <w:t>’</w:t>
      </w:r>
      <w:r>
        <w:t>il serait à bon marché</w:t>
      </w:r>
      <w:r w:rsidR="00D40713">
        <w:t xml:space="preserve">, </w:t>
      </w:r>
      <w:r>
        <w:t xml:space="preserve">dit à sa </w:t>
      </w:r>
      <w:r>
        <w:lastRenderedPageBreak/>
        <w:t>femme d</w:t>
      </w:r>
      <w:r w:rsidR="00D40713">
        <w:t>’</w:t>
      </w:r>
      <w:r>
        <w:t>aller lui en acheter un plat</w:t>
      </w:r>
      <w:r w:rsidR="00D40713">
        <w:t>. « </w:t>
      </w:r>
      <w:r>
        <w:t>Quelle sorte de poisson voulez-vous</w:t>
      </w:r>
      <w:r w:rsidR="00D40713">
        <w:t xml:space="preserve">, </w:t>
      </w:r>
      <w:r>
        <w:t>demanda-t-elle</w:t>
      </w:r>
      <w:r w:rsidR="00D40713">
        <w:t xml:space="preserve"> ? </w:t>
      </w:r>
      <w:r>
        <w:t>est-ce de mer ou d</w:t>
      </w:r>
      <w:r w:rsidR="00D40713">
        <w:t>’</w:t>
      </w:r>
      <w:r>
        <w:t>eau douce</w:t>
      </w:r>
      <w:r w:rsidR="00D40713">
        <w:t xml:space="preserve"> ? – </w:t>
      </w:r>
      <w:r>
        <w:t>De mer</w:t>
      </w:r>
      <w:r w:rsidR="00D40713">
        <w:t xml:space="preserve">, </w:t>
      </w:r>
      <w:r>
        <w:t>douce amie</w:t>
      </w:r>
      <w:r w:rsidR="00D40713">
        <w:t>. »</w:t>
      </w:r>
      <w:r>
        <w:t xml:space="preserve"> Là-dessus </w:t>
      </w:r>
      <w:proofErr w:type="spellStart"/>
      <w:r>
        <w:t>Anieuse</w:t>
      </w:r>
      <w:proofErr w:type="spellEnd"/>
      <w:r>
        <w:t xml:space="preserve"> prend une assiette sous son manteau</w:t>
      </w:r>
      <w:r w:rsidR="00D40713">
        <w:t xml:space="preserve">, </w:t>
      </w:r>
      <w:r>
        <w:t>elle sort et rapporte au logis des épinards</w:t>
      </w:r>
      <w:r w:rsidR="00D40713">
        <w:t>.</w:t>
      </w:r>
    </w:p>
    <w:p w14:paraId="0A0E54EB" w14:textId="77777777" w:rsidR="00D40713" w:rsidRDefault="00D40713">
      <w:r>
        <w:t>« </w:t>
      </w:r>
      <w:r w:rsidR="00000000">
        <w:t>Parbleu</w:t>
      </w:r>
      <w:r>
        <w:t xml:space="preserve">, </w:t>
      </w:r>
      <w:r w:rsidR="00000000">
        <w:t>notre femme</w:t>
      </w:r>
      <w:r>
        <w:t xml:space="preserve">, </w:t>
      </w:r>
      <w:r w:rsidR="00000000">
        <w:t>vous n</w:t>
      </w:r>
      <w:r>
        <w:t>’</w:t>
      </w:r>
      <w:r w:rsidR="00000000">
        <w:t>avez pas été longtemps</w:t>
      </w:r>
      <w:r>
        <w:t xml:space="preserve">, </w:t>
      </w:r>
      <w:r w:rsidR="00000000">
        <w:t xml:space="preserve">dit </w:t>
      </w:r>
      <w:proofErr w:type="spellStart"/>
      <w:r w:rsidR="00000000">
        <w:t>Hain</w:t>
      </w:r>
      <w:proofErr w:type="spellEnd"/>
      <w:r w:rsidR="00000000">
        <w:t xml:space="preserve"> en la voyant rentrer</w:t>
      </w:r>
      <w:r>
        <w:t xml:space="preserve"> ; </w:t>
      </w:r>
      <w:r w:rsidR="00000000">
        <w:t>çà</w:t>
      </w:r>
      <w:r>
        <w:t xml:space="preserve">, </w:t>
      </w:r>
      <w:r w:rsidR="00000000">
        <w:t>de quoi m</w:t>
      </w:r>
      <w:r>
        <w:t>’</w:t>
      </w:r>
      <w:r w:rsidR="00000000">
        <w:t>allez-vous régaler</w:t>
      </w:r>
      <w:r>
        <w:t xml:space="preserve"> ? </w:t>
      </w:r>
      <w:r w:rsidR="00000000">
        <w:t>voyons</w:t>
      </w:r>
      <w:r>
        <w:t xml:space="preserve">. </w:t>
      </w:r>
      <w:r w:rsidR="00000000">
        <w:t>Est-ce du chien de mer ou de la raie</w:t>
      </w:r>
      <w:r>
        <w:t xml:space="preserve"> ? – </w:t>
      </w:r>
      <w:r w:rsidR="00000000">
        <w:t>Fi donc</w:t>
      </w:r>
      <w:r>
        <w:t xml:space="preserve">, </w:t>
      </w:r>
      <w:r w:rsidR="00000000">
        <w:t>l</w:t>
      </w:r>
      <w:r>
        <w:t>’</w:t>
      </w:r>
      <w:r w:rsidR="00000000">
        <w:t>horreur</w:t>
      </w:r>
      <w:r>
        <w:t xml:space="preserve">, </w:t>
      </w:r>
      <w:r w:rsidR="00000000">
        <w:t>avec votre vilaine marée pourrie</w:t>
      </w:r>
      <w:r>
        <w:t xml:space="preserve">. </w:t>
      </w:r>
      <w:r w:rsidR="00000000">
        <w:t>Vous croyez que je veux vous empoisonner apparemment</w:t>
      </w:r>
      <w:r>
        <w:t xml:space="preserve"> ! </w:t>
      </w:r>
      <w:r w:rsidR="00000000">
        <w:t>La pluie d</w:t>
      </w:r>
      <w:r>
        <w:t>’</w:t>
      </w:r>
      <w:r w:rsidR="00000000">
        <w:t>hier a fait tourner le poisson</w:t>
      </w:r>
      <w:r>
        <w:t xml:space="preserve">, </w:t>
      </w:r>
      <w:r w:rsidR="00000000">
        <w:t>beau sire</w:t>
      </w:r>
      <w:r>
        <w:t xml:space="preserve"> ; </w:t>
      </w:r>
      <w:r w:rsidR="00000000">
        <w:t>c</w:t>
      </w:r>
      <w:r>
        <w:t>’</w:t>
      </w:r>
      <w:r w:rsidR="00000000">
        <w:t>est une infection et j</w:t>
      </w:r>
      <w:r>
        <w:t>’</w:t>
      </w:r>
      <w:r w:rsidR="00000000">
        <w:t>ai manqué de me trouver mal</w:t>
      </w:r>
      <w:r>
        <w:t xml:space="preserve">. – </w:t>
      </w:r>
      <w:r w:rsidR="00000000">
        <w:t>Comment une infection</w:t>
      </w:r>
      <w:r>
        <w:t xml:space="preserve"> ! </w:t>
      </w:r>
      <w:r w:rsidR="00000000">
        <w:t>Eh</w:t>
      </w:r>
      <w:r>
        <w:t xml:space="preserve"> ! </w:t>
      </w:r>
      <w:r w:rsidR="00000000">
        <w:t>j</w:t>
      </w:r>
      <w:r>
        <w:t>’</w:t>
      </w:r>
      <w:r w:rsidR="00000000">
        <w:t>en ai vu passer ce matin</w:t>
      </w:r>
      <w:r>
        <w:t xml:space="preserve">, </w:t>
      </w:r>
      <w:r w:rsidR="00000000">
        <w:t>qui était frais comme au sortir de l</w:t>
      </w:r>
      <w:r>
        <w:t>’</w:t>
      </w:r>
      <w:r w:rsidR="00000000">
        <w:t>eau</w:t>
      </w:r>
      <w:r>
        <w:t xml:space="preserve">. – </w:t>
      </w:r>
      <w:r w:rsidR="00000000">
        <w:t>J</w:t>
      </w:r>
      <w:r>
        <w:t>’</w:t>
      </w:r>
      <w:r w:rsidR="00000000">
        <w:t>aurais été bien étonnée si j</w:t>
      </w:r>
      <w:r>
        <w:t>’</w:t>
      </w:r>
      <w:r w:rsidR="00000000">
        <w:t>avais réussi une fois à te contenter</w:t>
      </w:r>
      <w:r>
        <w:t xml:space="preserve">. </w:t>
      </w:r>
      <w:r w:rsidR="00000000">
        <w:t>Non</w:t>
      </w:r>
      <w:r>
        <w:t xml:space="preserve">, </w:t>
      </w:r>
      <w:r w:rsidR="00000000">
        <w:t>jamais on n</w:t>
      </w:r>
      <w:r>
        <w:t>’</w:t>
      </w:r>
      <w:r w:rsidR="00000000">
        <w:t>a vu un homme comme celui-là pour toujours gronder et ne jamais rien trouver à sa guise</w:t>
      </w:r>
      <w:r>
        <w:t xml:space="preserve">. </w:t>
      </w:r>
      <w:r w:rsidR="00000000">
        <w:t>À la fin je perds patience</w:t>
      </w:r>
      <w:r>
        <w:t xml:space="preserve">. </w:t>
      </w:r>
      <w:r w:rsidR="00000000">
        <w:t>Tiens</w:t>
      </w:r>
      <w:r>
        <w:t xml:space="preserve">, </w:t>
      </w:r>
      <w:r w:rsidR="00000000">
        <w:t>gueux</w:t>
      </w:r>
      <w:r>
        <w:t xml:space="preserve">, </w:t>
      </w:r>
      <w:r w:rsidR="00000000">
        <w:t>va donc acheter ton dîner toi-même</w:t>
      </w:r>
      <w:r>
        <w:t xml:space="preserve">, </w:t>
      </w:r>
      <w:r w:rsidR="00000000">
        <w:t>et accommode-le</w:t>
      </w:r>
      <w:r>
        <w:t xml:space="preserve"> ; </w:t>
      </w:r>
      <w:r w:rsidR="00000000">
        <w:t>moi</w:t>
      </w:r>
      <w:r>
        <w:t xml:space="preserve">, </w:t>
      </w:r>
      <w:r w:rsidR="00000000">
        <w:t>j</w:t>
      </w:r>
      <w:r>
        <w:t>’</w:t>
      </w:r>
      <w:r w:rsidR="00000000">
        <w:t>y renonce</w:t>
      </w:r>
      <w:r>
        <w:t>. »</w:t>
      </w:r>
      <w:r w:rsidR="00000000">
        <w:t xml:space="preserve"> En disant cela elle jette dans la cour et les épinards et l</w:t>
      </w:r>
      <w:r>
        <w:t>’</w:t>
      </w:r>
      <w:r w:rsidR="00000000">
        <w:t>assiette</w:t>
      </w:r>
      <w:r>
        <w:t>.</w:t>
      </w:r>
    </w:p>
    <w:p w14:paraId="3F869621" w14:textId="77777777" w:rsidR="00D40713" w:rsidRDefault="00000000">
      <w:r>
        <w:t>Ceci</w:t>
      </w:r>
      <w:r w:rsidR="00D40713">
        <w:t xml:space="preserve">, </w:t>
      </w:r>
      <w:r>
        <w:t>comme vous l</w:t>
      </w:r>
      <w:r w:rsidR="00D40713">
        <w:t>’</w:t>
      </w:r>
      <w:r>
        <w:t>imaginez</w:t>
      </w:r>
      <w:r w:rsidR="00D40713">
        <w:t xml:space="preserve">, </w:t>
      </w:r>
      <w:r>
        <w:t>occasionna encore une querelle</w:t>
      </w:r>
      <w:r w:rsidR="00D40713">
        <w:t xml:space="preserve"> ; </w:t>
      </w:r>
      <w:r>
        <w:t xml:space="preserve">mais sire </w:t>
      </w:r>
      <w:proofErr w:type="spellStart"/>
      <w:r>
        <w:t>Hain</w:t>
      </w:r>
      <w:proofErr w:type="spellEnd"/>
      <w:r w:rsidR="00D40713">
        <w:t xml:space="preserve">, </w:t>
      </w:r>
      <w:r>
        <w:t>après avoir un peu crié</w:t>
      </w:r>
      <w:r w:rsidR="00D40713">
        <w:t xml:space="preserve">, </w:t>
      </w:r>
      <w:r>
        <w:t>réfléchit un instant et parla ainsi</w:t>
      </w:r>
      <w:r w:rsidR="00D40713">
        <w:t> : « </w:t>
      </w:r>
      <w:proofErr w:type="spellStart"/>
      <w:r>
        <w:t>Anieuse</w:t>
      </w:r>
      <w:proofErr w:type="spellEnd"/>
      <w:r w:rsidR="00D40713">
        <w:t xml:space="preserve">, </w:t>
      </w:r>
      <w:r>
        <w:t>écoute</w:t>
      </w:r>
      <w:r w:rsidR="00D40713">
        <w:t xml:space="preserve">. </w:t>
      </w:r>
      <w:r>
        <w:t>Tu veux être la maîtresse</w:t>
      </w:r>
      <w:r w:rsidR="00D40713">
        <w:t xml:space="preserve">, </w:t>
      </w:r>
      <w:r>
        <w:t>n</w:t>
      </w:r>
      <w:r w:rsidR="00D40713">
        <w:t>’</w:t>
      </w:r>
      <w:r>
        <w:t>est-ce pas</w:t>
      </w:r>
      <w:r w:rsidR="00D40713">
        <w:t xml:space="preserve"> ? </w:t>
      </w:r>
      <w:r>
        <w:t>Moi je veux être le maître</w:t>
      </w:r>
      <w:r w:rsidR="00D40713">
        <w:t xml:space="preserve"> ; </w:t>
      </w:r>
      <w:r>
        <w:t>or</w:t>
      </w:r>
      <w:r w:rsidR="00D40713">
        <w:t xml:space="preserve">, </w:t>
      </w:r>
      <w:r>
        <w:t>tant que nous ne céderons ni l</w:t>
      </w:r>
      <w:r w:rsidR="00D40713">
        <w:t>’</w:t>
      </w:r>
      <w:r>
        <w:t>un</w:t>
      </w:r>
      <w:r w:rsidR="00D40713">
        <w:t xml:space="preserve">, </w:t>
      </w:r>
      <w:r>
        <w:t>ni l</w:t>
      </w:r>
      <w:r w:rsidR="00D40713">
        <w:t>’</w:t>
      </w:r>
      <w:r>
        <w:t>autre</w:t>
      </w:r>
      <w:r w:rsidR="00D40713">
        <w:t xml:space="preserve">, </w:t>
      </w:r>
      <w:r>
        <w:t>il ne sera jamais possible de nous accorder</w:t>
      </w:r>
      <w:r w:rsidR="00D40713">
        <w:t xml:space="preserve">. </w:t>
      </w:r>
      <w:r>
        <w:t>Il faut donc</w:t>
      </w:r>
      <w:r w:rsidR="00D40713">
        <w:t xml:space="preserve">, </w:t>
      </w:r>
      <w:r>
        <w:t>une bonne fois pour toutes</w:t>
      </w:r>
      <w:r w:rsidR="00D40713">
        <w:t xml:space="preserve">, </w:t>
      </w:r>
      <w:r>
        <w:t>prendre un parti</w:t>
      </w:r>
      <w:r w:rsidR="00D40713">
        <w:t xml:space="preserve">, </w:t>
      </w:r>
      <w:r>
        <w:t>et puisque la raison n</w:t>
      </w:r>
      <w:r w:rsidR="00D40713">
        <w:t>’</w:t>
      </w:r>
      <w:r>
        <w:t>y fait rien se décider autrement</w:t>
      </w:r>
      <w:r w:rsidR="00D40713">
        <w:t>. »</w:t>
      </w:r>
      <w:r>
        <w:t xml:space="preserve"> Alors il prit une culotte qu</w:t>
      </w:r>
      <w:r w:rsidR="00D40713">
        <w:t>’</w:t>
      </w:r>
      <w:r>
        <w:t>il porta dans sa cour</w:t>
      </w:r>
      <w:r w:rsidR="00D40713">
        <w:t xml:space="preserve">, </w:t>
      </w:r>
      <w:r>
        <w:t>et proposa à la dame de la lui disputer</w:t>
      </w:r>
      <w:r w:rsidR="00D40713">
        <w:t xml:space="preserve">, </w:t>
      </w:r>
      <w:r>
        <w:t>mais à condition que celui qui en resterait le maître le deviendrait aussi pour toujours du ménage</w:t>
      </w:r>
      <w:r w:rsidR="00D40713">
        <w:t xml:space="preserve">. </w:t>
      </w:r>
      <w:r>
        <w:t>Elle y consentit très volontiers</w:t>
      </w:r>
      <w:r w:rsidR="00D40713">
        <w:t xml:space="preserve"> ; </w:t>
      </w:r>
      <w:r>
        <w:t>et</w:t>
      </w:r>
      <w:r w:rsidR="00D40713">
        <w:t xml:space="preserve">, </w:t>
      </w:r>
      <w:r>
        <w:t>afin que la victoire et les droits qui en devaient être les suites fussent bien constatés</w:t>
      </w:r>
      <w:r w:rsidR="00D40713">
        <w:t xml:space="preserve">, </w:t>
      </w:r>
      <w:r>
        <w:t xml:space="preserve">tous deux convinrent de choisir pour témoins </w:t>
      </w:r>
      <w:r>
        <w:lastRenderedPageBreak/>
        <w:t>de leur combat</w:t>
      </w:r>
      <w:r w:rsidR="00D40713">
        <w:t xml:space="preserve">, </w:t>
      </w:r>
      <w:r>
        <w:t>l</w:t>
      </w:r>
      <w:r w:rsidR="00D40713">
        <w:t>’</w:t>
      </w:r>
      <w:r>
        <w:t xml:space="preserve">une la commère </w:t>
      </w:r>
      <w:proofErr w:type="spellStart"/>
      <w:r>
        <w:t>Aupais</w:t>
      </w:r>
      <w:proofErr w:type="spellEnd"/>
      <w:r w:rsidR="00D40713">
        <w:t xml:space="preserve">, </w:t>
      </w:r>
      <w:r>
        <w:t>l</w:t>
      </w:r>
      <w:r w:rsidR="00D40713">
        <w:t>’</w:t>
      </w:r>
      <w:r>
        <w:t>autre le voisin Simon</w:t>
      </w:r>
      <w:r w:rsidR="00D40713">
        <w:t>.</w:t>
      </w:r>
    </w:p>
    <w:p w14:paraId="7BF2CF2B" w14:textId="62DC7BCF" w:rsidR="00000000" w:rsidRDefault="00000000">
      <w:proofErr w:type="spellStart"/>
      <w:r>
        <w:t>Anieuse</w:t>
      </w:r>
      <w:proofErr w:type="spellEnd"/>
      <w:r>
        <w:t xml:space="preserve"> était si pressée de terminer le différend</w:t>
      </w:r>
      <w:r w:rsidR="00D40713">
        <w:t xml:space="preserve">, </w:t>
      </w:r>
      <w:r>
        <w:t>qu</w:t>
      </w:r>
      <w:r w:rsidR="00D40713">
        <w:t>’</w:t>
      </w:r>
      <w:r>
        <w:t>elle alla aussitôt les chercher elle-même</w:t>
      </w:r>
      <w:r w:rsidR="00D40713">
        <w:t xml:space="preserve">. </w:t>
      </w:r>
      <w:r>
        <w:t>Ils vinrent</w:t>
      </w:r>
      <w:r w:rsidR="00D40713">
        <w:t xml:space="preserve">, </w:t>
      </w:r>
      <w:r>
        <w:t>on leur expliqua le sujet de la dispute</w:t>
      </w:r>
      <w:r w:rsidR="00D40713">
        <w:t xml:space="preserve">. </w:t>
      </w:r>
      <w:r>
        <w:t>En vain Simon voulut s</w:t>
      </w:r>
      <w:r w:rsidR="00D40713">
        <w:t>’</w:t>
      </w:r>
      <w:r>
        <w:t>y opposer et remettre la paix dans la maison</w:t>
      </w:r>
      <w:r w:rsidR="00D40713">
        <w:t> : « </w:t>
      </w:r>
      <w:r>
        <w:t>Le champ est pris</w:t>
      </w:r>
      <w:r w:rsidR="00D40713">
        <w:t xml:space="preserve">, </w:t>
      </w:r>
      <w:r>
        <w:t>dit la mégère</w:t>
      </w:r>
      <w:r w:rsidR="00D40713">
        <w:t xml:space="preserve">, </w:t>
      </w:r>
      <w:r>
        <w:t>il n</w:t>
      </w:r>
      <w:r w:rsidR="00D40713">
        <w:t>’</w:t>
      </w:r>
      <w:r>
        <w:t>y a plus moyen de s</w:t>
      </w:r>
      <w:r w:rsidR="00D40713">
        <w:t>’</w:t>
      </w:r>
      <w:r>
        <w:t>en défendre</w:t>
      </w:r>
      <w:r w:rsidR="00D40713">
        <w:t xml:space="preserve"> ; </w:t>
      </w:r>
      <w:r>
        <w:t>nous allons faire notre devoir</w:t>
      </w:r>
      <w:r w:rsidR="00D40713">
        <w:t xml:space="preserve">, </w:t>
      </w:r>
      <w:r>
        <w:t>faites le vôtre</w:t>
      </w:r>
      <w:r w:rsidR="00D40713">
        <w:t>. »</w:t>
      </w:r>
    </w:p>
    <w:p w14:paraId="3E8220EB" w14:textId="77777777" w:rsidR="00D40713" w:rsidRDefault="00000000">
      <w:r>
        <w:t>Quand Simon vit que les paroles de paix ne pouvaient rien</w:t>
      </w:r>
      <w:r w:rsidR="00D40713">
        <w:t xml:space="preserve">, </w:t>
      </w:r>
      <w:r>
        <w:t>il se revêtit de l</w:t>
      </w:r>
      <w:r w:rsidR="00D40713">
        <w:t>’</w:t>
      </w:r>
      <w:r>
        <w:t>office de juge</w:t>
      </w:r>
      <w:r w:rsidR="00D40713">
        <w:t xml:space="preserve">. </w:t>
      </w:r>
      <w:r>
        <w:t>Il interdit aux deux champions toute autre arme que les mains</w:t>
      </w:r>
      <w:r w:rsidR="00D40713">
        <w:t xml:space="preserve"> ; </w:t>
      </w:r>
      <w:r>
        <w:t>et</w:t>
      </w:r>
      <w:r w:rsidR="00D40713">
        <w:t xml:space="preserve">, </w:t>
      </w:r>
      <w:r>
        <w:t xml:space="preserve">avec la commère </w:t>
      </w:r>
      <w:proofErr w:type="spellStart"/>
      <w:r>
        <w:t>Aupais</w:t>
      </w:r>
      <w:proofErr w:type="spellEnd"/>
      <w:r w:rsidR="00D40713">
        <w:t xml:space="preserve">, </w:t>
      </w:r>
      <w:r>
        <w:t>alla s</w:t>
      </w:r>
      <w:r w:rsidR="00D40713">
        <w:t>’</w:t>
      </w:r>
      <w:r>
        <w:t>asseoir dans un coin de la cour</w:t>
      </w:r>
      <w:r w:rsidR="00D40713">
        <w:t xml:space="preserve">, </w:t>
      </w:r>
      <w:r>
        <w:t>pour veiller sur les combattants et prononcer le vainqueur</w:t>
      </w:r>
      <w:r w:rsidR="00D40713">
        <w:t>.</w:t>
      </w:r>
    </w:p>
    <w:p w14:paraId="226F26B7" w14:textId="77777777" w:rsidR="00D40713" w:rsidRDefault="00000000">
      <w:r>
        <w:t>La cour était grande et offrait de quoi s</w:t>
      </w:r>
      <w:r w:rsidR="00D40713">
        <w:t>’</w:t>
      </w:r>
      <w:r>
        <w:t>ébattre</w:t>
      </w:r>
      <w:r w:rsidR="00D40713">
        <w:t xml:space="preserve">. </w:t>
      </w:r>
      <w:proofErr w:type="spellStart"/>
      <w:r>
        <w:t>Anieuse</w:t>
      </w:r>
      <w:proofErr w:type="spellEnd"/>
      <w:r w:rsidR="00D40713">
        <w:t xml:space="preserve">, </w:t>
      </w:r>
      <w:r>
        <w:t>plus mutine</w:t>
      </w:r>
      <w:r w:rsidR="00D40713">
        <w:t xml:space="preserve">, </w:t>
      </w:r>
      <w:r>
        <w:t>ainsi que plus traître</w:t>
      </w:r>
      <w:r w:rsidR="00D40713">
        <w:t xml:space="preserve">, </w:t>
      </w:r>
      <w:r>
        <w:t>commença l</w:t>
      </w:r>
      <w:r w:rsidR="00D40713">
        <w:t>’</w:t>
      </w:r>
      <w:r>
        <w:t>attaque par des injures et quelques coups de poings qui lui furent complètement rendus</w:t>
      </w:r>
      <w:r w:rsidR="00D40713">
        <w:t xml:space="preserve">. </w:t>
      </w:r>
      <w:r>
        <w:t>Elle saisit ensuite la culotte</w:t>
      </w:r>
      <w:r w:rsidR="00D40713">
        <w:t xml:space="preserve">, </w:t>
      </w:r>
      <w:r>
        <w:t xml:space="preserve">sire </w:t>
      </w:r>
      <w:proofErr w:type="spellStart"/>
      <w:r>
        <w:t>Hain</w:t>
      </w:r>
      <w:proofErr w:type="spellEnd"/>
      <w:r>
        <w:t xml:space="preserve"> l</w:t>
      </w:r>
      <w:r w:rsidR="00D40713">
        <w:t>’</w:t>
      </w:r>
      <w:r>
        <w:t>empoigne de son côté</w:t>
      </w:r>
      <w:r w:rsidR="00D40713">
        <w:t xml:space="preserve"> ; </w:t>
      </w:r>
      <w:r>
        <w:t>chacun tire à soi et bientôt elle se déchire</w:t>
      </w:r>
      <w:r w:rsidR="00D40713">
        <w:t xml:space="preserve">. </w:t>
      </w:r>
      <w:r>
        <w:t>On se dispute les deux morceaux qui ne tardent guère à être déchirés en plusieurs autres</w:t>
      </w:r>
      <w:r w:rsidR="00D40713">
        <w:t>.</w:t>
      </w:r>
    </w:p>
    <w:p w14:paraId="635217E7" w14:textId="77777777" w:rsidR="00D40713" w:rsidRDefault="00000000">
      <w:r>
        <w:t>Les lambeaux volent par toute la cour</w:t>
      </w:r>
      <w:r w:rsidR="00D40713">
        <w:t xml:space="preserve">, </w:t>
      </w:r>
      <w:r>
        <w:t>on se jette sur le plus considérable</w:t>
      </w:r>
      <w:r w:rsidR="00D40713">
        <w:t xml:space="preserve">, </w:t>
      </w:r>
      <w:r>
        <w:t>on se le reprend</w:t>
      </w:r>
      <w:r w:rsidR="00D40713">
        <w:t xml:space="preserve">, </w:t>
      </w:r>
      <w:r>
        <w:t>on se l</w:t>
      </w:r>
      <w:r w:rsidR="00D40713">
        <w:t>’</w:t>
      </w:r>
      <w:r>
        <w:t>arrache</w:t>
      </w:r>
      <w:r w:rsidR="00D40713">
        <w:t xml:space="preserve">, </w:t>
      </w:r>
      <w:r>
        <w:t>et au milieu de tout ceci</w:t>
      </w:r>
      <w:r w:rsidR="00D40713">
        <w:t xml:space="preserve">, </w:t>
      </w:r>
      <w:r>
        <w:t>ongles et poings jouaient leur jeu</w:t>
      </w:r>
      <w:r w:rsidR="00D40713">
        <w:t>.</w:t>
      </w:r>
    </w:p>
    <w:p w14:paraId="5DB45161" w14:textId="1D2D0629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16551A95" wp14:editId="0AB3F74D">
            <wp:extent cx="2867891" cy="1985895"/>
            <wp:effectExtent l="0" t="0" r="8890" b="0"/>
            <wp:docPr id="8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4416" cy="1990414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2D7AE1" w14:textId="77777777" w:rsidR="00D40713" w:rsidRDefault="00000000">
      <w:proofErr w:type="spellStart"/>
      <w:r>
        <w:lastRenderedPageBreak/>
        <w:t>Anieuse</w:t>
      </w:r>
      <w:proofErr w:type="spellEnd"/>
      <w:r>
        <w:t xml:space="preserve"> cependant trouve moyen de saisir sire </w:t>
      </w:r>
      <w:proofErr w:type="spellStart"/>
      <w:r>
        <w:t>Hain</w:t>
      </w:r>
      <w:proofErr w:type="spellEnd"/>
      <w:r>
        <w:t xml:space="preserve"> par la crinière et déjà elle le tiraillait si fort qu</w:t>
      </w:r>
      <w:r w:rsidR="00D40713">
        <w:t>’</w:t>
      </w:r>
      <w:r>
        <w:t>elle était sur le point de le renverser et de gagner la bataille</w:t>
      </w:r>
      <w:r w:rsidR="00D40713">
        <w:t xml:space="preserve">. </w:t>
      </w:r>
      <w:r>
        <w:t xml:space="preserve">La commère </w:t>
      </w:r>
      <w:proofErr w:type="spellStart"/>
      <w:r>
        <w:t>Aupais</w:t>
      </w:r>
      <w:proofErr w:type="spellEnd"/>
      <w:r w:rsidR="00D40713">
        <w:t xml:space="preserve">, </w:t>
      </w:r>
      <w:r>
        <w:t>pour l</w:t>
      </w:r>
      <w:r w:rsidR="00D40713">
        <w:t>’</w:t>
      </w:r>
      <w:r>
        <w:t>animer lui criait courage</w:t>
      </w:r>
      <w:r w:rsidR="00D40713">
        <w:t xml:space="preserve"> ; </w:t>
      </w:r>
      <w:r>
        <w:t>mais Simon</w:t>
      </w:r>
      <w:r w:rsidR="00D40713">
        <w:t xml:space="preserve">, </w:t>
      </w:r>
      <w:r>
        <w:t>imposant silence à celle-ci la menaça</w:t>
      </w:r>
      <w:r w:rsidR="00D40713">
        <w:t xml:space="preserve">, </w:t>
      </w:r>
      <w:r>
        <w:t>si elle parlait davantage de la faire aussi entrer en danse</w:t>
      </w:r>
      <w:r w:rsidR="00D40713">
        <w:t xml:space="preserve">. </w:t>
      </w:r>
      <w:proofErr w:type="spellStart"/>
      <w:r>
        <w:t>Hain</w:t>
      </w:r>
      <w:proofErr w:type="spellEnd"/>
      <w:r w:rsidR="00D40713">
        <w:t xml:space="preserve">, </w:t>
      </w:r>
      <w:r>
        <w:t>pendant ce temps</w:t>
      </w:r>
      <w:r w:rsidR="00D40713">
        <w:t xml:space="preserve">, </w:t>
      </w:r>
      <w:r>
        <w:t>était venu à bout de se dépêtrer des mains de sa femme</w:t>
      </w:r>
      <w:r w:rsidR="00D40713">
        <w:t xml:space="preserve">, </w:t>
      </w:r>
      <w:r>
        <w:t>et</w:t>
      </w:r>
      <w:r w:rsidR="00D40713">
        <w:t xml:space="preserve">, </w:t>
      </w:r>
      <w:r>
        <w:t>animé par la colère</w:t>
      </w:r>
      <w:r w:rsidR="00D40713">
        <w:t xml:space="preserve">, </w:t>
      </w:r>
      <w:r>
        <w:t>il l</w:t>
      </w:r>
      <w:r w:rsidR="00D40713">
        <w:t>’</w:t>
      </w:r>
      <w:r>
        <w:t>avait à son tour poussée si vigoureusement</w:t>
      </w:r>
      <w:r w:rsidR="00D40713">
        <w:t xml:space="preserve">, </w:t>
      </w:r>
      <w:r>
        <w:t>qu</w:t>
      </w:r>
      <w:r w:rsidR="00D40713">
        <w:t>’</w:t>
      </w:r>
      <w:r>
        <w:t>il venait de la rencogner contre le mur</w:t>
      </w:r>
      <w:r w:rsidR="00D40713">
        <w:t>.</w:t>
      </w:r>
    </w:p>
    <w:p w14:paraId="2940979A" w14:textId="77777777" w:rsidR="00D40713" w:rsidRDefault="00000000">
      <w:r>
        <w:t>Derrière elle se trouvait par hasard un baquet qui</w:t>
      </w:r>
      <w:r w:rsidR="00D40713">
        <w:t xml:space="preserve">, </w:t>
      </w:r>
      <w:r>
        <w:t>comme il avait plu la veille</w:t>
      </w:r>
      <w:r w:rsidR="00D40713">
        <w:t xml:space="preserve">, </w:t>
      </w:r>
      <w:r>
        <w:t>était plein d</w:t>
      </w:r>
      <w:r w:rsidR="00D40713">
        <w:t>’</w:t>
      </w:r>
      <w:r>
        <w:t>eau</w:t>
      </w:r>
      <w:r w:rsidR="00D40713">
        <w:t xml:space="preserve">. </w:t>
      </w:r>
      <w:r>
        <w:t>En reculant</w:t>
      </w:r>
      <w:r w:rsidR="00D40713">
        <w:t xml:space="preserve">, </w:t>
      </w:r>
      <w:r>
        <w:t>ses talons le rencontrent</w:t>
      </w:r>
      <w:r w:rsidR="00D40713">
        <w:t xml:space="preserve">, </w:t>
      </w:r>
      <w:r>
        <w:t>et elle tombe dedans à la renverse</w:t>
      </w:r>
      <w:r w:rsidR="00D40713">
        <w:t xml:space="preserve">, </w:t>
      </w:r>
      <w:proofErr w:type="spellStart"/>
      <w:r>
        <w:t>Hain</w:t>
      </w:r>
      <w:proofErr w:type="spellEnd"/>
      <w:r>
        <w:t xml:space="preserve"> la quitte aussitôt pour aller ramasser les débris de la culotte</w:t>
      </w:r>
      <w:r w:rsidR="00D40713">
        <w:t xml:space="preserve">, </w:t>
      </w:r>
      <w:r>
        <w:t>qu</w:t>
      </w:r>
      <w:r w:rsidR="00D40713">
        <w:t>’</w:t>
      </w:r>
      <w:r>
        <w:t>il étale aux deux juges comme les témoignages de son triomphe</w:t>
      </w:r>
      <w:r w:rsidR="00D40713">
        <w:t xml:space="preserve">. </w:t>
      </w:r>
      <w:proofErr w:type="spellStart"/>
      <w:r>
        <w:t>Anieuse</w:t>
      </w:r>
      <w:proofErr w:type="spellEnd"/>
      <w:r>
        <w:t xml:space="preserve"> cependant se débattait dans le baquet et n</w:t>
      </w:r>
      <w:r w:rsidR="00D40713">
        <w:t>’</w:t>
      </w:r>
      <w:r>
        <w:t>en pouvait sortir</w:t>
      </w:r>
      <w:r w:rsidR="00D40713">
        <w:t xml:space="preserve">. </w:t>
      </w:r>
      <w:r>
        <w:t>Après bien des efforts inutiles</w:t>
      </w:r>
      <w:r w:rsidR="00D40713">
        <w:t xml:space="preserve">, </w:t>
      </w:r>
      <w:r>
        <w:t>elle fut obligée d</w:t>
      </w:r>
      <w:r w:rsidR="00D40713">
        <w:t>’</w:t>
      </w:r>
      <w:r>
        <w:t>appeler à son secours le voisin Simon</w:t>
      </w:r>
      <w:r w:rsidR="00D40713">
        <w:t xml:space="preserve">. </w:t>
      </w:r>
      <w:r>
        <w:t>Celui-ci</w:t>
      </w:r>
      <w:r w:rsidR="00D40713">
        <w:t xml:space="preserve">, </w:t>
      </w:r>
      <w:r>
        <w:t>avant de la retirer</w:t>
      </w:r>
      <w:r w:rsidR="00D40713">
        <w:t xml:space="preserve">, </w:t>
      </w:r>
      <w:r>
        <w:t>lui demanda si elle s</w:t>
      </w:r>
      <w:r w:rsidR="00D40713">
        <w:t>’</w:t>
      </w:r>
      <w:r>
        <w:t>avouait vaincue</w:t>
      </w:r>
      <w:r w:rsidR="00D40713">
        <w:t xml:space="preserve">, </w:t>
      </w:r>
      <w:r>
        <w:t>et si elle voulait promettre d</w:t>
      </w:r>
      <w:r w:rsidR="00D40713">
        <w:t>’</w:t>
      </w:r>
      <w:r>
        <w:t>être désormais soumise à son mari</w:t>
      </w:r>
      <w:r w:rsidR="00D40713">
        <w:t xml:space="preserve">, </w:t>
      </w:r>
      <w:r>
        <w:t>de lui obéir en tout</w:t>
      </w:r>
      <w:r w:rsidR="00D40713">
        <w:t xml:space="preserve">, </w:t>
      </w:r>
      <w:r>
        <w:t>et de ne jamais faire ce qu</w:t>
      </w:r>
      <w:r w:rsidR="00D40713">
        <w:t>’</w:t>
      </w:r>
      <w:r>
        <w:t>il aurait défendu</w:t>
      </w:r>
      <w:r w:rsidR="00D40713">
        <w:t xml:space="preserve">. </w:t>
      </w:r>
      <w:r>
        <w:t>D</w:t>
      </w:r>
      <w:r w:rsidR="00D40713">
        <w:t>’</w:t>
      </w:r>
      <w:r>
        <w:t>abord elle refusa</w:t>
      </w:r>
      <w:r w:rsidR="00D40713">
        <w:t xml:space="preserve">, </w:t>
      </w:r>
      <w:r>
        <w:t>mais ayant consulté la commère et celle-ci lui représentant que</w:t>
      </w:r>
      <w:r w:rsidR="00D40713">
        <w:t xml:space="preserve">, </w:t>
      </w:r>
      <w:r>
        <w:t>selon les lois des combats</w:t>
      </w:r>
      <w:r w:rsidR="00D40713">
        <w:t xml:space="preserve">, </w:t>
      </w:r>
      <w:r>
        <w:t>elle ne pouvait sortir du lieu où elle était sans la permission de son vainqueur</w:t>
      </w:r>
      <w:r w:rsidR="00D40713">
        <w:t xml:space="preserve">, </w:t>
      </w:r>
      <w:r>
        <w:t>elle donna enfin sa parole</w:t>
      </w:r>
      <w:r w:rsidR="00D40713">
        <w:t xml:space="preserve">. </w:t>
      </w:r>
      <w:r>
        <w:t>Alors on la releva et on la ramena dans sa chambre</w:t>
      </w:r>
      <w:r w:rsidR="00D40713">
        <w:t xml:space="preserve">, </w:t>
      </w:r>
      <w:r>
        <w:t>où la paix se fit</w:t>
      </w:r>
      <w:r w:rsidR="00D40713">
        <w:t>.</w:t>
      </w:r>
    </w:p>
    <w:p w14:paraId="08557BAB" w14:textId="77777777" w:rsidR="00D40713" w:rsidRDefault="00000000">
      <w:r>
        <w:t>Pendant plusieurs jours</w:t>
      </w:r>
      <w:r w:rsidR="00D40713">
        <w:t xml:space="preserve">, </w:t>
      </w:r>
      <w:r>
        <w:t>elle ressentit quelque douleur des suites de la correction un peu appuyée qu</w:t>
      </w:r>
      <w:r w:rsidR="00D40713">
        <w:t>’</w:t>
      </w:r>
      <w:r>
        <w:t>elle avait reçue</w:t>
      </w:r>
      <w:r w:rsidR="00D40713">
        <w:t xml:space="preserve"> ; </w:t>
      </w:r>
      <w:r>
        <w:t>mais</w:t>
      </w:r>
      <w:r w:rsidR="00D40713">
        <w:t xml:space="preserve">, </w:t>
      </w:r>
      <w:r>
        <w:t>avec l</w:t>
      </w:r>
      <w:r w:rsidR="00D40713">
        <w:t>’</w:t>
      </w:r>
      <w:r>
        <w:t>aide de Dieu</w:t>
      </w:r>
      <w:r w:rsidR="00D40713">
        <w:t xml:space="preserve">, </w:t>
      </w:r>
      <w:r>
        <w:t>tout cela se passa</w:t>
      </w:r>
      <w:r w:rsidR="00D40713">
        <w:t xml:space="preserve">. </w:t>
      </w:r>
      <w:r>
        <w:t>Du reste</w:t>
      </w:r>
      <w:r w:rsidR="00D40713">
        <w:t xml:space="preserve">, </w:t>
      </w:r>
      <w:r>
        <w:t>elle fut fidèle au traité</w:t>
      </w:r>
      <w:r w:rsidR="00D40713">
        <w:t xml:space="preserve"> ; </w:t>
      </w:r>
      <w:r>
        <w:t>et</w:t>
      </w:r>
      <w:r w:rsidR="00D40713">
        <w:t xml:space="preserve">, </w:t>
      </w:r>
      <w:r>
        <w:t>depuis ce moment</w:t>
      </w:r>
      <w:r w:rsidR="00D40713">
        <w:t xml:space="preserve">, </w:t>
      </w:r>
      <w:r>
        <w:t>non seulement elle ne contredit jamais son seigneur</w:t>
      </w:r>
      <w:r w:rsidR="00D40713">
        <w:t xml:space="preserve">, </w:t>
      </w:r>
      <w:r>
        <w:t>mais elle lui obéit encore dans tout ce qu</w:t>
      </w:r>
      <w:r w:rsidR="00D40713">
        <w:t>’</w:t>
      </w:r>
      <w:r>
        <w:t>il lui plut d</w:t>
      </w:r>
      <w:r w:rsidR="00D40713">
        <w:t>’</w:t>
      </w:r>
      <w:r>
        <w:t>ordonner</w:t>
      </w:r>
      <w:r w:rsidR="00D40713">
        <w:t>.</w:t>
      </w:r>
    </w:p>
    <w:p w14:paraId="16F1FADD" w14:textId="77777777" w:rsidR="00D40713" w:rsidRDefault="00000000">
      <w:r>
        <w:lastRenderedPageBreak/>
        <w:t>Quant à vous</w:t>
      </w:r>
      <w:r w:rsidR="00D40713">
        <w:t xml:space="preserve">, </w:t>
      </w:r>
      <w:r>
        <w:t>Messieurs</w:t>
      </w:r>
      <w:r w:rsidR="00D40713">
        <w:t xml:space="preserve">, </w:t>
      </w:r>
      <w:r>
        <w:t>qui venez d</w:t>
      </w:r>
      <w:r w:rsidR="00D40713">
        <w:t>’</w:t>
      </w:r>
      <w:r>
        <w:t>entendre mon fabliau</w:t>
      </w:r>
      <w:r w:rsidR="00D40713">
        <w:t xml:space="preserve">, </w:t>
      </w:r>
      <w:r>
        <w:t xml:space="preserve">si vous avez des femmes comme celle de sire </w:t>
      </w:r>
      <w:proofErr w:type="spellStart"/>
      <w:r>
        <w:t>Hain</w:t>
      </w:r>
      <w:proofErr w:type="spellEnd"/>
      <w:r w:rsidR="00D40713">
        <w:t xml:space="preserve">, </w:t>
      </w:r>
      <w:r>
        <w:t>faites comme lui</w:t>
      </w:r>
      <w:r w:rsidR="00D40713">
        <w:t xml:space="preserve">, </w:t>
      </w:r>
      <w:r>
        <w:t>mais n</w:t>
      </w:r>
      <w:r w:rsidR="00D40713">
        <w:t>’</w:t>
      </w:r>
      <w:r>
        <w:t>attendez pas aussi longtemps</w:t>
      </w:r>
      <w:r w:rsidR="00D40713">
        <w:t>.</w:t>
      </w:r>
    </w:p>
    <w:p w14:paraId="779FAD82" w14:textId="52761434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59E975A2" wp14:editId="2F2EBBDC">
            <wp:extent cx="2942706" cy="3344091"/>
            <wp:effectExtent l="0" t="0" r="0" b="8890"/>
            <wp:docPr id="90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9117" cy="3351376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D03B54" w14:textId="77777777" w:rsidR="00000000" w:rsidRPr="00E57045" w:rsidRDefault="00000000" w:rsidP="00E57045">
      <w:pPr>
        <w:pStyle w:val="Titre1"/>
      </w:pPr>
      <w:bookmarkStart w:id="18" w:name="_Toc199529436"/>
      <w:r w:rsidRPr="00E57045">
        <w:lastRenderedPageBreak/>
        <w:t>Le Tailleur du Roi et son Sergent</w:t>
      </w:r>
      <w:bookmarkEnd w:id="18"/>
    </w:p>
    <w:p w14:paraId="2680DCF5" w14:textId="38281EB5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6C52A7D5" wp14:editId="51F5454D">
            <wp:extent cx="4372495" cy="3070312"/>
            <wp:effectExtent l="0" t="0" r="9525" b="0"/>
            <wp:docPr id="91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9614" cy="307531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AB703C" w14:textId="77777777" w:rsidR="00D40713" w:rsidRDefault="00000000">
      <w:r>
        <w:t>Un roi avait un excellent tailleur</w:t>
      </w:r>
      <w:r w:rsidR="00D40713">
        <w:t xml:space="preserve">, </w:t>
      </w:r>
      <w:r>
        <w:t>et ce tailleur avait</w:t>
      </w:r>
      <w:r w:rsidR="00D40713">
        <w:t xml:space="preserve">, </w:t>
      </w:r>
      <w:r>
        <w:t>parmi ses compagnons</w:t>
      </w:r>
      <w:r w:rsidR="00D40713">
        <w:t xml:space="preserve">, </w:t>
      </w:r>
      <w:r>
        <w:t>un premier garçon fort habile</w:t>
      </w:r>
      <w:r w:rsidR="00D40713">
        <w:t xml:space="preserve">, </w:t>
      </w:r>
      <w:r>
        <w:t xml:space="preserve">nommé </w:t>
      </w:r>
      <w:proofErr w:type="spellStart"/>
      <w:r>
        <w:t>Nidui</w:t>
      </w:r>
      <w:proofErr w:type="spellEnd"/>
      <w:r w:rsidR="00D40713">
        <w:t xml:space="preserve">. </w:t>
      </w:r>
      <w:r>
        <w:t>Aux approches d</w:t>
      </w:r>
      <w:r w:rsidR="00D40713">
        <w:t>’</w:t>
      </w:r>
      <w:r>
        <w:t>une grande fête</w:t>
      </w:r>
      <w:r w:rsidR="00D40713">
        <w:t xml:space="preserve">, </w:t>
      </w:r>
      <w:r>
        <w:t>le roi manda son tailleur</w:t>
      </w:r>
      <w:r w:rsidR="00D40713">
        <w:t xml:space="preserve">, </w:t>
      </w:r>
      <w:r>
        <w:t>et lui livra plusieurs riches étoffes dont il voulait tirer différents habits</w:t>
      </w:r>
      <w:r w:rsidR="00D40713">
        <w:t xml:space="preserve">, </w:t>
      </w:r>
      <w:r>
        <w:t>afin de célébrer dignement la fête</w:t>
      </w:r>
      <w:r w:rsidR="00D40713">
        <w:t xml:space="preserve">. </w:t>
      </w:r>
      <w:r>
        <w:t>Le maître aussitôt mit tout son monde à l</w:t>
      </w:r>
      <w:r w:rsidR="00D40713">
        <w:t>’</w:t>
      </w:r>
      <w:r>
        <w:t>ouvrage</w:t>
      </w:r>
      <w:r w:rsidR="00D40713">
        <w:t xml:space="preserve"> ; </w:t>
      </w:r>
      <w:r>
        <w:t>mais pour qu</w:t>
      </w:r>
      <w:r w:rsidR="00D40713">
        <w:t>’</w:t>
      </w:r>
      <w:r>
        <w:t>on ne pût rien voler</w:t>
      </w:r>
      <w:r w:rsidR="00D40713">
        <w:t xml:space="preserve">, </w:t>
      </w:r>
      <w:r>
        <w:t>un chambellan fut chargé par le prince de veiller dans le lieu où l</w:t>
      </w:r>
      <w:r w:rsidR="00D40713">
        <w:t>’</w:t>
      </w:r>
      <w:r>
        <w:t>on travaillait</w:t>
      </w:r>
      <w:r w:rsidR="00D40713">
        <w:t xml:space="preserve">, </w:t>
      </w:r>
      <w:r>
        <w:t>et de ne pas perdre les ouvriers de vue</w:t>
      </w:r>
      <w:r w:rsidR="00D40713">
        <w:t>.</w:t>
      </w:r>
    </w:p>
    <w:p w14:paraId="716223CF" w14:textId="77777777" w:rsidR="00D40713" w:rsidRDefault="00000000">
      <w:r>
        <w:t>Un jour</w:t>
      </w:r>
      <w:r w:rsidR="00D40713">
        <w:t xml:space="preserve">, </w:t>
      </w:r>
      <w:r>
        <w:t>le chambellan voulut à dîner régaler de miel le tailleur et ses garçons</w:t>
      </w:r>
      <w:r w:rsidR="00D40713">
        <w:t xml:space="preserve">. </w:t>
      </w:r>
      <w:proofErr w:type="spellStart"/>
      <w:r>
        <w:t>Nidui</w:t>
      </w:r>
      <w:proofErr w:type="spellEnd"/>
      <w:r>
        <w:t xml:space="preserve"> venait de sortir dans ce moment</w:t>
      </w:r>
      <w:r w:rsidR="00D40713">
        <w:t xml:space="preserve">, </w:t>
      </w:r>
      <w:r>
        <w:t>et le chambellan proposa de l</w:t>
      </w:r>
      <w:r w:rsidR="00D40713">
        <w:t>’</w:t>
      </w:r>
      <w:r>
        <w:t>attendre</w:t>
      </w:r>
      <w:r w:rsidR="00D40713">
        <w:t>. « </w:t>
      </w:r>
      <w:r>
        <w:t>Ce serait bien fait</w:t>
      </w:r>
      <w:r w:rsidR="00D40713">
        <w:t xml:space="preserve">, </w:t>
      </w:r>
      <w:r>
        <w:t>répondit le maître</w:t>
      </w:r>
      <w:r w:rsidR="00D40713">
        <w:t xml:space="preserve">, </w:t>
      </w:r>
      <w:r>
        <w:t>si mon premier garçon aimait le miel</w:t>
      </w:r>
      <w:r w:rsidR="00D40713">
        <w:t xml:space="preserve"> ; </w:t>
      </w:r>
      <w:r>
        <w:t xml:space="preserve">mais je sais que </w:t>
      </w:r>
      <w:proofErr w:type="spellStart"/>
      <w:r>
        <w:t>Nidui</w:t>
      </w:r>
      <w:proofErr w:type="spellEnd"/>
      <w:r>
        <w:t xml:space="preserve"> ne l</w:t>
      </w:r>
      <w:r w:rsidR="00D40713">
        <w:t>’</w:t>
      </w:r>
      <w:r>
        <w:t>aime pas</w:t>
      </w:r>
      <w:r w:rsidR="00D40713">
        <w:t xml:space="preserve">, </w:t>
      </w:r>
      <w:r>
        <w:t>et qu</w:t>
      </w:r>
      <w:r w:rsidR="00D40713">
        <w:t>’</w:t>
      </w:r>
      <w:r>
        <w:t>il préférera manger son pain sec</w:t>
      </w:r>
      <w:r w:rsidR="00D40713">
        <w:t>. »</w:t>
      </w:r>
      <w:r>
        <w:t xml:space="preserve"> Le drôle ne disait cela que par malice</w:t>
      </w:r>
      <w:r w:rsidR="00D40713">
        <w:t xml:space="preserve">, </w:t>
      </w:r>
      <w:r>
        <w:t>et pour avoir</w:t>
      </w:r>
      <w:r w:rsidR="00D40713">
        <w:t xml:space="preserve">, </w:t>
      </w:r>
      <w:r>
        <w:t>aux dépens de son garçon</w:t>
      </w:r>
      <w:r w:rsidR="00D40713">
        <w:t xml:space="preserve">, </w:t>
      </w:r>
      <w:r>
        <w:t>une portion plus forte</w:t>
      </w:r>
      <w:r w:rsidR="00D40713">
        <w:t>.</w:t>
      </w:r>
    </w:p>
    <w:p w14:paraId="37A7A9E4" w14:textId="7AFDB052" w:rsidR="00000000" w:rsidRDefault="00000000">
      <w:r>
        <w:lastRenderedPageBreak/>
        <w:t>Celui-ci</w:t>
      </w:r>
      <w:r w:rsidR="00D40713">
        <w:t xml:space="preserve">, </w:t>
      </w:r>
      <w:r>
        <w:t>quand il rentra</w:t>
      </w:r>
      <w:r w:rsidR="00D40713">
        <w:t xml:space="preserve">, </w:t>
      </w:r>
      <w:r>
        <w:t>apprit avec quelque dépit le tour qu</w:t>
      </w:r>
      <w:r w:rsidR="00D40713">
        <w:t>’</w:t>
      </w:r>
      <w:r>
        <w:t>on lui avait joué</w:t>
      </w:r>
      <w:r w:rsidR="00D40713">
        <w:t xml:space="preserve">. </w:t>
      </w:r>
      <w:r>
        <w:t>Néanmoins</w:t>
      </w:r>
      <w:r w:rsidR="00D40713">
        <w:t xml:space="preserve">, </w:t>
      </w:r>
      <w:r>
        <w:t>il dissimula son ressentiment pour pouvoir mieux se venger</w:t>
      </w:r>
      <w:r w:rsidR="00D40713">
        <w:t xml:space="preserve"> ; </w:t>
      </w:r>
      <w:r>
        <w:t>et ayant trouvé l</w:t>
      </w:r>
      <w:r w:rsidR="00D40713">
        <w:t>’</w:t>
      </w:r>
      <w:r>
        <w:t>occasion de parler au chambellan en particulier</w:t>
      </w:r>
      <w:r w:rsidR="00D40713">
        <w:t> : « </w:t>
      </w:r>
      <w:r>
        <w:t>Je crois devoir vous prévenir d</w:t>
      </w:r>
      <w:r w:rsidR="00D40713">
        <w:t>’</w:t>
      </w:r>
      <w:r>
        <w:t>une chose importante</w:t>
      </w:r>
      <w:r w:rsidR="00D40713">
        <w:t xml:space="preserve">, </w:t>
      </w:r>
      <w:r>
        <w:t>lui dit-il</w:t>
      </w:r>
      <w:r w:rsidR="00D40713">
        <w:t xml:space="preserve">, </w:t>
      </w:r>
      <w:r>
        <w:t>c</w:t>
      </w:r>
      <w:r w:rsidR="00D40713">
        <w:t>’</w:t>
      </w:r>
      <w:r>
        <w:t>est que notre maître a le cerveau dérangé</w:t>
      </w:r>
      <w:r w:rsidR="00D40713">
        <w:t xml:space="preserve">, </w:t>
      </w:r>
      <w:r>
        <w:t>et que</w:t>
      </w:r>
      <w:r w:rsidR="00D40713">
        <w:t xml:space="preserve">, </w:t>
      </w:r>
      <w:r>
        <w:t>de temps en temps</w:t>
      </w:r>
      <w:r w:rsidR="00D40713">
        <w:t xml:space="preserve">, </w:t>
      </w:r>
      <w:r>
        <w:t>et aux changements de lune surtout</w:t>
      </w:r>
      <w:r w:rsidR="00D40713">
        <w:t xml:space="preserve">, </w:t>
      </w:r>
      <w:r>
        <w:t>il lui prend des quintes si dangereuses</w:t>
      </w:r>
      <w:r w:rsidR="00D40713">
        <w:t xml:space="preserve">, </w:t>
      </w:r>
      <w:r>
        <w:t>qu</w:t>
      </w:r>
      <w:r w:rsidR="00D40713">
        <w:t>’</w:t>
      </w:r>
      <w:r>
        <w:t>on est obligé de le lier et de le battre</w:t>
      </w:r>
      <w:r w:rsidR="00D40713">
        <w:t xml:space="preserve">. </w:t>
      </w:r>
      <w:r>
        <w:t>Ainsi tenez-vous sur vos gardes</w:t>
      </w:r>
      <w:r w:rsidR="00D40713">
        <w:t xml:space="preserve">, </w:t>
      </w:r>
      <w:r>
        <w:t>car dans ces moments-là</w:t>
      </w:r>
      <w:r w:rsidR="00D40713">
        <w:t xml:space="preserve">, </w:t>
      </w:r>
      <w:r>
        <w:t>il ne connaît plus personne</w:t>
      </w:r>
      <w:r w:rsidR="00D40713">
        <w:t xml:space="preserve">, </w:t>
      </w:r>
      <w:r>
        <w:t>et s</w:t>
      </w:r>
      <w:r w:rsidR="00D40713">
        <w:t>’</w:t>
      </w:r>
      <w:r>
        <w:t>il vous trouvait sous sa main</w:t>
      </w:r>
      <w:r w:rsidR="00D40713">
        <w:t xml:space="preserve">, </w:t>
      </w:r>
      <w:r>
        <w:t>ma foi</w:t>
      </w:r>
      <w:r w:rsidR="00D40713">
        <w:t xml:space="preserve">, </w:t>
      </w:r>
      <w:r>
        <w:t>je ne répondrais pas de vos jours</w:t>
      </w:r>
      <w:r w:rsidR="00D40713">
        <w:t xml:space="preserve">. – </w:t>
      </w:r>
      <w:r>
        <w:t>Vous me faites peur</w:t>
      </w:r>
      <w:r w:rsidR="00D40713">
        <w:t xml:space="preserve">, </w:t>
      </w:r>
      <w:r>
        <w:t>répondit le chambellan</w:t>
      </w:r>
      <w:r w:rsidR="00D40713">
        <w:t xml:space="preserve"> ; </w:t>
      </w:r>
      <w:r>
        <w:t>mais</w:t>
      </w:r>
      <w:r w:rsidR="00D40713">
        <w:t xml:space="preserve">, </w:t>
      </w:r>
      <w:r>
        <w:t>dites-moi</w:t>
      </w:r>
      <w:r w:rsidR="00D40713">
        <w:t xml:space="preserve">, </w:t>
      </w:r>
      <w:r>
        <w:t>peut-on prévoir à quelques signes la prochaine venue d</w:t>
      </w:r>
      <w:r w:rsidR="00D40713">
        <w:t>’</w:t>
      </w:r>
      <w:r>
        <w:t>un accès</w:t>
      </w:r>
      <w:r w:rsidR="00D40713">
        <w:t xml:space="preserve"> ? </w:t>
      </w:r>
      <w:r>
        <w:t>Je le ferais lier alors et</w:t>
      </w:r>
      <w:r w:rsidR="00D40713">
        <w:t xml:space="preserve">, </w:t>
      </w:r>
      <w:r>
        <w:t>corriger si bien que personne n</w:t>
      </w:r>
      <w:r w:rsidR="00D40713">
        <w:t>’</w:t>
      </w:r>
      <w:r>
        <w:t>aurait à craindre de lui</w:t>
      </w:r>
      <w:r w:rsidR="00D40713">
        <w:t xml:space="preserve">. – </w:t>
      </w:r>
      <w:r>
        <w:t>À force d</w:t>
      </w:r>
      <w:r w:rsidR="00D40713">
        <w:t>’</w:t>
      </w:r>
      <w:r>
        <w:t>avoir vu de ces sortes de scènes</w:t>
      </w:r>
      <w:r w:rsidR="00D40713">
        <w:t xml:space="preserve">, </w:t>
      </w:r>
      <w:r>
        <w:t>continua le garçon</w:t>
      </w:r>
      <w:r w:rsidR="00D40713">
        <w:t xml:space="preserve">, </w:t>
      </w:r>
      <w:r>
        <w:t>nous avons appris à les prévoir</w:t>
      </w:r>
      <w:r w:rsidR="00D40713">
        <w:t xml:space="preserve">. </w:t>
      </w:r>
      <w:r>
        <w:t>Si vous le voyez chercher çà et là</w:t>
      </w:r>
      <w:r w:rsidR="00D40713">
        <w:t xml:space="preserve">, </w:t>
      </w:r>
      <w:r>
        <w:t>frapper la terre du pied</w:t>
      </w:r>
      <w:r w:rsidR="00D40713">
        <w:t xml:space="preserve">, </w:t>
      </w:r>
      <w:r>
        <w:t>se lever</w:t>
      </w:r>
      <w:r w:rsidR="00D40713">
        <w:t xml:space="preserve">, </w:t>
      </w:r>
      <w:r>
        <w:t>jeter son escabelle</w:t>
      </w:r>
      <w:r w:rsidR="00D40713">
        <w:t xml:space="preserve">, </w:t>
      </w:r>
      <w:r>
        <w:t>c</w:t>
      </w:r>
      <w:r w:rsidR="00D40713">
        <w:t>’</w:t>
      </w:r>
      <w:r>
        <w:t>est un signe que sa folie le prend</w:t>
      </w:r>
      <w:r w:rsidR="00D40713">
        <w:t xml:space="preserve">. </w:t>
      </w:r>
      <w:r>
        <w:t>Sauvez-vous alors</w:t>
      </w:r>
      <w:r w:rsidR="00D40713">
        <w:t xml:space="preserve">, </w:t>
      </w:r>
      <w:r>
        <w:t>ou employez tout aussitôt le remède dont vous m</w:t>
      </w:r>
      <w:r w:rsidR="00D40713">
        <w:t>’</w:t>
      </w:r>
      <w:r>
        <w:t>avez parlé</w:t>
      </w:r>
      <w:r w:rsidR="00D40713">
        <w:t xml:space="preserve">. – </w:t>
      </w:r>
      <w:r>
        <w:t>Eh bien</w:t>
      </w:r>
      <w:r w:rsidR="00D40713">
        <w:t xml:space="preserve"> ! </w:t>
      </w:r>
      <w:r>
        <w:t>nous l</w:t>
      </w:r>
      <w:r w:rsidR="00D40713">
        <w:t>’</w:t>
      </w:r>
      <w:r>
        <w:t>emploierons</w:t>
      </w:r>
      <w:r w:rsidR="00D40713">
        <w:t xml:space="preserve">, </w:t>
      </w:r>
      <w:r>
        <w:t>dit l</w:t>
      </w:r>
      <w:r w:rsidR="00D40713">
        <w:t>’</w:t>
      </w:r>
      <w:r>
        <w:t>officier</w:t>
      </w:r>
      <w:r w:rsidR="00D40713">
        <w:t xml:space="preserve">, </w:t>
      </w:r>
      <w:r>
        <w:t>soyez tranquille</w:t>
      </w:r>
      <w:r w:rsidR="00D40713">
        <w:t>. »</w:t>
      </w:r>
    </w:p>
    <w:p w14:paraId="19DF0B9E" w14:textId="77777777" w:rsidR="00D40713" w:rsidRDefault="00000000">
      <w:r>
        <w:t>Quelques jours après</w:t>
      </w:r>
      <w:r w:rsidR="00D40713">
        <w:t xml:space="preserve">, </w:t>
      </w:r>
      <w:proofErr w:type="spellStart"/>
      <w:r>
        <w:t>Nidui</w:t>
      </w:r>
      <w:proofErr w:type="spellEnd"/>
      <w:r>
        <w:t xml:space="preserve"> trouve le moyen d</w:t>
      </w:r>
      <w:r w:rsidR="00D40713">
        <w:t>’</w:t>
      </w:r>
      <w:r>
        <w:t>enlever adroitement</w:t>
      </w:r>
      <w:r w:rsidR="00D40713">
        <w:t xml:space="preserve">, </w:t>
      </w:r>
      <w:r>
        <w:t>et sans être aperçu de personne les grands ciseaux du tailleur</w:t>
      </w:r>
      <w:r w:rsidR="00D40713">
        <w:t xml:space="preserve">. </w:t>
      </w:r>
      <w:r>
        <w:t>Celui-ci</w:t>
      </w:r>
      <w:r w:rsidR="00D40713">
        <w:t xml:space="preserve">, </w:t>
      </w:r>
      <w:r>
        <w:t>qui en avait besoin</w:t>
      </w:r>
      <w:r w:rsidR="00D40713">
        <w:t xml:space="preserve">, </w:t>
      </w:r>
      <w:r>
        <w:t>pour couper</w:t>
      </w:r>
      <w:r w:rsidR="00D40713">
        <w:t xml:space="preserve">, </w:t>
      </w:r>
      <w:r>
        <w:t>cherche autour de lui</w:t>
      </w:r>
      <w:r w:rsidR="00D40713">
        <w:t xml:space="preserve"> ; </w:t>
      </w:r>
      <w:r>
        <w:t>il se lève</w:t>
      </w:r>
      <w:r w:rsidR="00D40713">
        <w:t xml:space="preserve">, </w:t>
      </w:r>
      <w:r>
        <w:t>regarde à terre</w:t>
      </w:r>
      <w:r w:rsidR="00D40713">
        <w:t xml:space="preserve">, </w:t>
      </w:r>
      <w:r>
        <w:t>s</w:t>
      </w:r>
      <w:r w:rsidR="00D40713">
        <w:t>’</w:t>
      </w:r>
      <w:r>
        <w:t>impatiente</w:t>
      </w:r>
      <w:r w:rsidR="00D40713">
        <w:t xml:space="preserve">, </w:t>
      </w:r>
      <w:r>
        <w:t>frappe du pied</w:t>
      </w:r>
      <w:r w:rsidR="00D40713">
        <w:t xml:space="preserve">, </w:t>
      </w:r>
      <w:r>
        <w:t>jure et finit par jeter de colère son escabelle au loin</w:t>
      </w:r>
      <w:r w:rsidR="00D40713">
        <w:t xml:space="preserve">. </w:t>
      </w:r>
      <w:r>
        <w:t>Le chambellan aussitôt appela du monde</w:t>
      </w:r>
      <w:r w:rsidR="00D40713">
        <w:t xml:space="preserve"> : </w:t>
      </w:r>
      <w:r>
        <w:t>on saisit le prétendu fou</w:t>
      </w:r>
      <w:r w:rsidR="00D40713">
        <w:t xml:space="preserve">, </w:t>
      </w:r>
      <w:r>
        <w:t>et on le bâtonne jusqu</w:t>
      </w:r>
      <w:r w:rsidR="00D40713">
        <w:t>’</w:t>
      </w:r>
      <w:r>
        <w:t>à ce que les bras qui frappent tombent de lassitude</w:t>
      </w:r>
      <w:r w:rsidR="00D40713">
        <w:t>.</w:t>
      </w:r>
    </w:p>
    <w:p w14:paraId="04C33340" w14:textId="5D04BD4D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39FD8A5E" wp14:editId="7F5432C4">
            <wp:extent cx="4214451" cy="3059084"/>
            <wp:effectExtent l="0" t="0" r="0" b="8255"/>
            <wp:docPr id="92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528" cy="306422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91C330" w14:textId="5E0B3549" w:rsidR="00000000" w:rsidRDefault="00000000">
      <w:r>
        <w:t>Lorsqu</w:t>
      </w:r>
      <w:r w:rsidR="00D40713">
        <w:t>’</w:t>
      </w:r>
      <w:r>
        <w:t>il fut délié</w:t>
      </w:r>
      <w:r w:rsidR="00D40713">
        <w:t xml:space="preserve">, </w:t>
      </w:r>
      <w:r>
        <w:t>il s</w:t>
      </w:r>
      <w:r w:rsidR="00D40713">
        <w:t>’</w:t>
      </w:r>
      <w:r>
        <w:t>informa de ce qui lui avait attiré ce traitement</w:t>
      </w:r>
      <w:r w:rsidR="00D40713">
        <w:t xml:space="preserve"> : </w:t>
      </w:r>
      <w:r>
        <w:t>on le lui apprit</w:t>
      </w:r>
      <w:r w:rsidR="00D40713">
        <w:t xml:space="preserve">. </w:t>
      </w:r>
      <w:r>
        <w:t>Alors il appela son garçon</w:t>
      </w:r>
      <w:r w:rsidR="00D40713">
        <w:t xml:space="preserve">, </w:t>
      </w:r>
      <w:r>
        <w:t>et lui demanda depuis quand il était fou</w:t>
      </w:r>
      <w:r w:rsidR="00D40713">
        <w:t> : « </w:t>
      </w:r>
      <w:r>
        <w:t>Sire</w:t>
      </w:r>
      <w:r w:rsidR="00D40713">
        <w:t xml:space="preserve">, </w:t>
      </w:r>
      <w:r>
        <w:t xml:space="preserve">répondit </w:t>
      </w:r>
      <w:proofErr w:type="spellStart"/>
      <w:r>
        <w:t>Nidui</w:t>
      </w:r>
      <w:proofErr w:type="spellEnd"/>
      <w:r w:rsidR="00D40713">
        <w:t xml:space="preserve">, </w:t>
      </w:r>
      <w:r>
        <w:t>c</w:t>
      </w:r>
      <w:r w:rsidR="00D40713">
        <w:t>’</w:t>
      </w:r>
      <w:r>
        <w:t>est depuis le jour que je n</w:t>
      </w:r>
      <w:r w:rsidR="00D40713">
        <w:t>’</w:t>
      </w:r>
      <w:r>
        <w:t>aime plus le miel</w:t>
      </w:r>
      <w:r w:rsidR="00D40713">
        <w:t>. »</w:t>
      </w:r>
    </w:p>
    <w:p w14:paraId="0D348DF0" w14:textId="77777777" w:rsidR="00D40713" w:rsidRDefault="00000000">
      <w:r>
        <w:t>Cette réponse expliqua l</w:t>
      </w:r>
      <w:r w:rsidR="00D40713">
        <w:t>’</w:t>
      </w:r>
      <w:r>
        <w:t>énigme</w:t>
      </w:r>
      <w:r w:rsidR="00D40713">
        <w:t xml:space="preserve">, </w:t>
      </w:r>
      <w:r>
        <w:t>et l</w:t>
      </w:r>
      <w:r w:rsidR="00D40713">
        <w:t>’</w:t>
      </w:r>
      <w:r>
        <w:t>aventure prêta beaucoup à rire aux dépens du tailleur</w:t>
      </w:r>
      <w:r w:rsidR="00D40713">
        <w:t>.</w:t>
      </w:r>
    </w:p>
    <w:p w14:paraId="01924B21" w14:textId="1CCD5B4E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4EB218E1" wp14:editId="25D3DD46">
            <wp:extent cx="3428941" cy="2951018"/>
            <wp:effectExtent l="0" t="0" r="635" b="1905"/>
            <wp:docPr id="93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6184" cy="2957252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58DCE5" w14:textId="77777777" w:rsidR="00000000" w:rsidRPr="00E57045" w:rsidRDefault="00000000" w:rsidP="00E57045">
      <w:pPr>
        <w:pStyle w:val="Titre1"/>
      </w:pPr>
      <w:bookmarkStart w:id="19" w:name="_Toc199529437"/>
      <w:proofErr w:type="spellStart"/>
      <w:r w:rsidRPr="00E57045">
        <w:lastRenderedPageBreak/>
        <w:t>Aucassin</w:t>
      </w:r>
      <w:proofErr w:type="spellEnd"/>
      <w:r w:rsidRPr="00E57045">
        <w:t xml:space="preserve"> et </w:t>
      </w:r>
      <w:proofErr w:type="spellStart"/>
      <w:r w:rsidRPr="00E57045">
        <w:t>Nicolette</w:t>
      </w:r>
      <w:bookmarkEnd w:id="19"/>
      <w:proofErr w:type="spellEnd"/>
    </w:p>
    <w:p w14:paraId="401F27F7" w14:textId="5EC6F4B2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21715CB0" wp14:editId="75CD9706">
            <wp:extent cx="4317169" cy="4048298"/>
            <wp:effectExtent l="0" t="0" r="7620" b="0"/>
            <wp:docPr id="9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1887" cy="4052723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87FE9C" w14:textId="77777777" w:rsidR="00D40713" w:rsidRDefault="00000000">
      <w:r>
        <w:t>Qui de vous veut entendre l</w:t>
      </w:r>
      <w:r w:rsidR="00D40713">
        <w:t>’</w:t>
      </w:r>
      <w:r>
        <w:t>histoire de deux amants jeunes et beaux</w:t>
      </w:r>
      <w:r w:rsidR="00D40713">
        <w:t xml:space="preserve"> ? </w:t>
      </w:r>
      <w:r>
        <w:t>Il s</w:t>
      </w:r>
      <w:r w:rsidR="00D40713">
        <w:t>’</w:t>
      </w:r>
      <w:r>
        <w:t>agit d</w:t>
      </w:r>
      <w:r w:rsidR="00D40713">
        <w:t>’</w:t>
      </w:r>
      <w:proofErr w:type="spellStart"/>
      <w:r>
        <w:t>Aucassin</w:t>
      </w:r>
      <w:proofErr w:type="spellEnd"/>
      <w:r>
        <w:t xml:space="preserve"> et de </w:t>
      </w:r>
      <w:proofErr w:type="spellStart"/>
      <w:r>
        <w:t>Nicolette</w:t>
      </w:r>
      <w:proofErr w:type="spellEnd"/>
      <w:r w:rsidR="00D40713">
        <w:t xml:space="preserve">. </w:t>
      </w:r>
      <w:r>
        <w:t>Je vous dirai tout ce qu</w:t>
      </w:r>
      <w:r w:rsidR="00D40713">
        <w:t>’</w:t>
      </w:r>
      <w:proofErr w:type="spellStart"/>
      <w:r>
        <w:t>Aucassin</w:t>
      </w:r>
      <w:proofErr w:type="spellEnd"/>
      <w:r>
        <w:t xml:space="preserve"> eut à endurer pour sa mie au teint de lis</w:t>
      </w:r>
      <w:r w:rsidR="00D40713">
        <w:t xml:space="preserve">, </w:t>
      </w:r>
      <w:r>
        <w:t>et toutes les prouesses qu</w:t>
      </w:r>
      <w:r w:rsidR="00D40713">
        <w:t>’</w:t>
      </w:r>
      <w:r>
        <w:t>il fit pour elle</w:t>
      </w:r>
      <w:r w:rsidR="00D40713">
        <w:t xml:space="preserve">. </w:t>
      </w:r>
      <w:r>
        <w:t>Il n</w:t>
      </w:r>
      <w:r w:rsidR="00D40713">
        <w:t>’</w:t>
      </w:r>
      <w:r>
        <w:t>y a nul homme</w:t>
      </w:r>
      <w:r w:rsidR="00D40713">
        <w:t xml:space="preserve">, </w:t>
      </w:r>
      <w:r>
        <w:t>quelque triste qu</w:t>
      </w:r>
      <w:r w:rsidR="00D40713">
        <w:t>’</w:t>
      </w:r>
      <w:r>
        <w:t>il soit</w:t>
      </w:r>
      <w:r w:rsidR="00D40713">
        <w:t xml:space="preserve">, </w:t>
      </w:r>
      <w:r>
        <w:t>qui n</w:t>
      </w:r>
      <w:r w:rsidR="00D40713">
        <w:t>’</w:t>
      </w:r>
      <w:r>
        <w:t>en serait charmé</w:t>
      </w:r>
      <w:r w:rsidR="00D40713">
        <w:t xml:space="preserve">. </w:t>
      </w:r>
      <w:r>
        <w:t>Il n</w:t>
      </w:r>
      <w:r w:rsidR="00D40713">
        <w:t>’</w:t>
      </w:r>
      <w:r>
        <w:t>y en a aucun</w:t>
      </w:r>
      <w:r w:rsidR="00D40713">
        <w:t xml:space="preserve">, </w:t>
      </w:r>
      <w:proofErr w:type="spellStart"/>
      <w:r>
        <w:t>fut-il</w:t>
      </w:r>
      <w:proofErr w:type="spellEnd"/>
      <w:r>
        <w:t xml:space="preserve"> même au lit souffrant et malade</w:t>
      </w:r>
      <w:r w:rsidR="00D40713">
        <w:t xml:space="preserve">, </w:t>
      </w:r>
      <w:r>
        <w:t>qui ne se trouvât guéri de l</w:t>
      </w:r>
      <w:r w:rsidR="00D40713">
        <w:t>’</w:t>
      </w:r>
      <w:r>
        <w:t>entendre</w:t>
      </w:r>
      <w:r w:rsidR="00D40713">
        <w:t xml:space="preserve">, </w:t>
      </w:r>
      <w:r>
        <w:t>tant le conte en est doux et touchant</w:t>
      </w:r>
      <w:r w:rsidR="00D40713">
        <w:t>.</w:t>
      </w:r>
    </w:p>
    <w:p w14:paraId="23C84617" w14:textId="77777777" w:rsidR="00D40713" w:rsidRDefault="00000000">
      <w:r>
        <w:t xml:space="preserve">Le comte </w:t>
      </w:r>
      <w:proofErr w:type="spellStart"/>
      <w:r>
        <w:t>Bongars</w:t>
      </w:r>
      <w:proofErr w:type="spellEnd"/>
      <w:r>
        <w:t xml:space="preserve"> de Valence faisait depuis dix ans une guerre cruelle à </w:t>
      </w:r>
      <w:proofErr w:type="spellStart"/>
      <w:r>
        <w:t>Garins</w:t>
      </w:r>
      <w:proofErr w:type="spellEnd"/>
      <w:r w:rsidR="00D40713">
        <w:t xml:space="preserve">, </w:t>
      </w:r>
      <w:r>
        <w:t>comte de Beaucaire</w:t>
      </w:r>
      <w:r w:rsidR="00D40713">
        <w:t xml:space="preserve">. </w:t>
      </w:r>
      <w:r>
        <w:t>Chaque jour</w:t>
      </w:r>
      <w:r w:rsidR="00D40713">
        <w:t xml:space="preserve">, </w:t>
      </w:r>
      <w:r>
        <w:t>aux portes de sa ville</w:t>
      </w:r>
      <w:r w:rsidR="00D40713">
        <w:t xml:space="preserve">, </w:t>
      </w:r>
      <w:r>
        <w:t>suivi de cent chevaliers et de mille sergents tant à pied qu</w:t>
      </w:r>
      <w:r w:rsidR="00D40713">
        <w:t>’</w:t>
      </w:r>
      <w:r>
        <w:t>à cheval</w:t>
      </w:r>
      <w:r w:rsidR="00D40713">
        <w:t xml:space="preserve">, </w:t>
      </w:r>
      <w:r>
        <w:t>il venait lui ravager sa terre et égorger ses hommes</w:t>
      </w:r>
      <w:r w:rsidR="00D40713">
        <w:t xml:space="preserve">. </w:t>
      </w:r>
      <w:proofErr w:type="spellStart"/>
      <w:r>
        <w:t>Garins</w:t>
      </w:r>
      <w:proofErr w:type="spellEnd"/>
      <w:r w:rsidR="00D40713">
        <w:t xml:space="preserve">, </w:t>
      </w:r>
      <w:r>
        <w:t>vieux et débile</w:t>
      </w:r>
      <w:r w:rsidR="00D40713">
        <w:t xml:space="preserve">, </w:t>
      </w:r>
      <w:r>
        <w:t>n</w:t>
      </w:r>
      <w:r w:rsidR="00D40713">
        <w:t>’</w:t>
      </w:r>
      <w:r>
        <w:t>était plus en état d</w:t>
      </w:r>
      <w:r w:rsidR="00D40713">
        <w:t>’</w:t>
      </w:r>
      <w:r>
        <w:t>aller combattre</w:t>
      </w:r>
      <w:r w:rsidR="00D40713">
        <w:t xml:space="preserve">. </w:t>
      </w:r>
      <w:proofErr w:type="spellStart"/>
      <w:r>
        <w:t>Aucassin</w:t>
      </w:r>
      <w:proofErr w:type="spellEnd"/>
      <w:r w:rsidR="00D40713">
        <w:t xml:space="preserve">, </w:t>
      </w:r>
      <w:r>
        <w:t>son fils</w:t>
      </w:r>
      <w:r w:rsidR="00D40713">
        <w:t xml:space="preserve">, </w:t>
      </w:r>
      <w:r>
        <w:t>l</w:t>
      </w:r>
      <w:r w:rsidR="00D40713">
        <w:t>’</w:t>
      </w:r>
      <w:r>
        <w:t>eût remplacé avec gloire</w:t>
      </w:r>
      <w:r w:rsidR="00D40713">
        <w:t xml:space="preserve">, </w:t>
      </w:r>
      <w:r>
        <w:t>s</w:t>
      </w:r>
      <w:r w:rsidR="00D40713">
        <w:t>’</w:t>
      </w:r>
      <w:r>
        <w:t xml:space="preserve">il </w:t>
      </w:r>
      <w:r>
        <w:lastRenderedPageBreak/>
        <w:t>l</w:t>
      </w:r>
      <w:r w:rsidR="00D40713">
        <w:t>’</w:t>
      </w:r>
      <w:r>
        <w:t>eût voulu</w:t>
      </w:r>
      <w:r w:rsidR="00D40713">
        <w:t xml:space="preserve">. </w:t>
      </w:r>
      <w:r>
        <w:t>C</w:t>
      </w:r>
      <w:r w:rsidR="00D40713">
        <w:t>’</w:t>
      </w:r>
      <w:r>
        <w:t>était un jeune homme grand et bien fait</w:t>
      </w:r>
      <w:r w:rsidR="00D40713">
        <w:t xml:space="preserve">, </w:t>
      </w:r>
      <w:r>
        <w:t>beau comme le jour</w:t>
      </w:r>
      <w:r w:rsidR="00D40713">
        <w:t xml:space="preserve"> ; </w:t>
      </w:r>
      <w:r>
        <w:t>mais l</w:t>
      </w:r>
      <w:r w:rsidR="00D40713">
        <w:t>’</w:t>
      </w:r>
      <w:r>
        <w:t>amour qui tout surmonte l</w:t>
      </w:r>
      <w:r w:rsidR="00D40713">
        <w:t>’</w:t>
      </w:r>
      <w:r>
        <w:t>avait vaincu</w:t>
      </w:r>
      <w:r w:rsidR="00D40713">
        <w:t xml:space="preserve">, </w:t>
      </w:r>
      <w:r>
        <w:t>et il était tellement occupé de sa mie</w:t>
      </w:r>
      <w:r w:rsidR="00D40713">
        <w:t xml:space="preserve">, </w:t>
      </w:r>
      <w:r>
        <w:t>qu</w:t>
      </w:r>
      <w:r w:rsidR="00D40713">
        <w:t>’</w:t>
      </w:r>
      <w:r>
        <w:t>il n</w:t>
      </w:r>
      <w:r w:rsidR="00D40713">
        <w:t>’</w:t>
      </w:r>
      <w:r>
        <w:t>avait voulu jusqu</w:t>
      </w:r>
      <w:r w:rsidR="00D40713">
        <w:t>’</w:t>
      </w:r>
      <w:r>
        <w:t>alors entendre parler ni de chevalerie ni de tournois</w:t>
      </w:r>
      <w:r w:rsidR="00D40713">
        <w:t>.</w:t>
      </w:r>
    </w:p>
    <w:p w14:paraId="0DD305DB" w14:textId="1D3F6311" w:rsidR="00000000" w:rsidRDefault="00000000">
      <w:r>
        <w:t>Souvent son père et sa mère lui disaient</w:t>
      </w:r>
      <w:r w:rsidR="00D40713">
        <w:t> : « </w:t>
      </w:r>
      <w:r>
        <w:t>Cher fils</w:t>
      </w:r>
      <w:r w:rsidR="00D40713">
        <w:t xml:space="preserve">, </w:t>
      </w:r>
      <w:r>
        <w:t>prends un cheval et des armes</w:t>
      </w:r>
      <w:r w:rsidR="00D40713">
        <w:t xml:space="preserve">, </w:t>
      </w:r>
      <w:r>
        <w:t>et va secourir nos hommes</w:t>
      </w:r>
      <w:r w:rsidR="00D40713">
        <w:t xml:space="preserve">. </w:t>
      </w:r>
      <w:r>
        <w:t>Quand ils te verront à leur tête</w:t>
      </w:r>
      <w:r w:rsidR="00D40713">
        <w:t xml:space="preserve">, </w:t>
      </w:r>
      <w:r>
        <w:t>ils défendront avec plus d</w:t>
      </w:r>
      <w:r w:rsidR="00D40713">
        <w:t>’</w:t>
      </w:r>
      <w:r>
        <w:t>ardeur leurs murs</w:t>
      </w:r>
      <w:r w:rsidR="00D40713">
        <w:t xml:space="preserve">, </w:t>
      </w:r>
      <w:r>
        <w:t>leurs biens et leurs jours</w:t>
      </w:r>
      <w:r w:rsidR="00D40713">
        <w:t xml:space="preserve">. – </w:t>
      </w:r>
      <w:r>
        <w:t>Mon père</w:t>
      </w:r>
      <w:r w:rsidR="00D40713">
        <w:t xml:space="preserve">, </w:t>
      </w:r>
      <w:r>
        <w:t xml:space="preserve">répondit </w:t>
      </w:r>
      <w:proofErr w:type="spellStart"/>
      <w:r>
        <w:t>Aucassin</w:t>
      </w:r>
      <w:proofErr w:type="spellEnd"/>
      <w:r w:rsidR="00D40713">
        <w:t xml:space="preserve">, </w:t>
      </w:r>
      <w:r>
        <w:t>je vous ai déjà fait part de mes résolutions</w:t>
      </w:r>
      <w:r w:rsidR="00D40713">
        <w:t xml:space="preserve"> : </w:t>
      </w:r>
      <w:r>
        <w:t>que Dieu ne m</w:t>
      </w:r>
      <w:r w:rsidR="00D40713">
        <w:t>’</w:t>
      </w:r>
      <w:r>
        <w:t>accorde jamais rien de ce que je lui demanderai</w:t>
      </w:r>
      <w:r w:rsidR="00D40713">
        <w:t xml:space="preserve">, </w:t>
      </w:r>
      <w:r>
        <w:t>si l</w:t>
      </w:r>
      <w:r w:rsidR="00D40713">
        <w:t>’</w:t>
      </w:r>
      <w:r>
        <w:t>on me voit ceindre l</w:t>
      </w:r>
      <w:r w:rsidR="00D40713">
        <w:t>’</w:t>
      </w:r>
      <w:r>
        <w:t>épée</w:t>
      </w:r>
      <w:r w:rsidR="00D40713">
        <w:t xml:space="preserve">, </w:t>
      </w:r>
      <w:r>
        <w:t>monter un cheval et me mêler dans un tournoi ou dans un combat</w:t>
      </w:r>
      <w:r w:rsidR="00D40713">
        <w:t xml:space="preserve">, </w:t>
      </w:r>
      <w:r>
        <w:t>avant que vous ne m</w:t>
      </w:r>
      <w:r w:rsidR="00D40713">
        <w:t>’</w:t>
      </w:r>
      <w:r>
        <w:t xml:space="preserve">ayez accordé </w:t>
      </w:r>
      <w:proofErr w:type="spellStart"/>
      <w:r>
        <w:t>Nicolette</w:t>
      </w:r>
      <w:proofErr w:type="spellEnd"/>
      <w:r w:rsidR="00D40713">
        <w:t xml:space="preserve">, </w:t>
      </w:r>
      <w:proofErr w:type="spellStart"/>
      <w:r>
        <w:t>Nicolette</w:t>
      </w:r>
      <w:proofErr w:type="spellEnd"/>
      <w:r>
        <w:t xml:space="preserve"> ma douce amie que j</w:t>
      </w:r>
      <w:r w:rsidR="00D40713">
        <w:t>’</w:t>
      </w:r>
      <w:r>
        <w:t>aime tant</w:t>
      </w:r>
      <w:r w:rsidR="00D40713">
        <w:t xml:space="preserve">. – </w:t>
      </w:r>
      <w:r>
        <w:t>Beau fils</w:t>
      </w:r>
      <w:r w:rsidR="00D40713">
        <w:t xml:space="preserve">, </w:t>
      </w:r>
      <w:r>
        <w:t>reprenait le père</w:t>
      </w:r>
      <w:r w:rsidR="00D40713">
        <w:t xml:space="preserve">, </w:t>
      </w:r>
      <w:r>
        <w:t>ce que tu me demandes ne peut s</w:t>
      </w:r>
      <w:r w:rsidR="00D40713">
        <w:t>’</w:t>
      </w:r>
      <w:r>
        <w:t>accomplir</w:t>
      </w:r>
      <w:r w:rsidR="00D40713">
        <w:t xml:space="preserve"> ; </w:t>
      </w:r>
      <w:r>
        <w:t>cette fille n</w:t>
      </w:r>
      <w:r w:rsidR="00D40713">
        <w:t>’</w:t>
      </w:r>
      <w:r>
        <w:t>est pas faite pour toi</w:t>
      </w:r>
      <w:r w:rsidR="00D40713">
        <w:t xml:space="preserve">. </w:t>
      </w:r>
      <w:r>
        <w:t>Le vicomte de Beaucaire</w:t>
      </w:r>
      <w:r w:rsidR="00D40713">
        <w:t xml:space="preserve">, </w:t>
      </w:r>
      <w:r>
        <w:t>mon vassal</w:t>
      </w:r>
      <w:r w:rsidR="00D40713">
        <w:t xml:space="preserve">, </w:t>
      </w:r>
      <w:r>
        <w:t>qui l</w:t>
      </w:r>
      <w:r w:rsidR="00D40713">
        <w:t>’</w:t>
      </w:r>
      <w:r>
        <w:t>acheta enfant des Sarrasins</w:t>
      </w:r>
      <w:r w:rsidR="00D40713">
        <w:t xml:space="preserve">, </w:t>
      </w:r>
      <w:r>
        <w:t>et qui</w:t>
      </w:r>
      <w:r w:rsidR="00D40713">
        <w:t xml:space="preserve">, </w:t>
      </w:r>
      <w:r>
        <w:t>quand il la fit baptiser</w:t>
      </w:r>
      <w:r w:rsidR="00D40713">
        <w:t xml:space="preserve">, </w:t>
      </w:r>
      <w:r>
        <w:t>voulut bien être son parrain</w:t>
      </w:r>
      <w:r w:rsidR="00D40713">
        <w:t xml:space="preserve">, </w:t>
      </w:r>
      <w:r>
        <w:t>la mariera un jour à quelque valet de charrue dont le travail la nourrira</w:t>
      </w:r>
      <w:r w:rsidR="00D40713">
        <w:t xml:space="preserve">. </w:t>
      </w:r>
      <w:r>
        <w:t>Toi</w:t>
      </w:r>
      <w:r w:rsidR="00D40713">
        <w:t xml:space="preserve">, </w:t>
      </w:r>
      <w:r>
        <w:t>si tu veux une femme</w:t>
      </w:r>
      <w:r w:rsidR="00D40713">
        <w:t xml:space="preserve">, </w:t>
      </w:r>
      <w:r>
        <w:t>je puis te la donner du sang des rois ou des comtes</w:t>
      </w:r>
      <w:r w:rsidR="00D40713">
        <w:t xml:space="preserve">. </w:t>
      </w:r>
      <w:r>
        <w:t>Regarde dans toute la France et choisis</w:t>
      </w:r>
      <w:r w:rsidR="00D40713">
        <w:t xml:space="preserve"> : </w:t>
      </w:r>
      <w:r>
        <w:t>il n</w:t>
      </w:r>
      <w:r w:rsidR="00D40713">
        <w:t>’</w:t>
      </w:r>
      <w:r>
        <w:t>est si haut seigneur qui ne se fasse honneur de t</w:t>
      </w:r>
      <w:r w:rsidR="00D40713">
        <w:t>’</w:t>
      </w:r>
      <w:r>
        <w:t>accorder sa fille</w:t>
      </w:r>
      <w:r w:rsidR="00D40713">
        <w:t xml:space="preserve">, </w:t>
      </w:r>
      <w:r>
        <w:t>si nous la lui demandons</w:t>
      </w:r>
      <w:r w:rsidR="00D40713">
        <w:t xml:space="preserve">. – </w:t>
      </w:r>
      <w:r>
        <w:t>Ah</w:t>
      </w:r>
      <w:r w:rsidR="00D40713">
        <w:t xml:space="preserve"> ! </w:t>
      </w:r>
      <w:r>
        <w:t>mon père</w:t>
      </w:r>
      <w:r w:rsidR="00D40713">
        <w:t xml:space="preserve">, </w:t>
      </w:r>
      <w:r>
        <w:t xml:space="preserve">répondait </w:t>
      </w:r>
      <w:proofErr w:type="spellStart"/>
      <w:r>
        <w:t>Aucassin</w:t>
      </w:r>
      <w:proofErr w:type="spellEnd"/>
      <w:r w:rsidR="00D40713">
        <w:t xml:space="preserve">, </w:t>
      </w:r>
      <w:r>
        <w:t>quel est sur la terre le comté ou le royaume qui ne fût dignement occupé</w:t>
      </w:r>
      <w:r w:rsidR="00D40713">
        <w:t xml:space="preserve">, </w:t>
      </w:r>
      <w:r>
        <w:t>s</w:t>
      </w:r>
      <w:r w:rsidR="00D40713">
        <w:t>’</w:t>
      </w:r>
      <w:r>
        <w:t>il l</w:t>
      </w:r>
      <w:r w:rsidR="00D40713">
        <w:t>’</w:t>
      </w:r>
      <w:r>
        <w:t xml:space="preserve">était par </w:t>
      </w:r>
      <w:proofErr w:type="spellStart"/>
      <w:r>
        <w:t>Nicolette</w:t>
      </w:r>
      <w:proofErr w:type="spellEnd"/>
      <w:r w:rsidR="00D40713">
        <w:t xml:space="preserve">, </w:t>
      </w:r>
      <w:r>
        <w:t>ma douce amie</w:t>
      </w:r>
      <w:r w:rsidR="00D40713">
        <w:t>. »</w:t>
      </w:r>
    </w:p>
    <w:p w14:paraId="739464A4" w14:textId="030425AE" w:rsidR="00000000" w:rsidRDefault="00000000">
      <w:r>
        <w:t>Le père insista encore quelque temps</w:t>
      </w:r>
      <w:r w:rsidR="00D40713">
        <w:t xml:space="preserve">. </w:t>
      </w:r>
      <w:r>
        <w:t>La comtesse elle-même joignit plusieurs fois ses sollicitations et ses menaces à celles du comte son époux</w:t>
      </w:r>
      <w:r w:rsidR="00D40713">
        <w:t xml:space="preserve">. </w:t>
      </w:r>
      <w:r>
        <w:t>Pour toute réponse</w:t>
      </w:r>
      <w:r w:rsidR="00D40713">
        <w:t xml:space="preserve">, </w:t>
      </w:r>
      <w:proofErr w:type="spellStart"/>
      <w:r>
        <w:t>Aucassin</w:t>
      </w:r>
      <w:proofErr w:type="spellEnd"/>
      <w:r>
        <w:t xml:space="preserve"> leur disait toujours</w:t>
      </w:r>
      <w:r w:rsidR="00D40713">
        <w:t> : « </w:t>
      </w:r>
      <w:r>
        <w:t xml:space="preserve">Ma </w:t>
      </w:r>
      <w:proofErr w:type="spellStart"/>
      <w:r>
        <w:t>Nicolette</w:t>
      </w:r>
      <w:proofErr w:type="spellEnd"/>
      <w:r>
        <w:t xml:space="preserve"> est si douce</w:t>
      </w:r>
      <w:r w:rsidR="00D40713">
        <w:t xml:space="preserve"> ! </w:t>
      </w:r>
      <w:r>
        <w:t>Oui</w:t>
      </w:r>
      <w:r w:rsidR="00D40713">
        <w:t xml:space="preserve">, </w:t>
      </w:r>
      <w:r>
        <w:t>sa beauté</w:t>
      </w:r>
      <w:r w:rsidR="00D40713">
        <w:t xml:space="preserve">, </w:t>
      </w:r>
      <w:r>
        <w:t>sa courtoisie ont ravi mon cœur</w:t>
      </w:r>
      <w:r w:rsidR="00D40713">
        <w:t xml:space="preserve">, </w:t>
      </w:r>
      <w:r>
        <w:t>et pour que je vive</w:t>
      </w:r>
      <w:r w:rsidR="00D40713">
        <w:t xml:space="preserve">, </w:t>
      </w:r>
      <w:r>
        <w:t>il faut que j</w:t>
      </w:r>
      <w:r w:rsidR="00D40713">
        <w:t>’</w:t>
      </w:r>
      <w:r>
        <w:t>aie son amour</w:t>
      </w:r>
      <w:r w:rsidR="00D40713">
        <w:t>. »</w:t>
      </w:r>
    </w:p>
    <w:p w14:paraId="04A2F67A" w14:textId="77777777" w:rsidR="00D40713" w:rsidRDefault="00000000">
      <w:r>
        <w:lastRenderedPageBreak/>
        <w:t xml:space="preserve">Quand le comte </w:t>
      </w:r>
      <w:proofErr w:type="spellStart"/>
      <w:r>
        <w:t>Garins</w:t>
      </w:r>
      <w:proofErr w:type="spellEnd"/>
      <w:r>
        <w:t xml:space="preserve"> vit qu</w:t>
      </w:r>
      <w:r w:rsidR="00D40713">
        <w:t>’</w:t>
      </w:r>
      <w:r>
        <w:t xml:space="preserve">il ne pouvait détacher son fils de </w:t>
      </w:r>
      <w:proofErr w:type="spellStart"/>
      <w:r>
        <w:t>Nicolette</w:t>
      </w:r>
      <w:proofErr w:type="spellEnd"/>
      <w:r w:rsidR="00D40713">
        <w:t xml:space="preserve">, </w:t>
      </w:r>
      <w:r>
        <w:t>il alla trouver le vicomte son vassal pour se plaindre à lui de cette fille</w:t>
      </w:r>
      <w:r w:rsidR="00D40713">
        <w:t xml:space="preserve">, </w:t>
      </w:r>
      <w:r>
        <w:t>et pour exiger qu</w:t>
      </w:r>
      <w:r w:rsidR="00D40713">
        <w:t>’</w:t>
      </w:r>
      <w:r>
        <w:t>il la chassât</w:t>
      </w:r>
      <w:r w:rsidR="00D40713">
        <w:t xml:space="preserve">. </w:t>
      </w:r>
      <w:r>
        <w:t>Le vicomte</w:t>
      </w:r>
      <w:r w:rsidR="00D40713">
        <w:t xml:space="preserve">, </w:t>
      </w:r>
      <w:r>
        <w:t xml:space="preserve">qui craignait le ressentiment de </w:t>
      </w:r>
      <w:proofErr w:type="spellStart"/>
      <w:r>
        <w:t>Garins</w:t>
      </w:r>
      <w:proofErr w:type="spellEnd"/>
      <w:r w:rsidR="00D40713">
        <w:t xml:space="preserve">, </w:t>
      </w:r>
      <w:r>
        <w:t>lui promit de l</w:t>
      </w:r>
      <w:r w:rsidR="00D40713">
        <w:t>’</w:t>
      </w:r>
      <w:r>
        <w:t>envoyer dans une terre si éloignée</w:t>
      </w:r>
      <w:r w:rsidR="00D40713">
        <w:t xml:space="preserve">, </w:t>
      </w:r>
      <w:r>
        <w:t>que jamais on n</w:t>
      </w:r>
      <w:r w:rsidR="00D40713">
        <w:t>’</w:t>
      </w:r>
      <w:r>
        <w:t>entendrait parler d</w:t>
      </w:r>
      <w:r w:rsidR="00D40713">
        <w:t>’</w:t>
      </w:r>
      <w:r>
        <w:t>elle</w:t>
      </w:r>
      <w:r w:rsidR="00D40713">
        <w:t xml:space="preserve">. </w:t>
      </w:r>
      <w:r>
        <w:t>Mais il s</w:t>
      </w:r>
      <w:r w:rsidR="00D40713">
        <w:t>’</w:t>
      </w:r>
      <w:r>
        <w:t>en serait voulu à lui-même de punir avec tant de rigueur une créature innocente qui ne le méritait pas</w:t>
      </w:r>
      <w:r w:rsidR="00D40713">
        <w:t xml:space="preserve">. </w:t>
      </w:r>
      <w:r>
        <w:t>Naturellement il l</w:t>
      </w:r>
      <w:r w:rsidR="00D40713">
        <w:t>’</w:t>
      </w:r>
      <w:r>
        <w:t>aimait</w:t>
      </w:r>
      <w:r w:rsidR="00D40713">
        <w:t xml:space="preserve">, </w:t>
      </w:r>
      <w:r>
        <w:t>et au lieu de l</w:t>
      </w:r>
      <w:r w:rsidR="00D40713">
        <w:t>’</w:t>
      </w:r>
      <w:r>
        <w:t>exiler</w:t>
      </w:r>
      <w:r w:rsidR="00D40713">
        <w:t xml:space="preserve">, </w:t>
      </w:r>
      <w:r>
        <w:t>comme on le lui avait fait promettre</w:t>
      </w:r>
      <w:r w:rsidR="00D40713">
        <w:t xml:space="preserve">, </w:t>
      </w:r>
      <w:r>
        <w:t>il se contenta de la cacher à tous les yeux</w:t>
      </w:r>
      <w:r w:rsidR="00D40713">
        <w:t>.</w:t>
      </w:r>
    </w:p>
    <w:p w14:paraId="0A936C0E" w14:textId="77777777" w:rsidR="00D40713" w:rsidRDefault="00000000">
      <w:r>
        <w:t>Tout au haut de son palais était une chambre isolée</w:t>
      </w:r>
      <w:r w:rsidR="00D40713">
        <w:t xml:space="preserve">, </w:t>
      </w:r>
      <w:r>
        <w:t>éclairée seulement par une petite fenêtre qui donnait sur le jardin</w:t>
      </w:r>
      <w:r w:rsidR="00D40713">
        <w:t xml:space="preserve">. </w:t>
      </w:r>
      <w:r>
        <w:t>Ce fut là qu</w:t>
      </w:r>
      <w:r w:rsidR="00D40713">
        <w:t>’</w:t>
      </w:r>
      <w:r>
        <w:t xml:space="preserve">il enferma </w:t>
      </w:r>
      <w:proofErr w:type="spellStart"/>
      <w:r>
        <w:t>Nicolette</w:t>
      </w:r>
      <w:proofErr w:type="spellEnd"/>
      <w:r w:rsidR="00D40713">
        <w:t xml:space="preserve">, </w:t>
      </w:r>
      <w:r>
        <w:t>ayant soin de lui fournir abondamment tout ce dont elle avait besoin pour vivre</w:t>
      </w:r>
      <w:r w:rsidR="00D40713">
        <w:t xml:space="preserve">, </w:t>
      </w:r>
      <w:r>
        <w:t>mais aussi lui donnant pour surveillante une vieille chargée de la garder à vue et d</w:t>
      </w:r>
      <w:r w:rsidR="00D40713">
        <w:t>’</w:t>
      </w:r>
      <w:r>
        <w:t>en répondre</w:t>
      </w:r>
      <w:r w:rsidR="00D40713">
        <w:t>.</w:t>
      </w:r>
    </w:p>
    <w:p w14:paraId="5A408E3E" w14:textId="77777777" w:rsidR="00D40713" w:rsidRDefault="00000000">
      <w:proofErr w:type="spellStart"/>
      <w:r>
        <w:t>Nicolette</w:t>
      </w:r>
      <w:proofErr w:type="spellEnd"/>
      <w:r>
        <w:t xml:space="preserve"> avait de beaux cheveux blonds et naturellement frisés</w:t>
      </w:r>
      <w:r w:rsidR="00D40713">
        <w:t xml:space="preserve">. </w:t>
      </w:r>
      <w:r>
        <w:t>Elle avait les yeux bleus et riants</w:t>
      </w:r>
      <w:r w:rsidR="00D40713">
        <w:t xml:space="preserve">, </w:t>
      </w:r>
      <w:r>
        <w:t>les dents blanches et petites</w:t>
      </w:r>
      <w:r w:rsidR="00D40713">
        <w:t xml:space="preserve">, </w:t>
      </w:r>
      <w:r>
        <w:t>le visage bien proportionné</w:t>
      </w:r>
      <w:r w:rsidR="00D40713">
        <w:t xml:space="preserve">. </w:t>
      </w:r>
      <w:r>
        <w:t>Vos deux mains eussent suffi pour contenir sa taille légère</w:t>
      </w:r>
      <w:r w:rsidR="00D40713">
        <w:t xml:space="preserve">. </w:t>
      </w:r>
      <w:r>
        <w:t>Son teint était plus frais que la rose du matin</w:t>
      </w:r>
      <w:r w:rsidR="00D40713">
        <w:t xml:space="preserve">, </w:t>
      </w:r>
      <w:r>
        <w:t>ses lèvres plus vermeilles que cerises au temps d</w:t>
      </w:r>
      <w:r w:rsidR="00D40713">
        <w:t>’</w:t>
      </w:r>
      <w:r>
        <w:t>été</w:t>
      </w:r>
      <w:r w:rsidR="00D40713">
        <w:t xml:space="preserve"> ; </w:t>
      </w:r>
      <w:r>
        <w:t>enfin jamais vos yeux n</w:t>
      </w:r>
      <w:r w:rsidR="00D40713">
        <w:t>’</w:t>
      </w:r>
      <w:r>
        <w:t>ont vu plus belle personne</w:t>
      </w:r>
      <w:r w:rsidR="00D40713">
        <w:t>.</w:t>
      </w:r>
    </w:p>
    <w:p w14:paraId="4376A1E4" w14:textId="54A50869" w:rsidR="00000000" w:rsidRDefault="00000000">
      <w:r>
        <w:t>La pauvre orpheline</w:t>
      </w:r>
      <w:r w:rsidR="00D40713">
        <w:t xml:space="preserve">, </w:t>
      </w:r>
      <w:r>
        <w:t>quand elle se vit condamnée à cette prison</w:t>
      </w:r>
      <w:r w:rsidR="00D40713">
        <w:t xml:space="preserve">, </w:t>
      </w:r>
      <w:r>
        <w:t>vint à la fenêtre</w:t>
      </w:r>
      <w:r w:rsidR="00D40713">
        <w:t xml:space="preserve">. </w:t>
      </w:r>
      <w:r>
        <w:t>Elle jeta les yeux sur le jardin</w:t>
      </w:r>
      <w:r w:rsidR="00D40713">
        <w:t xml:space="preserve">, </w:t>
      </w:r>
      <w:r>
        <w:t>où les fleurs s</w:t>
      </w:r>
      <w:r w:rsidR="00D40713">
        <w:t>’</w:t>
      </w:r>
      <w:r>
        <w:t>épanouissaient</w:t>
      </w:r>
      <w:r w:rsidR="00D40713">
        <w:t xml:space="preserve">, </w:t>
      </w:r>
      <w:r>
        <w:t>où chantaient les oiseaux</w:t>
      </w:r>
      <w:r w:rsidR="00D40713">
        <w:t xml:space="preserve">, </w:t>
      </w:r>
      <w:r>
        <w:t>et s</w:t>
      </w:r>
      <w:r w:rsidR="00D40713">
        <w:t>’</w:t>
      </w:r>
      <w:r>
        <w:t>écria douloureusement</w:t>
      </w:r>
      <w:r w:rsidR="00D40713">
        <w:t> : « </w:t>
      </w:r>
      <w:r>
        <w:t>Malheureuse que je suis</w:t>
      </w:r>
      <w:r w:rsidR="00D40713">
        <w:t xml:space="preserve"> ! </w:t>
      </w:r>
      <w:r>
        <w:t>me voilà donc enfermée pour jamais</w:t>
      </w:r>
      <w:r w:rsidR="00D40713">
        <w:t xml:space="preserve"> ! </w:t>
      </w:r>
      <w:proofErr w:type="spellStart"/>
      <w:r>
        <w:t>Aucassin</w:t>
      </w:r>
      <w:proofErr w:type="spellEnd"/>
      <w:r w:rsidR="00D40713">
        <w:t xml:space="preserve"> ! </w:t>
      </w:r>
      <w:r>
        <w:t>doux ami</w:t>
      </w:r>
      <w:r w:rsidR="00D40713">
        <w:t xml:space="preserve">, </w:t>
      </w:r>
      <w:r>
        <w:t>c</w:t>
      </w:r>
      <w:r w:rsidR="00D40713">
        <w:t>’</w:t>
      </w:r>
      <w:r>
        <w:t>est parce que vous m</w:t>
      </w:r>
      <w:r w:rsidR="00D40713">
        <w:t>’</w:t>
      </w:r>
      <w:r>
        <w:t>aimez et que je vous aime</w:t>
      </w:r>
      <w:r w:rsidR="00D40713">
        <w:t xml:space="preserve">. </w:t>
      </w:r>
      <w:r>
        <w:t>Mais ils auront beau me tourmenter</w:t>
      </w:r>
      <w:r w:rsidR="00D40713">
        <w:t xml:space="preserve">, </w:t>
      </w:r>
      <w:r>
        <w:t>mon cœur ne changera point et je vous aimerai toujours</w:t>
      </w:r>
      <w:r w:rsidR="00D40713">
        <w:t>. »</w:t>
      </w:r>
    </w:p>
    <w:p w14:paraId="392D7E4C" w14:textId="110EFC4C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14FD8376" wp14:editId="17BD4770">
            <wp:extent cx="3059084" cy="4291215"/>
            <wp:effectExtent l="0" t="0" r="8255" b="0"/>
            <wp:docPr id="95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237" cy="430265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52F49D" w14:textId="40C591C1" w:rsidR="00000000" w:rsidRDefault="00000000">
      <w:r>
        <w:t>Dès qu</w:t>
      </w:r>
      <w:r w:rsidR="00D40713">
        <w:t>’</w:t>
      </w:r>
      <w:r>
        <w:t xml:space="preserve">on ne vit plus </w:t>
      </w:r>
      <w:proofErr w:type="spellStart"/>
      <w:r>
        <w:t>Nicolette</w:t>
      </w:r>
      <w:proofErr w:type="spellEnd"/>
      <w:r>
        <w:t xml:space="preserve"> dans Beaucaire</w:t>
      </w:r>
      <w:r w:rsidR="00D40713">
        <w:t xml:space="preserve">, </w:t>
      </w:r>
      <w:r>
        <w:t>tout le monde en chercha la raison</w:t>
      </w:r>
      <w:r w:rsidR="00D40713">
        <w:t xml:space="preserve">. </w:t>
      </w:r>
      <w:r>
        <w:t>Les uns dirent qu</w:t>
      </w:r>
      <w:r w:rsidR="00D40713">
        <w:t>’</w:t>
      </w:r>
      <w:r>
        <w:t>elle s</w:t>
      </w:r>
      <w:r w:rsidR="00D40713">
        <w:t>’</w:t>
      </w:r>
      <w:r>
        <w:t>était enfuie</w:t>
      </w:r>
      <w:r w:rsidR="00D40713">
        <w:t xml:space="preserve">, </w:t>
      </w:r>
      <w:r>
        <w:t xml:space="preserve">les autres que le comte </w:t>
      </w:r>
      <w:proofErr w:type="spellStart"/>
      <w:r>
        <w:t>Garins</w:t>
      </w:r>
      <w:proofErr w:type="spellEnd"/>
      <w:r>
        <w:t xml:space="preserve"> l</w:t>
      </w:r>
      <w:r w:rsidR="00D40713">
        <w:t>’</w:t>
      </w:r>
      <w:r>
        <w:t>avait fait tuer</w:t>
      </w:r>
      <w:r w:rsidR="00D40713">
        <w:t xml:space="preserve">. </w:t>
      </w:r>
      <w:r>
        <w:t>Je ne sais s</w:t>
      </w:r>
      <w:r w:rsidR="00D40713">
        <w:t>’</w:t>
      </w:r>
      <w:r>
        <w:t>il y eut quelqu</w:t>
      </w:r>
      <w:r w:rsidR="00D40713">
        <w:t>’</w:t>
      </w:r>
      <w:r>
        <w:t>un qui s</w:t>
      </w:r>
      <w:r w:rsidR="00D40713">
        <w:t>’</w:t>
      </w:r>
      <w:r>
        <w:t>en réjouit</w:t>
      </w:r>
      <w:r w:rsidR="00D40713">
        <w:t xml:space="preserve">, </w:t>
      </w:r>
      <w:r>
        <w:t xml:space="preserve">mais certes </w:t>
      </w:r>
      <w:proofErr w:type="spellStart"/>
      <w:r>
        <w:t>Aucassin</w:t>
      </w:r>
      <w:proofErr w:type="spellEnd"/>
      <w:r>
        <w:t xml:space="preserve"> en fut bien affligé</w:t>
      </w:r>
      <w:r w:rsidR="00D40713">
        <w:t xml:space="preserve">. </w:t>
      </w:r>
      <w:r>
        <w:t>Il alla trouver le vicomte et lui redemanda sa douce amie</w:t>
      </w:r>
      <w:r w:rsidR="00D40713">
        <w:t>. « </w:t>
      </w:r>
      <w:r>
        <w:t>J</w:t>
      </w:r>
      <w:r w:rsidR="00D40713">
        <w:t>’</w:t>
      </w:r>
      <w:r>
        <w:t>ai perdu la chose du monde qui m</w:t>
      </w:r>
      <w:r w:rsidR="00D40713">
        <w:t>’</w:t>
      </w:r>
      <w:r>
        <w:t>était la plus chère</w:t>
      </w:r>
      <w:r w:rsidR="00D40713">
        <w:t xml:space="preserve">, </w:t>
      </w:r>
      <w:r>
        <w:t>dit-il</w:t>
      </w:r>
      <w:r w:rsidR="00D40713">
        <w:t xml:space="preserve"> ; </w:t>
      </w:r>
      <w:r>
        <w:t>est-ce par vous que j</w:t>
      </w:r>
      <w:r w:rsidR="00D40713">
        <w:t>’</w:t>
      </w:r>
      <w:r>
        <w:t>en suis privé</w:t>
      </w:r>
      <w:r w:rsidR="00D40713">
        <w:t xml:space="preserve"> ? </w:t>
      </w:r>
      <w:r>
        <w:t>Si je meurs</w:t>
      </w:r>
      <w:r w:rsidR="00D40713">
        <w:t xml:space="preserve">, </w:t>
      </w:r>
      <w:r>
        <w:t>vous en répondrez</w:t>
      </w:r>
      <w:r w:rsidR="00D40713">
        <w:t xml:space="preserve">, </w:t>
      </w:r>
      <w:r>
        <w:t>car c</w:t>
      </w:r>
      <w:r w:rsidR="00D40713">
        <w:t>’</w:t>
      </w:r>
      <w:r>
        <w:t>est vous qui m</w:t>
      </w:r>
      <w:r w:rsidR="00D40713">
        <w:t>’</w:t>
      </w:r>
      <w:r>
        <w:t>aurez donné la mort en m</w:t>
      </w:r>
      <w:r w:rsidR="00D40713">
        <w:t>’</w:t>
      </w:r>
      <w:r>
        <w:t>ôtant tout ce que j</w:t>
      </w:r>
      <w:r w:rsidR="00D40713">
        <w:t>’</w:t>
      </w:r>
      <w:r>
        <w:t>aimais</w:t>
      </w:r>
      <w:r w:rsidR="00D40713">
        <w:t>. »</w:t>
      </w:r>
    </w:p>
    <w:p w14:paraId="342E4602" w14:textId="77777777" w:rsidR="00D40713" w:rsidRDefault="00000000">
      <w:r>
        <w:t>Le vicomte</w:t>
      </w:r>
      <w:r w:rsidR="00D40713">
        <w:t xml:space="preserve">, </w:t>
      </w:r>
      <w:r>
        <w:t>dans le dessein de le faire rougir d</w:t>
      </w:r>
      <w:r w:rsidR="00D40713">
        <w:t>’</w:t>
      </w:r>
      <w:r>
        <w:t>un tel amour</w:t>
      </w:r>
      <w:r w:rsidR="00D40713">
        <w:t xml:space="preserve">, </w:t>
      </w:r>
      <w:r>
        <w:t>lui parla d</w:t>
      </w:r>
      <w:r w:rsidR="00D40713">
        <w:t>’</w:t>
      </w:r>
      <w:r>
        <w:t>abord avec mépris de cette fille esclave et inconnue</w:t>
      </w:r>
      <w:r w:rsidR="00D40713">
        <w:t xml:space="preserve">, </w:t>
      </w:r>
      <w:r>
        <w:t>qui bientôt l</w:t>
      </w:r>
      <w:r w:rsidR="00D40713">
        <w:t>’</w:t>
      </w:r>
      <w:r>
        <w:t>eût forcé au repentir</w:t>
      </w:r>
      <w:r w:rsidR="00D40713">
        <w:t xml:space="preserve">, </w:t>
      </w:r>
      <w:r>
        <w:t>si</w:t>
      </w:r>
      <w:r w:rsidR="00D40713">
        <w:t xml:space="preserve">, </w:t>
      </w:r>
      <w:r>
        <w:t>pouvant prétendre aux filles des rois il l</w:t>
      </w:r>
      <w:r w:rsidR="00D40713">
        <w:t>’</w:t>
      </w:r>
      <w:r>
        <w:t>eût épousée</w:t>
      </w:r>
      <w:r w:rsidR="00D40713">
        <w:t xml:space="preserve">. </w:t>
      </w:r>
      <w:r>
        <w:t>Mais lorsqu</w:t>
      </w:r>
      <w:r w:rsidR="00D40713">
        <w:t>’</w:t>
      </w:r>
      <w:r>
        <w:t>il le vit se fâcher et s</w:t>
      </w:r>
      <w:r w:rsidR="00D40713">
        <w:t>’</w:t>
      </w:r>
      <w:r>
        <w:t>emporter</w:t>
      </w:r>
      <w:r w:rsidR="00D40713">
        <w:t xml:space="preserve">, </w:t>
      </w:r>
      <w:r>
        <w:t>il se crut obligé d</w:t>
      </w:r>
      <w:r w:rsidR="00D40713">
        <w:t>’</w:t>
      </w:r>
      <w:r>
        <w:t>avouer l</w:t>
      </w:r>
      <w:r w:rsidR="00D40713">
        <w:t>’</w:t>
      </w:r>
      <w:r>
        <w:t>ordre qu</w:t>
      </w:r>
      <w:r w:rsidR="00D40713">
        <w:t>’</w:t>
      </w:r>
      <w:r>
        <w:t xml:space="preserve">il avait reçu du comte </w:t>
      </w:r>
      <w:proofErr w:type="spellStart"/>
      <w:r>
        <w:t>Garins</w:t>
      </w:r>
      <w:proofErr w:type="spellEnd"/>
      <w:r w:rsidR="00D40713">
        <w:t>. « </w:t>
      </w:r>
      <w:r>
        <w:t>Prenez votre parti</w:t>
      </w:r>
      <w:r w:rsidR="00D40713">
        <w:t xml:space="preserve">, </w:t>
      </w:r>
      <w:r>
        <w:t>ajouta-t-il</w:t>
      </w:r>
      <w:r w:rsidR="00D40713">
        <w:t xml:space="preserve">, </w:t>
      </w:r>
      <w:r>
        <w:t xml:space="preserve">et renoncez à </w:t>
      </w:r>
      <w:proofErr w:type="spellStart"/>
      <w:r>
        <w:t>Nicolette</w:t>
      </w:r>
      <w:proofErr w:type="spellEnd"/>
      <w:r w:rsidR="00D40713">
        <w:t xml:space="preserve">, </w:t>
      </w:r>
      <w:r>
        <w:t>vous ne la reverrez jamais</w:t>
      </w:r>
      <w:r w:rsidR="00D40713">
        <w:t xml:space="preserve">. </w:t>
      </w:r>
      <w:r>
        <w:t xml:space="preserve">Que votre </w:t>
      </w:r>
      <w:r>
        <w:lastRenderedPageBreak/>
        <w:t>père surtout soit bien convaincu que vous ne songez plus à elle</w:t>
      </w:r>
      <w:r w:rsidR="00D40713">
        <w:t xml:space="preserve">, </w:t>
      </w:r>
      <w:r>
        <w:t>car il serait capable de se porter contre vous aux dernières extrémités</w:t>
      </w:r>
      <w:r w:rsidR="00D40713">
        <w:t xml:space="preserve">. </w:t>
      </w:r>
      <w:r>
        <w:t>Peut-être même seriez-vous cause de notre mort</w:t>
      </w:r>
      <w:r w:rsidR="00D40713">
        <w:t xml:space="preserve">, </w:t>
      </w:r>
      <w:r>
        <w:t>et nous ferait-il condamner au feu elle et moi</w:t>
      </w:r>
      <w:r w:rsidR="00D40713">
        <w:t xml:space="preserve">. – </w:t>
      </w:r>
      <w:r>
        <w:t>Vous me désespérez</w:t>
      </w:r>
      <w:r w:rsidR="00D40713">
        <w:t xml:space="preserve"> », </w:t>
      </w:r>
      <w:r>
        <w:t xml:space="preserve">répondit </w:t>
      </w:r>
      <w:proofErr w:type="spellStart"/>
      <w:r>
        <w:t>Aucassin</w:t>
      </w:r>
      <w:proofErr w:type="spellEnd"/>
      <w:r w:rsidR="00D40713">
        <w:t xml:space="preserve">, </w:t>
      </w:r>
      <w:r>
        <w:t>et sans rien dire davantage</w:t>
      </w:r>
      <w:r w:rsidR="00D40713">
        <w:t xml:space="preserve">, </w:t>
      </w:r>
      <w:r>
        <w:t>il se retira</w:t>
      </w:r>
      <w:r w:rsidR="00D40713">
        <w:t xml:space="preserve">, </w:t>
      </w:r>
      <w:r>
        <w:t>laissant le vicomte aussi affligé que lui</w:t>
      </w:r>
      <w:r w:rsidR="00D40713">
        <w:t>.</w:t>
      </w:r>
    </w:p>
    <w:p w14:paraId="3D87DC3F" w14:textId="77777777" w:rsidR="00D40713" w:rsidRDefault="00000000">
      <w:r>
        <w:t>Rentré au palais</w:t>
      </w:r>
      <w:r w:rsidR="00D40713">
        <w:t xml:space="preserve">, </w:t>
      </w:r>
      <w:r>
        <w:t>il monta dans sa chambre pour pouvoir se livrer librement à sa douleur</w:t>
      </w:r>
      <w:r w:rsidR="00D40713">
        <w:t> : « </w:t>
      </w:r>
      <w:proofErr w:type="spellStart"/>
      <w:r>
        <w:t>Nicolette</w:t>
      </w:r>
      <w:proofErr w:type="spellEnd"/>
      <w:r w:rsidR="00D40713">
        <w:t xml:space="preserve"> ! </w:t>
      </w:r>
      <w:r>
        <w:t>s</w:t>
      </w:r>
      <w:r w:rsidR="00D40713">
        <w:t>’</w:t>
      </w:r>
      <w:r>
        <w:t>écria-t-il</w:t>
      </w:r>
      <w:r w:rsidR="00D40713">
        <w:t xml:space="preserve">, </w:t>
      </w:r>
      <w:r>
        <w:t>ma toute belle</w:t>
      </w:r>
      <w:r w:rsidR="00D40713">
        <w:t xml:space="preserve"> ! </w:t>
      </w:r>
      <w:r>
        <w:t>si belle quand tu ris et quand tu parles</w:t>
      </w:r>
      <w:r w:rsidR="00D40713">
        <w:t xml:space="preserve"> ! </w:t>
      </w:r>
      <w:proofErr w:type="spellStart"/>
      <w:r>
        <w:t>Nicolette</w:t>
      </w:r>
      <w:proofErr w:type="spellEnd"/>
      <w:r w:rsidR="00D40713">
        <w:t xml:space="preserve"> ! </w:t>
      </w:r>
      <w:r>
        <w:t>ma sœur</w:t>
      </w:r>
      <w:r w:rsidR="00D40713">
        <w:t xml:space="preserve"> ! </w:t>
      </w:r>
      <w:r>
        <w:t>ma douce amie</w:t>
      </w:r>
      <w:r w:rsidR="00D40713">
        <w:t xml:space="preserve"> ! </w:t>
      </w:r>
      <w:r>
        <w:t>c</w:t>
      </w:r>
      <w:r w:rsidR="00D40713">
        <w:t>’</w:t>
      </w:r>
      <w:r>
        <w:t>est pour toi qu</w:t>
      </w:r>
      <w:r w:rsidR="00D40713">
        <w:t>’</w:t>
      </w:r>
      <w:r>
        <w:t>on me désespère et que je vais mourir</w:t>
      </w:r>
      <w:r w:rsidR="00D40713">
        <w:t>. »</w:t>
      </w:r>
      <w:r>
        <w:t xml:space="preserve"> Il resta ainsi abîmé dans ses chagrins</w:t>
      </w:r>
      <w:r w:rsidR="00D40713">
        <w:t xml:space="preserve">, </w:t>
      </w:r>
      <w:r>
        <w:t>sans qu</w:t>
      </w:r>
      <w:r w:rsidR="00D40713">
        <w:t>’</w:t>
      </w:r>
      <w:r>
        <w:t>il fût possible de le consoler ni de lui donner aucun soulagement</w:t>
      </w:r>
      <w:r w:rsidR="00D40713">
        <w:t>.</w:t>
      </w:r>
    </w:p>
    <w:p w14:paraId="019D5786" w14:textId="77777777" w:rsidR="00D40713" w:rsidRDefault="00000000">
      <w:r>
        <w:t>Mais tandis qu</w:t>
      </w:r>
      <w:r w:rsidR="00D40713">
        <w:t>’</w:t>
      </w:r>
      <w:r>
        <w:t>il se désolait pour l</w:t>
      </w:r>
      <w:r w:rsidR="00D40713">
        <w:t>’</w:t>
      </w:r>
      <w:r>
        <w:t xml:space="preserve">absence de </w:t>
      </w:r>
      <w:proofErr w:type="spellStart"/>
      <w:r>
        <w:t>Nicolette</w:t>
      </w:r>
      <w:proofErr w:type="spellEnd"/>
      <w:r>
        <w:t xml:space="preserve"> sa mie</w:t>
      </w:r>
      <w:r w:rsidR="00D40713">
        <w:t xml:space="preserve">, </w:t>
      </w:r>
      <w:r>
        <w:t xml:space="preserve">le comte </w:t>
      </w:r>
      <w:proofErr w:type="spellStart"/>
      <w:r>
        <w:t>Bongars</w:t>
      </w:r>
      <w:proofErr w:type="spellEnd"/>
      <w:r w:rsidR="00D40713">
        <w:t xml:space="preserve">, </w:t>
      </w:r>
      <w:r>
        <w:t>qui voulait terminer la guerre promptement</w:t>
      </w:r>
      <w:r w:rsidR="00D40713">
        <w:t xml:space="preserve">, </w:t>
      </w:r>
      <w:r>
        <w:t>était venu avec sa troupe assaillir le château de Beaucaire</w:t>
      </w:r>
      <w:r w:rsidR="00D40713">
        <w:t xml:space="preserve">. </w:t>
      </w:r>
      <w:r>
        <w:t>Les chevaliers et les écuyers de la ville avaient pris aussitôt les armes</w:t>
      </w:r>
      <w:r w:rsidR="00D40713">
        <w:t xml:space="preserve"> ; </w:t>
      </w:r>
      <w:r>
        <w:t>ils s</w:t>
      </w:r>
      <w:r w:rsidR="00D40713">
        <w:t>’</w:t>
      </w:r>
      <w:r>
        <w:t>étaient rendus aux portes et sur les murs pour les défendre</w:t>
      </w:r>
      <w:r w:rsidR="00D40713">
        <w:t xml:space="preserve">, </w:t>
      </w:r>
      <w:r>
        <w:t>et en même temps les bourgeois</w:t>
      </w:r>
      <w:r w:rsidR="00D40713">
        <w:t xml:space="preserve">, </w:t>
      </w:r>
      <w:r>
        <w:t>montés aux créneaux</w:t>
      </w:r>
      <w:r w:rsidR="00D40713">
        <w:t xml:space="preserve">, </w:t>
      </w:r>
      <w:r>
        <w:t>faisaient pleuvoir sur leurs ennemis des dards et des pieux aiguisés</w:t>
      </w:r>
      <w:r w:rsidR="00D40713">
        <w:t xml:space="preserve">. </w:t>
      </w:r>
      <w:r>
        <w:t>Mais il manquait un chef pour animer et commander tous ces combattants</w:t>
      </w:r>
      <w:r w:rsidR="00D40713">
        <w:t>.</w:t>
      </w:r>
    </w:p>
    <w:p w14:paraId="29A69042" w14:textId="77777777" w:rsidR="00D40713" w:rsidRDefault="00000000">
      <w:r>
        <w:t xml:space="preserve">Le comte </w:t>
      </w:r>
      <w:proofErr w:type="spellStart"/>
      <w:r>
        <w:t>Garins</w:t>
      </w:r>
      <w:proofErr w:type="spellEnd"/>
      <w:r>
        <w:t xml:space="preserve"> éperdu courut à la chambre de son fils</w:t>
      </w:r>
      <w:r w:rsidR="00D40713">
        <w:t>. « </w:t>
      </w:r>
      <w:r>
        <w:t>Lâche que tu es</w:t>
      </w:r>
      <w:r w:rsidR="00D40713">
        <w:t xml:space="preserve"> ! </w:t>
      </w:r>
      <w:r>
        <w:t>que fais-tu là</w:t>
      </w:r>
      <w:r w:rsidR="00D40713">
        <w:t xml:space="preserve"> ? </w:t>
      </w:r>
      <w:r>
        <w:t>Veux-tu donc te voir dépouiller</w:t>
      </w:r>
      <w:r w:rsidR="00D40713">
        <w:t xml:space="preserve"> ? </w:t>
      </w:r>
      <w:r>
        <w:t>Si l</w:t>
      </w:r>
      <w:r w:rsidR="00D40713">
        <w:t>’</w:t>
      </w:r>
      <w:r>
        <w:t>on prend ton château</w:t>
      </w:r>
      <w:r w:rsidR="00D40713">
        <w:t xml:space="preserve">, </w:t>
      </w:r>
      <w:r>
        <w:t>que te restera-t-il</w:t>
      </w:r>
      <w:r w:rsidR="00D40713">
        <w:t xml:space="preserve">… ? </w:t>
      </w:r>
      <w:r>
        <w:t>Mon cher fils</w:t>
      </w:r>
      <w:r w:rsidR="00D40713">
        <w:t xml:space="preserve"> ! </w:t>
      </w:r>
      <w:r>
        <w:t>monte à cheval</w:t>
      </w:r>
      <w:r w:rsidR="00D40713">
        <w:t xml:space="preserve">, </w:t>
      </w:r>
      <w:r>
        <w:t>va défendre ton héritage et joindre tes vassaux</w:t>
      </w:r>
      <w:r w:rsidR="00D40713">
        <w:t xml:space="preserve">. </w:t>
      </w:r>
      <w:r>
        <w:t>Quand même tu n</w:t>
      </w:r>
      <w:r w:rsidR="00D40713">
        <w:t>’</w:t>
      </w:r>
      <w:r>
        <w:t>aurais pas le courage de combattre avec eux</w:t>
      </w:r>
      <w:r w:rsidR="00D40713">
        <w:t xml:space="preserve">, </w:t>
      </w:r>
      <w:r>
        <w:t>ta seule présence augmentera la leur</w:t>
      </w:r>
      <w:r w:rsidR="00D40713">
        <w:t xml:space="preserve"> : </w:t>
      </w:r>
      <w:r>
        <w:t>elle suffira pour les faire vaincre</w:t>
      </w:r>
      <w:r w:rsidR="00D40713">
        <w:t xml:space="preserve">. – </w:t>
      </w:r>
      <w:r>
        <w:t>Mon père</w:t>
      </w:r>
      <w:r w:rsidR="00D40713">
        <w:t xml:space="preserve">, </w:t>
      </w:r>
      <w:r>
        <w:t>répondit le damoiseau</w:t>
      </w:r>
      <w:r w:rsidR="00D40713">
        <w:t xml:space="preserve">, </w:t>
      </w:r>
      <w:r>
        <w:t>épargnez-vous ces remontrances inutiles</w:t>
      </w:r>
      <w:r w:rsidR="00D40713">
        <w:t xml:space="preserve">. </w:t>
      </w:r>
      <w:r>
        <w:t>Je vous le répète</w:t>
      </w:r>
      <w:r w:rsidR="00D40713">
        <w:t xml:space="preserve"> : </w:t>
      </w:r>
      <w:r>
        <w:t>que Dieu me punisse tout à l</w:t>
      </w:r>
      <w:r w:rsidR="00D40713">
        <w:t>’</w:t>
      </w:r>
      <w:r>
        <w:t>heure</w:t>
      </w:r>
      <w:r w:rsidR="00D40713">
        <w:t xml:space="preserve">, </w:t>
      </w:r>
      <w:r>
        <w:t xml:space="preserve">si je vais dans les </w:t>
      </w:r>
      <w:r>
        <w:lastRenderedPageBreak/>
        <w:t>combats recevoir ou donner un seul coup</w:t>
      </w:r>
      <w:r w:rsidR="00D40713">
        <w:t xml:space="preserve">, </w:t>
      </w:r>
      <w:r>
        <w:t>avant que vous ne m</w:t>
      </w:r>
      <w:r w:rsidR="00D40713">
        <w:t>’</w:t>
      </w:r>
      <w:r>
        <w:t xml:space="preserve">ayez accordé </w:t>
      </w:r>
      <w:proofErr w:type="spellStart"/>
      <w:r>
        <w:t>Nicolette</w:t>
      </w:r>
      <w:proofErr w:type="spellEnd"/>
      <w:r w:rsidR="00D40713">
        <w:t xml:space="preserve">, </w:t>
      </w:r>
      <w:r>
        <w:t>ma douce amie</w:t>
      </w:r>
      <w:r w:rsidR="00D40713">
        <w:t xml:space="preserve">, </w:t>
      </w:r>
      <w:r>
        <w:t>que j</w:t>
      </w:r>
      <w:r w:rsidR="00D40713">
        <w:t>’</w:t>
      </w:r>
      <w:r>
        <w:t>aime tant</w:t>
      </w:r>
      <w:r w:rsidR="00D40713">
        <w:t xml:space="preserve">. – </w:t>
      </w:r>
      <w:r>
        <w:t>Mon fils</w:t>
      </w:r>
      <w:r w:rsidR="00D40713">
        <w:t xml:space="preserve">, </w:t>
      </w:r>
      <w:r>
        <w:t>reprit le comte</w:t>
      </w:r>
      <w:r w:rsidR="00D40713">
        <w:t xml:space="preserve">, </w:t>
      </w:r>
      <w:r>
        <w:t>j</w:t>
      </w:r>
      <w:r w:rsidR="00D40713">
        <w:t>’</w:t>
      </w:r>
      <w:r>
        <w:t>aime mieux tout perdre</w:t>
      </w:r>
      <w:r w:rsidR="00D40713">
        <w:t xml:space="preserve"> » ; </w:t>
      </w:r>
      <w:r>
        <w:t>et en disant ces mots</w:t>
      </w:r>
      <w:r w:rsidR="00D40713">
        <w:t xml:space="preserve">, </w:t>
      </w:r>
      <w:r>
        <w:t>il sortit</w:t>
      </w:r>
      <w:r w:rsidR="00D40713">
        <w:t>.</w:t>
      </w:r>
    </w:p>
    <w:p w14:paraId="6D78B955" w14:textId="77777777" w:rsidR="00D40713" w:rsidRDefault="00000000">
      <w:proofErr w:type="spellStart"/>
      <w:r>
        <w:t>Aucassin</w:t>
      </w:r>
      <w:proofErr w:type="spellEnd"/>
      <w:r>
        <w:t xml:space="preserve"> courut après lui pour le rappeler</w:t>
      </w:r>
      <w:r w:rsidR="00D40713">
        <w:t> : « </w:t>
      </w:r>
      <w:r>
        <w:t>Eh bien</w:t>
      </w:r>
      <w:r w:rsidR="00D40713">
        <w:t xml:space="preserve"> ! </w:t>
      </w:r>
      <w:r>
        <w:t>mon père</w:t>
      </w:r>
      <w:r w:rsidR="00D40713">
        <w:t xml:space="preserve">, </w:t>
      </w:r>
      <w:r>
        <w:t>lui dit-il</w:t>
      </w:r>
      <w:r w:rsidR="00D40713">
        <w:t xml:space="preserve">, </w:t>
      </w:r>
      <w:r>
        <w:t>acceptez une condition</w:t>
      </w:r>
      <w:r w:rsidR="00D40713">
        <w:t xml:space="preserve">. </w:t>
      </w:r>
      <w:r>
        <w:t>Je vais prendre les armes et marcher au combat</w:t>
      </w:r>
      <w:r w:rsidR="00D40713">
        <w:t xml:space="preserve"> ; </w:t>
      </w:r>
      <w:r>
        <w:t>mais si Dieu me ramène sain et vainqueur</w:t>
      </w:r>
      <w:r w:rsidR="00D40713">
        <w:t xml:space="preserve">, </w:t>
      </w:r>
      <w:r>
        <w:t>promettez-moi de me laisser voir une fois encore</w:t>
      </w:r>
      <w:r w:rsidR="00D40713">
        <w:t xml:space="preserve">, </w:t>
      </w:r>
      <w:r>
        <w:t>une seule fois</w:t>
      </w:r>
      <w:r w:rsidR="00D40713">
        <w:t xml:space="preserve">, </w:t>
      </w:r>
      <w:proofErr w:type="spellStart"/>
      <w:r>
        <w:t>Nicolette</w:t>
      </w:r>
      <w:proofErr w:type="spellEnd"/>
      <w:r w:rsidR="00D40713">
        <w:t xml:space="preserve">, </w:t>
      </w:r>
      <w:r>
        <w:t>ma douce amie</w:t>
      </w:r>
      <w:r w:rsidR="00D40713">
        <w:t xml:space="preserve">, </w:t>
      </w:r>
      <w:r>
        <w:t>que j</w:t>
      </w:r>
      <w:r w:rsidR="00D40713">
        <w:t>’</w:t>
      </w:r>
      <w:r>
        <w:t>aime tant</w:t>
      </w:r>
      <w:r w:rsidR="00D40713">
        <w:t xml:space="preserve">. </w:t>
      </w:r>
      <w:r>
        <w:t>Je ne veux que lui dire deux paroles et lui donner un baiser</w:t>
      </w:r>
      <w:r w:rsidR="00D40713">
        <w:t xml:space="preserve">. – </w:t>
      </w:r>
      <w:r>
        <w:t>Soit</w:t>
      </w:r>
      <w:r w:rsidR="00D40713">
        <w:t xml:space="preserve">, </w:t>
      </w:r>
      <w:r>
        <w:t>répondit le comte</w:t>
      </w:r>
      <w:r w:rsidR="00D40713">
        <w:t xml:space="preserve">, </w:t>
      </w:r>
      <w:r>
        <w:t>je vous en donne ma foi</w:t>
      </w:r>
      <w:r w:rsidR="00D40713">
        <w:t>. »</w:t>
      </w:r>
      <w:r>
        <w:t xml:space="preserve"> Aussitôt </w:t>
      </w:r>
      <w:proofErr w:type="spellStart"/>
      <w:r>
        <w:t>Aucassin</w:t>
      </w:r>
      <w:proofErr w:type="spellEnd"/>
      <w:r>
        <w:t xml:space="preserve"> demande un haubert et des armes</w:t>
      </w:r>
      <w:r w:rsidR="00D40713">
        <w:t xml:space="preserve">. </w:t>
      </w:r>
      <w:r>
        <w:t>On lui amène un cheval vif et vigoureux</w:t>
      </w:r>
      <w:r w:rsidR="00D40713">
        <w:t xml:space="preserve">, </w:t>
      </w:r>
      <w:r>
        <w:t>et</w:t>
      </w:r>
      <w:r w:rsidR="00D40713">
        <w:t xml:space="preserve">, </w:t>
      </w:r>
      <w:r>
        <w:t>la lance en main</w:t>
      </w:r>
      <w:r w:rsidR="00D40713">
        <w:t xml:space="preserve">, </w:t>
      </w:r>
      <w:r>
        <w:t>le heaume en tête</w:t>
      </w:r>
      <w:r w:rsidR="00D40713">
        <w:t xml:space="preserve">, </w:t>
      </w:r>
      <w:r>
        <w:t>il s</w:t>
      </w:r>
      <w:r w:rsidR="00D40713">
        <w:t>’</w:t>
      </w:r>
      <w:r>
        <w:t>avance vers une des portes de la ville qu</w:t>
      </w:r>
      <w:r w:rsidR="00D40713">
        <w:t>’</w:t>
      </w:r>
      <w:r>
        <w:t>il se fait ouvrir</w:t>
      </w:r>
      <w:r w:rsidR="00D40713">
        <w:t>.</w:t>
      </w:r>
    </w:p>
    <w:p w14:paraId="613D5CB8" w14:textId="77777777" w:rsidR="00D40713" w:rsidRDefault="00000000">
      <w:r>
        <w:t xml:space="preserve">La joie de revoir bientôt sa douce amie </w:t>
      </w:r>
      <w:proofErr w:type="spellStart"/>
      <w:r>
        <w:t>Nicolette</w:t>
      </w:r>
      <w:proofErr w:type="spellEnd"/>
      <w:r w:rsidR="00D40713">
        <w:t xml:space="preserve">, </w:t>
      </w:r>
      <w:r>
        <w:t>et l</w:t>
      </w:r>
      <w:r w:rsidR="00D40713">
        <w:t>’</w:t>
      </w:r>
      <w:r>
        <w:t>idée surtout de ce baiser promis</w:t>
      </w:r>
      <w:r w:rsidR="00D40713">
        <w:t xml:space="preserve">, </w:t>
      </w:r>
      <w:r>
        <w:t>l</w:t>
      </w:r>
      <w:r w:rsidR="00D40713">
        <w:t>’</w:t>
      </w:r>
      <w:r>
        <w:t>avaient tellement enivré de plaisir qu</w:t>
      </w:r>
      <w:r w:rsidR="00D40713">
        <w:t>’</w:t>
      </w:r>
      <w:r>
        <w:t>il était hors de lui-même</w:t>
      </w:r>
      <w:r w:rsidR="00D40713">
        <w:t xml:space="preserve">. </w:t>
      </w:r>
      <w:r>
        <w:t>Uniquement occupé d</w:t>
      </w:r>
      <w:r w:rsidR="00D40713">
        <w:t>’</w:t>
      </w:r>
      <w:r>
        <w:t>elle</w:t>
      </w:r>
      <w:r w:rsidR="00D40713">
        <w:t xml:space="preserve">, </w:t>
      </w:r>
      <w:r>
        <w:t>il marchait sans rien voir</w:t>
      </w:r>
      <w:r w:rsidR="00D40713">
        <w:t xml:space="preserve">, </w:t>
      </w:r>
      <w:r>
        <w:t>sans rien entendre</w:t>
      </w:r>
      <w:r w:rsidR="00D40713">
        <w:t xml:space="preserve">, </w:t>
      </w:r>
      <w:r>
        <w:t>et piquait machinalement son cheval qui</w:t>
      </w:r>
      <w:r w:rsidR="00D40713">
        <w:t xml:space="preserve">, </w:t>
      </w:r>
      <w:r>
        <w:t>dans un instant</w:t>
      </w:r>
      <w:r w:rsidR="00D40713">
        <w:t xml:space="preserve">, </w:t>
      </w:r>
      <w:r>
        <w:t>l</w:t>
      </w:r>
      <w:r w:rsidR="00D40713">
        <w:t>’</w:t>
      </w:r>
      <w:r>
        <w:t>emporta au milieu d</w:t>
      </w:r>
      <w:r w:rsidR="00D40713">
        <w:t>’</w:t>
      </w:r>
      <w:r>
        <w:t>un corps ennemi</w:t>
      </w:r>
      <w:r w:rsidR="00D40713">
        <w:t xml:space="preserve">. </w:t>
      </w:r>
      <w:r>
        <w:t>Ce ne fut que quand on l</w:t>
      </w:r>
      <w:r w:rsidR="00D40713">
        <w:t>’</w:t>
      </w:r>
      <w:r>
        <w:t>enveloppa de toutes parts</w:t>
      </w:r>
      <w:r w:rsidR="00D40713">
        <w:t xml:space="preserve">, </w:t>
      </w:r>
      <w:r>
        <w:t>en criant</w:t>
      </w:r>
      <w:r w:rsidR="00D40713">
        <w:t> : « </w:t>
      </w:r>
      <w:r>
        <w:t>C</w:t>
      </w:r>
      <w:r w:rsidR="00D40713">
        <w:t>’</w:t>
      </w:r>
      <w:r>
        <w:t xml:space="preserve">est le damoiseau </w:t>
      </w:r>
      <w:proofErr w:type="spellStart"/>
      <w:r>
        <w:t>Aucassin</w:t>
      </w:r>
      <w:proofErr w:type="spellEnd"/>
      <w:r w:rsidR="00D40713">
        <w:t xml:space="preserve"> », </w:t>
      </w:r>
      <w:r>
        <w:t>et qu</w:t>
      </w:r>
      <w:r w:rsidR="00D40713">
        <w:t>’</w:t>
      </w:r>
      <w:r>
        <w:t>il se sentit arracher sa lance et son écu</w:t>
      </w:r>
      <w:r w:rsidR="00D40713">
        <w:t xml:space="preserve">, </w:t>
      </w:r>
      <w:r>
        <w:t>qu</w:t>
      </w:r>
      <w:r w:rsidR="00D40713">
        <w:t>’</w:t>
      </w:r>
      <w:r>
        <w:t>il revint de sa distraction</w:t>
      </w:r>
      <w:r w:rsidR="00D40713">
        <w:t xml:space="preserve">. </w:t>
      </w:r>
      <w:r>
        <w:t xml:space="preserve">Il </w:t>
      </w:r>
      <w:proofErr w:type="gramStart"/>
      <w:r>
        <w:t>fait</w:t>
      </w:r>
      <w:proofErr w:type="gramEnd"/>
      <w:r>
        <w:t xml:space="preserve"> alors un effort pour se dégager des mains de ses ennemis</w:t>
      </w:r>
      <w:r w:rsidR="00D40713">
        <w:t xml:space="preserve">. </w:t>
      </w:r>
      <w:r>
        <w:t>Il saisit son épée</w:t>
      </w:r>
      <w:r w:rsidR="00D40713">
        <w:t xml:space="preserve">, </w:t>
      </w:r>
      <w:r>
        <w:t>frappe à droite et à gauche</w:t>
      </w:r>
      <w:r w:rsidR="00D40713">
        <w:t xml:space="preserve">, </w:t>
      </w:r>
      <w:r>
        <w:t>coupe</w:t>
      </w:r>
      <w:r w:rsidR="00D40713">
        <w:t xml:space="preserve">, </w:t>
      </w:r>
      <w:r>
        <w:t>tranche</w:t>
      </w:r>
      <w:r w:rsidR="00D40713">
        <w:t xml:space="preserve">, </w:t>
      </w:r>
      <w:r>
        <w:t>enlève des bras et des têtes</w:t>
      </w:r>
      <w:r w:rsidR="00D40713">
        <w:t xml:space="preserve">, </w:t>
      </w:r>
      <w:r>
        <w:t>et pareil à un sanglier que des chiens attaquent dans une forêt</w:t>
      </w:r>
      <w:r w:rsidR="00D40713">
        <w:t xml:space="preserve">, </w:t>
      </w:r>
      <w:r>
        <w:t>rend autour de lui la place vide et sanglante</w:t>
      </w:r>
      <w:r w:rsidR="00D40713">
        <w:t xml:space="preserve">. </w:t>
      </w:r>
      <w:r>
        <w:t>Enfin</w:t>
      </w:r>
      <w:r w:rsidR="00D40713">
        <w:t xml:space="preserve">, </w:t>
      </w:r>
      <w:r>
        <w:t>après avoir tué dix chevaliers et en avoir blessé sept</w:t>
      </w:r>
      <w:r w:rsidR="00D40713">
        <w:t xml:space="preserve">, </w:t>
      </w:r>
      <w:r>
        <w:t>il se fait jour à travers les rangs et regagne la ville au grand galop</w:t>
      </w:r>
      <w:r w:rsidR="00D40713">
        <w:t>.</w:t>
      </w:r>
    </w:p>
    <w:p w14:paraId="4A303411" w14:textId="4B6AF4C7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5CA91032" wp14:editId="442B78AF">
            <wp:extent cx="4010679" cy="3108960"/>
            <wp:effectExtent l="0" t="0" r="8890" b="0"/>
            <wp:docPr id="96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930" cy="311613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4A3BC8" w14:textId="4C951513" w:rsidR="00000000" w:rsidRDefault="00000000">
      <w:r>
        <w:t xml:space="preserve">Le comte </w:t>
      </w:r>
      <w:proofErr w:type="spellStart"/>
      <w:r>
        <w:t>Bongars</w:t>
      </w:r>
      <w:proofErr w:type="spellEnd"/>
      <w:r>
        <w:t xml:space="preserve"> avait entendu les cris qui annonçaient la prise d</w:t>
      </w:r>
      <w:r w:rsidR="00D40713">
        <w:t>’</w:t>
      </w:r>
      <w:proofErr w:type="spellStart"/>
      <w:r>
        <w:t>Aucassin</w:t>
      </w:r>
      <w:proofErr w:type="spellEnd"/>
      <w:r w:rsidR="00D40713">
        <w:t xml:space="preserve">, </w:t>
      </w:r>
      <w:r>
        <w:t>et il accourait pour jouir de ce triomphe</w:t>
      </w:r>
      <w:r w:rsidR="00D40713">
        <w:t xml:space="preserve">. </w:t>
      </w:r>
      <w:proofErr w:type="spellStart"/>
      <w:r>
        <w:t>Aucassin</w:t>
      </w:r>
      <w:proofErr w:type="spellEnd"/>
      <w:r>
        <w:t xml:space="preserve"> le reconnaît</w:t>
      </w:r>
      <w:r w:rsidR="00D40713">
        <w:t xml:space="preserve"> ; </w:t>
      </w:r>
      <w:r>
        <w:t>il lui assène sur le heaume un tel coup d</w:t>
      </w:r>
      <w:r w:rsidR="00D40713">
        <w:t>’</w:t>
      </w:r>
      <w:r>
        <w:t>épée qu</w:t>
      </w:r>
      <w:r w:rsidR="00D40713">
        <w:t>’</w:t>
      </w:r>
      <w:r>
        <w:t>il le renverse par terre</w:t>
      </w:r>
      <w:r w:rsidR="00D40713">
        <w:t xml:space="preserve">, </w:t>
      </w:r>
      <w:r>
        <w:t>puis le saisissant par son nasal</w:t>
      </w:r>
      <w:r w:rsidR="00D40713">
        <w:t xml:space="preserve">, </w:t>
      </w:r>
      <w:r>
        <w:t>il l</w:t>
      </w:r>
      <w:r w:rsidR="00D40713">
        <w:t>’</w:t>
      </w:r>
      <w:r>
        <w:t>emmène ainsi à la ville et va le présenter à son père</w:t>
      </w:r>
      <w:r w:rsidR="00D40713">
        <w:t>. « </w:t>
      </w:r>
      <w:r>
        <w:t>Mon père</w:t>
      </w:r>
      <w:r w:rsidR="00D40713">
        <w:t xml:space="preserve">, </w:t>
      </w:r>
      <w:r>
        <w:t>dit-il</w:t>
      </w:r>
      <w:r w:rsidR="00D40713">
        <w:t xml:space="preserve">, </w:t>
      </w:r>
      <w:r>
        <w:t>voici l</w:t>
      </w:r>
      <w:r w:rsidR="00D40713">
        <w:t>’</w:t>
      </w:r>
      <w:r>
        <w:t>ennemi qui</w:t>
      </w:r>
      <w:r w:rsidR="00D40713">
        <w:t xml:space="preserve">, </w:t>
      </w:r>
      <w:r>
        <w:t>depuis dix ans</w:t>
      </w:r>
      <w:r w:rsidR="00D40713">
        <w:t xml:space="preserve">, </w:t>
      </w:r>
      <w:r>
        <w:t>vous a causé tant de maux et de chagrins</w:t>
      </w:r>
      <w:r w:rsidR="00D40713">
        <w:t xml:space="preserve">. – </w:t>
      </w:r>
      <w:r>
        <w:t>Ah</w:t>
      </w:r>
      <w:r w:rsidR="00D40713">
        <w:t xml:space="preserve"> ! </w:t>
      </w:r>
      <w:r>
        <w:t>beau fils</w:t>
      </w:r>
      <w:r w:rsidR="00D40713">
        <w:t xml:space="preserve">, </w:t>
      </w:r>
      <w:r>
        <w:t>s</w:t>
      </w:r>
      <w:r w:rsidR="00D40713">
        <w:t>’</w:t>
      </w:r>
      <w:r>
        <w:t xml:space="preserve">écria </w:t>
      </w:r>
      <w:proofErr w:type="spellStart"/>
      <w:r>
        <w:t>Garins</w:t>
      </w:r>
      <w:proofErr w:type="spellEnd"/>
      <w:r>
        <w:t xml:space="preserve"> transporté</w:t>
      </w:r>
      <w:r w:rsidR="00D40713">
        <w:t xml:space="preserve">, </w:t>
      </w:r>
      <w:r>
        <w:t>voilà</w:t>
      </w:r>
      <w:r w:rsidR="00D40713">
        <w:t xml:space="preserve">, </w:t>
      </w:r>
      <w:r>
        <w:t>voilà comme on doit faire parler de soi à ton âge</w:t>
      </w:r>
      <w:r w:rsidR="00D40713">
        <w:t xml:space="preserve">, </w:t>
      </w:r>
      <w:r>
        <w:t>et non par de folles amours</w:t>
      </w:r>
      <w:r w:rsidR="00D40713">
        <w:t xml:space="preserve">. – </w:t>
      </w:r>
      <w:r>
        <w:t>Mon père</w:t>
      </w:r>
      <w:r w:rsidR="00D40713">
        <w:t xml:space="preserve">, </w:t>
      </w:r>
      <w:r>
        <w:t xml:space="preserve">répliqua </w:t>
      </w:r>
      <w:proofErr w:type="spellStart"/>
      <w:r>
        <w:t>Aucassin</w:t>
      </w:r>
      <w:proofErr w:type="spellEnd"/>
      <w:r w:rsidR="00D40713">
        <w:t xml:space="preserve">, </w:t>
      </w:r>
      <w:r>
        <w:t>point de représentations</w:t>
      </w:r>
      <w:r w:rsidR="00D40713">
        <w:t xml:space="preserve">, </w:t>
      </w:r>
      <w:r>
        <w:t>je vous prie</w:t>
      </w:r>
      <w:r w:rsidR="00D40713">
        <w:t xml:space="preserve"> ; </w:t>
      </w:r>
      <w:r>
        <w:t>j</w:t>
      </w:r>
      <w:r w:rsidR="00D40713">
        <w:t>’</w:t>
      </w:r>
      <w:r>
        <w:t>ai tenu ma parole</w:t>
      </w:r>
      <w:r w:rsidR="00D40713">
        <w:t xml:space="preserve">, </w:t>
      </w:r>
      <w:r>
        <w:t>songez à tenir la vôtre</w:t>
      </w:r>
      <w:r w:rsidR="00D40713">
        <w:t xml:space="preserve">. – </w:t>
      </w:r>
      <w:r>
        <w:t>Quelle parole</w:t>
      </w:r>
      <w:r w:rsidR="00D40713">
        <w:t xml:space="preserve">, </w:t>
      </w:r>
      <w:r>
        <w:t>beau fils</w:t>
      </w:r>
      <w:r w:rsidR="00D40713">
        <w:t xml:space="preserve"> ? – </w:t>
      </w:r>
      <w:r>
        <w:t>Eh quoi</w:t>
      </w:r>
      <w:r w:rsidR="00D40713">
        <w:t xml:space="preserve"> ! </w:t>
      </w:r>
      <w:r>
        <w:t>ne m</w:t>
      </w:r>
      <w:r w:rsidR="00D40713">
        <w:t>’</w:t>
      </w:r>
      <w:r>
        <w:t>avez-vous pas promis</w:t>
      </w:r>
      <w:r w:rsidR="00D40713">
        <w:t xml:space="preserve">, </w:t>
      </w:r>
      <w:r>
        <w:t>quand je suis sorti pour aller combattre</w:t>
      </w:r>
      <w:r w:rsidR="00D40713">
        <w:t xml:space="preserve">, </w:t>
      </w:r>
      <w:r>
        <w:t xml:space="preserve">que vous me laisseriez voir et baiser encore une fois </w:t>
      </w:r>
      <w:proofErr w:type="spellStart"/>
      <w:r>
        <w:t>Nicolette</w:t>
      </w:r>
      <w:proofErr w:type="spellEnd"/>
      <w:r w:rsidR="00D40713">
        <w:t xml:space="preserve">, </w:t>
      </w:r>
      <w:proofErr w:type="spellStart"/>
      <w:r>
        <w:t>Nicolette</w:t>
      </w:r>
      <w:proofErr w:type="spellEnd"/>
      <w:r>
        <w:t xml:space="preserve"> ma douce amie</w:t>
      </w:r>
      <w:r w:rsidR="00D40713">
        <w:t xml:space="preserve">, </w:t>
      </w:r>
      <w:r>
        <w:t>que j</w:t>
      </w:r>
      <w:r w:rsidR="00D40713">
        <w:t>’</w:t>
      </w:r>
      <w:r>
        <w:t>aime tant</w:t>
      </w:r>
      <w:r w:rsidR="00D40713">
        <w:t xml:space="preserve"> ? </w:t>
      </w:r>
      <w:r>
        <w:t>Si vous ne vous en souvenez plus</w:t>
      </w:r>
      <w:r w:rsidR="00D40713">
        <w:t xml:space="preserve">, </w:t>
      </w:r>
      <w:r>
        <w:t>pour moi je ne l</w:t>
      </w:r>
      <w:r w:rsidR="00D40713">
        <w:t>’</w:t>
      </w:r>
      <w:r>
        <w:t>ai pas oublié</w:t>
      </w:r>
      <w:r w:rsidR="00D40713">
        <w:t xml:space="preserve">. – </w:t>
      </w:r>
      <w:r>
        <w:t>Que je meure tout à l</w:t>
      </w:r>
      <w:r w:rsidR="00D40713">
        <w:t>’</w:t>
      </w:r>
      <w:r>
        <w:t>heure si j</w:t>
      </w:r>
      <w:r w:rsidR="00D40713">
        <w:t>’</w:t>
      </w:r>
      <w:r>
        <w:t>en fais rien</w:t>
      </w:r>
      <w:r w:rsidR="00D40713">
        <w:t xml:space="preserve">, </w:t>
      </w:r>
      <w:r>
        <w:t>et si je ne voudrais</w:t>
      </w:r>
      <w:r w:rsidR="00D40713">
        <w:t xml:space="preserve">, </w:t>
      </w:r>
      <w:r>
        <w:t>au contraire</w:t>
      </w:r>
      <w:r w:rsidR="00D40713">
        <w:t xml:space="preserve">, </w:t>
      </w:r>
      <w:r>
        <w:t>l</w:t>
      </w:r>
      <w:r w:rsidR="00D40713">
        <w:t>’</w:t>
      </w:r>
      <w:r>
        <w:t>avoir ici en ma disposition pour la faire jeter au feu en ta présence</w:t>
      </w:r>
      <w:r w:rsidR="00D40713">
        <w:t xml:space="preserve">. – </w:t>
      </w:r>
      <w:r>
        <w:t>Mon père</w:t>
      </w:r>
      <w:r w:rsidR="00D40713">
        <w:t xml:space="preserve">, </w:t>
      </w:r>
      <w:r>
        <w:t>est-ce là votre dernier mot</w:t>
      </w:r>
      <w:r w:rsidR="00D40713">
        <w:t xml:space="preserve"> ? – </w:t>
      </w:r>
      <w:r>
        <w:t>Oui</w:t>
      </w:r>
      <w:r w:rsidR="00D40713">
        <w:t xml:space="preserve">, </w:t>
      </w:r>
      <w:proofErr w:type="gramStart"/>
      <w:r>
        <w:t>de par</w:t>
      </w:r>
      <w:proofErr w:type="gramEnd"/>
      <w:r>
        <w:t xml:space="preserve"> Dieu</w:t>
      </w:r>
      <w:r w:rsidR="00D40713">
        <w:t xml:space="preserve">, </w:t>
      </w:r>
      <w:r>
        <w:t>oui</w:t>
      </w:r>
      <w:r w:rsidR="00D40713">
        <w:t xml:space="preserve">. – </w:t>
      </w:r>
      <w:r>
        <w:t>Certes</w:t>
      </w:r>
      <w:r w:rsidR="00D40713">
        <w:t xml:space="preserve">, </w:t>
      </w:r>
      <w:r>
        <w:t>je suis fâché de voir mentir un homme de votre âge</w:t>
      </w:r>
      <w:r w:rsidR="00D40713">
        <w:t>. »</w:t>
      </w:r>
      <w:r>
        <w:t xml:space="preserve"> Puis</w:t>
      </w:r>
      <w:r w:rsidR="00D40713">
        <w:t xml:space="preserve">, </w:t>
      </w:r>
      <w:r>
        <w:t xml:space="preserve">se tournant vers </w:t>
      </w:r>
      <w:proofErr w:type="spellStart"/>
      <w:r>
        <w:t>Bongars</w:t>
      </w:r>
      <w:proofErr w:type="spellEnd"/>
      <w:r w:rsidR="00D40713">
        <w:t> : « </w:t>
      </w:r>
      <w:r>
        <w:t>Comte de Valence</w:t>
      </w:r>
      <w:r w:rsidR="00D40713">
        <w:t xml:space="preserve">, </w:t>
      </w:r>
      <w:r>
        <w:t>lui dit-il</w:t>
      </w:r>
      <w:r w:rsidR="00D40713">
        <w:t xml:space="preserve">, </w:t>
      </w:r>
      <w:r>
        <w:t>n</w:t>
      </w:r>
      <w:r w:rsidR="00D40713">
        <w:t>’</w:t>
      </w:r>
      <w:r>
        <w:t xml:space="preserve">êtes-vous pas </w:t>
      </w:r>
      <w:r>
        <w:lastRenderedPageBreak/>
        <w:t>mon prisonnier</w:t>
      </w:r>
      <w:r w:rsidR="00D40713">
        <w:t xml:space="preserve"> ? – </w:t>
      </w:r>
      <w:r>
        <w:t>J</w:t>
      </w:r>
      <w:r w:rsidR="00D40713">
        <w:t>’</w:t>
      </w:r>
      <w:r>
        <w:t>en conviens</w:t>
      </w:r>
      <w:r w:rsidR="00D40713">
        <w:t xml:space="preserve">, </w:t>
      </w:r>
      <w:r>
        <w:t>sire</w:t>
      </w:r>
      <w:r w:rsidR="00D40713">
        <w:t xml:space="preserve">. – </w:t>
      </w:r>
      <w:r>
        <w:t>Donnez-moi donc votre main</w:t>
      </w:r>
      <w:r w:rsidR="00D40713">
        <w:t xml:space="preserve">. – </w:t>
      </w:r>
      <w:r>
        <w:t>La voici</w:t>
      </w:r>
      <w:r w:rsidR="00D40713">
        <w:t xml:space="preserve">. – </w:t>
      </w:r>
      <w:r>
        <w:t>Or</w:t>
      </w:r>
      <w:r w:rsidR="00D40713">
        <w:t xml:space="preserve">, </w:t>
      </w:r>
      <w:r>
        <w:t>maintenant</w:t>
      </w:r>
      <w:r w:rsidR="00D40713">
        <w:t xml:space="preserve">, </w:t>
      </w:r>
      <w:r>
        <w:t>jurez-moi que toutes les fois que vous trouverez l</w:t>
      </w:r>
      <w:r w:rsidR="00D40713">
        <w:t>’</w:t>
      </w:r>
      <w:r>
        <w:t>occasion de nuire à mon père et de lui faire honte</w:t>
      </w:r>
      <w:r w:rsidR="00D40713">
        <w:t xml:space="preserve">, </w:t>
      </w:r>
      <w:r>
        <w:t>vous la saisirez aussitôt</w:t>
      </w:r>
      <w:r w:rsidR="00D40713">
        <w:t>. »</w:t>
      </w:r>
    </w:p>
    <w:p w14:paraId="58E425B2" w14:textId="3DCB2076" w:rsidR="00000000" w:rsidRDefault="00D40713">
      <w:r>
        <w:t>« </w:t>
      </w:r>
      <w:r w:rsidR="00000000">
        <w:t>Sire</w:t>
      </w:r>
      <w:r>
        <w:t xml:space="preserve">, </w:t>
      </w:r>
      <w:r w:rsidR="00000000">
        <w:t>je suis votre prisonnier</w:t>
      </w:r>
      <w:r>
        <w:t xml:space="preserve">, </w:t>
      </w:r>
      <w:r w:rsidR="00000000">
        <w:t>et vous pouvez exiger de moi telle rançon qu</w:t>
      </w:r>
      <w:r>
        <w:t>’</w:t>
      </w:r>
      <w:r w:rsidR="00000000">
        <w:t>il vous plaira</w:t>
      </w:r>
      <w:r>
        <w:t xml:space="preserve">. </w:t>
      </w:r>
      <w:r w:rsidR="00000000">
        <w:t>Demandez or</w:t>
      </w:r>
      <w:r>
        <w:t xml:space="preserve">, </w:t>
      </w:r>
      <w:r w:rsidR="00000000">
        <w:t>argent</w:t>
      </w:r>
      <w:r>
        <w:t xml:space="preserve">, </w:t>
      </w:r>
      <w:r w:rsidR="00000000">
        <w:t>palefrois</w:t>
      </w:r>
      <w:r>
        <w:t xml:space="preserve">, </w:t>
      </w:r>
      <w:r w:rsidR="00000000">
        <w:t>chiens</w:t>
      </w:r>
      <w:r>
        <w:t xml:space="preserve">, </w:t>
      </w:r>
      <w:r w:rsidR="00000000">
        <w:t>oiseaux</w:t>
      </w:r>
      <w:r>
        <w:t xml:space="preserve">, </w:t>
      </w:r>
      <w:r w:rsidR="00000000">
        <w:t xml:space="preserve">fourrures de </w:t>
      </w:r>
      <w:proofErr w:type="spellStart"/>
      <w:r w:rsidR="00000000">
        <w:t>vair</w:t>
      </w:r>
      <w:proofErr w:type="spellEnd"/>
      <w:r w:rsidR="00000000">
        <w:t xml:space="preserve"> ou de gris</w:t>
      </w:r>
      <w:r>
        <w:t xml:space="preserve">, </w:t>
      </w:r>
      <w:r w:rsidR="00000000">
        <w:t>je puis tout vous promettre</w:t>
      </w:r>
      <w:r>
        <w:t xml:space="preserve">, </w:t>
      </w:r>
      <w:r w:rsidR="00000000">
        <w:t>mais cessez</w:t>
      </w:r>
      <w:r>
        <w:t xml:space="preserve">, </w:t>
      </w:r>
      <w:r w:rsidR="00000000">
        <w:t>je vous prie</w:t>
      </w:r>
      <w:r>
        <w:t xml:space="preserve">, </w:t>
      </w:r>
      <w:r w:rsidR="00000000">
        <w:t>de m</w:t>
      </w:r>
      <w:r>
        <w:t>’</w:t>
      </w:r>
      <w:r w:rsidR="00000000">
        <w:t>insulter et de vous moquer de moi</w:t>
      </w:r>
      <w:r>
        <w:t xml:space="preserve">. – </w:t>
      </w:r>
      <w:r w:rsidR="00000000">
        <w:t>Point de réplique</w:t>
      </w:r>
      <w:r>
        <w:t xml:space="preserve">, </w:t>
      </w:r>
      <w:r w:rsidR="00000000">
        <w:t xml:space="preserve">reprit </w:t>
      </w:r>
      <w:proofErr w:type="spellStart"/>
      <w:r w:rsidR="00000000">
        <w:t>Aucassin</w:t>
      </w:r>
      <w:proofErr w:type="spellEnd"/>
      <w:r w:rsidR="00000000">
        <w:t xml:space="preserve"> furieux</w:t>
      </w:r>
      <w:r>
        <w:t xml:space="preserve">. </w:t>
      </w:r>
      <w:r w:rsidR="00000000">
        <w:t>Faites ce que je vous demande</w:t>
      </w:r>
      <w:r>
        <w:t xml:space="preserve">, </w:t>
      </w:r>
      <w:r w:rsidR="00000000">
        <w:t>ou</w:t>
      </w:r>
      <w:r>
        <w:t xml:space="preserve">, </w:t>
      </w:r>
      <w:proofErr w:type="spellStart"/>
      <w:r w:rsidR="00000000">
        <w:t>mordieu</w:t>
      </w:r>
      <w:proofErr w:type="spellEnd"/>
      <w:r>
        <w:t xml:space="preserve">, </w:t>
      </w:r>
      <w:r w:rsidR="00000000">
        <w:t>je vous fends à l</w:t>
      </w:r>
      <w:r>
        <w:t>’</w:t>
      </w:r>
      <w:r w:rsidR="00000000">
        <w:t>instant la cervelle</w:t>
      </w:r>
      <w:r>
        <w:t>. »</w:t>
      </w:r>
    </w:p>
    <w:p w14:paraId="44B50F33" w14:textId="77777777" w:rsidR="00D40713" w:rsidRDefault="00000000">
      <w:proofErr w:type="spellStart"/>
      <w:r>
        <w:t>Bongars</w:t>
      </w:r>
      <w:proofErr w:type="spellEnd"/>
      <w:r>
        <w:t xml:space="preserve"> effrayé n</w:t>
      </w:r>
      <w:r w:rsidR="00D40713">
        <w:t>’</w:t>
      </w:r>
      <w:r>
        <w:t>eut garde d</w:t>
      </w:r>
      <w:r w:rsidR="00D40713">
        <w:t>’</w:t>
      </w:r>
      <w:r>
        <w:t>insister davantage</w:t>
      </w:r>
      <w:r w:rsidR="00D40713">
        <w:t xml:space="preserve">. </w:t>
      </w:r>
      <w:r>
        <w:t>Il fit tous les serments qu</w:t>
      </w:r>
      <w:r w:rsidR="00D40713">
        <w:t>’</w:t>
      </w:r>
      <w:r>
        <w:t>on voulut</w:t>
      </w:r>
      <w:r w:rsidR="00D40713">
        <w:t xml:space="preserve">, </w:t>
      </w:r>
      <w:r>
        <w:t>et son vainqueur aussitôt</w:t>
      </w:r>
      <w:r w:rsidR="00D40713">
        <w:t xml:space="preserve">, </w:t>
      </w:r>
      <w:r>
        <w:t>le prenant par la main</w:t>
      </w:r>
      <w:r w:rsidR="00D40713">
        <w:t xml:space="preserve">, </w:t>
      </w:r>
      <w:r>
        <w:t>le reconduisit à la porte de la ville</w:t>
      </w:r>
      <w:r w:rsidR="00D40713">
        <w:t xml:space="preserve">, </w:t>
      </w:r>
      <w:r>
        <w:t>où il le mit en liberté</w:t>
      </w:r>
      <w:r w:rsidR="00D40713">
        <w:t xml:space="preserve">. </w:t>
      </w:r>
      <w:r>
        <w:t>Mais qu</w:t>
      </w:r>
      <w:r w:rsidR="00D40713">
        <w:t>’</w:t>
      </w:r>
      <w:r>
        <w:t>arriva-t-il</w:t>
      </w:r>
      <w:r w:rsidR="00D40713">
        <w:t xml:space="preserve"> ? </w:t>
      </w:r>
      <w:r>
        <w:t>c</w:t>
      </w:r>
      <w:r w:rsidR="00D40713">
        <w:t>’</w:t>
      </w:r>
      <w:r>
        <w:t>est que peu d</w:t>
      </w:r>
      <w:r w:rsidR="00D40713">
        <w:t>’</w:t>
      </w:r>
      <w:r>
        <w:t>instants après</w:t>
      </w:r>
      <w:r w:rsidR="00D40713">
        <w:t xml:space="preserve">, </w:t>
      </w:r>
      <w:proofErr w:type="spellStart"/>
      <w:r>
        <w:t>Aucassin</w:t>
      </w:r>
      <w:proofErr w:type="spellEnd"/>
      <w:r>
        <w:t xml:space="preserve"> eut lieu de s</w:t>
      </w:r>
      <w:r w:rsidR="00D40713">
        <w:t>’</w:t>
      </w:r>
      <w:r>
        <w:t>en repentir</w:t>
      </w:r>
      <w:r w:rsidR="00D40713">
        <w:t xml:space="preserve">, </w:t>
      </w:r>
      <w:r>
        <w:t>son père ayant donné aussitôt l</w:t>
      </w:r>
      <w:r w:rsidR="00D40713">
        <w:t>’</w:t>
      </w:r>
      <w:r>
        <w:t>ordre de l</w:t>
      </w:r>
      <w:r w:rsidR="00D40713">
        <w:t>’</w:t>
      </w:r>
      <w:r>
        <w:t>arrêter et de l</w:t>
      </w:r>
      <w:r w:rsidR="00D40713">
        <w:t>’</w:t>
      </w:r>
      <w:r>
        <w:t>enfermer dans la prison de la tour</w:t>
      </w:r>
      <w:r w:rsidR="00D40713">
        <w:t>.</w:t>
      </w:r>
    </w:p>
    <w:p w14:paraId="2E1C4727" w14:textId="0A1AE44D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5CDF2F32" wp14:editId="6C9261BD">
            <wp:extent cx="2842953" cy="3447217"/>
            <wp:effectExtent l="0" t="0" r="0" b="1270"/>
            <wp:docPr id="97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015" cy="3454568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6DBE72" w14:textId="77777777" w:rsidR="00D40713" w:rsidRDefault="00000000">
      <w:proofErr w:type="spellStart"/>
      <w:r>
        <w:lastRenderedPageBreak/>
        <w:t>Nicolette</w:t>
      </w:r>
      <w:proofErr w:type="spellEnd"/>
      <w:r>
        <w:t xml:space="preserve"> était toujours dans la sienne étroitement gardée</w:t>
      </w:r>
      <w:r w:rsidR="00D40713">
        <w:t xml:space="preserve">. </w:t>
      </w:r>
      <w:r>
        <w:t>Une nuit qu</w:t>
      </w:r>
      <w:r w:rsidR="00D40713">
        <w:t>’</w:t>
      </w:r>
      <w:r>
        <w:t>elle ne pouvait dormir</w:t>
      </w:r>
      <w:r w:rsidR="00D40713">
        <w:t xml:space="preserve">, </w:t>
      </w:r>
      <w:r>
        <w:t>la pauvrette aperçut la lune luire au firmament</w:t>
      </w:r>
      <w:r w:rsidR="00D40713">
        <w:t xml:space="preserve">, </w:t>
      </w:r>
      <w:r>
        <w:t>et elle entendit le rossignol chanter au jardin</w:t>
      </w:r>
      <w:r w:rsidR="00D40713">
        <w:t xml:space="preserve">, </w:t>
      </w:r>
      <w:r>
        <w:t>car on était dans cette douce saison où les jours sont longs et sereins et les nuits si belles</w:t>
      </w:r>
      <w:r w:rsidR="00D40713">
        <w:t xml:space="preserve">. </w:t>
      </w:r>
      <w:r>
        <w:t>Alors il lui souvint d</w:t>
      </w:r>
      <w:r w:rsidR="00D40713">
        <w:t>’</w:t>
      </w:r>
      <w:proofErr w:type="spellStart"/>
      <w:r>
        <w:t>Aucassin</w:t>
      </w:r>
      <w:proofErr w:type="spellEnd"/>
      <w:r w:rsidR="00D40713">
        <w:t xml:space="preserve">, </w:t>
      </w:r>
      <w:r>
        <w:t>son ami qui l</w:t>
      </w:r>
      <w:r w:rsidR="00D40713">
        <w:t>’</w:t>
      </w:r>
      <w:r>
        <w:t>aimait tant</w:t>
      </w:r>
      <w:r w:rsidR="00D40713">
        <w:t xml:space="preserve">, </w:t>
      </w:r>
      <w:r>
        <w:t xml:space="preserve">et du comte </w:t>
      </w:r>
      <w:proofErr w:type="spellStart"/>
      <w:r>
        <w:t>Garins</w:t>
      </w:r>
      <w:proofErr w:type="spellEnd"/>
      <w:r>
        <w:t xml:space="preserve"> qui la persécutait et qui voulait la faire mourir</w:t>
      </w:r>
      <w:r w:rsidR="00D40713">
        <w:t xml:space="preserve">. </w:t>
      </w:r>
      <w:r>
        <w:t>La vieille surveillante dormait en ce moment</w:t>
      </w:r>
      <w:r w:rsidR="00D40713">
        <w:t xml:space="preserve">. </w:t>
      </w:r>
      <w:proofErr w:type="spellStart"/>
      <w:r>
        <w:t>Nicolette</w:t>
      </w:r>
      <w:proofErr w:type="spellEnd"/>
      <w:r>
        <w:t xml:space="preserve"> crut l</w:t>
      </w:r>
      <w:r w:rsidR="00D40713">
        <w:t>’</w:t>
      </w:r>
      <w:r>
        <w:t>occasion favorable pour s</w:t>
      </w:r>
      <w:r w:rsidR="00D40713">
        <w:t>’</w:t>
      </w:r>
      <w:r>
        <w:t>échapper</w:t>
      </w:r>
      <w:r w:rsidR="00D40713">
        <w:t xml:space="preserve">. </w:t>
      </w:r>
      <w:r>
        <w:t>Elle se leva sans bruit</w:t>
      </w:r>
      <w:r w:rsidR="00D40713">
        <w:t xml:space="preserve">, </w:t>
      </w:r>
      <w:r>
        <w:t>mit sur ses épaules son manteau de soie</w:t>
      </w:r>
      <w:r w:rsidR="00D40713">
        <w:t xml:space="preserve">, </w:t>
      </w:r>
      <w:r>
        <w:t>et</w:t>
      </w:r>
      <w:r w:rsidR="00D40713">
        <w:t xml:space="preserve">, </w:t>
      </w:r>
      <w:r>
        <w:t>attachant au meneau de la fenêtre ses deux draps noués l</w:t>
      </w:r>
      <w:r w:rsidR="00D40713">
        <w:t>’</w:t>
      </w:r>
      <w:r>
        <w:t>un au bout de l</w:t>
      </w:r>
      <w:r w:rsidR="00D40713">
        <w:t>’</w:t>
      </w:r>
      <w:r>
        <w:t>autre</w:t>
      </w:r>
      <w:r w:rsidR="00D40713">
        <w:t xml:space="preserve">, </w:t>
      </w:r>
      <w:r>
        <w:t>elle se laissa couler le long de cette espèce de corde et descendit ainsi dans le jardin</w:t>
      </w:r>
      <w:r w:rsidR="00D40713">
        <w:t xml:space="preserve">. </w:t>
      </w:r>
      <w:r>
        <w:t>Ses pieds nus foulaient l</w:t>
      </w:r>
      <w:r w:rsidR="00D40713">
        <w:t>’</w:t>
      </w:r>
      <w:r>
        <w:t>herbe humectée par la rosée</w:t>
      </w:r>
      <w:r w:rsidR="00D40713">
        <w:t xml:space="preserve">, </w:t>
      </w:r>
      <w:r>
        <w:t>et les marguerites qu</w:t>
      </w:r>
      <w:r w:rsidR="00D40713">
        <w:t>’</w:t>
      </w:r>
      <w:r>
        <w:t>ils écrasaient paraissaient noires auprès de sa peau</w:t>
      </w:r>
      <w:r w:rsidR="00D40713">
        <w:t xml:space="preserve">. </w:t>
      </w:r>
      <w:r>
        <w:t>À la faveur de la lune</w:t>
      </w:r>
      <w:r w:rsidR="00D40713">
        <w:t xml:space="preserve">, </w:t>
      </w:r>
      <w:r>
        <w:t>elle ouvrit la porte du jardin</w:t>
      </w:r>
      <w:r w:rsidR="00D40713">
        <w:t xml:space="preserve">, </w:t>
      </w:r>
      <w:r>
        <w:t>mais</w:t>
      </w:r>
      <w:r w:rsidR="00D40713">
        <w:t xml:space="preserve">, </w:t>
      </w:r>
      <w:r>
        <w:t>obligée de traverser la ville pour s</w:t>
      </w:r>
      <w:r w:rsidR="00D40713">
        <w:t>’</w:t>
      </w:r>
      <w:r>
        <w:t>enfuir</w:t>
      </w:r>
      <w:r w:rsidR="00D40713">
        <w:t xml:space="preserve">, </w:t>
      </w:r>
      <w:r>
        <w:t>elle arriva sans le savoir à la tour où était enfermé son doux ami</w:t>
      </w:r>
      <w:r w:rsidR="00D40713">
        <w:t>.</w:t>
      </w:r>
    </w:p>
    <w:p w14:paraId="454FC27C" w14:textId="7114FE54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7922739E" wp14:editId="4BFBC9F9">
            <wp:extent cx="1687484" cy="3556485"/>
            <wp:effectExtent l="0" t="0" r="8255" b="6350"/>
            <wp:docPr id="98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4177" cy="357059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E4E54B" w14:textId="245A88DE" w:rsidR="00000000" w:rsidRDefault="00000000">
      <w:r>
        <w:lastRenderedPageBreak/>
        <w:t>Cette tour était vieille et antique</w:t>
      </w:r>
      <w:r w:rsidR="00D40713">
        <w:t xml:space="preserve">, </w:t>
      </w:r>
      <w:r>
        <w:t>et fendue en quelques endroits par des crevasses</w:t>
      </w:r>
      <w:r w:rsidR="00D40713">
        <w:t xml:space="preserve">. </w:t>
      </w:r>
      <w:r>
        <w:t>La fillette</w:t>
      </w:r>
      <w:r w:rsidR="00D40713">
        <w:t xml:space="preserve">, </w:t>
      </w:r>
      <w:r>
        <w:t>en passant</w:t>
      </w:r>
      <w:r w:rsidR="00D40713">
        <w:t xml:space="preserve">, </w:t>
      </w:r>
      <w:r>
        <w:t>crut entendre quelqu</w:t>
      </w:r>
      <w:r w:rsidR="00D40713">
        <w:t>’</w:t>
      </w:r>
      <w:r>
        <w:t>un se plaindre</w:t>
      </w:r>
      <w:r w:rsidR="00D40713">
        <w:t xml:space="preserve">. </w:t>
      </w:r>
      <w:r>
        <w:t>Elle approcha l</w:t>
      </w:r>
      <w:r w:rsidR="00D40713">
        <w:t>’</w:t>
      </w:r>
      <w:r>
        <w:t>oreille d</w:t>
      </w:r>
      <w:r w:rsidR="00D40713">
        <w:t>’</w:t>
      </w:r>
      <w:r>
        <w:t xml:space="preserve">une des ouvertures pour écouter et reconnut la voix de son </w:t>
      </w:r>
      <w:proofErr w:type="spellStart"/>
      <w:r>
        <w:t>Aucassin</w:t>
      </w:r>
      <w:proofErr w:type="spellEnd"/>
      <w:r w:rsidR="00D40713">
        <w:t xml:space="preserve">, </w:t>
      </w:r>
      <w:r>
        <w:t>qui gémissait et se désolait par rapport à elle</w:t>
      </w:r>
      <w:r w:rsidR="00D40713">
        <w:t xml:space="preserve">. </w:t>
      </w:r>
      <w:r>
        <w:t>Quand elle l</w:t>
      </w:r>
      <w:r w:rsidR="00D40713">
        <w:t>’</w:t>
      </w:r>
      <w:r>
        <w:t>eut écouté quelque temps</w:t>
      </w:r>
      <w:r w:rsidR="00D40713">
        <w:t> : « </w:t>
      </w:r>
      <w:proofErr w:type="spellStart"/>
      <w:r>
        <w:t>Aucassin</w:t>
      </w:r>
      <w:proofErr w:type="spellEnd"/>
      <w:r w:rsidR="00D40713">
        <w:t xml:space="preserve">, </w:t>
      </w:r>
      <w:r>
        <w:t>dit-elle</w:t>
      </w:r>
      <w:r w:rsidR="00D40713">
        <w:t xml:space="preserve">, </w:t>
      </w:r>
      <w:r>
        <w:t>gentil bachelier</w:t>
      </w:r>
      <w:r w:rsidR="00D40713">
        <w:t xml:space="preserve">, </w:t>
      </w:r>
      <w:r>
        <w:t>pourquoi pleurer et vous lamenter en vain</w:t>
      </w:r>
      <w:r w:rsidR="00D40713">
        <w:t xml:space="preserve"> ? </w:t>
      </w:r>
      <w:r>
        <w:t>Votre père et votre famille me haïssent</w:t>
      </w:r>
      <w:r w:rsidR="00D40713">
        <w:t xml:space="preserve">, </w:t>
      </w:r>
      <w:r>
        <w:t>nous ne pouvons vivre ensemble</w:t>
      </w:r>
      <w:r w:rsidR="00D40713">
        <w:t xml:space="preserve"> ; </w:t>
      </w:r>
      <w:r>
        <w:t>adieu</w:t>
      </w:r>
      <w:r w:rsidR="00D40713">
        <w:t xml:space="preserve">, </w:t>
      </w:r>
      <w:r>
        <w:t>je vais passer les mers et me cacher dans un pays lointain</w:t>
      </w:r>
      <w:r w:rsidR="00D40713">
        <w:t>. »</w:t>
      </w:r>
      <w:r>
        <w:t xml:space="preserve"> Ces paroles dites</w:t>
      </w:r>
      <w:r w:rsidR="00D40713">
        <w:t xml:space="preserve">, </w:t>
      </w:r>
      <w:r>
        <w:t>elle coupa une boucle de ses cheveux et la lui jeta</w:t>
      </w:r>
      <w:r w:rsidR="00D40713">
        <w:t xml:space="preserve">. </w:t>
      </w:r>
      <w:r>
        <w:t>L</w:t>
      </w:r>
      <w:r w:rsidR="00D40713">
        <w:t>’</w:t>
      </w:r>
      <w:r>
        <w:t>amant reçut ce présent avec transport</w:t>
      </w:r>
      <w:r w:rsidR="00D40713">
        <w:t xml:space="preserve">. </w:t>
      </w:r>
      <w:r>
        <w:t>Il le baisa amoureusement et le cacha dans son sein</w:t>
      </w:r>
      <w:r w:rsidR="00D40713">
        <w:t xml:space="preserve"> ; </w:t>
      </w:r>
      <w:r>
        <w:t xml:space="preserve">mais ce que venait de lui annoncer </w:t>
      </w:r>
      <w:proofErr w:type="spellStart"/>
      <w:r>
        <w:t>Nicolette</w:t>
      </w:r>
      <w:proofErr w:type="spellEnd"/>
      <w:r>
        <w:t xml:space="preserve"> le désespérait</w:t>
      </w:r>
      <w:r w:rsidR="00D40713">
        <w:t>. « </w:t>
      </w:r>
      <w:r>
        <w:t>Belle douce amie</w:t>
      </w:r>
      <w:r w:rsidR="00D40713">
        <w:t xml:space="preserve">, </w:t>
      </w:r>
      <w:r>
        <w:t>s</w:t>
      </w:r>
      <w:r w:rsidR="00D40713">
        <w:t>’</w:t>
      </w:r>
      <w:r>
        <w:t>écria-t-il</w:t>
      </w:r>
      <w:r w:rsidR="00D40713">
        <w:t xml:space="preserve">, </w:t>
      </w:r>
      <w:r>
        <w:t>non</w:t>
      </w:r>
      <w:r w:rsidR="00D40713">
        <w:t xml:space="preserve">, </w:t>
      </w:r>
      <w:r>
        <w:t>vous ne me quitterez pas</w:t>
      </w:r>
      <w:r w:rsidR="00D40713">
        <w:t xml:space="preserve">, </w:t>
      </w:r>
      <w:r>
        <w:t>ou vous êtes résolue de me donner la mort</w:t>
      </w:r>
      <w:r w:rsidR="00D40713">
        <w:t>. »</w:t>
      </w:r>
    </w:p>
    <w:p w14:paraId="7B367562" w14:textId="77777777" w:rsidR="00D40713" w:rsidRDefault="00000000">
      <w:r>
        <w:t>La sentinelle</w:t>
      </w:r>
      <w:r w:rsidR="00D40713">
        <w:t xml:space="preserve">, </w:t>
      </w:r>
      <w:r>
        <w:t>placée sur la tour pour guetter</w:t>
      </w:r>
      <w:r w:rsidR="00D40713">
        <w:t xml:space="preserve">, </w:t>
      </w:r>
      <w:r>
        <w:t>entendait leur entretien et les plaignait</w:t>
      </w:r>
      <w:r w:rsidR="00D40713">
        <w:t xml:space="preserve">. </w:t>
      </w:r>
      <w:r>
        <w:t>Tout à coup elle aperçut venir du haut de la rue les soldats du guet qui faisaient leur ronde</w:t>
      </w:r>
      <w:r w:rsidR="00D40713">
        <w:t xml:space="preserve">, </w:t>
      </w:r>
      <w:r>
        <w:t>armés d</w:t>
      </w:r>
      <w:r w:rsidR="00D40713">
        <w:t>’</w:t>
      </w:r>
      <w:r>
        <w:t>épées nues cachées sous leurs capes</w:t>
      </w:r>
      <w:r w:rsidR="00D40713">
        <w:t> : « </w:t>
      </w:r>
      <w:r>
        <w:t>La fillette va être découverte et arrêtée</w:t>
      </w:r>
      <w:r w:rsidR="00D40713">
        <w:t xml:space="preserve">, </w:t>
      </w:r>
      <w:r>
        <w:t>se dit-elle elle-même</w:t>
      </w:r>
      <w:r w:rsidR="00D40713">
        <w:t xml:space="preserve"> : </w:t>
      </w:r>
      <w:r>
        <w:t>quel dommage si cette fillette allait périr</w:t>
      </w:r>
      <w:r w:rsidR="00D40713">
        <w:t xml:space="preserve">. </w:t>
      </w:r>
      <w:r>
        <w:t>Hélas</w:t>
      </w:r>
      <w:r w:rsidR="00D40713">
        <w:t xml:space="preserve"> ! </w:t>
      </w:r>
      <w:proofErr w:type="spellStart"/>
      <w:r>
        <w:t>Aucassin</w:t>
      </w:r>
      <w:proofErr w:type="spellEnd"/>
      <w:r w:rsidR="00D40713">
        <w:t xml:space="preserve">, </w:t>
      </w:r>
      <w:r>
        <w:t>mon damoiseau</w:t>
      </w:r>
      <w:r w:rsidR="00D40713">
        <w:t xml:space="preserve">, </w:t>
      </w:r>
      <w:r>
        <w:t>en mourrait aussi</w:t>
      </w:r>
      <w:r w:rsidR="00D40713">
        <w:t>. »</w:t>
      </w:r>
      <w:r>
        <w:t xml:space="preserve"> Le bon soldat eût bien voulu instruire </w:t>
      </w:r>
      <w:proofErr w:type="spellStart"/>
      <w:r>
        <w:t>Nicolette</w:t>
      </w:r>
      <w:proofErr w:type="spellEnd"/>
      <w:r>
        <w:t xml:space="preserve"> du péril qu</w:t>
      </w:r>
      <w:r w:rsidR="00D40713">
        <w:t>’</w:t>
      </w:r>
      <w:r>
        <w:t>elle courait</w:t>
      </w:r>
      <w:r w:rsidR="00D40713">
        <w:t xml:space="preserve"> ; </w:t>
      </w:r>
      <w:r>
        <w:t>mais il fallait que les soldats ne s</w:t>
      </w:r>
      <w:r w:rsidR="00D40713">
        <w:t>’</w:t>
      </w:r>
      <w:r>
        <w:t>en aperçussent point</w:t>
      </w:r>
      <w:r w:rsidR="00D40713">
        <w:t xml:space="preserve">, </w:t>
      </w:r>
      <w:r>
        <w:t>et c</w:t>
      </w:r>
      <w:r w:rsidR="00D40713">
        <w:t>’</w:t>
      </w:r>
      <w:r>
        <w:t>est ce qu</w:t>
      </w:r>
      <w:r w:rsidR="00D40713">
        <w:t>’</w:t>
      </w:r>
      <w:r>
        <w:t>il fit en chantant cette chanson</w:t>
      </w:r>
      <w:r w:rsidR="00D40713">
        <w:t> :</w:t>
      </w:r>
    </w:p>
    <w:p w14:paraId="63A8235A" w14:textId="063004D8" w:rsidR="00000000" w:rsidRDefault="00000000">
      <w:pPr>
        <w:pStyle w:val="Taille-1Suspendu1XRetrait2XEsp0"/>
      </w:pPr>
    </w:p>
    <w:p w14:paraId="4B4BF81F" w14:textId="77777777" w:rsidR="00D40713" w:rsidRDefault="00000000">
      <w:pPr>
        <w:pStyle w:val="Taille-1Suspendu1XRetrait2XEsp0"/>
      </w:pPr>
      <w:r>
        <w:t>Fillette au cœur franc</w:t>
      </w:r>
      <w:r w:rsidR="00D40713">
        <w:t>,</w:t>
      </w:r>
    </w:p>
    <w:p w14:paraId="446B647B" w14:textId="77777777" w:rsidR="00D40713" w:rsidRDefault="00000000">
      <w:pPr>
        <w:pStyle w:val="Taille-1Suspendu1XRetrait2XEsp0"/>
      </w:pPr>
      <w:r>
        <w:t>Aux blonds cheveux</w:t>
      </w:r>
      <w:r w:rsidR="00D40713">
        <w:t xml:space="preserve">, </w:t>
      </w:r>
      <w:r>
        <w:t>aux yeux riants</w:t>
      </w:r>
      <w:r w:rsidR="00D40713">
        <w:t>,</w:t>
      </w:r>
    </w:p>
    <w:p w14:paraId="596BB7A6" w14:textId="3C7A8C76" w:rsidR="00000000" w:rsidRDefault="00000000">
      <w:pPr>
        <w:pStyle w:val="Taille-1Suspendu1XRetrait2XEsp0"/>
      </w:pPr>
      <w:r>
        <w:t>On voit bien sur ton visage</w:t>
      </w:r>
    </w:p>
    <w:p w14:paraId="38B80251" w14:textId="77777777" w:rsidR="00D40713" w:rsidRDefault="00000000">
      <w:pPr>
        <w:pStyle w:val="Taille-1Suspendu1XRetrait2XEsp0"/>
      </w:pPr>
      <w:r>
        <w:t>Que tu as vu ton amant</w:t>
      </w:r>
      <w:r w:rsidR="00D40713">
        <w:t> ;</w:t>
      </w:r>
    </w:p>
    <w:p w14:paraId="5524E8B8" w14:textId="66FAA5D0" w:rsidR="00000000" w:rsidRDefault="00000000">
      <w:pPr>
        <w:pStyle w:val="Taille-1Suspendu1XRetrait2XEsp0"/>
      </w:pPr>
      <w:r>
        <w:t>Mais prends garde à ces méchants</w:t>
      </w:r>
    </w:p>
    <w:p w14:paraId="06C3D35D" w14:textId="77777777" w:rsidR="00D40713" w:rsidRDefault="00000000">
      <w:pPr>
        <w:pStyle w:val="Taille-1Suspendu1XRetrait2XEsp0"/>
      </w:pPr>
      <w:r>
        <w:t>Qui</w:t>
      </w:r>
      <w:r w:rsidR="00D40713">
        <w:t xml:space="preserve">, </w:t>
      </w:r>
      <w:r>
        <w:t>sous leurs capes</w:t>
      </w:r>
      <w:r w:rsidR="00D40713">
        <w:t xml:space="preserve">, </w:t>
      </w:r>
      <w:r>
        <w:t>vont portant</w:t>
      </w:r>
      <w:r w:rsidR="00D40713">
        <w:t>,</w:t>
      </w:r>
    </w:p>
    <w:p w14:paraId="38EDAD75" w14:textId="77777777" w:rsidR="00D40713" w:rsidRDefault="00000000">
      <w:pPr>
        <w:pStyle w:val="Taille-1Suspendu1XRetrait2XEsp0"/>
      </w:pPr>
      <w:r>
        <w:t>Glaives nus et tranchants</w:t>
      </w:r>
      <w:r w:rsidR="00D40713">
        <w:t>,</w:t>
      </w:r>
    </w:p>
    <w:p w14:paraId="6CBD98A5" w14:textId="36E87606" w:rsidR="00000000" w:rsidRDefault="00000000">
      <w:pPr>
        <w:pStyle w:val="Taille-1Suspendu1XRetrait2XEsp0"/>
      </w:pPr>
      <w:r>
        <w:lastRenderedPageBreak/>
        <w:t xml:space="preserve">Et qui </w:t>
      </w:r>
      <w:r>
        <w:t>t</w:t>
      </w:r>
      <w:r>
        <w:t>e joueront tour sanglant</w:t>
      </w:r>
    </w:p>
    <w:p w14:paraId="376420DD" w14:textId="77777777" w:rsidR="00D40713" w:rsidRDefault="00000000">
      <w:pPr>
        <w:pStyle w:val="Taille-1Suspendu1XRetrait2XEsp0"/>
      </w:pPr>
      <w:r>
        <w:t>Si tu n</w:t>
      </w:r>
      <w:r w:rsidR="00D40713">
        <w:t>’</w:t>
      </w:r>
      <w:r>
        <w:t>es sage</w:t>
      </w:r>
      <w:r w:rsidR="00D40713">
        <w:t>.</w:t>
      </w:r>
    </w:p>
    <w:p w14:paraId="51A2BC31" w14:textId="1124447D" w:rsidR="00000000" w:rsidRDefault="00000000">
      <w:pPr>
        <w:pStyle w:val="Taille-1Suspendu1XRetrait2XEsp0"/>
      </w:pPr>
    </w:p>
    <w:p w14:paraId="16255D0F" w14:textId="77777777" w:rsidR="00D40713" w:rsidRDefault="00000000">
      <w:r>
        <w:t>La belle devina sans peine le sens de la chanson</w:t>
      </w:r>
      <w:r w:rsidR="00D40713">
        <w:t>. « </w:t>
      </w:r>
      <w:r>
        <w:t>Homme charitable</w:t>
      </w:r>
      <w:r w:rsidR="00D40713">
        <w:t xml:space="preserve">, </w:t>
      </w:r>
      <w:r>
        <w:t>qui as eu pitié de moi</w:t>
      </w:r>
      <w:r w:rsidR="00D40713">
        <w:t xml:space="preserve">, </w:t>
      </w:r>
      <w:r>
        <w:t>dit-elle</w:t>
      </w:r>
      <w:r w:rsidR="00D40713">
        <w:t xml:space="preserve">, </w:t>
      </w:r>
      <w:r>
        <w:t>que l</w:t>
      </w:r>
      <w:r w:rsidR="00D40713">
        <w:t>’</w:t>
      </w:r>
      <w:r>
        <w:t>âme de ton père et de ta mère reposent en paix</w:t>
      </w:r>
      <w:r w:rsidR="00D40713">
        <w:t>. »</w:t>
      </w:r>
      <w:r>
        <w:t xml:space="preserve"> Et aussitôt elle s</w:t>
      </w:r>
      <w:r w:rsidR="00D40713">
        <w:t>’</w:t>
      </w:r>
      <w:r>
        <w:t>enveloppa dans son manteau et alla se tapir dans un coin de la tour</w:t>
      </w:r>
      <w:r w:rsidR="00D40713">
        <w:t xml:space="preserve">, </w:t>
      </w:r>
      <w:r>
        <w:t>à l</w:t>
      </w:r>
      <w:r w:rsidR="00D40713">
        <w:t>’</w:t>
      </w:r>
      <w:r>
        <w:t>ombre d</w:t>
      </w:r>
      <w:r w:rsidR="00D40713">
        <w:t>’</w:t>
      </w:r>
      <w:r>
        <w:t>un pilier</w:t>
      </w:r>
      <w:r w:rsidR="00D40713">
        <w:t xml:space="preserve">, </w:t>
      </w:r>
      <w:r>
        <w:t>de façon que les soldats passèrent sans l</w:t>
      </w:r>
      <w:r w:rsidR="00D40713">
        <w:t>’</w:t>
      </w:r>
      <w:r>
        <w:t>apercevoir</w:t>
      </w:r>
      <w:r w:rsidR="00D40713">
        <w:t xml:space="preserve">. </w:t>
      </w:r>
      <w:r>
        <w:t>Quand ils furent éloignés</w:t>
      </w:r>
      <w:r w:rsidR="00D40713">
        <w:t xml:space="preserve">, </w:t>
      </w:r>
      <w:r>
        <w:t xml:space="preserve">elle dit adieu à son ami </w:t>
      </w:r>
      <w:proofErr w:type="spellStart"/>
      <w:r>
        <w:t>Aucassin</w:t>
      </w:r>
      <w:proofErr w:type="spellEnd"/>
      <w:r w:rsidR="00D40713">
        <w:t xml:space="preserve">, </w:t>
      </w:r>
      <w:r>
        <w:t>et s</w:t>
      </w:r>
      <w:r w:rsidR="00D40713">
        <w:t>’</w:t>
      </w:r>
      <w:r>
        <w:t>avança vers les murs de la ville pour chercher quelque endroit par où elle pût s</w:t>
      </w:r>
      <w:r w:rsidR="00D40713">
        <w:t>’</w:t>
      </w:r>
      <w:r>
        <w:t>échapper</w:t>
      </w:r>
      <w:r w:rsidR="00D40713">
        <w:t>.</w:t>
      </w:r>
    </w:p>
    <w:p w14:paraId="752FCD45" w14:textId="174D93A2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39BA682A" wp14:editId="2513F900">
            <wp:extent cx="4330931" cy="3344435"/>
            <wp:effectExtent l="0" t="0" r="0" b="8890"/>
            <wp:docPr id="9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6837" cy="3356718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076810" w14:textId="77777777" w:rsidR="00D40713" w:rsidRDefault="00000000">
      <w:r>
        <w:t>Là se présenta un fossé dont la profondeur l</w:t>
      </w:r>
      <w:r w:rsidR="00D40713">
        <w:t>’</w:t>
      </w:r>
      <w:r>
        <w:t>effraya d</w:t>
      </w:r>
      <w:r w:rsidR="00D40713">
        <w:t>’</w:t>
      </w:r>
      <w:r>
        <w:t>abord</w:t>
      </w:r>
      <w:r w:rsidR="00D40713">
        <w:t xml:space="preserve"> ; </w:t>
      </w:r>
      <w:r>
        <w:t>mais les dangers qui la menaçaient et la crainte surtout qu</w:t>
      </w:r>
      <w:r w:rsidR="00D40713">
        <w:t>’</w:t>
      </w:r>
      <w:r>
        <w:t xml:space="preserve">elle avait du comte </w:t>
      </w:r>
      <w:proofErr w:type="spellStart"/>
      <w:r>
        <w:t>Garins</w:t>
      </w:r>
      <w:proofErr w:type="spellEnd"/>
      <w:r>
        <w:t xml:space="preserve"> étaient si grands</w:t>
      </w:r>
      <w:r w:rsidR="00D40713">
        <w:t xml:space="preserve">, </w:t>
      </w:r>
      <w:r>
        <w:t>qu</w:t>
      </w:r>
      <w:r w:rsidR="00D40713">
        <w:t>’</w:t>
      </w:r>
      <w:r>
        <w:t>après avoir fait un signe de croix et s</w:t>
      </w:r>
      <w:r w:rsidR="00D40713">
        <w:t>’</w:t>
      </w:r>
      <w:r>
        <w:t>être recommandé à Dieu</w:t>
      </w:r>
      <w:r w:rsidR="00D40713">
        <w:t xml:space="preserve">, </w:t>
      </w:r>
      <w:r>
        <w:t>elle se laissa couler dans le fossé</w:t>
      </w:r>
      <w:r w:rsidR="00D40713">
        <w:t xml:space="preserve">. </w:t>
      </w:r>
      <w:r>
        <w:t>Ses belles petites mains et ses pieds délicats</w:t>
      </w:r>
      <w:r w:rsidR="00D40713">
        <w:t xml:space="preserve">, </w:t>
      </w:r>
      <w:r>
        <w:t>qui n</w:t>
      </w:r>
      <w:r w:rsidR="00D40713">
        <w:t>’</w:t>
      </w:r>
      <w:r>
        <w:t>avaient pas appris à être blessés</w:t>
      </w:r>
      <w:r w:rsidR="00D40713">
        <w:t xml:space="preserve">, </w:t>
      </w:r>
      <w:r>
        <w:t>en furent cruellement meurtris</w:t>
      </w:r>
      <w:r w:rsidR="00D40713">
        <w:t xml:space="preserve">. </w:t>
      </w:r>
      <w:r>
        <w:t>Néanmoins</w:t>
      </w:r>
      <w:r w:rsidR="00D40713">
        <w:t xml:space="preserve">, </w:t>
      </w:r>
      <w:r>
        <w:t>sa frayeur l</w:t>
      </w:r>
      <w:r w:rsidR="00D40713">
        <w:t>’</w:t>
      </w:r>
      <w:r>
        <w:t>occupait tellement qu</w:t>
      </w:r>
      <w:r w:rsidR="00D40713">
        <w:t>’</w:t>
      </w:r>
      <w:r>
        <w:t>elle ne sentit aucun mal</w:t>
      </w:r>
      <w:r w:rsidR="00D40713">
        <w:t xml:space="preserve">. </w:t>
      </w:r>
      <w:r>
        <w:t>Mais ce n</w:t>
      </w:r>
      <w:r w:rsidR="00D40713">
        <w:t>’</w:t>
      </w:r>
      <w:r>
        <w:t xml:space="preserve">était pas </w:t>
      </w:r>
      <w:r>
        <w:lastRenderedPageBreak/>
        <w:t>assez d</w:t>
      </w:r>
      <w:r w:rsidR="00D40713">
        <w:t>’</w:t>
      </w:r>
      <w:r>
        <w:t>être descendue</w:t>
      </w:r>
      <w:r w:rsidR="00D40713">
        <w:t xml:space="preserve">, </w:t>
      </w:r>
      <w:r>
        <w:t>il fallait remonter et sortir</w:t>
      </w:r>
      <w:r w:rsidR="00D40713">
        <w:t xml:space="preserve">. </w:t>
      </w:r>
      <w:r>
        <w:t>Sa bonne fortune lui fit trouver un de ces pieux aiguisés que les habitants avaient lancés sur leurs ennemis au moment de l</w:t>
      </w:r>
      <w:r w:rsidR="00D40713">
        <w:t>’</w:t>
      </w:r>
      <w:r>
        <w:t>assaut</w:t>
      </w:r>
      <w:r w:rsidR="00D40713">
        <w:t xml:space="preserve">. </w:t>
      </w:r>
      <w:r>
        <w:t>Elle l</w:t>
      </w:r>
      <w:r w:rsidR="00D40713">
        <w:t>’</w:t>
      </w:r>
      <w:r>
        <w:t>employa pour gravir la pente du talus</w:t>
      </w:r>
      <w:r w:rsidR="00D40713">
        <w:t xml:space="preserve">, </w:t>
      </w:r>
      <w:r>
        <w:t>se soutenant ainsi</w:t>
      </w:r>
      <w:r w:rsidR="00D40713">
        <w:t xml:space="preserve">, </w:t>
      </w:r>
      <w:r>
        <w:t>tandis qu</w:t>
      </w:r>
      <w:r w:rsidR="00D40713">
        <w:t>’</w:t>
      </w:r>
      <w:r>
        <w:t>elle avançait un pied</w:t>
      </w:r>
      <w:r w:rsidR="00D40713">
        <w:t xml:space="preserve">, </w:t>
      </w:r>
      <w:r>
        <w:t>puis un autre</w:t>
      </w:r>
      <w:r w:rsidR="00D40713">
        <w:t xml:space="preserve">. </w:t>
      </w:r>
      <w:r>
        <w:t>Enfin</w:t>
      </w:r>
      <w:r w:rsidR="00D40713">
        <w:t xml:space="preserve">, </w:t>
      </w:r>
      <w:r>
        <w:t>avec beaucoup de fatigue et de peine</w:t>
      </w:r>
      <w:r w:rsidR="00D40713">
        <w:t xml:space="preserve">, </w:t>
      </w:r>
      <w:r>
        <w:t>elle fit si bien</w:t>
      </w:r>
      <w:r w:rsidR="00D40713">
        <w:t xml:space="preserve">, </w:t>
      </w:r>
      <w:r>
        <w:t>qu</w:t>
      </w:r>
      <w:r w:rsidR="00D40713">
        <w:t>’</w:t>
      </w:r>
      <w:r>
        <w:t>elle parvint jusqu</w:t>
      </w:r>
      <w:r w:rsidR="00D40713">
        <w:t>’</w:t>
      </w:r>
      <w:r>
        <w:t>au haut</w:t>
      </w:r>
      <w:r w:rsidR="00D40713">
        <w:t>.</w:t>
      </w:r>
    </w:p>
    <w:p w14:paraId="270C9375" w14:textId="326FCC8F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3F3ADF29" wp14:editId="1D07A851">
            <wp:extent cx="3906981" cy="4037735"/>
            <wp:effectExtent l="0" t="0" r="0" b="1270"/>
            <wp:docPr id="100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0156" cy="4041017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B19C3D" w14:textId="77777777" w:rsidR="00D40713" w:rsidRDefault="00000000">
      <w:r>
        <w:t>À deux portées d</w:t>
      </w:r>
      <w:r w:rsidR="00D40713">
        <w:t>’</w:t>
      </w:r>
      <w:r>
        <w:t>arbalète du fossé</w:t>
      </w:r>
      <w:r w:rsidR="00D40713">
        <w:t xml:space="preserve">, </w:t>
      </w:r>
      <w:r>
        <w:t>commençait la forêt</w:t>
      </w:r>
      <w:r w:rsidR="00D40713">
        <w:t xml:space="preserve">, </w:t>
      </w:r>
      <w:r>
        <w:t>longue de vingt et une lieues sur autant de large</w:t>
      </w:r>
      <w:r w:rsidR="00D40713">
        <w:t xml:space="preserve">, </w:t>
      </w:r>
      <w:r>
        <w:t>et remplie de toutes sortes de bêtes venimeuses ou féroces</w:t>
      </w:r>
      <w:r w:rsidR="00D40713">
        <w:t xml:space="preserve">. </w:t>
      </w:r>
      <w:proofErr w:type="spellStart"/>
      <w:r>
        <w:t>Nicolette</w:t>
      </w:r>
      <w:proofErr w:type="spellEnd"/>
      <w:r>
        <w:t xml:space="preserve"> n</w:t>
      </w:r>
      <w:r w:rsidR="00D40713">
        <w:t>’</w:t>
      </w:r>
      <w:r>
        <w:t>osait y entrer dans la crainte d</w:t>
      </w:r>
      <w:r w:rsidR="00D40713">
        <w:t>’</w:t>
      </w:r>
      <w:r>
        <w:t>être dévorée</w:t>
      </w:r>
      <w:r w:rsidR="00D40713">
        <w:t xml:space="preserve">. </w:t>
      </w:r>
      <w:r>
        <w:t>Cependant</w:t>
      </w:r>
      <w:r w:rsidR="00D40713">
        <w:t xml:space="preserve">, </w:t>
      </w:r>
      <w:r>
        <w:t>comme d</w:t>
      </w:r>
      <w:r w:rsidR="00D40713">
        <w:t>’</w:t>
      </w:r>
      <w:r>
        <w:t>un autre côté elle courait le risque d</w:t>
      </w:r>
      <w:r w:rsidR="00D40713">
        <w:t>’</w:t>
      </w:r>
      <w:r>
        <w:t>être bientôt reprise et ramenée à la ville</w:t>
      </w:r>
      <w:r w:rsidR="00D40713">
        <w:t xml:space="preserve">, </w:t>
      </w:r>
      <w:r>
        <w:t>elle se hasarda d</w:t>
      </w:r>
      <w:r w:rsidR="00D40713">
        <w:t>’</w:t>
      </w:r>
      <w:r>
        <w:t>aller se cacher sous quelques buissons épais qui formaient la lisière du bois</w:t>
      </w:r>
      <w:r w:rsidR="00D40713">
        <w:t xml:space="preserve">. </w:t>
      </w:r>
      <w:r>
        <w:t>Là</w:t>
      </w:r>
      <w:r w:rsidR="00D40713">
        <w:t xml:space="preserve">, </w:t>
      </w:r>
      <w:r>
        <w:t>d</w:t>
      </w:r>
      <w:r w:rsidR="00D40713">
        <w:t>’</w:t>
      </w:r>
      <w:r>
        <w:t>épuisement et de lassitude</w:t>
      </w:r>
      <w:r w:rsidR="00D40713">
        <w:t xml:space="preserve">, </w:t>
      </w:r>
      <w:r>
        <w:t>elle s</w:t>
      </w:r>
      <w:r w:rsidR="00D40713">
        <w:t>’</w:t>
      </w:r>
      <w:r>
        <w:t>assoupit et dormit jusqu</w:t>
      </w:r>
      <w:r w:rsidR="00D40713">
        <w:t>’</w:t>
      </w:r>
      <w:r>
        <w:t>à la première heure du jour</w:t>
      </w:r>
      <w:r w:rsidR="00D40713">
        <w:t xml:space="preserve"> ; </w:t>
      </w:r>
      <w:r>
        <w:t>les bergers de la ville conduisirent alors dans ce lieu leurs troupeaux</w:t>
      </w:r>
      <w:r w:rsidR="00D40713">
        <w:t>.</w:t>
      </w:r>
    </w:p>
    <w:p w14:paraId="4D9300B8" w14:textId="77777777" w:rsidR="00D40713" w:rsidRDefault="00000000">
      <w:r>
        <w:lastRenderedPageBreak/>
        <w:t>Pendant que les animaux paissaient</w:t>
      </w:r>
      <w:r w:rsidR="00D40713">
        <w:t xml:space="preserve">, </w:t>
      </w:r>
      <w:r>
        <w:t>entre la forêt et le fleuve</w:t>
      </w:r>
      <w:r w:rsidR="00D40713">
        <w:t xml:space="preserve">, </w:t>
      </w:r>
      <w:r>
        <w:t>les pasteurs vinrent s</w:t>
      </w:r>
      <w:r w:rsidR="00D40713">
        <w:t>’</w:t>
      </w:r>
      <w:r>
        <w:t>asseoir au bord d</w:t>
      </w:r>
      <w:r w:rsidR="00D40713">
        <w:t>’</w:t>
      </w:r>
      <w:r>
        <w:t>une claire fontaine qui la côtoyait</w:t>
      </w:r>
      <w:r w:rsidR="00D40713">
        <w:t xml:space="preserve">, </w:t>
      </w:r>
      <w:r>
        <w:t>et</w:t>
      </w:r>
      <w:r w:rsidR="00D40713">
        <w:t xml:space="preserve">, </w:t>
      </w:r>
      <w:r>
        <w:t>étendant sur l</w:t>
      </w:r>
      <w:r w:rsidR="00D40713">
        <w:t>’</w:t>
      </w:r>
      <w:r>
        <w:t>herbe une cape</w:t>
      </w:r>
      <w:r w:rsidR="00D40713">
        <w:t xml:space="preserve">, </w:t>
      </w:r>
      <w:r>
        <w:t>ils y mirent leur pain et commencèrent leur premier repas</w:t>
      </w:r>
      <w:r w:rsidR="00D40713">
        <w:t xml:space="preserve">. </w:t>
      </w:r>
      <w:proofErr w:type="spellStart"/>
      <w:r>
        <w:t>Nicolette</w:t>
      </w:r>
      <w:proofErr w:type="spellEnd"/>
      <w:r>
        <w:t xml:space="preserve"> qu</w:t>
      </w:r>
      <w:r w:rsidR="00D40713">
        <w:t>’</w:t>
      </w:r>
      <w:r>
        <w:t>ils éveillèrent s</w:t>
      </w:r>
      <w:r w:rsidR="00D40713">
        <w:t>’</w:t>
      </w:r>
      <w:r>
        <w:t>approcha d</w:t>
      </w:r>
      <w:r w:rsidR="00D40713">
        <w:t>’</w:t>
      </w:r>
      <w:r>
        <w:t>eux</w:t>
      </w:r>
      <w:r w:rsidR="00D40713">
        <w:t>. « </w:t>
      </w:r>
      <w:r>
        <w:t>Beaux enfants</w:t>
      </w:r>
      <w:r w:rsidR="00D40713">
        <w:t xml:space="preserve">, </w:t>
      </w:r>
      <w:r>
        <w:t>leur dit-elle en les saluant</w:t>
      </w:r>
      <w:r w:rsidR="00D40713">
        <w:t xml:space="preserve">, </w:t>
      </w:r>
      <w:r>
        <w:t xml:space="preserve">connaissez-vous </w:t>
      </w:r>
      <w:proofErr w:type="spellStart"/>
      <w:r>
        <w:t>Aucassin</w:t>
      </w:r>
      <w:proofErr w:type="spellEnd"/>
      <w:r w:rsidR="00D40713">
        <w:t xml:space="preserve">, </w:t>
      </w:r>
      <w:r>
        <w:t xml:space="preserve">fils de </w:t>
      </w:r>
      <w:proofErr w:type="spellStart"/>
      <w:r>
        <w:t>Garins</w:t>
      </w:r>
      <w:proofErr w:type="spellEnd"/>
      <w:r w:rsidR="00D40713">
        <w:t xml:space="preserve">, </w:t>
      </w:r>
      <w:r>
        <w:t>comte de Beaucaire</w:t>
      </w:r>
      <w:r w:rsidR="00D40713">
        <w:t> ? »</w:t>
      </w:r>
      <w:r>
        <w:t xml:space="preserve"> Ils répondirent que oui</w:t>
      </w:r>
      <w:r w:rsidR="00D40713">
        <w:t xml:space="preserve"> ; </w:t>
      </w:r>
      <w:r>
        <w:t>mais quand ils eurent jeté les yeux sur elle</w:t>
      </w:r>
      <w:r w:rsidR="00D40713">
        <w:t xml:space="preserve">, </w:t>
      </w:r>
      <w:r>
        <w:t>sa beauté les éblouit tellement qu</w:t>
      </w:r>
      <w:r w:rsidR="00D40713">
        <w:t>’</w:t>
      </w:r>
      <w:r>
        <w:t>ils crurent que c</w:t>
      </w:r>
      <w:r w:rsidR="00D40713">
        <w:t>’</w:t>
      </w:r>
      <w:r>
        <w:t>était une fée de la forêt qui les interrogeait</w:t>
      </w:r>
      <w:r w:rsidR="00D40713">
        <w:t xml:space="preserve">. </w:t>
      </w:r>
      <w:r>
        <w:t>Elle ajouta</w:t>
      </w:r>
      <w:r w:rsidR="00D40713">
        <w:t> : « </w:t>
      </w:r>
      <w:r>
        <w:t>Mes amis</w:t>
      </w:r>
      <w:r w:rsidR="00D40713">
        <w:t xml:space="preserve">, </w:t>
      </w:r>
      <w:r>
        <w:t>allez lui dire qu</w:t>
      </w:r>
      <w:r w:rsidR="00D40713">
        <w:t>’</w:t>
      </w:r>
      <w:r>
        <w:t>il y a ici une biche blanche pour laquelle il donnerait cinq cents marcs d</w:t>
      </w:r>
      <w:r w:rsidR="00D40713">
        <w:t>’</w:t>
      </w:r>
      <w:r>
        <w:t>or</w:t>
      </w:r>
      <w:r w:rsidR="00D40713">
        <w:t xml:space="preserve">, </w:t>
      </w:r>
      <w:r>
        <w:t>tout l</w:t>
      </w:r>
      <w:r w:rsidR="00D40713">
        <w:t>’</w:t>
      </w:r>
      <w:r>
        <w:t>or du monde</w:t>
      </w:r>
      <w:r w:rsidR="00D40713">
        <w:t xml:space="preserve">, </w:t>
      </w:r>
      <w:r>
        <w:t>s</w:t>
      </w:r>
      <w:r w:rsidR="00D40713">
        <w:t>’</w:t>
      </w:r>
      <w:r>
        <w:t>il l</w:t>
      </w:r>
      <w:r w:rsidR="00D40713">
        <w:t>’</w:t>
      </w:r>
      <w:r>
        <w:t>avait en sa disposition</w:t>
      </w:r>
      <w:r w:rsidR="00D40713">
        <w:t xml:space="preserve"> ; </w:t>
      </w:r>
      <w:r>
        <w:t>qu</w:t>
      </w:r>
      <w:r w:rsidR="00D40713">
        <w:t>’</w:t>
      </w:r>
      <w:r>
        <w:t>on l</w:t>
      </w:r>
      <w:r w:rsidR="00D40713">
        <w:t>’</w:t>
      </w:r>
      <w:r>
        <w:t>invite à venir la chasser</w:t>
      </w:r>
      <w:r w:rsidR="00D40713">
        <w:t xml:space="preserve">, </w:t>
      </w:r>
      <w:r>
        <w:t>et qu</w:t>
      </w:r>
      <w:r w:rsidR="00D40713">
        <w:t>’</w:t>
      </w:r>
      <w:r>
        <w:t>elle aura la vertu de le guérir de ses maux</w:t>
      </w:r>
      <w:r w:rsidR="00D40713">
        <w:t xml:space="preserve">, </w:t>
      </w:r>
      <w:r>
        <w:t>mais que</w:t>
      </w:r>
      <w:r w:rsidR="00D40713">
        <w:t xml:space="preserve">, </w:t>
      </w:r>
      <w:r>
        <w:t>s</w:t>
      </w:r>
      <w:r w:rsidR="00D40713">
        <w:t>’</w:t>
      </w:r>
      <w:r>
        <w:t>il attend plus de trois jours</w:t>
      </w:r>
      <w:r w:rsidR="00D40713">
        <w:t xml:space="preserve">, </w:t>
      </w:r>
      <w:r>
        <w:t>il ne la retrouvera plus</w:t>
      </w:r>
      <w:r w:rsidR="00D40713">
        <w:t xml:space="preserve">, </w:t>
      </w:r>
      <w:r>
        <w:t>et pourra renoncer pour jamais à sa guérison</w:t>
      </w:r>
      <w:r w:rsidR="00D40713">
        <w:t>. »</w:t>
      </w:r>
      <w:r>
        <w:t xml:space="preserve"> Alors elle tira de sa bourse cinq sous qu</w:t>
      </w:r>
      <w:r w:rsidR="00D40713">
        <w:t>’</w:t>
      </w:r>
      <w:r>
        <w:t>elle leur donna</w:t>
      </w:r>
      <w:r w:rsidR="00D40713">
        <w:t xml:space="preserve">. </w:t>
      </w:r>
      <w:r>
        <w:t>Ils les reçurent</w:t>
      </w:r>
      <w:r w:rsidR="00D40713">
        <w:t xml:space="preserve"> ; </w:t>
      </w:r>
      <w:r>
        <w:t>mais après les avoir pris</w:t>
      </w:r>
      <w:r w:rsidR="00D40713">
        <w:t xml:space="preserve">, </w:t>
      </w:r>
      <w:r>
        <w:t>ils refusèrent d</w:t>
      </w:r>
      <w:r w:rsidR="00D40713">
        <w:t>’</w:t>
      </w:r>
      <w:r>
        <w:t xml:space="preserve">aller à la ville trouver </w:t>
      </w:r>
      <w:proofErr w:type="spellStart"/>
      <w:r>
        <w:t>Aucassin</w:t>
      </w:r>
      <w:proofErr w:type="spellEnd"/>
      <w:r w:rsidR="00D40713">
        <w:t xml:space="preserve">, </w:t>
      </w:r>
      <w:r>
        <w:t>et promirent seulement de l</w:t>
      </w:r>
      <w:r w:rsidR="00D40713">
        <w:t>’</w:t>
      </w:r>
      <w:r>
        <w:t>avertir s</w:t>
      </w:r>
      <w:r w:rsidR="00D40713">
        <w:t>’</w:t>
      </w:r>
      <w:r>
        <w:t>ils le voyaient</w:t>
      </w:r>
      <w:r w:rsidR="00D40713">
        <w:t xml:space="preserve">. </w:t>
      </w:r>
      <w:r>
        <w:t>La fillette n</w:t>
      </w:r>
      <w:r w:rsidR="00D40713">
        <w:t>’</w:t>
      </w:r>
      <w:r>
        <w:t>ayant rien de plus à espérer</w:t>
      </w:r>
      <w:r w:rsidR="00D40713">
        <w:t xml:space="preserve">, </w:t>
      </w:r>
      <w:r>
        <w:t>accepta leur offre et les quitta</w:t>
      </w:r>
      <w:r w:rsidR="00D40713">
        <w:t>.</w:t>
      </w:r>
    </w:p>
    <w:p w14:paraId="697719AA" w14:textId="77777777" w:rsidR="00D40713" w:rsidRDefault="00000000">
      <w:r>
        <w:t>Dès ce moment</w:t>
      </w:r>
      <w:r w:rsidR="00D40713">
        <w:t xml:space="preserve">, </w:t>
      </w:r>
      <w:r>
        <w:t>elle ne s</w:t>
      </w:r>
      <w:r w:rsidR="00D40713">
        <w:t>’</w:t>
      </w:r>
      <w:r>
        <w:t>occupa plus que des moyens de recevoir son ami quand il viendrait</w:t>
      </w:r>
      <w:r w:rsidR="00D40713">
        <w:t xml:space="preserve">. </w:t>
      </w:r>
      <w:r>
        <w:t>Pour cela</w:t>
      </w:r>
      <w:r w:rsidR="00D40713">
        <w:t xml:space="preserve">, </w:t>
      </w:r>
      <w:r>
        <w:t>elle construisit près du chemin une petite loge en feuillage</w:t>
      </w:r>
      <w:r w:rsidR="00D40713">
        <w:t xml:space="preserve">, </w:t>
      </w:r>
      <w:r>
        <w:t>qu</w:t>
      </w:r>
      <w:r w:rsidR="00D40713">
        <w:t>’</w:t>
      </w:r>
      <w:r>
        <w:t>elle destina en même temps à l</w:t>
      </w:r>
      <w:r w:rsidR="00D40713">
        <w:t>’</w:t>
      </w:r>
      <w:r>
        <w:t>éprouver</w:t>
      </w:r>
      <w:r w:rsidR="00D40713">
        <w:t>. « </w:t>
      </w:r>
      <w:r>
        <w:t>S</w:t>
      </w:r>
      <w:r w:rsidR="00D40713">
        <w:t>’</w:t>
      </w:r>
      <w:r>
        <w:t>il m</w:t>
      </w:r>
      <w:r w:rsidR="00D40713">
        <w:t>’</w:t>
      </w:r>
      <w:r>
        <w:t>aime autant qu</w:t>
      </w:r>
      <w:r w:rsidR="00D40713">
        <w:t>’</w:t>
      </w:r>
      <w:r>
        <w:t>il l</w:t>
      </w:r>
      <w:r w:rsidR="00D40713">
        <w:t>’</w:t>
      </w:r>
      <w:r>
        <w:t>assure</w:t>
      </w:r>
      <w:r w:rsidR="00D40713">
        <w:t xml:space="preserve">, </w:t>
      </w:r>
      <w:r>
        <w:t>se disait-elle</w:t>
      </w:r>
      <w:r w:rsidR="00D40713">
        <w:t xml:space="preserve">, </w:t>
      </w:r>
      <w:r>
        <w:t>lorsqu</w:t>
      </w:r>
      <w:r w:rsidR="00D40713">
        <w:t>’</w:t>
      </w:r>
      <w:r>
        <w:t>il verra ceci</w:t>
      </w:r>
      <w:r w:rsidR="00D40713">
        <w:t xml:space="preserve">, </w:t>
      </w:r>
      <w:r>
        <w:t>il s</w:t>
      </w:r>
      <w:r w:rsidR="00D40713">
        <w:t>’</w:t>
      </w:r>
      <w:r>
        <w:t>y arrêtera pour l</w:t>
      </w:r>
      <w:r w:rsidR="00D40713">
        <w:t>’</w:t>
      </w:r>
      <w:r>
        <w:t>amour de moi</w:t>
      </w:r>
      <w:r w:rsidR="00D40713">
        <w:t>. »</w:t>
      </w:r>
      <w:r>
        <w:t xml:space="preserve"> Quand la cabane fut achevée et garnie de fleurs et d</w:t>
      </w:r>
      <w:r w:rsidR="00D40713">
        <w:t>’</w:t>
      </w:r>
      <w:r>
        <w:t>herbes odoriférantes</w:t>
      </w:r>
      <w:r w:rsidR="00D40713">
        <w:t xml:space="preserve">, </w:t>
      </w:r>
      <w:r>
        <w:t>la belle s</w:t>
      </w:r>
      <w:r w:rsidR="00D40713">
        <w:t>’</w:t>
      </w:r>
      <w:r>
        <w:t>écarta un peu et alla s</w:t>
      </w:r>
      <w:r w:rsidR="00D40713">
        <w:t>’</w:t>
      </w:r>
      <w:r>
        <w:t>asseoir près de là sous un buisson</w:t>
      </w:r>
      <w:r w:rsidR="00D40713">
        <w:t xml:space="preserve">, </w:t>
      </w:r>
      <w:r>
        <w:t xml:space="preserve">pour épier ce que ferait </w:t>
      </w:r>
      <w:proofErr w:type="spellStart"/>
      <w:r>
        <w:t>Aucassin</w:t>
      </w:r>
      <w:proofErr w:type="spellEnd"/>
      <w:r>
        <w:t xml:space="preserve"> lorsqu</w:t>
      </w:r>
      <w:r w:rsidR="00D40713">
        <w:t>’</w:t>
      </w:r>
      <w:r>
        <w:t>il arriverait</w:t>
      </w:r>
      <w:r w:rsidR="00D40713">
        <w:t>.</w:t>
      </w:r>
    </w:p>
    <w:p w14:paraId="0F6CF850" w14:textId="77777777" w:rsidR="00D40713" w:rsidRDefault="00000000">
      <w:r>
        <w:t>Il était sorti de prison</w:t>
      </w:r>
      <w:r w:rsidR="00D40713">
        <w:t xml:space="preserve">. </w:t>
      </w:r>
      <w:r>
        <w:t>Le vicomte</w:t>
      </w:r>
      <w:r w:rsidR="00D40713">
        <w:t xml:space="preserve">, </w:t>
      </w:r>
      <w:r>
        <w:t>aussitôt qu</w:t>
      </w:r>
      <w:r w:rsidR="00D40713">
        <w:t>’</w:t>
      </w:r>
      <w:r>
        <w:t>il avait appris la fuite de sa pupille</w:t>
      </w:r>
      <w:r w:rsidR="00D40713">
        <w:t xml:space="preserve">, </w:t>
      </w:r>
      <w:r>
        <w:t>s</w:t>
      </w:r>
      <w:r w:rsidR="00D40713">
        <w:t>’</w:t>
      </w:r>
      <w:r>
        <w:t>était hâté</w:t>
      </w:r>
      <w:r w:rsidR="00D40713">
        <w:t xml:space="preserve">, </w:t>
      </w:r>
      <w:r>
        <w:t>pour prévenir la colère et les soupçons du comte son seigneur</w:t>
      </w:r>
      <w:r w:rsidR="00D40713">
        <w:t xml:space="preserve">, </w:t>
      </w:r>
      <w:r>
        <w:t>de publier qu</w:t>
      </w:r>
      <w:r w:rsidR="00D40713">
        <w:t>’</w:t>
      </w:r>
      <w:r>
        <w:t xml:space="preserve">elle était </w:t>
      </w:r>
      <w:r>
        <w:lastRenderedPageBreak/>
        <w:t>morte dans la nuit</w:t>
      </w:r>
      <w:r w:rsidR="00D40713">
        <w:t xml:space="preserve"> ; </w:t>
      </w:r>
      <w:r>
        <w:t xml:space="preserve">et </w:t>
      </w:r>
      <w:proofErr w:type="spellStart"/>
      <w:r>
        <w:t>Garins</w:t>
      </w:r>
      <w:proofErr w:type="spellEnd"/>
      <w:r w:rsidR="00D40713">
        <w:t xml:space="preserve">, </w:t>
      </w:r>
      <w:r>
        <w:t xml:space="preserve">qui se voyait </w:t>
      </w:r>
      <w:proofErr w:type="spellStart"/>
      <w:r>
        <w:t>par là</w:t>
      </w:r>
      <w:proofErr w:type="spellEnd"/>
      <w:r>
        <w:t xml:space="preserve"> délivré des inquiétudes que lui donnait cette fille</w:t>
      </w:r>
      <w:r w:rsidR="00D40713">
        <w:t xml:space="preserve">, </w:t>
      </w:r>
      <w:r>
        <w:t>avait rendu la liberté à son fils</w:t>
      </w:r>
      <w:r w:rsidR="00D40713">
        <w:t xml:space="preserve">. </w:t>
      </w:r>
      <w:r>
        <w:t>Il voulut même</w:t>
      </w:r>
      <w:r w:rsidR="00D40713">
        <w:t xml:space="preserve">, </w:t>
      </w:r>
      <w:r>
        <w:t>comme pour le consoler</w:t>
      </w:r>
      <w:r w:rsidR="00D40713">
        <w:t xml:space="preserve">, </w:t>
      </w:r>
      <w:r>
        <w:t>donner une fête brillante à laquelle il invita tous les chevaliers et damoiseaux de sa terre</w:t>
      </w:r>
      <w:r w:rsidR="00D40713">
        <w:t xml:space="preserve">. </w:t>
      </w:r>
      <w:r>
        <w:t>La cour fut nombreuse et les plaisirs variés</w:t>
      </w:r>
      <w:r w:rsidR="00D40713">
        <w:t xml:space="preserve">, </w:t>
      </w:r>
      <w:r>
        <w:t>mais il n</w:t>
      </w:r>
      <w:r w:rsidR="00D40713">
        <w:t>’</w:t>
      </w:r>
      <w:r>
        <w:t xml:space="preserve">en était aucun pour </w:t>
      </w:r>
      <w:proofErr w:type="spellStart"/>
      <w:r>
        <w:t>Aucassin</w:t>
      </w:r>
      <w:proofErr w:type="spellEnd"/>
      <w:r w:rsidR="00D40713">
        <w:t xml:space="preserve">, </w:t>
      </w:r>
      <w:r>
        <w:t>parce qu</w:t>
      </w:r>
      <w:r w:rsidR="00D40713">
        <w:t>’</w:t>
      </w:r>
      <w:r>
        <w:t>il ne voyait point celle qu</w:t>
      </w:r>
      <w:r w:rsidR="00D40713">
        <w:t>’</w:t>
      </w:r>
      <w:r>
        <w:t>il aimait</w:t>
      </w:r>
      <w:r w:rsidR="00D40713">
        <w:t xml:space="preserve">. </w:t>
      </w:r>
      <w:r>
        <w:t>Plongé dans la douleur et la mélancolie</w:t>
      </w:r>
      <w:r w:rsidR="00D40713">
        <w:t xml:space="preserve">, </w:t>
      </w:r>
      <w:r>
        <w:t>il se tenait à l</w:t>
      </w:r>
      <w:r w:rsidR="00D40713">
        <w:t>’</w:t>
      </w:r>
      <w:r>
        <w:t>écart</w:t>
      </w:r>
      <w:r w:rsidR="00D40713">
        <w:t xml:space="preserve">, </w:t>
      </w:r>
      <w:r>
        <w:t>appuyé tristement contre un pilier</w:t>
      </w:r>
      <w:r w:rsidR="00D40713">
        <w:t xml:space="preserve">. </w:t>
      </w:r>
      <w:r>
        <w:t>Un chevalier de l</w:t>
      </w:r>
      <w:r w:rsidR="00D40713">
        <w:t>’</w:t>
      </w:r>
      <w:r>
        <w:t>assemblée s</w:t>
      </w:r>
      <w:r w:rsidR="00D40713">
        <w:t>’</w:t>
      </w:r>
      <w:r>
        <w:t>approcha de lui</w:t>
      </w:r>
      <w:r w:rsidR="00D40713">
        <w:t> : « </w:t>
      </w:r>
      <w:r>
        <w:t>Sire</w:t>
      </w:r>
      <w:r w:rsidR="00D40713">
        <w:t xml:space="preserve">, </w:t>
      </w:r>
      <w:r>
        <w:t>dit-il</w:t>
      </w:r>
      <w:r w:rsidR="00D40713">
        <w:t xml:space="preserve">, </w:t>
      </w:r>
      <w:r>
        <w:t>j</w:t>
      </w:r>
      <w:r w:rsidR="00D40713">
        <w:t>’</w:t>
      </w:r>
      <w:r>
        <w:t>ai été malade comme vous et du même mal</w:t>
      </w:r>
      <w:r w:rsidR="00D40713">
        <w:t xml:space="preserve">, </w:t>
      </w:r>
      <w:r>
        <w:t>et je puis aujourd</w:t>
      </w:r>
      <w:r w:rsidR="00D40713">
        <w:t>’</w:t>
      </w:r>
      <w:r>
        <w:t>hui vous donner un bon conseil</w:t>
      </w:r>
      <w:r w:rsidR="00D40713">
        <w:t xml:space="preserve">. </w:t>
      </w:r>
      <w:r>
        <w:t>Montez à cheval</w:t>
      </w:r>
      <w:r w:rsidR="00D40713">
        <w:t xml:space="preserve">, </w:t>
      </w:r>
      <w:proofErr w:type="spellStart"/>
      <w:r>
        <w:t>allez vous</w:t>
      </w:r>
      <w:proofErr w:type="spellEnd"/>
      <w:r>
        <w:t xml:space="preserve"> promener le long de la forêt</w:t>
      </w:r>
      <w:r w:rsidR="00D40713">
        <w:t xml:space="preserve">, </w:t>
      </w:r>
      <w:r>
        <w:t>vous entendrez chanter les oiseaux</w:t>
      </w:r>
      <w:r w:rsidR="00D40713">
        <w:t xml:space="preserve">, </w:t>
      </w:r>
      <w:r>
        <w:t>vous verrez la verdure</w:t>
      </w:r>
      <w:r w:rsidR="00D40713">
        <w:t xml:space="preserve">, </w:t>
      </w:r>
      <w:r>
        <w:t>et peut-être trouverez-vous choses qui vous soulageront</w:t>
      </w:r>
      <w:r w:rsidR="00D40713">
        <w:t>. »</w:t>
      </w:r>
      <w:r>
        <w:t xml:space="preserve"> </w:t>
      </w:r>
      <w:proofErr w:type="spellStart"/>
      <w:r>
        <w:t>Aucassin</w:t>
      </w:r>
      <w:proofErr w:type="spellEnd"/>
      <w:r>
        <w:t xml:space="preserve"> le remercia</w:t>
      </w:r>
      <w:r w:rsidR="00D40713">
        <w:t xml:space="preserve">, </w:t>
      </w:r>
      <w:r>
        <w:t>et aussitôt</w:t>
      </w:r>
      <w:r w:rsidR="00D40713">
        <w:t xml:space="preserve">, </w:t>
      </w:r>
      <w:r>
        <w:t>se dérobant de la salle et faisant seller son cheval</w:t>
      </w:r>
      <w:r w:rsidR="00D40713">
        <w:t xml:space="preserve">, </w:t>
      </w:r>
      <w:r>
        <w:t>il sortit et s</w:t>
      </w:r>
      <w:r w:rsidR="00D40713">
        <w:t>’</w:t>
      </w:r>
      <w:r>
        <w:t>avança vers la forêt</w:t>
      </w:r>
      <w:r w:rsidR="00D40713">
        <w:t>.</w:t>
      </w:r>
    </w:p>
    <w:p w14:paraId="35BE1213" w14:textId="192083CC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509001CF" wp14:editId="75E4E105">
            <wp:extent cx="1928553" cy="4270475"/>
            <wp:effectExtent l="0" t="0" r="0" b="0"/>
            <wp:docPr id="101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4105" cy="428276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C8280F" w14:textId="1AFE1959" w:rsidR="00000000" w:rsidRDefault="00000000">
      <w:r>
        <w:lastRenderedPageBreak/>
        <w:t>Les pastoureaux étaient encore assis</w:t>
      </w:r>
      <w:r w:rsidR="00D40713">
        <w:t xml:space="preserve">, </w:t>
      </w:r>
      <w:r>
        <w:t>comme le matin</w:t>
      </w:r>
      <w:r w:rsidR="00D40713">
        <w:t xml:space="preserve">, </w:t>
      </w:r>
      <w:r>
        <w:t>au bord de la fontaine</w:t>
      </w:r>
      <w:r w:rsidR="00D40713">
        <w:t xml:space="preserve">. </w:t>
      </w:r>
      <w:r>
        <w:t>Ils avaient acheté deux gâteaux qu</w:t>
      </w:r>
      <w:r w:rsidR="00D40713">
        <w:t>’</w:t>
      </w:r>
      <w:r>
        <w:t>ils étaient revenus manger au même lieu</w:t>
      </w:r>
      <w:r w:rsidR="00D40713">
        <w:t xml:space="preserve">, </w:t>
      </w:r>
      <w:r>
        <w:t>la cape à l</w:t>
      </w:r>
      <w:r w:rsidR="00D40713">
        <w:t>’</w:t>
      </w:r>
      <w:r>
        <w:t>ordinaire étendue sur l</w:t>
      </w:r>
      <w:r w:rsidR="00D40713">
        <w:t>’</w:t>
      </w:r>
      <w:r>
        <w:t>herbe</w:t>
      </w:r>
      <w:r w:rsidR="00D40713">
        <w:t>. « </w:t>
      </w:r>
      <w:r>
        <w:t>Camarades</w:t>
      </w:r>
      <w:r w:rsidR="00D40713">
        <w:t xml:space="preserve">, </w:t>
      </w:r>
      <w:r>
        <w:t>disait l</w:t>
      </w:r>
      <w:r w:rsidR="00D40713">
        <w:t>’</w:t>
      </w:r>
      <w:r>
        <w:t>un d</w:t>
      </w:r>
      <w:r w:rsidR="00D40713">
        <w:t>’</w:t>
      </w:r>
      <w:r>
        <w:t>eux nommé Lucas</w:t>
      </w:r>
      <w:r w:rsidR="00D40713">
        <w:t xml:space="preserve">, </w:t>
      </w:r>
      <w:r>
        <w:t xml:space="preserve">Dieu garde le gentil bachelier </w:t>
      </w:r>
      <w:proofErr w:type="spellStart"/>
      <w:r>
        <w:t>Aucassin</w:t>
      </w:r>
      <w:proofErr w:type="spellEnd"/>
      <w:r w:rsidR="00D40713">
        <w:t xml:space="preserve">, </w:t>
      </w:r>
      <w:r>
        <w:t>notre damoiseau</w:t>
      </w:r>
      <w:r w:rsidR="00D40713">
        <w:t xml:space="preserve">, </w:t>
      </w:r>
      <w:r>
        <w:t>et la fillette aux blonds cheveux qui nous a donné de quoi acheter gâteaux et couteaux à gaine</w:t>
      </w:r>
      <w:r w:rsidR="00D40713">
        <w:t xml:space="preserve">, </w:t>
      </w:r>
      <w:r>
        <w:t>flûtes</w:t>
      </w:r>
      <w:r w:rsidR="00D40713">
        <w:t xml:space="preserve">, </w:t>
      </w:r>
      <w:r>
        <w:t>cornets</w:t>
      </w:r>
      <w:r w:rsidR="00D40713">
        <w:t xml:space="preserve">, </w:t>
      </w:r>
      <w:r>
        <w:t>maillets et pipeaux</w:t>
      </w:r>
      <w:r w:rsidR="00D40713">
        <w:t>. »</w:t>
      </w:r>
    </w:p>
    <w:p w14:paraId="34D78832" w14:textId="77777777" w:rsidR="00D40713" w:rsidRDefault="00000000">
      <w:proofErr w:type="spellStart"/>
      <w:r>
        <w:t>Aucassin</w:t>
      </w:r>
      <w:proofErr w:type="spellEnd"/>
      <w:r w:rsidR="00D40713">
        <w:t xml:space="preserve">, </w:t>
      </w:r>
      <w:r>
        <w:t>à ce discours</w:t>
      </w:r>
      <w:r w:rsidR="00D40713">
        <w:t xml:space="preserve">, </w:t>
      </w:r>
      <w:r>
        <w:t xml:space="preserve">soupçonna que </w:t>
      </w:r>
      <w:proofErr w:type="spellStart"/>
      <w:r>
        <w:t>Nicolette</w:t>
      </w:r>
      <w:proofErr w:type="spellEnd"/>
      <w:r w:rsidR="00D40713">
        <w:t xml:space="preserve">, </w:t>
      </w:r>
      <w:r>
        <w:t>sa douce amie</w:t>
      </w:r>
      <w:r w:rsidR="00D40713">
        <w:t xml:space="preserve">, </w:t>
      </w:r>
      <w:r>
        <w:t>qu</w:t>
      </w:r>
      <w:r w:rsidR="00D40713">
        <w:t>’</w:t>
      </w:r>
      <w:r>
        <w:t>il aimait tant</w:t>
      </w:r>
      <w:r w:rsidR="00D40713">
        <w:t xml:space="preserve">, </w:t>
      </w:r>
      <w:r>
        <w:t>leur avait parlé</w:t>
      </w:r>
      <w:r w:rsidR="00D40713">
        <w:t xml:space="preserve">. </w:t>
      </w:r>
      <w:r>
        <w:t>Il les accosta</w:t>
      </w:r>
      <w:r w:rsidR="00D40713">
        <w:t xml:space="preserve">, </w:t>
      </w:r>
      <w:r>
        <w:t>et leur donnant dix sous pour les engager à s</w:t>
      </w:r>
      <w:r w:rsidR="00D40713">
        <w:t>’</w:t>
      </w:r>
      <w:r>
        <w:t>expliquer davantage</w:t>
      </w:r>
      <w:r w:rsidR="00D40713">
        <w:t xml:space="preserve">, </w:t>
      </w:r>
      <w:r>
        <w:t>les interrogea sur ce qu</w:t>
      </w:r>
      <w:r w:rsidR="00D40713">
        <w:t>’</w:t>
      </w:r>
      <w:r>
        <w:t>il venait d</w:t>
      </w:r>
      <w:r w:rsidR="00D40713">
        <w:t>’</w:t>
      </w:r>
      <w:r>
        <w:t>entendre</w:t>
      </w:r>
      <w:r w:rsidR="00D40713">
        <w:t xml:space="preserve">. </w:t>
      </w:r>
      <w:r>
        <w:t>Alors celui qui parlait le mieux de la bande lui raconta leur aventure du matin</w:t>
      </w:r>
      <w:r w:rsidR="00D40713">
        <w:t xml:space="preserve">, </w:t>
      </w:r>
      <w:r>
        <w:t>et ce qu</w:t>
      </w:r>
      <w:r w:rsidR="00D40713">
        <w:t>’</w:t>
      </w:r>
      <w:r>
        <w:t>ils s</w:t>
      </w:r>
      <w:r w:rsidR="00D40713">
        <w:t>’</w:t>
      </w:r>
      <w:r>
        <w:t>étaient chargés de lui dire</w:t>
      </w:r>
      <w:r w:rsidR="00D40713">
        <w:t xml:space="preserve">, </w:t>
      </w:r>
      <w:r>
        <w:t>et toute cette histoire de la biche blanche qu</w:t>
      </w:r>
      <w:r w:rsidR="00D40713">
        <w:t>’</w:t>
      </w:r>
      <w:r>
        <w:t>on l</w:t>
      </w:r>
      <w:r w:rsidR="00D40713">
        <w:t>’</w:t>
      </w:r>
      <w:r>
        <w:t>invitait à chasser</w:t>
      </w:r>
      <w:r w:rsidR="00D40713">
        <w:t>. « </w:t>
      </w:r>
      <w:r>
        <w:t>Dieu me la fasse rencontrer</w:t>
      </w:r>
      <w:r w:rsidR="00D40713">
        <w:t xml:space="preserve"> », </w:t>
      </w:r>
      <w:r>
        <w:t>répondit-il</w:t>
      </w:r>
      <w:r w:rsidR="00D40713">
        <w:t xml:space="preserve">, </w:t>
      </w:r>
      <w:r>
        <w:t>et il entra dans le bois pour la chercher</w:t>
      </w:r>
      <w:r w:rsidR="00D40713">
        <w:t>.</w:t>
      </w:r>
    </w:p>
    <w:p w14:paraId="3ABC5A3B" w14:textId="627EC850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3FA23AD7" wp14:editId="728E6E9A">
            <wp:extent cx="3507971" cy="3591405"/>
            <wp:effectExtent l="0" t="0" r="0" b="9525"/>
            <wp:docPr id="102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6140" cy="3599768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2C05B1" w14:textId="77777777" w:rsidR="00D40713" w:rsidRDefault="00000000">
      <w:r>
        <w:lastRenderedPageBreak/>
        <w:t>En marchant il disait</w:t>
      </w:r>
      <w:r w:rsidR="00D40713">
        <w:t> : « </w:t>
      </w:r>
      <w:proofErr w:type="spellStart"/>
      <w:r>
        <w:t>Nicolette</w:t>
      </w:r>
      <w:proofErr w:type="spellEnd"/>
      <w:r w:rsidR="00D40713">
        <w:t xml:space="preserve">, </w:t>
      </w:r>
      <w:r>
        <w:t>ma sœur</w:t>
      </w:r>
      <w:r w:rsidR="00D40713">
        <w:t xml:space="preserve">, </w:t>
      </w:r>
      <w:r>
        <w:t>ma douce amie</w:t>
      </w:r>
      <w:r w:rsidR="00D40713">
        <w:t xml:space="preserve">, </w:t>
      </w:r>
      <w:r>
        <w:t>c</w:t>
      </w:r>
      <w:r w:rsidR="00D40713">
        <w:t>’</w:t>
      </w:r>
      <w:r>
        <w:t>est pour vous que je m</w:t>
      </w:r>
      <w:r w:rsidR="00D40713">
        <w:t>’</w:t>
      </w:r>
      <w:r>
        <w:t>expose aux bêtes féroces de cette forêt</w:t>
      </w:r>
      <w:r w:rsidR="00D40713">
        <w:t xml:space="preserve"> ; </w:t>
      </w:r>
      <w:r>
        <w:t>c</w:t>
      </w:r>
      <w:r w:rsidR="00D40713">
        <w:t>’</w:t>
      </w:r>
      <w:r>
        <w:t>est pour voir vos beaux yeux et votre doux sourire</w:t>
      </w:r>
      <w:r w:rsidR="00D40713">
        <w:t xml:space="preserve">, </w:t>
      </w:r>
      <w:r>
        <w:t>pour entendre encore vos douces paroles</w:t>
      </w:r>
      <w:r w:rsidR="00D40713">
        <w:t>. »</w:t>
      </w:r>
      <w:r>
        <w:t xml:space="preserve"> Ses habits</w:t>
      </w:r>
      <w:r w:rsidR="00D40713">
        <w:t xml:space="preserve">, </w:t>
      </w:r>
      <w:r>
        <w:t>arrachés à chaque pas par les ronces et les épines</w:t>
      </w:r>
      <w:r w:rsidR="00D40713">
        <w:t xml:space="preserve">, </w:t>
      </w:r>
      <w:r>
        <w:t>s</w:t>
      </w:r>
      <w:r w:rsidR="00D40713">
        <w:t>’</w:t>
      </w:r>
      <w:r>
        <w:t>en allaient en lambeaux</w:t>
      </w:r>
      <w:r w:rsidR="00D40713">
        <w:t xml:space="preserve">. </w:t>
      </w:r>
      <w:r>
        <w:t>Ses bras</w:t>
      </w:r>
      <w:r w:rsidR="00D40713">
        <w:t xml:space="preserve">, </w:t>
      </w:r>
      <w:r>
        <w:t>ses jambes</w:t>
      </w:r>
      <w:r w:rsidR="00D40713">
        <w:t xml:space="preserve">, </w:t>
      </w:r>
      <w:r>
        <w:t>tout son corps en était déchiré</w:t>
      </w:r>
      <w:r w:rsidR="00D40713">
        <w:t xml:space="preserve">, </w:t>
      </w:r>
      <w:r>
        <w:t>et l</w:t>
      </w:r>
      <w:r w:rsidR="00D40713">
        <w:t>’</w:t>
      </w:r>
      <w:r>
        <w:t>on eût pu le suivre à la trace de son sang</w:t>
      </w:r>
      <w:r w:rsidR="00D40713">
        <w:t xml:space="preserve"> ; </w:t>
      </w:r>
      <w:r>
        <w:t xml:space="preserve">mais il était tellement occupé de </w:t>
      </w:r>
      <w:proofErr w:type="spellStart"/>
      <w:r>
        <w:t>Nicolette</w:t>
      </w:r>
      <w:proofErr w:type="spellEnd"/>
      <w:r w:rsidR="00D40713">
        <w:t xml:space="preserve">, </w:t>
      </w:r>
      <w:r>
        <w:t xml:space="preserve">de </w:t>
      </w:r>
      <w:proofErr w:type="spellStart"/>
      <w:r>
        <w:t>Nicolette</w:t>
      </w:r>
      <w:proofErr w:type="spellEnd"/>
      <w:r>
        <w:t xml:space="preserve"> sa douce amie</w:t>
      </w:r>
      <w:r w:rsidR="00D40713">
        <w:t xml:space="preserve">, </w:t>
      </w:r>
      <w:r>
        <w:t>qu</w:t>
      </w:r>
      <w:r w:rsidR="00D40713">
        <w:t>’</w:t>
      </w:r>
      <w:r>
        <w:t>il ne sentait ni mal</w:t>
      </w:r>
      <w:r w:rsidR="00D40713">
        <w:t xml:space="preserve">, </w:t>
      </w:r>
      <w:r>
        <w:t>ni douleur</w:t>
      </w:r>
      <w:r w:rsidR="00D40713">
        <w:t>.</w:t>
      </w:r>
    </w:p>
    <w:p w14:paraId="269A2C0C" w14:textId="77777777" w:rsidR="00D40713" w:rsidRDefault="00000000">
      <w:r>
        <w:t>Il passa ainsi le reste du jour à la chercher partout sans succès</w:t>
      </w:r>
      <w:r w:rsidR="00D40713">
        <w:t xml:space="preserve">. </w:t>
      </w:r>
      <w:r>
        <w:t>Quand il vit qu</w:t>
      </w:r>
      <w:r w:rsidR="00D40713">
        <w:t>’</w:t>
      </w:r>
      <w:r>
        <w:t>il ne la trouvait point et que la nuit approchait</w:t>
      </w:r>
      <w:r w:rsidR="00D40713">
        <w:t xml:space="preserve">, </w:t>
      </w:r>
      <w:r>
        <w:t>il commença à pleurer</w:t>
      </w:r>
      <w:r w:rsidR="00D40713">
        <w:t xml:space="preserve">. </w:t>
      </w:r>
      <w:r>
        <w:t>Cependant comme la lune éclairait</w:t>
      </w:r>
      <w:r w:rsidR="00D40713">
        <w:t xml:space="preserve">, </w:t>
      </w:r>
      <w:r>
        <w:t>il marcha toujours</w:t>
      </w:r>
      <w:r w:rsidR="00D40713">
        <w:t xml:space="preserve">. </w:t>
      </w:r>
      <w:r>
        <w:t>Enfin sa bonne fortune le conduisit à la feuillée qu</w:t>
      </w:r>
      <w:r w:rsidR="00D40713">
        <w:t>’</w:t>
      </w:r>
      <w:r>
        <w:t>avait construite la fillette</w:t>
      </w:r>
      <w:r w:rsidR="00D40713">
        <w:t>.</w:t>
      </w:r>
    </w:p>
    <w:p w14:paraId="273B96BA" w14:textId="3EE30741" w:rsidR="00000000" w:rsidRDefault="00000000">
      <w:r>
        <w:t>À la vue des fleurs dont la loge était ornée</w:t>
      </w:r>
      <w:r w:rsidR="00D40713">
        <w:t xml:space="preserve">, </w:t>
      </w:r>
      <w:r>
        <w:t>il se dit à lui-même</w:t>
      </w:r>
      <w:r w:rsidR="00D40713">
        <w:t> : « </w:t>
      </w:r>
      <w:r>
        <w:t>Ah</w:t>
      </w:r>
      <w:r w:rsidR="00D40713">
        <w:t xml:space="preserve"> ! </w:t>
      </w:r>
      <w:r>
        <w:t xml:space="preserve">sûrement ma </w:t>
      </w:r>
      <w:proofErr w:type="spellStart"/>
      <w:r>
        <w:t>Nicolette</w:t>
      </w:r>
      <w:proofErr w:type="spellEnd"/>
      <w:r>
        <w:t xml:space="preserve"> a été ici</w:t>
      </w:r>
      <w:r w:rsidR="00D40713">
        <w:t xml:space="preserve">, </w:t>
      </w:r>
      <w:r>
        <w:t>et ce sont les belles mains de ma douce amie qui ont élevé cette cabane</w:t>
      </w:r>
      <w:r w:rsidR="00D40713">
        <w:t xml:space="preserve">. </w:t>
      </w:r>
      <w:r>
        <w:t>Je veux pour l</w:t>
      </w:r>
      <w:r w:rsidR="00D40713">
        <w:t>’</w:t>
      </w:r>
      <w:r>
        <w:t>amour d</w:t>
      </w:r>
      <w:r w:rsidR="00D40713">
        <w:t>’</w:t>
      </w:r>
      <w:r>
        <w:t>elle m</w:t>
      </w:r>
      <w:r w:rsidR="00D40713">
        <w:t>’</w:t>
      </w:r>
      <w:r>
        <w:t>y reposer et y passer la nuit</w:t>
      </w:r>
      <w:r w:rsidR="00D40713">
        <w:t>. »</w:t>
      </w:r>
      <w:r>
        <w:t xml:space="preserve"> Aussitôt il descendit de cheval</w:t>
      </w:r>
      <w:r w:rsidR="00D40713">
        <w:t xml:space="preserve"> : </w:t>
      </w:r>
      <w:r>
        <w:t>mais sa joie était si grande et sa précipitation fut telle</w:t>
      </w:r>
      <w:r w:rsidR="00D40713">
        <w:t xml:space="preserve">, </w:t>
      </w:r>
      <w:r>
        <w:t>qu</w:t>
      </w:r>
      <w:r w:rsidR="00D40713">
        <w:t>’</w:t>
      </w:r>
      <w:r>
        <w:t>il se laissa tomber et se démit l</w:t>
      </w:r>
      <w:r w:rsidR="00D40713">
        <w:t>’</w:t>
      </w:r>
      <w:r>
        <w:t>épaule</w:t>
      </w:r>
      <w:r w:rsidR="00D40713">
        <w:t xml:space="preserve">. </w:t>
      </w:r>
      <w:r>
        <w:t>Quoique blessé</w:t>
      </w:r>
      <w:r w:rsidR="00D40713">
        <w:t xml:space="preserve">, </w:t>
      </w:r>
      <w:r>
        <w:t>il put néanmoins attacher avec l</w:t>
      </w:r>
      <w:r w:rsidR="00D40713">
        <w:t>’</w:t>
      </w:r>
      <w:r>
        <w:t>autre main son cheval à un arbre</w:t>
      </w:r>
      <w:r w:rsidR="00D40713">
        <w:t xml:space="preserve">. </w:t>
      </w:r>
      <w:r>
        <w:t>Ensuite il entra dans la loge</w:t>
      </w:r>
      <w:r w:rsidR="00D40713">
        <w:t xml:space="preserve">, </w:t>
      </w:r>
      <w:r>
        <w:t>et</w:t>
      </w:r>
      <w:r w:rsidR="00D40713">
        <w:t xml:space="preserve">, </w:t>
      </w:r>
      <w:r>
        <w:t>sans songer à ce qu</w:t>
      </w:r>
      <w:r w:rsidR="00D40713">
        <w:t>’</w:t>
      </w:r>
      <w:r>
        <w:t>il souffrait</w:t>
      </w:r>
      <w:r w:rsidR="00D40713">
        <w:t xml:space="preserve">, </w:t>
      </w:r>
      <w:r>
        <w:t>il s</w:t>
      </w:r>
      <w:r w:rsidR="00D40713">
        <w:t>’</w:t>
      </w:r>
      <w:r>
        <w:t>écria</w:t>
      </w:r>
      <w:r w:rsidR="00D40713">
        <w:t xml:space="preserve">, </w:t>
      </w:r>
      <w:r>
        <w:t>transporté d</w:t>
      </w:r>
      <w:r w:rsidR="00D40713">
        <w:t>’</w:t>
      </w:r>
      <w:r>
        <w:t>amour</w:t>
      </w:r>
      <w:r w:rsidR="00D40713">
        <w:t> : « </w:t>
      </w:r>
      <w:r>
        <w:t>Belles fleurs</w:t>
      </w:r>
      <w:r w:rsidR="00D40713">
        <w:t xml:space="preserve">, </w:t>
      </w:r>
      <w:r>
        <w:t>rameaux verts qu</w:t>
      </w:r>
      <w:r w:rsidR="00D40713">
        <w:t>’</w:t>
      </w:r>
      <w:r>
        <w:t xml:space="preserve">a cueillis ma </w:t>
      </w:r>
      <w:proofErr w:type="spellStart"/>
      <w:r>
        <w:t>Nicolette</w:t>
      </w:r>
      <w:proofErr w:type="spellEnd"/>
      <w:r w:rsidR="00D40713">
        <w:t xml:space="preserve">, </w:t>
      </w:r>
      <w:r>
        <w:t>si j</w:t>
      </w:r>
      <w:r w:rsidR="00D40713">
        <w:t>’</w:t>
      </w:r>
      <w:r>
        <w:t>avais auprès de moi ma douce amie</w:t>
      </w:r>
      <w:r w:rsidR="00D40713">
        <w:t xml:space="preserve">, </w:t>
      </w:r>
      <w:r>
        <w:t>ah</w:t>
      </w:r>
      <w:r w:rsidR="00D40713">
        <w:t xml:space="preserve"> ! </w:t>
      </w:r>
      <w:r>
        <w:t>que de douces paroles je lui dirais</w:t>
      </w:r>
      <w:r w:rsidR="00D40713">
        <w:t> ! »</w:t>
      </w:r>
    </w:p>
    <w:p w14:paraId="0C0A2FF6" w14:textId="77777777" w:rsidR="00D40713" w:rsidRDefault="00000000">
      <w:r>
        <w:t>La fillette était tout près de là qui l</w:t>
      </w:r>
      <w:r w:rsidR="00D40713">
        <w:t>’</w:t>
      </w:r>
      <w:r>
        <w:t>entendait</w:t>
      </w:r>
      <w:r w:rsidR="00D40713">
        <w:t xml:space="preserve">. </w:t>
      </w:r>
      <w:r>
        <w:t>Elle courut à lui les bras ouverts et l</w:t>
      </w:r>
      <w:r w:rsidR="00D40713">
        <w:t>’</w:t>
      </w:r>
      <w:r>
        <w:t>embrassa tendrement</w:t>
      </w:r>
      <w:r w:rsidR="00D40713">
        <w:t>. « </w:t>
      </w:r>
      <w:r>
        <w:t>Beau doux ami</w:t>
      </w:r>
      <w:r w:rsidR="00D40713">
        <w:t xml:space="preserve">, </w:t>
      </w:r>
      <w:r>
        <w:t>je vous ai donc retrouvé</w:t>
      </w:r>
      <w:r w:rsidR="00D40713">
        <w:t> ! »</w:t>
      </w:r>
      <w:r>
        <w:t xml:space="preserve"> Et lui de la serrer à son tour dans les siens et de l</w:t>
      </w:r>
      <w:r w:rsidR="00D40713">
        <w:t>’</w:t>
      </w:r>
      <w:r>
        <w:t>embrasser mille fois</w:t>
      </w:r>
      <w:r w:rsidR="00D40713">
        <w:t>. « </w:t>
      </w:r>
      <w:r>
        <w:t>Ah</w:t>
      </w:r>
      <w:r w:rsidR="00D40713">
        <w:t xml:space="preserve"> ! </w:t>
      </w:r>
      <w:r>
        <w:t>belle amie</w:t>
      </w:r>
      <w:r w:rsidR="00D40713">
        <w:t xml:space="preserve">, </w:t>
      </w:r>
      <w:r>
        <w:t>tout à l</w:t>
      </w:r>
      <w:r w:rsidR="00D40713">
        <w:t>’</w:t>
      </w:r>
      <w:r>
        <w:t>heure je souffrais beaucoup</w:t>
      </w:r>
      <w:r w:rsidR="00D40713">
        <w:t xml:space="preserve">, </w:t>
      </w:r>
      <w:r>
        <w:t xml:space="preserve">mais à présent que je </w:t>
      </w:r>
      <w:r>
        <w:lastRenderedPageBreak/>
        <w:t>vous tiens</w:t>
      </w:r>
      <w:r w:rsidR="00D40713">
        <w:t xml:space="preserve">, </w:t>
      </w:r>
      <w:r>
        <w:t>je ne sens plus de mal</w:t>
      </w:r>
      <w:r w:rsidR="00D40713">
        <w:t>. »</w:t>
      </w:r>
      <w:r>
        <w:t xml:space="preserve"> </w:t>
      </w:r>
      <w:proofErr w:type="spellStart"/>
      <w:r>
        <w:t>Nicolette</w:t>
      </w:r>
      <w:proofErr w:type="spellEnd"/>
      <w:r>
        <w:t xml:space="preserve"> alarmée l</w:t>
      </w:r>
      <w:r w:rsidR="00D40713">
        <w:t>’</w:t>
      </w:r>
      <w:r>
        <w:t>interrogea sur la cause de ses douleurs</w:t>
      </w:r>
      <w:r w:rsidR="00D40713">
        <w:t xml:space="preserve"> ; </w:t>
      </w:r>
      <w:r>
        <w:t>elle lui tâta l</w:t>
      </w:r>
      <w:r w:rsidR="00D40713">
        <w:t>’</w:t>
      </w:r>
      <w:r>
        <w:t>épaule pour s</w:t>
      </w:r>
      <w:r w:rsidR="00D40713">
        <w:t>’</w:t>
      </w:r>
      <w:r>
        <w:t>assurer si elle était déboîtée</w:t>
      </w:r>
      <w:r w:rsidR="00D40713">
        <w:t xml:space="preserve">, </w:t>
      </w:r>
      <w:r>
        <w:t>et avec l</w:t>
      </w:r>
      <w:r w:rsidR="00D40713">
        <w:t>’</w:t>
      </w:r>
      <w:r>
        <w:t>aide du ciel</w:t>
      </w:r>
      <w:r w:rsidR="00D40713">
        <w:t xml:space="preserve">, </w:t>
      </w:r>
      <w:r>
        <w:t>elle fit si bien qu</w:t>
      </w:r>
      <w:r w:rsidR="00D40713">
        <w:t>’</w:t>
      </w:r>
      <w:r>
        <w:t>elle réussit à la remettre en place</w:t>
      </w:r>
      <w:r w:rsidR="00D40713">
        <w:t xml:space="preserve">. </w:t>
      </w:r>
      <w:r>
        <w:t>Sa main ensuite appliqua sur le mal certaines fleurs et plantes salutaires dont la vertu lui était connue</w:t>
      </w:r>
      <w:r w:rsidR="00D40713">
        <w:t xml:space="preserve">, </w:t>
      </w:r>
      <w:r>
        <w:t>et elle les y assujettit avec un peu de sa chemise qu</w:t>
      </w:r>
      <w:r w:rsidR="00D40713">
        <w:t>’</w:t>
      </w:r>
      <w:r>
        <w:t>elle déchira</w:t>
      </w:r>
      <w:r w:rsidR="00D40713">
        <w:t>.</w:t>
      </w:r>
    </w:p>
    <w:p w14:paraId="383B1BF5" w14:textId="03987D43" w:rsidR="00000000" w:rsidRDefault="00000000">
      <w:r>
        <w:t>Quand il fut pansé</w:t>
      </w:r>
      <w:r w:rsidR="00D40713">
        <w:t> : « </w:t>
      </w:r>
      <w:r>
        <w:t>Beau doux ami</w:t>
      </w:r>
      <w:r w:rsidR="00D40713">
        <w:t xml:space="preserve">, </w:t>
      </w:r>
      <w:r>
        <w:t>dit-elle</w:t>
      </w:r>
      <w:r w:rsidR="00D40713">
        <w:t xml:space="preserve">, </w:t>
      </w:r>
      <w:r>
        <w:t>quel parti maintenant allons-nous prendre</w:t>
      </w:r>
      <w:r w:rsidR="00D40713">
        <w:t xml:space="preserve"> ? </w:t>
      </w:r>
      <w:r>
        <w:t>Votre père</w:t>
      </w:r>
      <w:r w:rsidR="00D40713">
        <w:t xml:space="preserve">, </w:t>
      </w:r>
      <w:r>
        <w:t>instruit de votre fuite</w:t>
      </w:r>
      <w:r w:rsidR="00D40713">
        <w:t xml:space="preserve">, </w:t>
      </w:r>
      <w:r>
        <w:t>va</w:t>
      </w:r>
      <w:r w:rsidR="00D40713">
        <w:t xml:space="preserve">, </w:t>
      </w:r>
      <w:r>
        <w:t>dès le point du jour</w:t>
      </w:r>
      <w:r w:rsidR="00D40713">
        <w:t xml:space="preserve">, </w:t>
      </w:r>
      <w:r>
        <w:t>n</w:t>
      </w:r>
      <w:r w:rsidR="00D40713">
        <w:t>’</w:t>
      </w:r>
      <w:r>
        <w:t>en doutez pas</w:t>
      </w:r>
      <w:r w:rsidR="00D40713">
        <w:t xml:space="preserve">, </w:t>
      </w:r>
      <w:r>
        <w:t>envoyer après vous et faire fouiller cette forêt</w:t>
      </w:r>
      <w:r w:rsidR="00D40713">
        <w:t xml:space="preserve">. </w:t>
      </w:r>
      <w:r>
        <w:t>Si l</w:t>
      </w:r>
      <w:r w:rsidR="00D40713">
        <w:t>’</w:t>
      </w:r>
      <w:r>
        <w:t>on vous trouve</w:t>
      </w:r>
      <w:r w:rsidR="00D40713">
        <w:t xml:space="preserve">, </w:t>
      </w:r>
      <w:r>
        <w:t>j</w:t>
      </w:r>
      <w:r w:rsidR="00D40713">
        <w:t>’</w:t>
      </w:r>
      <w:r>
        <w:t>ignore ce qui vous arrivera</w:t>
      </w:r>
      <w:r w:rsidR="00D40713">
        <w:t xml:space="preserve"> ; </w:t>
      </w:r>
      <w:r>
        <w:t>mais moi</w:t>
      </w:r>
      <w:r w:rsidR="00D40713">
        <w:t xml:space="preserve">, </w:t>
      </w:r>
      <w:r>
        <w:t>je sais bien qu</w:t>
      </w:r>
      <w:r w:rsidR="00D40713">
        <w:t>’</w:t>
      </w:r>
      <w:r>
        <w:t>on me fera mourir cruellement</w:t>
      </w:r>
      <w:r w:rsidR="00D40713">
        <w:t xml:space="preserve">. – </w:t>
      </w:r>
      <w:r>
        <w:t>J</w:t>
      </w:r>
      <w:r w:rsidR="00D40713">
        <w:t>’</w:t>
      </w:r>
      <w:r>
        <w:t>y mettrai bon ordre</w:t>
      </w:r>
      <w:r w:rsidR="00D40713">
        <w:t>, »</w:t>
      </w:r>
      <w:r>
        <w:t xml:space="preserve"> répondit le damoiseau</w:t>
      </w:r>
      <w:r w:rsidR="00D40713">
        <w:t xml:space="preserve">. </w:t>
      </w:r>
      <w:r>
        <w:t>Il monta aussitôt sur son cheval</w:t>
      </w:r>
      <w:r w:rsidR="00D40713">
        <w:t xml:space="preserve">, </w:t>
      </w:r>
      <w:r>
        <w:t>prit sa mie dans ses bras</w:t>
      </w:r>
      <w:r w:rsidR="00D40713">
        <w:t xml:space="preserve">, </w:t>
      </w:r>
      <w:r>
        <w:t>et partit tenant ainsi embrassées ses amours</w:t>
      </w:r>
      <w:r w:rsidR="00D40713">
        <w:t> : « </w:t>
      </w:r>
      <w:r>
        <w:t>Doux ami</w:t>
      </w:r>
      <w:r w:rsidR="00D40713">
        <w:t xml:space="preserve">, </w:t>
      </w:r>
      <w:r>
        <w:t>où irons-nous</w:t>
      </w:r>
      <w:r w:rsidR="00D40713">
        <w:t xml:space="preserve"> ? </w:t>
      </w:r>
      <w:r>
        <w:t>demandait-elle</w:t>
      </w:r>
      <w:r w:rsidR="00D40713">
        <w:t xml:space="preserve">. – </w:t>
      </w:r>
      <w:r>
        <w:t>Je n</w:t>
      </w:r>
      <w:r w:rsidR="00D40713">
        <w:t>’</w:t>
      </w:r>
      <w:r>
        <w:t>en sais rien</w:t>
      </w:r>
      <w:r w:rsidR="00D40713">
        <w:t xml:space="preserve">, </w:t>
      </w:r>
      <w:r>
        <w:t>répondit-il</w:t>
      </w:r>
      <w:r w:rsidR="00D40713">
        <w:t xml:space="preserve">, </w:t>
      </w:r>
      <w:r>
        <w:t>mais peu m</w:t>
      </w:r>
      <w:r w:rsidR="00D40713">
        <w:t>’</w:t>
      </w:r>
      <w:r>
        <w:t>importe</w:t>
      </w:r>
      <w:r w:rsidR="00D40713">
        <w:t xml:space="preserve">, </w:t>
      </w:r>
      <w:r>
        <w:t>puisque nous allons ensemble</w:t>
      </w:r>
      <w:r w:rsidR="00D40713">
        <w:t>. »</w:t>
      </w:r>
    </w:p>
    <w:p w14:paraId="60F2CAA1" w14:textId="77777777" w:rsidR="00D40713" w:rsidRDefault="00000000">
      <w:r>
        <w:t>Après avoir marché par monts et par vaux</w:t>
      </w:r>
      <w:r w:rsidR="00D40713">
        <w:t xml:space="preserve">, </w:t>
      </w:r>
      <w:r>
        <w:t>après avoir traversé plusieurs villes et bourgs</w:t>
      </w:r>
      <w:r w:rsidR="00D40713">
        <w:t xml:space="preserve">, </w:t>
      </w:r>
      <w:r>
        <w:t>ils arrivèrent au bord de la mer</w:t>
      </w:r>
      <w:r w:rsidR="00D40713">
        <w:t xml:space="preserve">. </w:t>
      </w:r>
      <w:proofErr w:type="spellStart"/>
      <w:r>
        <w:t>Aucassin</w:t>
      </w:r>
      <w:proofErr w:type="spellEnd"/>
      <w:r>
        <w:t xml:space="preserve"> aperçut des marchands qui naviguaient</w:t>
      </w:r>
      <w:r w:rsidR="00D40713">
        <w:t xml:space="preserve">. </w:t>
      </w:r>
      <w:r>
        <w:t>Il leur fit signe d</w:t>
      </w:r>
      <w:r w:rsidR="00D40713">
        <w:t>’</w:t>
      </w:r>
      <w:r>
        <w:t>approcher</w:t>
      </w:r>
      <w:r w:rsidR="00D40713">
        <w:t xml:space="preserve">, </w:t>
      </w:r>
      <w:r>
        <w:t>et ceux-ci lui ayant envoyé leur barque</w:t>
      </w:r>
      <w:r w:rsidR="00D40713">
        <w:t xml:space="preserve">, </w:t>
      </w:r>
      <w:r>
        <w:t>il obtint d</w:t>
      </w:r>
      <w:r w:rsidR="00D40713">
        <w:t>’</w:t>
      </w:r>
      <w:r>
        <w:t>eux d</w:t>
      </w:r>
      <w:r w:rsidR="00D40713">
        <w:t>’</w:t>
      </w:r>
      <w:r>
        <w:t>être reçu dans le vaisseau avec sa mie</w:t>
      </w:r>
      <w:r w:rsidR="00D40713">
        <w:t>.</w:t>
      </w:r>
    </w:p>
    <w:p w14:paraId="0D859938" w14:textId="77777777" w:rsidR="00D40713" w:rsidRDefault="00000000">
      <w:r>
        <w:t>Une tempête horrible qui survint les obligea de chercher un port</w:t>
      </w:r>
      <w:r w:rsidR="00D40713">
        <w:t xml:space="preserve">. </w:t>
      </w:r>
      <w:r>
        <w:t>Mais une flotte sarrasine les attaqua</w:t>
      </w:r>
      <w:r w:rsidR="00D40713">
        <w:t xml:space="preserve">, </w:t>
      </w:r>
      <w:r>
        <w:t>s</w:t>
      </w:r>
      <w:r w:rsidR="00D40713">
        <w:t>’</w:t>
      </w:r>
      <w:r>
        <w:t xml:space="preserve">empara de leur vaisseau et fit prisonniers </w:t>
      </w:r>
      <w:proofErr w:type="spellStart"/>
      <w:r>
        <w:t>Aucassin</w:t>
      </w:r>
      <w:proofErr w:type="spellEnd"/>
      <w:r>
        <w:t xml:space="preserve"> et </w:t>
      </w:r>
      <w:proofErr w:type="spellStart"/>
      <w:r>
        <w:t>Nicolette</w:t>
      </w:r>
      <w:proofErr w:type="spellEnd"/>
      <w:r w:rsidR="00D40713">
        <w:t xml:space="preserve">. </w:t>
      </w:r>
      <w:r>
        <w:t>On porta la fillette dans un navire</w:t>
      </w:r>
      <w:r w:rsidR="00D40713">
        <w:t xml:space="preserve">. </w:t>
      </w:r>
      <w:r>
        <w:t>Son ami</w:t>
      </w:r>
      <w:r w:rsidR="00D40713">
        <w:t xml:space="preserve">, </w:t>
      </w:r>
      <w:r>
        <w:t>pieds et poings liés</w:t>
      </w:r>
      <w:r w:rsidR="00D40713">
        <w:t xml:space="preserve">, </w:t>
      </w:r>
      <w:r>
        <w:t>fut mis dans un autre</w:t>
      </w:r>
      <w:r w:rsidR="00D40713">
        <w:t xml:space="preserve">, </w:t>
      </w:r>
      <w:r>
        <w:t>et l</w:t>
      </w:r>
      <w:r w:rsidR="00D40713">
        <w:t>’</w:t>
      </w:r>
      <w:r>
        <w:t>on s</w:t>
      </w:r>
      <w:r w:rsidR="00D40713">
        <w:t>’</w:t>
      </w:r>
      <w:r>
        <w:t>éloigna</w:t>
      </w:r>
      <w:r w:rsidR="00D40713">
        <w:t>.</w:t>
      </w:r>
    </w:p>
    <w:p w14:paraId="1C2247D0" w14:textId="5D547E7E" w:rsidR="00000000" w:rsidRDefault="00D87355" w:rsidP="00F74277">
      <w:pPr>
        <w:pStyle w:val="Centr"/>
      </w:pPr>
      <w:r>
        <w:rPr>
          <w:noProof/>
        </w:rPr>
        <w:lastRenderedPageBreak/>
        <w:drawing>
          <wp:inline distT="0" distB="0" distL="0" distR="0" wp14:anchorId="4DB81F60" wp14:editId="79D19E5F">
            <wp:extent cx="4962698" cy="4049117"/>
            <wp:effectExtent l="0" t="0" r="0" b="8890"/>
            <wp:docPr id="103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4086" cy="405840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F85B3" w14:textId="77777777" w:rsidR="00D40713" w:rsidRDefault="00000000">
      <w:r>
        <w:t>Tout à coup une nouvelle tourmente sépara la flotte</w:t>
      </w:r>
      <w:r w:rsidR="00D40713">
        <w:t xml:space="preserve">. </w:t>
      </w:r>
      <w:r>
        <w:t xml:space="preserve">Le navire qui portait </w:t>
      </w:r>
      <w:proofErr w:type="spellStart"/>
      <w:r>
        <w:t>Aucassin</w:t>
      </w:r>
      <w:proofErr w:type="spellEnd"/>
      <w:r w:rsidR="00D40713">
        <w:t xml:space="preserve">, </w:t>
      </w:r>
      <w:r>
        <w:t>ballotté pendant plusieurs jours et jeté de côte en côte</w:t>
      </w:r>
      <w:r w:rsidR="00D40713">
        <w:t xml:space="preserve">, </w:t>
      </w:r>
      <w:r>
        <w:t>fut poussé enfin contre le château de Beaucaire</w:t>
      </w:r>
      <w:r w:rsidR="00D40713">
        <w:t xml:space="preserve">. </w:t>
      </w:r>
      <w:r>
        <w:t>Les habitants accourus sur la rive virent</w:t>
      </w:r>
      <w:r w:rsidR="00D40713">
        <w:t xml:space="preserve">, </w:t>
      </w:r>
      <w:r>
        <w:t>avec une bien agréable surprise</w:t>
      </w:r>
      <w:r w:rsidR="00D40713">
        <w:t xml:space="preserve">, </w:t>
      </w:r>
      <w:r>
        <w:t>leur damoiseau</w:t>
      </w:r>
      <w:r w:rsidR="00D40713">
        <w:t xml:space="preserve">. </w:t>
      </w:r>
      <w:r>
        <w:t>Son père et sa mère étaient morts en son absence</w:t>
      </w:r>
      <w:r w:rsidR="00D40713">
        <w:t xml:space="preserve">. </w:t>
      </w:r>
      <w:r>
        <w:t>Ils le reconnurent pour leur seigneur et le conduisirent en pompe au château</w:t>
      </w:r>
      <w:r w:rsidR="00D40713">
        <w:t xml:space="preserve">, </w:t>
      </w:r>
      <w:r>
        <w:t>dont il prit possession</w:t>
      </w:r>
      <w:r w:rsidR="00D40713">
        <w:t xml:space="preserve">, </w:t>
      </w:r>
      <w:r>
        <w:t>et où il n</w:t>
      </w:r>
      <w:r w:rsidR="00D40713">
        <w:t>’</w:t>
      </w:r>
      <w:r>
        <w:t xml:space="preserve">eût plus rien à regretter que </w:t>
      </w:r>
      <w:proofErr w:type="spellStart"/>
      <w:r>
        <w:t>Nicolette</w:t>
      </w:r>
      <w:proofErr w:type="spellEnd"/>
      <w:r w:rsidR="00D40713">
        <w:t xml:space="preserve">, </w:t>
      </w:r>
      <w:r>
        <w:t>sa douce amie</w:t>
      </w:r>
      <w:r w:rsidR="00D40713">
        <w:t>.</w:t>
      </w:r>
    </w:p>
    <w:p w14:paraId="43824C2F" w14:textId="77777777" w:rsidR="00D40713" w:rsidRDefault="00000000">
      <w:r>
        <w:t>Le vaisseau qu</w:t>
      </w:r>
      <w:r w:rsidR="00D40713">
        <w:t>’</w:t>
      </w:r>
      <w:r>
        <w:t>elle montait était celui du roi de Carthage</w:t>
      </w:r>
      <w:r w:rsidR="00D40713">
        <w:t xml:space="preserve">, </w:t>
      </w:r>
      <w:r>
        <w:t>venu à cette expédition avec douze fils</w:t>
      </w:r>
      <w:r w:rsidR="00D40713">
        <w:t xml:space="preserve">, </w:t>
      </w:r>
      <w:r>
        <w:t>tous rois comme lui</w:t>
      </w:r>
      <w:r w:rsidR="00D40713">
        <w:t xml:space="preserve">. </w:t>
      </w:r>
      <w:r>
        <w:t>Ravis de sa beauté</w:t>
      </w:r>
      <w:r w:rsidR="00D40713">
        <w:t xml:space="preserve">, </w:t>
      </w:r>
      <w:r>
        <w:t>les jeunes princes la traitèrent avec respect et lui demandèrent plusieurs fois le nom de ses parents et de sa patrie</w:t>
      </w:r>
      <w:r w:rsidR="00D40713">
        <w:t>. « </w:t>
      </w:r>
      <w:r>
        <w:t>Je l</w:t>
      </w:r>
      <w:r w:rsidR="00D40713">
        <w:t>’</w:t>
      </w:r>
      <w:r>
        <w:t>ignore</w:t>
      </w:r>
      <w:r w:rsidR="00D40713">
        <w:t xml:space="preserve">, </w:t>
      </w:r>
      <w:r>
        <w:t>répondit-elle</w:t>
      </w:r>
      <w:r w:rsidR="00D40713">
        <w:t xml:space="preserve">. </w:t>
      </w:r>
      <w:r>
        <w:t>Je sais seulement que je fus enlevée en très bas âge et vendue</w:t>
      </w:r>
      <w:r w:rsidR="00D40713">
        <w:t xml:space="preserve">, </w:t>
      </w:r>
      <w:r>
        <w:t>il y a quinze ans</w:t>
      </w:r>
      <w:r w:rsidR="00D40713">
        <w:t xml:space="preserve">, </w:t>
      </w:r>
      <w:r>
        <w:t>par des Sarrasins</w:t>
      </w:r>
      <w:r w:rsidR="00D40713">
        <w:t>. »</w:t>
      </w:r>
      <w:r>
        <w:t xml:space="preserve"> Mais lorsqu</w:t>
      </w:r>
      <w:r w:rsidR="00D40713">
        <w:t>’</w:t>
      </w:r>
      <w:r>
        <w:t>on entra dans Carthage</w:t>
      </w:r>
      <w:r w:rsidR="00D40713">
        <w:t xml:space="preserve">, </w:t>
      </w:r>
      <w:r>
        <w:t>quel fut son étonnement à l</w:t>
      </w:r>
      <w:r w:rsidR="00D40713">
        <w:t>’</w:t>
      </w:r>
      <w:r>
        <w:t xml:space="preserve">aspect des murs et des appartements </w:t>
      </w:r>
      <w:r>
        <w:lastRenderedPageBreak/>
        <w:t>du château</w:t>
      </w:r>
      <w:r w:rsidR="00D40713">
        <w:t xml:space="preserve">, </w:t>
      </w:r>
      <w:r>
        <w:t>de reconnaître les lieux où elle avait été nourrie</w:t>
      </w:r>
      <w:r w:rsidR="00D40713">
        <w:t xml:space="preserve">. </w:t>
      </w:r>
      <w:r>
        <w:t>Celui du roi ne fut pas moindre</w:t>
      </w:r>
      <w:r w:rsidR="00D40713">
        <w:t xml:space="preserve">, </w:t>
      </w:r>
      <w:r>
        <w:t>quand il lui entendit raconter quelques circonstances qui prouvaient qu</w:t>
      </w:r>
      <w:r w:rsidR="00D40713">
        <w:t>’</w:t>
      </w:r>
      <w:r>
        <w:t>elle était sa fille</w:t>
      </w:r>
      <w:r w:rsidR="00D40713">
        <w:t xml:space="preserve"> : </w:t>
      </w:r>
      <w:r>
        <w:t>il se jeta à son cou en pleurant de joie</w:t>
      </w:r>
      <w:r w:rsidR="00D40713">
        <w:t xml:space="preserve">. </w:t>
      </w:r>
      <w:r>
        <w:t>Les princes l</w:t>
      </w:r>
      <w:r w:rsidR="00D40713">
        <w:t>’</w:t>
      </w:r>
      <w:r>
        <w:t>embrassèrent et l</w:t>
      </w:r>
      <w:r w:rsidR="00D40713">
        <w:t>’</w:t>
      </w:r>
      <w:r>
        <w:t>accablèrent de caresses</w:t>
      </w:r>
      <w:r w:rsidR="00D40713">
        <w:t xml:space="preserve">. </w:t>
      </w:r>
      <w:r>
        <w:t>Peu de jours après on lui proposa pour époux le fils d</w:t>
      </w:r>
      <w:r w:rsidR="00D40713">
        <w:t>’</w:t>
      </w:r>
      <w:r>
        <w:t>un roi sarrasin</w:t>
      </w:r>
      <w:r w:rsidR="00D40713">
        <w:t xml:space="preserve"> ; </w:t>
      </w:r>
      <w:r>
        <w:t>mais elle ne voulait pas d</w:t>
      </w:r>
      <w:r w:rsidR="00D40713">
        <w:t>’</w:t>
      </w:r>
      <w:r>
        <w:t>un païen pour mari</w:t>
      </w:r>
      <w:r w:rsidR="00D40713">
        <w:t xml:space="preserve">, </w:t>
      </w:r>
      <w:r>
        <w:t>et ne songeait qu</w:t>
      </w:r>
      <w:r w:rsidR="00D40713">
        <w:t>’</w:t>
      </w:r>
      <w:r>
        <w:t xml:space="preserve">à pouvoir aller rejoindre son doux </w:t>
      </w:r>
      <w:proofErr w:type="spellStart"/>
      <w:r>
        <w:t>Aucassin</w:t>
      </w:r>
      <w:proofErr w:type="spellEnd"/>
      <w:r w:rsidR="00D40713">
        <w:t xml:space="preserve">, </w:t>
      </w:r>
      <w:r>
        <w:t>dont la pensée l</w:t>
      </w:r>
      <w:r w:rsidR="00D40713">
        <w:t>’</w:t>
      </w:r>
      <w:r>
        <w:t>occupait nuit et jour</w:t>
      </w:r>
      <w:r w:rsidR="00D40713">
        <w:t>.</w:t>
      </w:r>
    </w:p>
    <w:p w14:paraId="5EF82766" w14:textId="26591B8A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2B98747A" wp14:editId="07D0F7ED">
            <wp:extent cx="5394395" cy="3699163"/>
            <wp:effectExtent l="0" t="0" r="0" b="0"/>
            <wp:docPr id="10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512" cy="3704043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8C1B1F" w14:textId="77777777" w:rsidR="00D40713" w:rsidRDefault="00000000">
      <w:r>
        <w:t>Dans ce dessein</w:t>
      </w:r>
      <w:r w:rsidR="00D40713">
        <w:t xml:space="preserve">, </w:t>
      </w:r>
      <w:r>
        <w:t>elle s</w:t>
      </w:r>
      <w:r w:rsidR="00D40713">
        <w:t>’</w:t>
      </w:r>
      <w:r>
        <w:t>avisa d</w:t>
      </w:r>
      <w:r w:rsidR="00D40713">
        <w:t>’</w:t>
      </w:r>
      <w:r>
        <w:t>apprendre à jouer du violon</w:t>
      </w:r>
      <w:r w:rsidR="00D40713">
        <w:t xml:space="preserve">. </w:t>
      </w:r>
      <w:r>
        <w:t>Dès qu</w:t>
      </w:r>
      <w:r w:rsidR="00D40713">
        <w:t>’</w:t>
      </w:r>
      <w:r>
        <w:t>elle le sut</w:t>
      </w:r>
      <w:r w:rsidR="00D40713">
        <w:t xml:space="preserve">, </w:t>
      </w:r>
      <w:r>
        <w:t>elle s</w:t>
      </w:r>
      <w:r w:rsidR="00D40713">
        <w:t>’</w:t>
      </w:r>
      <w:r>
        <w:t>échappa du château pendant la nuit et vint au rivage de la mer loger chez une pauvre femme</w:t>
      </w:r>
      <w:r w:rsidR="00D40713">
        <w:t xml:space="preserve">. </w:t>
      </w:r>
      <w:r>
        <w:t>Là</w:t>
      </w:r>
      <w:r w:rsidR="00D40713">
        <w:t xml:space="preserve">, </w:t>
      </w:r>
      <w:r>
        <w:t>pour se déguiser</w:t>
      </w:r>
      <w:r w:rsidR="00D40713">
        <w:t xml:space="preserve">, </w:t>
      </w:r>
      <w:r>
        <w:t>la jeune fille se noircit avec une herbe le visage et les mains</w:t>
      </w:r>
      <w:r w:rsidR="00D40713">
        <w:t xml:space="preserve">. </w:t>
      </w:r>
      <w:r>
        <w:t>Elle vêtit cotte</w:t>
      </w:r>
      <w:r w:rsidR="00D40713">
        <w:t xml:space="preserve">, </w:t>
      </w:r>
      <w:r>
        <w:t>braies et manteau d</w:t>
      </w:r>
      <w:r w:rsidR="00D40713">
        <w:t>’</w:t>
      </w:r>
      <w:r>
        <w:t>homme</w:t>
      </w:r>
      <w:r w:rsidR="00D40713">
        <w:t xml:space="preserve">, </w:t>
      </w:r>
      <w:r>
        <w:t>et obtint d</w:t>
      </w:r>
      <w:r w:rsidR="00D40713">
        <w:t>’</w:t>
      </w:r>
      <w:r>
        <w:t>un marinier qui passait en Provence qu</w:t>
      </w:r>
      <w:r w:rsidR="00D40713">
        <w:t>’</w:t>
      </w:r>
      <w:r>
        <w:t>il la prît sur son bord</w:t>
      </w:r>
      <w:r w:rsidR="00D40713">
        <w:t xml:space="preserve">. </w:t>
      </w:r>
      <w:r>
        <w:t>Le voyage fut heureux</w:t>
      </w:r>
      <w:r w:rsidR="00D40713">
        <w:t xml:space="preserve">. </w:t>
      </w:r>
      <w:proofErr w:type="spellStart"/>
      <w:r>
        <w:t>Nicolette</w:t>
      </w:r>
      <w:proofErr w:type="spellEnd"/>
      <w:r>
        <w:t xml:space="preserve"> débarquée prit son violon</w:t>
      </w:r>
      <w:r w:rsidR="00D40713">
        <w:t xml:space="preserve">, </w:t>
      </w:r>
      <w:r>
        <w:t>et</w:t>
      </w:r>
      <w:r w:rsidR="00D40713">
        <w:t xml:space="preserve">, </w:t>
      </w:r>
      <w:r>
        <w:t>sous l</w:t>
      </w:r>
      <w:r w:rsidR="00D40713">
        <w:t>’</w:t>
      </w:r>
      <w:r>
        <w:t>équipage d</w:t>
      </w:r>
      <w:r w:rsidR="00D40713">
        <w:t>’</w:t>
      </w:r>
      <w:r>
        <w:t>un ménétrier</w:t>
      </w:r>
      <w:r w:rsidR="00D40713">
        <w:t xml:space="preserve">, </w:t>
      </w:r>
      <w:r>
        <w:lastRenderedPageBreak/>
        <w:t>s</w:t>
      </w:r>
      <w:r w:rsidR="00D40713">
        <w:t>’</w:t>
      </w:r>
      <w:r>
        <w:t>en alla violonnant par le pays</w:t>
      </w:r>
      <w:r w:rsidR="00D40713">
        <w:t xml:space="preserve">, </w:t>
      </w:r>
      <w:r>
        <w:t>tant qu</w:t>
      </w:r>
      <w:r w:rsidR="00D40713">
        <w:t>’</w:t>
      </w:r>
      <w:r>
        <w:t>enfin elle arriva au château de Beaucaire</w:t>
      </w:r>
      <w:r w:rsidR="00D40713">
        <w:t>.</w:t>
      </w:r>
    </w:p>
    <w:p w14:paraId="021A8497" w14:textId="78B172C0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12B9348E" wp14:editId="5D60A2FA">
            <wp:extent cx="4405746" cy="4269006"/>
            <wp:effectExtent l="0" t="0" r="0" b="0"/>
            <wp:docPr id="105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4839" cy="4277817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539B8" w14:textId="77777777" w:rsidR="00D40713" w:rsidRDefault="00000000">
      <w:proofErr w:type="spellStart"/>
      <w:r>
        <w:t>Aucassin</w:t>
      </w:r>
      <w:proofErr w:type="spellEnd"/>
      <w:r w:rsidR="00D40713">
        <w:t xml:space="preserve">, </w:t>
      </w:r>
      <w:r>
        <w:t>en ce moment</w:t>
      </w:r>
      <w:r w:rsidR="00D40713">
        <w:t xml:space="preserve">, </w:t>
      </w:r>
      <w:r>
        <w:t>était avec ses barons</w:t>
      </w:r>
      <w:r w:rsidR="00D40713">
        <w:t xml:space="preserve">, </w:t>
      </w:r>
      <w:r>
        <w:t>assis sur le perron de son palais</w:t>
      </w:r>
      <w:r w:rsidR="00D40713">
        <w:t xml:space="preserve">. </w:t>
      </w:r>
      <w:r>
        <w:t>Il regardait le bois où</w:t>
      </w:r>
      <w:r w:rsidR="00D40713">
        <w:t xml:space="preserve">, </w:t>
      </w:r>
      <w:r>
        <w:t>quelques années auparavant</w:t>
      </w:r>
      <w:r w:rsidR="00D40713">
        <w:t xml:space="preserve">, </w:t>
      </w:r>
      <w:r>
        <w:t xml:space="preserve">il avait retrouvé </w:t>
      </w:r>
      <w:proofErr w:type="spellStart"/>
      <w:r>
        <w:t>Nicolette</w:t>
      </w:r>
      <w:proofErr w:type="spellEnd"/>
      <w:r>
        <w:t xml:space="preserve"> sa douce amie</w:t>
      </w:r>
      <w:r w:rsidR="00D40713">
        <w:t xml:space="preserve">, </w:t>
      </w:r>
      <w:r>
        <w:t>et ce ressouvenir le faisait soupirer</w:t>
      </w:r>
      <w:r w:rsidR="00D40713">
        <w:t xml:space="preserve">. </w:t>
      </w:r>
      <w:r>
        <w:t>Elle s</w:t>
      </w:r>
      <w:r w:rsidR="00D40713">
        <w:t>’</w:t>
      </w:r>
      <w:r>
        <w:t>approcha</w:t>
      </w:r>
      <w:r w:rsidR="00D40713">
        <w:t xml:space="preserve">, </w:t>
      </w:r>
      <w:r>
        <w:t>et sans faire semblant de le reconnaître</w:t>
      </w:r>
      <w:r w:rsidR="00D40713">
        <w:t> : « </w:t>
      </w:r>
      <w:r>
        <w:t>Seigneurs barons</w:t>
      </w:r>
      <w:r w:rsidR="00D40713">
        <w:t xml:space="preserve">, </w:t>
      </w:r>
      <w:r>
        <w:t>dit-elle</w:t>
      </w:r>
      <w:r w:rsidR="00D40713">
        <w:t xml:space="preserve">, </w:t>
      </w:r>
      <w:r>
        <w:t xml:space="preserve">vous plairait-il ouïr les amours du gentil </w:t>
      </w:r>
      <w:proofErr w:type="spellStart"/>
      <w:r>
        <w:t>Aucassin</w:t>
      </w:r>
      <w:proofErr w:type="spellEnd"/>
      <w:r>
        <w:t xml:space="preserve"> et de </w:t>
      </w:r>
      <w:proofErr w:type="spellStart"/>
      <w:r>
        <w:t>Nicolette</w:t>
      </w:r>
      <w:proofErr w:type="spellEnd"/>
      <w:r>
        <w:t xml:space="preserve"> sa mie</w:t>
      </w:r>
      <w:r w:rsidR="00D40713">
        <w:t> ? »</w:t>
      </w:r>
      <w:r>
        <w:t xml:space="preserve"> Tout le monde en ayant témoigné le désir le plus vif</w:t>
      </w:r>
      <w:r w:rsidR="00D40713">
        <w:t xml:space="preserve">, </w:t>
      </w:r>
      <w:r>
        <w:t>elle tira d</w:t>
      </w:r>
      <w:r w:rsidR="00D40713">
        <w:t>’</w:t>
      </w:r>
      <w:r>
        <w:t>un sac son violon</w:t>
      </w:r>
      <w:r w:rsidR="00D40713">
        <w:t xml:space="preserve">, </w:t>
      </w:r>
      <w:r>
        <w:t>et en s</w:t>
      </w:r>
      <w:r w:rsidR="00D40713">
        <w:t>’</w:t>
      </w:r>
      <w:r>
        <w:t xml:space="preserve">accompagnant chanta comment </w:t>
      </w:r>
      <w:proofErr w:type="spellStart"/>
      <w:r>
        <w:t>Nicolette</w:t>
      </w:r>
      <w:proofErr w:type="spellEnd"/>
      <w:r>
        <w:t xml:space="preserve"> aimait son </w:t>
      </w:r>
      <w:proofErr w:type="spellStart"/>
      <w:r>
        <w:t>Aucassin</w:t>
      </w:r>
      <w:proofErr w:type="spellEnd"/>
      <w:r w:rsidR="00D40713">
        <w:t xml:space="preserve">, </w:t>
      </w:r>
      <w:r>
        <w:t>comment il l</w:t>
      </w:r>
      <w:r w:rsidR="00D40713">
        <w:t>’</w:t>
      </w:r>
      <w:r>
        <w:t>avait retrouvée dans la forêt</w:t>
      </w:r>
      <w:r w:rsidR="00D40713">
        <w:t xml:space="preserve">, </w:t>
      </w:r>
      <w:r>
        <w:t>et toutes leurs aventures enfin jusqu</w:t>
      </w:r>
      <w:r w:rsidR="00D40713">
        <w:t>’</w:t>
      </w:r>
      <w:r>
        <w:t>au moment de leur séparation</w:t>
      </w:r>
      <w:r w:rsidR="00D40713">
        <w:t xml:space="preserve">. </w:t>
      </w:r>
      <w:r>
        <w:t>Elle ajouta ensuite</w:t>
      </w:r>
      <w:r w:rsidR="00D40713">
        <w:t> :</w:t>
      </w:r>
    </w:p>
    <w:p w14:paraId="69B2CD50" w14:textId="7BF95956" w:rsidR="00000000" w:rsidRDefault="00000000">
      <w:pPr>
        <w:pStyle w:val="Taille-1Suspendu1XRetrait2XEsp0"/>
      </w:pPr>
    </w:p>
    <w:p w14:paraId="0B7B62DD" w14:textId="77777777" w:rsidR="00000000" w:rsidRDefault="00000000">
      <w:pPr>
        <w:pStyle w:val="Taille-1Suspendu1XRetrait2XEsp0"/>
      </w:pPr>
      <w:r>
        <w:t>Sur lui ne sais rien davantage</w:t>
      </w:r>
    </w:p>
    <w:p w14:paraId="0D351087" w14:textId="77777777" w:rsidR="00D40713" w:rsidRDefault="00000000">
      <w:pPr>
        <w:pStyle w:val="Taille-1Suspendu1XRetrait2XEsp0"/>
      </w:pPr>
      <w:r>
        <w:t xml:space="preserve">Mais </w:t>
      </w:r>
      <w:proofErr w:type="spellStart"/>
      <w:r>
        <w:t>Nicolette</w:t>
      </w:r>
      <w:proofErr w:type="spellEnd"/>
      <w:r>
        <w:t xml:space="preserve"> est à Carthage</w:t>
      </w:r>
      <w:r w:rsidR="00D40713">
        <w:t>,</w:t>
      </w:r>
    </w:p>
    <w:p w14:paraId="541B8F0A" w14:textId="77777777" w:rsidR="00D40713" w:rsidRDefault="00000000">
      <w:pPr>
        <w:pStyle w:val="Taille-1Suspendu1XRetrait2XEsp0"/>
      </w:pPr>
      <w:r>
        <w:lastRenderedPageBreak/>
        <w:t>Où son père est roi du canton</w:t>
      </w:r>
      <w:r w:rsidR="00D40713">
        <w:t>.</w:t>
      </w:r>
    </w:p>
    <w:p w14:paraId="57D28669" w14:textId="47C7B946" w:rsidR="00000000" w:rsidRDefault="00000000">
      <w:pPr>
        <w:pStyle w:val="Taille-1Suspendu1XRetrait2XEsp0"/>
      </w:pPr>
      <w:r>
        <w:t>Il veut lui donner pour mari</w:t>
      </w:r>
    </w:p>
    <w:p w14:paraId="26ACEE02" w14:textId="77777777" w:rsidR="00D40713" w:rsidRDefault="00000000">
      <w:pPr>
        <w:pStyle w:val="Taille-1Suspendu1XRetrait2XEsp0"/>
      </w:pPr>
      <w:r>
        <w:t>Un roi païen et félon</w:t>
      </w:r>
      <w:r w:rsidR="00D40713">
        <w:t> ;</w:t>
      </w:r>
    </w:p>
    <w:p w14:paraId="78A0B6AE" w14:textId="77777777" w:rsidR="00D40713" w:rsidRDefault="00000000">
      <w:pPr>
        <w:pStyle w:val="Taille-1Suspendu1XRetrait2XEsp0"/>
      </w:pPr>
      <w:r>
        <w:t>Mais elle dit toujours non</w:t>
      </w:r>
      <w:r w:rsidR="00D40713">
        <w:t>,</w:t>
      </w:r>
    </w:p>
    <w:p w14:paraId="2494D6C6" w14:textId="53337873" w:rsidR="00000000" w:rsidRDefault="00000000">
      <w:pPr>
        <w:pStyle w:val="Taille-1Suspendu1XRetrait2XEsp0"/>
      </w:pPr>
      <w:r>
        <w:t>Et ne veut pour baron</w:t>
      </w:r>
    </w:p>
    <w:p w14:paraId="6A5490C5" w14:textId="77777777" w:rsidR="00D40713" w:rsidRDefault="00000000">
      <w:pPr>
        <w:pStyle w:val="Taille-1Suspendu1XRetrait2XEsp0"/>
      </w:pPr>
      <w:r>
        <w:t>Qu</w:t>
      </w:r>
      <w:r w:rsidR="00D40713">
        <w:t>’</w:t>
      </w:r>
      <w:proofErr w:type="spellStart"/>
      <w:r>
        <w:t>Aucassin</w:t>
      </w:r>
      <w:proofErr w:type="spellEnd"/>
      <w:r w:rsidR="00D40713">
        <w:t xml:space="preserve">, </w:t>
      </w:r>
      <w:r>
        <w:t>son doux ami</w:t>
      </w:r>
      <w:r w:rsidR="00D40713">
        <w:t> ;</w:t>
      </w:r>
    </w:p>
    <w:p w14:paraId="2468D43B" w14:textId="77777777" w:rsidR="00D40713" w:rsidRDefault="00000000">
      <w:pPr>
        <w:pStyle w:val="Taille-1Suspendu1XRetrait2XEsp0"/>
      </w:pPr>
      <w:r>
        <w:t>Et mille fois la tuerait-on</w:t>
      </w:r>
      <w:r w:rsidR="00D40713">
        <w:t>,</w:t>
      </w:r>
    </w:p>
    <w:p w14:paraId="4F1A06BC" w14:textId="77777777" w:rsidR="00D40713" w:rsidRDefault="00000000">
      <w:pPr>
        <w:pStyle w:val="Taille-1Suspendu1XRetrait2XEsp0"/>
      </w:pPr>
      <w:r>
        <w:t>Elle n</w:t>
      </w:r>
      <w:r w:rsidR="00D40713">
        <w:t>’</w:t>
      </w:r>
      <w:r>
        <w:t>aura jamais que lui</w:t>
      </w:r>
      <w:r w:rsidR="00D40713">
        <w:t>.</w:t>
      </w:r>
    </w:p>
    <w:p w14:paraId="6A0DEC29" w14:textId="64A2A829" w:rsidR="00000000" w:rsidRDefault="00000000">
      <w:pPr>
        <w:pStyle w:val="Taille-1Suspendu1XRetrait2XEsp0"/>
      </w:pPr>
    </w:p>
    <w:p w14:paraId="3329C8D2" w14:textId="1E15DBA0" w:rsidR="00000000" w:rsidRDefault="00D87355" w:rsidP="00F74277">
      <w:pPr>
        <w:pStyle w:val="Centr"/>
      </w:pPr>
      <w:r>
        <w:rPr>
          <w:noProof/>
        </w:rPr>
        <w:drawing>
          <wp:inline distT="0" distB="0" distL="0" distR="0" wp14:anchorId="6621E2F5" wp14:editId="0EB6A738">
            <wp:extent cx="3699163" cy="4293024"/>
            <wp:effectExtent l="0" t="0" r="0" b="0"/>
            <wp:docPr id="106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7565" cy="43027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09F7A7" w14:textId="4B01B2B5" w:rsidR="00000000" w:rsidRDefault="00000000">
      <w:r>
        <w:t>Pendant tout le temps que dura cette chanson</w:t>
      </w:r>
      <w:r w:rsidR="00D40713">
        <w:t xml:space="preserve">, </w:t>
      </w:r>
      <w:proofErr w:type="spellStart"/>
      <w:r>
        <w:t>Aucassin</w:t>
      </w:r>
      <w:proofErr w:type="spellEnd"/>
      <w:r>
        <w:t xml:space="preserve"> fut hors de lui-même</w:t>
      </w:r>
      <w:r w:rsidR="00D40713">
        <w:t xml:space="preserve">. </w:t>
      </w:r>
      <w:r>
        <w:t>Son cœur était si oppressé qu</w:t>
      </w:r>
      <w:r w:rsidR="00D40713">
        <w:t>’</w:t>
      </w:r>
      <w:r>
        <w:t>il pouvait à peine respirer</w:t>
      </w:r>
      <w:r w:rsidR="00D40713">
        <w:t xml:space="preserve">. </w:t>
      </w:r>
      <w:r>
        <w:t>Quand elle fut finie</w:t>
      </w:r>
      <w:r w:rsidR="00D40713">
        <w:t xml:space="preserve">, </w:t>
      </w:r>
      <w:r>
        <w:t>il tira le prétendu ménétrier à l</w:t>
      </w:r>
      <w:r w:rsidR="00D40713">
        <w:t>’</w:t>
      </w:r>
      <w:r>
        <w:t>écart et lui demanda s</w:t>
      </w:r>
      <w:r w:rsidR="00D40713">
        <w:t>’</w:t>
      </w:r>
      <w:r>
        <w:t xml:space="preserve">il connaissait cette </w:t>
      </w:r>
      <w:proofErr w:type="spellStart"/>
      <w:r>
        <w:t>Nicolette</w:t>
      </w:r>
      <w:proofErr w:type="spellEnd"/>
      <w:r>
        <w:t xml:space="preserve"> qu</w:t>
      </w:r>
      <w:r w:rsidR="00D40713">
        <w:t>’</w:t>
      </w:r>
      <w:r>
        <w:t>il venait de chanter</w:t>
      </w:r>
      <w:r w:rsidR="00D40713">
        <w:t xml:space="preserve">, </w:t>
      </w:r>
      <w:r>
        <w:t xml:space="preserve">cette </w:t>
      </w:r>
      <w:proofErr w:type="spellStart"/>
      <w:r>
        <w:t>Nicolette</w:t>
      </w:r>
      <w:proofErr w:type="spellEnd"/>
      <w:r>
        <w:t xml:space="preserve"> qui aimait tant son </w:t>
      </w:r>
      <w:proofErr w:type="spellStart"/>
      <w:r>
        <w:t>Aucassin</w:t>
      </w:r>
      <w:proofErr w:type="spellEnd"/>
      <w:r w:rsidR="00D40713">
        <w:t xml:space="preserve">. </w:t>
      </w:r>
      <w:r>
        <w:t>Le chanteur répondit qu</w:t>
      </w:r>
      <w:r w:rsidR="00D40713">
        <w:t>’</w:t>
      </w:r>
      <w:r>
        <w:t>il l</w:t>
      </w:r>
      <w:r w:rsidR="00D40713">
        <w:t>’</w:t>
      </w:r>
      <w:r>
        <w:t>avait vue à Carthage</w:t>
      </w:r>
      <w:r w:rsidR="00D40713">
        <w:t xml:space="preserve">, </w:t>
      </w:r>
      <w:r>
        <w:t>et que c</w:t>
      </w:r>
      <w:r w:rsidR="00D40713">
        <w:t>’</w:t>
      </w:r>
      <w:r>
        <w:t>était la mie la plus fidèle</w:t>
      </w:r>
      <w:r w:rsidR="00D40713">
        <w:t xml:space="preserve">, </w:t>
      </w:r>
      <w:r>
        <w:t>la plus franche et la plus loyale qui fût jamais née</w:t>
      </w:r>
      <w:r w:rsidR="00D40713">
        <w:t xml:space="preserve">. </w:t>
      </w:r>
      <w:r>
        <w:t>Puis il raconta la manière dont elle s</w:t>
      </w:r>
      <w:r w:rsidR="00D40713">
        <w:t>’</w:t>
      </w:r>
      <w:r>
        <w:t xml:space="preserve">était </w:t>
      </w:r>
      <w:r>
        <w:lastRenderedPageBreak/>
        <w:t>fait reconnaître du roi son père</w:t>
      </w:r>
      <w:r w:rsidR="00D40713">
        <w:t xml:space="preserve">, </w:t>
      </w:r>
      <w:r>
        <w:t>et toutes les persécutions qu</w:t>
      </w:r>
      <w:r w:rsidR="00D40713">
        <w:t>’</w:t>
      </w:r>
      <w:r>
        <w:t>elle avait eu à essuyer au sujet du païen qu</w:t>
      </w:r>
      <w:r w:rsidR="00D40713">
        <w:t>’</w:t>
      </w:r>
      <w:r>
        <w:t>on voulait lui faire épouser</w:t>
      </w:r>
      <w:r w:rsidR="00D40713">
        <w:t> : « </w:t>
      </w:r>
      <w:r>
        <w:t>Beau doux ami</w:t>
      </w:r>
      <w:r w:rsidR="00D40713">
        <w:t xml:space="preserve">, </w:t>
      </w:r>
      <w:r>
        <w:t xml:space="preserve">reprit </w:t>
      </w:r>
      <w:proofErr w:type="spellStart"/>
      <w:r>
        <w:t>Aucassin</w:t>
      </w:r>
      <w:proofErr w:type="spellEnd"/>
      <w:r w:rsidR="00D40713">
        <w:t xml:space="preserve">, </w:t>
      </w:r>
      <w:r>
        <w:t>retournez</w:t>
      </w:r>
      <w:r w:rsidR="00D40713">
        <w:t xml:space="preserve">, </w:t>
      </w:r>
      <w:r>
        <w:t>je vous prie</w:t>
      </w:r>
      <w:r w:rsidR="00D40713">
        <w:t xml:space="preserve">, </w:t>
      </w:r>
      <w:r>
        <w:t>auprès d</w:t>
      </w:r>
      <w:r w:rsidR="00D40713">
        <w:t>’</w:t>
      </w:r>
      <w:r>
        <w:t>elle</w:t>
      </w:r>
      <w:r w:rsidR="00D40713">
        <w:t xml:space="preserve">, </w:t>
      </w:r>
      <w:r>
        <w:t>pour l</w:t>
      </w:r>
      <w:r w:rsidR="00D40713">
        <w:t>’</w:t>
      </w:r>
      <w:r>
        <w:t>amour de moi</w:t>
      </w:r>
      <w:r w:rsidR="00D40713">
        <w:t xml:space="preserve">. </w:t>
      </w:r>
      <w:r>
        <w:t>Dites-lui que si j</w:t>
      </w:r>
      <w:r w:rsidR="00D40713">
        <w:t>’</w:t>
      </w:r>
      <w:r>
        <w:t>avais pu savoir quel pays elle habitait</w:t>
      </w:r>
      <w:r w:rsidR="00D40713">
        <w:t xml:space="preserve">, </w:t>
      </w:r>
      <w:r>
        <w:t>j</w:t>
      </w:r>
      <w:r w:rsidR="00D40713">
        <w:t>’</w:t>
      </w:r>
      <w:r>
        <w:t>aurais volé aussitôt la chercher</w:t>
      </w:r>
      <w:r w:rsidR="00D40713">
        <w:t xml:space="preserve">. </w:t>
      </w:r>
      <w:r>
        <w:t>Ajoutez que jusqu</w:t>
      </w:r>
      <w:r w:rsidR="00D40713">
        <w:t>’</w:t>
      </w:r>
      <w:r>
        <w:t>ici</w:t>
      </w:r>
      <w:r w:rsidR="00D40713">
        <w:t xml:space="preserve">, </w:t>
      </w:r>
      <w:r>
        <w:t>je l</w:t>
      </w:r>
      <w:r w:rsidR="00D40713">
        <w:t>’</w:t>
      </w:r>
      <w:r>
        <w:t>ai toujours attendue et que j</w:t>
      </w:r>
      <w:r w:rsidR="00D40713">
        <w:t>’</w:t>
      </w:r>
      <w:r>
        <w:t>ai juré de ne jamais prendre qu</w:t>
      </w:r>
      <w:r w:rsidR="00D40713">
        <w:t>’</w:t>
      </w:r>
      <w:r>
        <w:t>elle pour épouse</w:t>
      </w:r>
      <w:r w:rsidR="00D40713">
        <w:t xml:space="preserve">. </w:t>
      </w:r>
      <w:r>
        <w:t>Allez</w:t>
      </w:r>
      <w:r w:rsidR="00D40713">
        <w:t xml:space="preserve">, </w:t>
      </w:r>
      <w:r>
        <w:t>et si vous pouvez l</w:t>
      </w:r>
      <w:r w:rsidR="00D40713">
        <w:t>’</w:t>
      </w:r>
      <w:r>
        <w:t>engager à venir me donner sa main</w:t>
      </w:r>
      <w:r w:rsidR="00D40713">
        <w:t xml:space="preserve">, </w:t>
      </w:r>
      <w:r>
        <w:t>sachez que vous recevrez de moi autant d</w:t>
      </w:r>
      <w:r w:rsidR="00D40713">
        <w:t>’</w:t>
      </w:r>
      <w:r>
        <w:t>or et d</w:t>
      </w:r>
      <w:r w:rsidR="00D40713">
        <w:t>’</w:t>
      </w:r>
      <w:r>
        <w:t>argent que vous oserez m</w:t>
      </w:r>
      <w:r w:rsidR="00D40713">
        <w:t>’</w:t>
      </w:r>
      <w:r>
        <w:t>en demander et en prendre</w:t>
      </w:r>
      <w:r w:rsidR="00D40713">
        <w:t>. »</w:t>
      </w:r>
    </w:p>
    <w:p w14:paraId="5A80A27B" w14:textId="77777777" w:rsidR="00D40713" w:rsidRDefault="00000000">
      <w:r>
        <w:t>Sur la promesse du ménétrier d</w:t>
      </w:r>
      <w:r w:rsidR="00D40713">
        <w:t>’</w:t>
      </w:r>
      <w:r>
        <w:t>employer tous ses efforts pour réussir</w:t>
      </w:r>
      <w:r w:rsidR="00D40713">
        <w:t xml:space="preserve">, </w:t>
      </w:r>
      <w:proofErr w:type="spellStart"/>
      <w:r>
        <w:t>Aucassin</w:t>
      </w:r>
      <w:proofErr w:type="spellEnd"/>
      <w:r>
        <w:t xml:space="preserve"> lui fit donner d</w:t>
      </w:r>
      <w:r w:rsidR="00D40713">
        <w:t>’</w:t>
      </w:r>
      <w:r>
        <w:t>avance vingt marcs d</w:t>
      </w:r>
      <w:r w:rsidR="00D40713">
        <w:t>’</w:t>
      </w:r>
      <w:r>
        <w:t>argent</w:t>
      </w:r>
      <w:r w:rsidR="00D40713">
        <w:t xml:space="preserve">. </w:t>
      </w:r>
      <w:r>
        <w:t>Le faux ménétrier se retira</w:t>
      </w:r>
      <w:r w:rsidR="00D40713">
        <w:t xml:space="preserve"> ; </w:t>
      </w:r>
      <w:r>
        <w:t>mais</w:t>
      </w:r>
      <w:r w:rsidR="00D40713">
        <w:t xml:space="preserve">, </w:t>
      </w:r>
      <w:r>
        <w:t>en tournant la tête afin de voir encore son ami</w:t>
      </w:r>
      <w:r w:rsidR="00D40713">
        <w:t xml:space="preserve">, </w:t>
      </w:r>
      <w:proofErr w:type="spellStart"/>
      <w:r>
        <w:t>Nicolette</w:t>
      </w:r>
      <w:proofErr w:type="spellEnd"/>
      <w:r>
        <w:t xml:space="preserve"> s</w:t>
      </w:r>
      <w:r w:rsidR="00D40713">
        <w:t>’</w:t>
      </w:r>
      <w:r>
        <w:t>aperçut qu</w:t>
      </w:r>
      <w:r w:rsidR="00D40713">
        <w:t>’</w:t>
      </w:r>
      <w:r>
        <w:t>il était tout en larmes</w:t>
      </w:r>
      <w:r w:rsidR="00D40713">
        <w:t xml:space="preserve">. </w:t>
      </w:r>
      <w:r>
        <w:t>Son cœur en fut touché</w:t>
      </w:r>
      <w:r w:rsidR="00D40713">
        <w:t xml:space="preserve">. </w:t>
      </w:r>
      <w:r>
        <w:t>Elle revint sur ses pas pour le prier de prendre courage</w:t>
      </w:r>
      <w:r w:rsidR="00D40713">
        <w:t xml:space="preserve">, </w:t>
      </w:r>
      <w:r>
        <w:t>et l</w:t>
      </w:r>
      <w:r w:rsidR="00D40713">
        <w:t>’</w:t>
      </w:r>
      <w:r>
        <w:t>assura que bientôt</w:t>
      </w:r>
      <w:r w:rsidR="00D40713">
        <w:t xml:space="preserve">, </w:t>
      </w:r>
      <w:r>
        <w:t>et plus tôt même qu</w:t>
      </w:r>
      <w:r w:rsidR="00D40713">
        <w:t>’</w:t>
      </w:r>
      <w:r>
        <w:t>il ne l</w:t>
      </w:r>
      <w:r w:rsidR="00D40713">
        <w:t>’</w:t>
      </w:r>
      <w:r>
        <w:t>espérait</w:t>
      </w:r>
      <w:r w:rsidR="00D40713">
        <w:t xml:space="preserve">, </w:t>
      </w:r>
      <w:r>
        <w:t>elle lui ferait voir sa douce amie qu</w:t>
      </w:r>
      <w:r w:rsidR="00D40713">
        <w:t>’</w:t>
      </w:r>
      <w:r>
        <w:t>il aimait tant</w:t>
      </w:r>
      <w:r w:rsidR="00D40713">
        <w:t>.</w:t>
      </w:r>
    </w:p>
    <w:p w14:paraId="02C97230" w14:textId="77777777" w:rsidR="00D40713" w:rsidRDefault="00000000">
      <w:r>
        <w:t>Au sortir du château</w:t>
      </w:r>
      <w:r w:rsidR="00D40713">
        <w:t xml:space="preserve">, </w:t>
      </w:r>
      <w:proofErr w:type="spellStart"/>
      <w:r>
        <w:t>Nicolette</w:t>
      </w:r>
      <w:proofErr w:type="spellEnd"/>
      <w:r>
        <w:t xml:space="preserve"> se rendit chez le vicomte de Beaucaire</w:t>
      </w:r>
      <w:r w:rsidR="00D40713">
        <w:t xml:space="preserve">. </w:t>
      </w:r>
      <w:r>
        <w:t>Il était mort</w:t>
      </w:r>
      <w:r w:rsidR="00D40713">
        <w:t xml:space="preserve">. </w:t>
      </w:r>
      <w:r>
        <w:t>Elle demanda un entretien particulier à sa veuve de qui elle se fit reconnaître</w:t>
      </w:r>
      <w:r w:rsidR="00D40713">
        <w:t xml:space="preserve">. </w:t>
      </w:r>
      <w:r>
        <w:t>La vicomtesse qui avait élevé et nourri cette aimable enfant et qui l</w:t>
      </w:r>
      <w:r w:rsidR="00D40713">
        <w:t>’</w:t>
      </w:r>
      <w:r>
        <w:t>aimait comme la sienne propre</w:t>
      </w:r>
      <w:r w:rsidR="00D40713">
        <w:t xml:space="preserve">, </w:t>
      </w:r>
      <w:r>
        <w:t>la revit avec la plus grande joie</w:t>
      </w:r>
      <w:r w:rsidR="00D40713">
        <w:t xml:space="preserve">, </w:t>
      </w:r>
      <w:r>
        <w:t>et la logea chez elle</w:t>
      </w:r>
      <w:r w:rsidR="00D40713">
        <w:t xml:space="preserve">. </w:t>
      </w:r>
      <w:proofErr w:type="spellStart"/>
      <w:r>
        <w:t>Nicolette</w:t>
      </w:r>
      <w:proofErr w:type="spellEnd"/>
      <w:r w:rsidR="00D40713">
        <w:t xml:space="preserve">, </w:t>
      </w:r>
      <w:r>
        <w:t>par le moyen d</w:t>
      </w:r>
      <w:r w:rsidR="00D40713">
        <w:t>’</w:t>
      </w:r>
      <w:r>
        <w:t>une herbe avec laquelle elle se frotta</w:t>
      </w:r>
      <w:r w:rsidR="00D40713">
        <w:t xml:space="preserve">, </w:t>
      </w:r>
      <w:r>
        <w:t>fit disparaître cette noirceur artificielle qu</w:t>
      </w:r>
      <w:r w:rsidR="00D40713">
        <w:t>’</w:t>
      </w:r>
      <w:r>
        <w:t>elle avait employée pour se déguiser</w:t>
      </w:r>
      <w:r w:rsidR="00D40713">
        <w:t xml:space="preserve">. </w:t>
      </w:r>
      <w:r>
        <w:t>En moins de huit jours</w:t>
      </w:r>
      <w:r w:rsidR="00D40713">
        <w:t xml:space="preserve">, </w:t>
      </w:r>
      <w:r>
        <w:t>quelques bains et le repos lui rendirent sa fraîcheur première</w:t>
      </w:r>
      <w:r w:rsidR="00D40713">
        <w:t xml:space="preserve"> ; </w:t>
      </w:r>
      <w:r>
        <w:t>et elle reparut éblouissante comme auparavant d</w:t>
      </w:r>
      <w:r w:rsidR="00D40713">
        <w:t>’</w:t>
      </w:r>
      <w:r>
        <w:t>éclat et de beauté</w:t>
      </w:r>
      <w:r w:rsidR="00D40713">
        <w:t xml:space="preserve">. </w:t>
      </w:r>
      <w:r>
        <w:t>La vicomtesse alors la para de ses plus magnifiques habits</w:t>
      </w:r>
      <w:r w:rsidR="00D40713">
        <w:t xml:space="preserve"> ; </w:t>
      </w:r>
      <w:r>
        <w:t>elle la fit asseoir sur un lit couvert d</w:t>
      </w:r>
      <w:r w:rsidR="00D40713">
        <w:t>’</w:t>
      </w:r>
      <w:r>
        <w:t>une riche étoffe de soie</w:t>
      </w:r>
      <w:r w:rsidR="00D40713">
        <w:t xml:space="preserve">, </w:t>
      </w:r>
      <w:r>
        <w:t xml:space="preserve">et sortit pour aller chercher </w:t>
      </w:r>
      <w:proofErr w:type="spellStart"/>
      <w:r>
        <w:t>Aucassin</w:t>
      </w:r>
      <w:proofErr w:type="spellEnd"/>
      <w:r w:rsidR="00D40713">
        <w:t>.</w:t>
      </w:r>
    </w:p>
    <w:p w14:paraId="5A82709B" w14:textId="77777777" w:rsidR="00D40713" w:rsidRDefault="00000000">
      <w:r>
        <w:lastRenderedPageBreak/>
        <w:t>Depuis l</w:t>
      </w:r>
      <w:r w:rsidR="00D40713">
        <w:t>’</w:t>
      </w:r>
      <w:r>
        <w:t>aventure du ménétrier</w:t>
      </w:r>
      <w:r w:rsidR="00D40713">
        <w:t xml:space="preserve">, </w:t>
      </w:r>
      <w:r>
        <w:t>il avait passé les nuits et les jours dans la douleur</w:t>
      </w:r>
      <w:r w:rsidR="00D40713">
        <w:t xml:space="preserve">. </w:t>
      </w:r>
      <w:r>
        <w:t>La vicomtesse le trouva en larmes quand elle entra</w:t>
      </w:r>
      <w:r w:rsidR="00D40713">
        <w:t> : « </w:t>
      </w:r>
      <w:proofErr w:type="spellStart"/>
      <w:r>
        <w:t>Aucassin</w:t>
      </w:r>
      <w:proofErr w:type="spellEnd"/>
      <w:r w:rsidR="00D40713">
        <w:t xml:space="preserve">, </w:t>
      </w:r>
      <w:r>
        <w:t>lui dit-elle</w:t>
      </w:r>
      <w:r w:rsidR="00D40713">
        <w:t xml:space="preserve">, </w:t>
      </w:r>
      <w:r>
        <w:t>vous avez des chagrins</w:t>
      </w:r>
      <w:r w:rsidR="00D40713">
        <w:t xml:space="preserve">, </w:t>
      </w:r>
      <w:r>
        <w:t>je veux les dissiper et vous faire voir choses qui vous amuseront</w:t>
      </w:r>
      <w:r w:rsidR="00D40713">
        <w:t xml:space="preserve"> : </w:t>
      </w:r>
      <w:r>
        <w:t>suivez-moi</w:t>
      </w:r>
      <w:r w:rsidR="00D40713">
        <w:t>. »</w:t>
      </w:r>
      <w:r>
        <w:t xml:space="preserve"> Il suivit</w:t>
      </w:r>
      <w:r w:rsidR="00D40713">
        <w:t xml:space="preserve">, </w:t>
      </w:r>
      <w:r>
        <w:t>plein d</w:t>
      </w:r>
      <w:r w:rsidR="00D40713">
        <w:t>’</w:t>
      </w:r>
      <w:r>
        <w:t>inquiétude et d</w:t>
      </w:r>
      <w:r w:rsidR="00D40713">
        <w:t>’</w:t>
      </w:r>
      <w:r>
        <w:t>espérance</w:t>
      </w:r>
      <w:r w:rsidR="00D40713">
        <w:t xml:space="preserve">. </w:t>
      </w:r>
      <w:r>
        <w:t>On lui ouvrit la chambre</w:t>
      </w:r>
      <w:r w:rsidR="00D40713">
        <w:t xml:space="preserve">, </w:t>
      </w:r>
      <w:r>
        <w:t>et il vit</w:t>
      </w:r>
      <w:r w:rsidR="00D40713">
        <w:t xml:space="preserve">, </w:t>
      </w:r>
      <w:r>
        <w:t>ô surprise</w:t>
      </w:r>
      <w:r w:rsidR="00D40713">
        <w:t xml:space="preserve"> ! </w:t>
      </w:r>
      <w:proofErr w:type="spellStart"/>
      <w:r>
        <w:t>Nicolette</w:t>
      </w:r>
      <w:proofErr w:type="spellEnd"/>
      <w:r>
        <w:t xml:space="preserve"> sa douce amie</w:t>
      </w:r>
      <w:r w:rsidR="00D40713">
        <w:t xml:space="preserve">. </w:t>
      </w:r>
      <w:r>
        <w:t>À ce spectacle une telle joie le saisit qu</w:t>
      </w:r>
      <w:r w:rsidR="00D40713">
        <w:t>’</w:t>
      </w:r>
      <w:r>
        <w:t>il resta sans mouvement</w:t>
      </w:r>
      <w:r w:rsidR="00D40713">
        <w:t xml:space="preserve">. </w:t>
      </w:r>
      <w:proofErr w:type="spellStart"/>
      <w:r>
        <w:t>Nicolette</w:t>
      </w:r>
      <w:proofErr w:type="spellEnd"/>
      <w:r w:rsidR="00D40713">
        <w:t xml:space="preserve">, </w:t>
      </w:r>
      <w:r>
        <w:t>sautant légèrement en bas du lit</w:t>
      </w:r>
      <w:r w:rsidR="00D40713">
        <w:t xml:space="preserve">, </w:t>
      </w:r>
      <w:r>
        <w:t>courut à lui les bras ouverts</w:t>
      </w:r>
      <w:r w:rsidR="00D40713">
        <w:t xml:space="preserve">, </w:t>
      </w:r>
      <w:r>
        <w:t>et avec un doux sourire lui baisa les deux yeux</w:t>
      </w:r>
      <w:r w:rsidR="00D40713">
        <w:t xml:space="preserve">. </w:t>
      </w:r>
      <w:r>
        <w:t>Ils se firent mille tendres caresses</w:t>
      </w:r>
      <w:r w:rsidR="00D40713">
        <w:t xml:space="preserve">. </w:t>
      </w:r>
      <w:r>
        <w:t>Enfin quand il fut heure convenable</w:t>
      </w:r>
      <w:r w:rsidR="00D40713">
        <w:t xml:space="preserve">, </w:t>
      </w:r>
      <w:proofErr w:type="spellStart"/>
      <w:r>
        <w:t>Aucassin</w:t>
      </w:r>
      <w:proofErr w:type="spellEnd"/>
      <w:r>
        <w:t xml:space="preserve"> conduisit sa belle à l</w:t>
      </w:r>
      <w:r w:rsidR="00D40713">
        <w:t>’</w:t>
      </w:r>
      <w:r>
        <w:t>église où il l</w:t>
      </w:r>
      <w:r w:rsidR="00D40713">
        <w:t>’</w:t>
      </w:r>
      <w:r>
        <w:t>épousa</w:t>
      </w:r>
      <w:r w:rsidR="00D40713">
        <w:t xml:space="preserve">, </w:t>
      </w:r>
      <w:r>
        <w:t>et la fit dame de Beaucaire</w:t>
      </w:r>
      <w:r w:rsidR="00D40713">
        <w:t>.</w:t>
      </w:r>
    </w:p>
    <w:p w14:paraId="41E5BCF2" w14:textId="77777777" w:rsidR="00D40713" w:rsidRDefault="00000000">
      <w:r>
        <w:t>Ce fut ainsi qu</w:t>
      </w:r>
      <w:r w:rsidR="00D40713">
        <w:t>’</w:t>
      </w:r>
      <w:r>
        <w:t>après bien des malheurs se trouvèrent réunis ces deux amants</w:t>
      </w:r>
      <w:r w:rsidR="00D40713">
        <w:t xml:space="preserve">. </w:t>
      </w:r>
      <w:r>
        <w:t>Ils passèrent une vie longue et heureuse</w:t>
      </w:r>
      <w:r w:rsidR="00D40713">
        <w:t xml:space="preserve">. </w:t>
      </w:r>
      <w:proofErr w:type="spellStart"/>
      <w:r>
        <w:t>Aucassin</w:t>
      </w:r>
      <w:proofErr w:type="spellEnd"/>
      <w:r>
        <w:t xml:space="preserve"> aima toujours </w:t>
      </w:r>
      <w:proofErr w:type="spellStart"/>
      <w:r>
        <w:t>Nicolette</w:t>
      </w:r>
      <w:proofErr w:type="spellEnd"/>
      <w:r w:rsidR="00D40713">
        <w:t xml:space="preserve"> ; </w:t>
      </w:r>
      <w:proofErr w:type="spellStart"/>
      <w:r>
        <w:t>Nicolette</w:t>
      </w:r>
      <w:proofErr w:type="spellEnd"/>
      <w:r>
        <w:t xml:space="preserve"> aima toujours </w:t>
      </w:r>
      <w:proofErr w:type="spellStart"/>
      <w:r>
        <w:t>Aucassin</w:t>
      </w:r>
      <w:proofErr w:type="spellEnd"/>
      <w:r w:rsidR="00D40713">
        <w:t xml:space="preserve"> ; </w:t>
      </w:r>
      <w:r>
        <w:t>et c</w:t>
      </w:r>
      <w:r w:rsidR="00D40713">
        <w:t>’</w:t>
      </w:r>
      <w:r>
        <w:t>est ainsi que finit le joli chant que j</w:t>
      </w:r>
      <w:r w:rsidR="00D40713">
        <w:t>’</w:t>
      </w:r>
      <w:r>
        <w:t>en ai fait</w:t>
      </w:r>
      <w:r w:rsidR="00D40713">
        <w:t>.</w:t>
      </w:r>
    </w:p>
    <w:p w14:paraId="498821A5" w14:textId="5926D5D2" w:rsidR="00000000" w:rsidRDefault="00D87355" w:rsidP="00F74277">
      <w:pPr>
        <w:pStyle w:val="Centr"/>
        <w:sectPr w:rsidR="00000000" w:rsidSect="00D40713">
          <w:footerReference w:type="even" r:id="rId116"/>
          <w:footerReference w:type="default" r:id="rId117"/>
          <w:footerReference w:type="first" r:id="rId118"/>
          <w:pgSz w:w="11906" w:h="16838"/>
          <w:pgMar w:top="1134" w:right="1134" w:bottom="1134" w:left="1134" w:header="720" w:footer="709" w:gutter="0"/>
          <w:cols w:space="720"/>
          <w:titlePg/>
          <w:docGrid w:linePitch="360"/>
        </w:sectPr>
      </w:pPr>
      <w:r>
        <w:rPr>
          <w:noProof/>
        </w:rPr>
        <w:drawing>
          <wp:inline distT="0" distB="0" distL="0" distR="0" wp14:anchorId="3D0CB3C3" wp14:editId="09907975">
            <wp:extent cx="3009207" cy="3887748"/>
            <wp:effectExtent l="0" t="0" r="1270" b="0"/>
            <wp:docPr id="10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202" cy="389420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7F8060" w14:textId="77777777" w:rsidR="00000000" w:rsidRPr="00E57045" w:rsidRDefault="00000000" w:rsidP="00E57045">
      <w:pPr>
        <w:pStyle w:val="Titre1"/>
        <w:spacing w:before="0" w:after="480"/>
      </w:pPr>
      <w:bookmarkStart w:id="20" w:name="_Toc199529438"/>
      <w:r w:rsidRPr="00E57045">
        <w:lastRenderedPageBreak/>
        <w:t>À propos de cette édition électronique</w:t>
      </w:r>
      <w:bookmarkEnd w:id="20"/>
    </w:p>
    <w:p w14:paraId="4E37C6CE" w14:textId="77777777" w:rsidR="00D40713" w:rsidRPr="00633842" w:rsidRDefault="00D40713" w:rsidP="00D40713">
      <w:pPr>
        <w:spacing w:before="120" w:after="120"/>
        <w:ind w:firstLine="0"/>
        <w:jc w:val="center"/>
        <w:rPr>
          <w:b/>
          <w:bCs/>
          <w:szCs w:val="32"/>
        </w:rPr>
      </w:pPr>
      <w:r w:rsidRPr="00633842">
        <w:rPr>
          <w:b/>
          <w:bCs/>
          <w:szCs w:val="32"/>
        </w:rPr>
        <w:t>Texte libre de droits.</w:t>
      </w:r>
    </w:p>
    <w:p w14:paraId="4CD2BBCE" w14:textId="77777777" w:rsidR="00D40713" w:rsidRPr="00633842" w:rsidRDefault="00D40713" w:rsidP="00D40713">
      <w:pPr>
        <w:pStyle w:val="Centr"/>
        <w:spacing w:before="120" w:after="120"/>
      </w:pPr>
      <w:r w:rsidRPr="00633842">
        <w:t>Corrections, édition, conversion informatique et public</w:t>
      </w:r>
      <w:r w:rsidRPr="00633842">
        <w:t>a</w:t>
      </w:r>
      <w:r w:rsidRPr="00633842">
        <w:t>tion par le groupe :</w:t>
      </w:r>
    </w:p>
    <w:p w14:paraId="4B7BA80D" w14:textId="77777777" w:rsidR="00D40713" w:rsidRPr="00633842" w:rsidRDefault="00D40713" w:rsidP="00D40713">
      <w:pPr>
        <w:spacing w:before="120" w:after="120"/>
        <w:ind w:firstLine="0"/>
        <w:jc w:val="center"/>
        <w:rPr>
          <w:b/>
          <w:bCs/>
          <w:i/>
          <w:iCs/>
          <w:szCs w:val="32"/>
        </w:rPr>
      </w:pPr>
      <w:proofErr w:type="gramStart"/>
      <w:r w:rsidRPr="00633842">
        <w:rPr>
          <w:b/>
          <w:bCs/>
          <w:i/>
          <w:iCs/>
          <w:szCs w:val="32"/>
        </w:rPr>
        <w:t>Ebooks</w:t>
      </w:r>
      <w:proofErr w:type="gramEnd"/>
      <w:r w:rsidRPr="00633842">
        <w:rPr>
          <w:b/>
          <w:bCs/>
          <w:i/>
          <w:iCs/>
          <w:szCs w:val="32"/>
        </w:rPr>
        <w:t xml:space="preserve"> libres et gratuits</w:t>
      </w:r>
    </w:p>
    <w:p w14:paraId="61EAC8DF" w14:textId="77777777" w:rsidR="00D40713" w:rsidRPr="00633842" w:rsidRDefault="00D40713" w:rsidP="00D40713">
      <w:pPr>
        <w:pStyle w:val="Centr"/>
        <w:spacing w:before="120" w:after="120"/>
      </w:pPr>
      <w:hyperlink r:id="rId120" w:history="1">
        <w:r w:rsidRPr="00F74CD6">
          <w:rPr>
            <w:rStyle w:val="Lienhypertexte"/>
          </w:rPr>
          <w:t>https://groups.google.com/g/ebooksgratuits</w:t>
        </w:r>
      </w:hyperlink>
    </w:p>
    <w:p w14:paraId="0728FE2A" w14:textId="7319A1DF" w:rsidR="00D40713" w:rsidRPr="00D40713" w:rsidRDefault="00D40713" w:rsidP="00D40713">
      <w:pPr>
        <w:pStyle w:val="Centr"/>
        <w:spacing w:before="120" w:after="120"/>
      </w:pPr>
      <w:r w:rsidRPr="00633842">
        <w:t>Adresse du site web du groupe :</w:t>
      </w:r>
      <w:r w:rsidRPr="00633842">
        <w:br/>
      </w:r>
      <w:hyperlink r:id="rId121" w:history="1">
        <w:r w:rsidRPr="00776B93">
          <w:rPr>
            <w:rStyle w:val="Lienhypertexte"/>
            <w:szCs w:val="32"/>
          </w:rPr>
          <w:t>http</w:t>
        </w:r>
        <w:r w:rsidRPr="00776B93">
          <w:rPr>
            <w:rStyle w:val="Lienhypertexte"/>
            <w:szCs w:val="32"/>
          </w:rPr>
          <w:t>s</w:t>
        </w:r>
        <w:r w:rsidRPr="00776B93">
          <w:rPr>
            <w:rStyle w:val="Lienhypertexte"/>
            <w:szCs w:val="32"/>
          </w:rPr>
          <w:t>://www.ebooksgratuits.com/</w:t>
        </w:r>
      </w:hyperlink>
    </w:p>
    <w:p w14:paraId="4AAB3AFE" w14:textId="77777777" w:rsidR="00D40713" w:rsidRPr="00633842" w:rsidRDefault="00D40713" w:rsidP="00D40713">
      <w:pPr>
        <w:pStyle w:val="Centr"/>
        <w:spacing w:before="120" w:after="120"/>
      </w:pPr>
      <w:r w:rsidRPr="00633842">
        <w:t>—</w:t>
      </w:r>
    </w:p>
    <w:p w14:paraId="260302C8" w14:textId="7DBE0589" w:rsidR="00D40713" w:rsidRPr="00633842" w:rsidRDefault="00D40713" w:rsidP="00D40713">
      <w:pPr>
        <w:spacing w:before="120" w:after="120"/>
        <w:ind w:firstLine="0"/>
        <w:jc w:val="center"/>
        <w:rPr>
          <w:b/>
          <w:bCs/>
          <w:szCs w:val="32"/>
        </w:rPr>
      </w:pPr>
      <w:r>
        <w:rPr>
          <w:b/>
          <w:bCs/>
          <w:szCs w:val="32"/>
        </w:rPr>
        <w:t>Juin 20</w:t>
      </w:r>
      <w:r>
        <w:rPr>
          <w:b/>
          <w:bCs/>
          <w:szCs w:val="32"/>
        </w:rPr>
        <w:t>2</w:t>
      </w:r>
      <w:r>
        <w:rPr>
          <w:b/>
          <w:bCs/>
          <w:szCs w:val="32"/>
        </w:rPr>
        <w:t>5</w:t>
      </w:r>
    </w:p>
    <w:p w14:paraId="5C8E8AB2" w14:textId="77777777" w:rsidR="00D40713" w:rsidRPr="00633842" w:rsidRDefault="00D40713" w:rsidP="00D40713">
      <w:pPr>
        <w:pStyle w:val="Centr"/>
        <w:spacing w:before="120" w:after="120"/>
      </w:pPr>
      <w:r w:rsidRPr="00633842">
        <w:t>—</w:t>
      </w:r>
    </w:p>
    <w:p w14:paraId="636BB8E9" w14:textId="77777777" w:rsidR="00D40713" w:rsidRPr="00633842" w:rsidRDefault="00D40713" w:rsidP="00D40713">
      <w:pPr>
        <w:spacing w:before="120" w:after="120"/>
      </w:pPr>
      <w:r w:rsidRPr="00633842">
        <w:t>– </w:t>
      </w:r>
      <w:r w:rsidRPr="00633842">
        <w:rPr>
          <w:b/>
        </w:rPr>
        <w:t>Élaboration de ce livre électronique</w:t>
      </w:r>
      <w:r w:rsidRPr="00633842">
        <w:t> :</w:t>
      </w:r>
    </w:p>
    <w:p w14:paraId="36A1B237" w14:textId="4CC2851C" w:rsidR="00D40713" w:rsidRPr="00633842" w:rsidRDefault="00D40713" w:rsidP="00E57045">
      <w:pPr>
        <w:suppressAutoHyphens/>
        <w:spacing w:before="120" w:after="120"/>
      </w:pPr>
      <w:r w:rsidRPr="00633842">
        <w:t xml:space="preserve">Les membres de </w:t>
      </w:r>
      <w:proofErr w:type="gramStart"/>
      <w:r w:rsidRPr="00633842">
        <w:rPr>
          <w:i/>
        </w:rPr>
        <w:t>Ebooks</w:t>
      </w:r>
      <w:proofErr w:type="gramEnd"/>
      <w:r w:rsidRPr="00633842">
        <w:rPr>
          <w:i/>
        </w:rPr>
        <w:t xml:space="preserve"> libres et gratuits</w:t>
      </w:r>
      <w:r w:rsidRPr="00633842">
        <w:t xml:space="preserve"> qui ont participé à l’élaboration de ce livre, sont :</w:t>
      </w:r>
      <w:r>
        <w:t xml:space="preserve"> </w:t>
      </w:r>
      <w:proofErr w:type="spellStart"/>
      <w:r w:rsidR="00E57045" w:rsidRPr="00E57045">
        <w:t>DominiqueG</w:t>
      </w:r>
      <w:proofErr w:type="spellEnd"/>
      <w:r w:rsidR="00E57045" w:rsidRPr="00E57045">
        <w:t xml:space="preserve">, </w:t>
      </w:r>
      <w:proofErr w:type="spellStart"/>
      <w:r w:rsidR="00E57045" w:rsidRPr="00E57045">
        <w:t>PatriceC</w:t>
      </w:r>
      <w:proofErr w:type="spellEnd"/>
      <w:r w:rsidR="00E57045" w:rsidRPr="00E57045">
        <w:t xml:space="preserve">, </w:t>
      </w:r>
      <w:proofErr w:type="spellStart"/>
      <w:r w:rsidR="00E57045" w:rsidRPr="00E57045">
        <w:t>CaroleD</w:t>
      </w:r>
      <w:proofErr w:type="spellEnd"/>
      <w:r w:rsidR="00E57045">
        <w:t xml:space="preserve"> , </w:t>
      </w:r>
      <w:proofErr w:type="spellStart"/>
      <w:r w:rsidR="00E57045">
        <w:t>Coolmicro</w:t>
      </w:r>
      <w:proofErr w:type="spellEnd"/>
    </w:p>
    <w:p w14:paraId="743EAD36" w14:textId="77777777" w:rsidR="00D40713" w:rsidRPr="00633842" w:rsidRDefault="00D40713" w:rsidP="00D40713">
      <w:pPr>
        <w:spacing w:before="120" w:after="120"/>
      </w:pPr>
      <w:r w:rsidRPr="00633842">
        <w:t>– </w:t>
      </w:r>
      <w:r w:rsidRPr="00633842">
        <w:rPr>
          <w:b/>
        </w:rPr>
        <w:t>Dispositions</w:t>
      </w:r>
      <w:r w:rsidRPr="00633842">
        <w:t> :</w:t>
      </w:r>
    </w:p>
    <w:p w14:paraId="2387EA87" w14:textId="77777777" w:rsidR="00D40713" w:rsidRPr="00633842" w:rsidRDefault="00D40713" w:rsidP="00D40713">
      <w:pPr>
        <w:spacing w:before="120" w:after="120"/>
      </w:pPr>
      <w:r w:rsidRPr="00633842">
        <w:t xml:space="preserve">Les livres que nous mettons à votre disposition, sont des textes libres de droits, que vous pouvez utiliser librement, </w:t>
      </w:r>
      <w:r w:rsidRPr="00633842">
        <w:rPr>
          <w:u w:val="single"/>
        </w:rPr>
        <w:t>à une fin non commerciale et non professionnelle</w:t>
      </w:r>
      <w:r w:rsidRPr="00633842">
        <w:t>. Tout lien vers notre site est bienvenu…</w:t>
      </w:r>
    </w:p>
    <w:p w14:paraId="303D04E7" w14:textId="77777777" w:rsidR="00D40713" w:rsidRPr="00633842" w:rsidRDefault="00D40713" w:rsidP="00D40713">
      <w:pPr>
        <w:spacing w:before="120" w:after="120"/>
      </w:pPr>
      <w:r w:rsidRPr="00633842">
        <w:t>– </w:t>
      </w:r>
      <w:r w:rsidRPr="00633842">
        <w:rPr>
          <w:b/>
        </w:rPr>
        <w:t>Qualité</w:t>
      </w:r>
      <w:r w:rsidRPr="00633842">
        <w:t> :</w:t>
      </w:r>
    </w:p>
    <w:p w14:paraId="2FF1CCD0" w14:textId="77777777" w:rsidR="00D40713" w:rsidRPr="00633842" w:rsidRDefault="00D40713" w:rsidP="00D40713">
      <w:pPr>
        <w:spacing w:before="120" w:after="120"/>
      </w:pPr>
      <w:r w:rsidRPr="00633842">
        <w:t>Les textes sont livrés tels quels sans garantie de leur int</w:t>
      </w:r>
      <w:r w:rsidRPr="00633842">
        <w:t>é</w:t>
      </w:r>
      <w:r w:rsidRPr="00633842">
        <w:t>grité parfaite par rapport à l'original. Nous rappelons que c'est un travail d'amateurs non rétribués et que nous essayons de promouvoir la culture littéraire avec de maigres moyens.</w:t>
      </w:r>
    </w:p>
    <w:p w14:paraId="6A4B188F" w14:textId="77777777" w:rsidR="00D40713" w:rsidRPr="00633842" w:rsidRDefault="00D40713" w:rsidP="00D40713">
      <w:pPr>
        <w:spacing w:before="120" w:after="120"/>
        <w:ind w:firstLine="0"/>
        <w:jc w:val="center"/>
        <w:rPr>
          <w:i/>
          <w:iCs/>
          <w:szCs w:val="32"/>
        </w:rPr>
      </w:pPr>
      <w:r w:rsidRPr="00633842">
        <w:rPr>
          <w:i/>
          <w:iCs/>
          <w:szCs w:val="32"/>
        </w:rPr>
        <w:t>Votre aide est la bienvenue !</w:t>
      </w:r>
    </w:p>
    <w:p w14:paraId="5D1564EF" w14:textId="7051D094" w:rsidR="00D40713" w:rsidRPr="00633842" w:rsidRDefault="00D40713" w:rsidP="00D40713">
      <w:pPr>
        <w:pStyle w:val="Centr"/>
        <w:suppressAutoHyphens/>
        <w:spacing w:before="120" w:after="120"/>
      </w:pPr>
      <w:r w:rsidRPr="00633842">
        <w:t>VOUS POUVEZ NOUS AIDER À FAIRE CONNAÎTRE CES CLASSIQUES LITTÉRAIRES.</w:t>
      </w:r>
    </w:p>
    <w:sectPr w:rsidR="00D40713" w:rsidRPr="00633842" w:rsidSect="00D40713">
      <w:footerReference w:type="even" r:id="rId122"/>
      <w:footerReference w:type="default" r:id="rId123"/>
      <w:footerReference w:type="first" r:id="rId124"/>
      <w:pgSz w:w="11906" w:h="16838"/>
      <w:pgMar w:top="567" w:right="567" w:bottom="567" w:left="567" w:header="720" w:footer="709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3501224" w14:textId="77777777" w:rsidR="00B2748D" w:rsidRDefault="00B2748D">
      <w:pPr>
        <w:spacing w:before="0" w:after="0"/>
      </w:pPr>
      <w:r>
        <w:separator/>
      </w:r>
    </w:p>
  </w:endnote>
  <w:endnote w:type="continuationSeparator" w:id="0">
    <w:p w14:paraId="6A6939D6" w14:textId="77777777" w:rsidR="00B2748D" w:rsidRDefault="00B2748D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masis30">
    <w:panose1 w:val="02000603050000020003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ntium Book Basic">
    <w:panose1 w:val="02000503060000020004"/>
    <w:charset w:val="00"/>
    <w:family w:val="auto"/>
    <w:pitch w:val="variable"/>
    <w:sig w:usb0="A000007F" w:usb1="5000204A" w:usb2="00000000" w:usb3="00000000" w:csb0="00000013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E1B40F" w14:textId="77777777" w:rsidR="00000000" w:rsidRDefault="00000000">
    <w:pPr>
      <w:pStyle w:val="Pieddepage"/>
    </w:pPr>
    <w:r>
      <w:rPr>
        <w:rFonts w:eastAsia="Georgia"/>
      </w:rPr>
      <w:t xml:space="preserve">– </w:t>
    </w:r>
    <w:r>
      <w:rPr>
        <w:rStyle w:val="Numrodepage"/>
      </w:rPr>
      <w:fldChar w:fldCharType="begin"/>
    </w:r>
    <w:r>
      <w:rPr>
        <w:rStyle w:val="Numrodepage"/>
      </w:rPr>
      <w:instrText xml:space="preserve"> PAGE </w:instrText>
    </w:r>
    <w:r>
      <w:rPr>
        <w:rStyle w:val="Numrodepage"/>
      </w:rPr>
      <w:fldChar w:fldCharType="separate"/>
    </w:r>
    <w:r>
      <w:rPr>
        <w:rStyle w:val="Numrodepage"/>
      </w:rPr>
      <w:t>0</w:t>
    </w:r>
    <w:r>
      <w:rPr>
        <w:rStyle w:val="Numrodepage"/>
      </w:rPr>
      <w:fldChar w:fldCharType="end"/>
    </w:r>
    <w:r>
      <w:rPr>
        <w:rStyle w:val="Numrodepage"/>
        <w:rFonts w:eastAsia="Georgia"/>
      </w:rPr>
      <w:t xml:space="preserve"> –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86F6B1" w14:textId="77777777" w:rsidR="00000000" w:rsidRDefault="00000000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71F10E" w14:textId="77777777" w:rsidR="00000000" w:rsidRDefault="00000000">
    <w:pPr>
      <w:pStyle w:val="Pieddepage"/>
    </w:pPr>
    <w:r>
      <w:rPr>
        <w:rFonts w:eastAsia="Georgia"/>
        <w:sz w:val="30"/>
        <w:szCs w:val="30"/>
      </w:rPr>
      <w:t xml:space="preserve">– </w:t>
    </w:r>
    <w:r>
      <w:rPr>
        <w:rStyle w:val="Numrodepage"/>
        <w:sz w:val="30"/>
        <w:szCs w:val="30"/>
      </w:rPr>
      <w:fldChar w:fldCharType="begin"/>
    </w:r>
    <w:r>
      <w:rPr>
        <w:rStyle w:val="Numrodepage"/>
        <w:sz w:val="30"/>
        <w:szCs w:val="30"/>
      </w:rPr>
      <w:instrText xml:space="preserve"> PAGE </w:instrText>
    </w:r>
    <w:r>
      <w:rPr>
        <w:rStyle w:val="Numrodepage"/>
        <w:sz w:val="30"/>
        <w:szCs w:val="30"/>
      </w:rPr>
      <w:fldChar w:fldCharType="separate"/>
    </w:r>
    <w:r>
      <w:rPr>
        <w:rStyle w:val="Numrodepage"/>
        <w:sz w:val="30"/>
        <w:szCs w:val="30"/>
      </w:rPr>
      <w:t>9</w:t>
    </w:r>
    <w:r>
      <w:rPr>
        <w:rStyle w:val="Numrodepage"/>
        <w:sz w:val="30"/>
        <w:szCs w:val="30"/>
      </w:rPr>
      <w:fldChar w:fldCharType="end"/>
    </w:r>
    <w:r>
      <w:rPr>
        <w:rStyle w:val="Numrodepage"/>
        <w:rFonts w:eastAsia="Georgia"/>
        <w:sz w:val="30"/>
        <w:szCs w:val="30"/>
      </w:rPr>
      <w:t xml:space="preserve"> –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15E279" w14:textId="77777777" w:rsidR="00000000" w:rsidRDefault="00000000">
    <w:pPr>
      <w:pStyle w:val="Pieddepage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3C43E5" w14:textId="77777777" w:rsidR="00000000" w:rsidRDefault="00000000"/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F625A3" w14:textId="77777777" w:rsidR="00000000" w:rsidRDefault="00000000">
    <w:pPr>
      <w:pStyle w:val="Pieddepage"/>
    </w:pPr>
    <w:r>
      <w:rPr>
        <w:rFonts w:eastAsia="Georgia"/>
        <w:sz w:val="30"/>
        <w:szCs w:val="30"/>
      </w:rPr>
      <w:t xml:space="preserve">– </w:t>
    </w:r>
    <w:r>
      <w:rPr>
        <w:rStyle w:val="Numrodepage"/>
        <w:sz w:val="30"/>
        <w:szCs w:val="30"/>
      </w:rPr>
      <w:fldChar w:fldCharType="begin"/>
    </w:r>
    <w:r>
      <w:rPr>
        <w:rStyle w:val="Numrodepage"/>
        <w:sz w:val="30"/>
        <w:szCs w:val="30"/>
      </w:rPr>
      <w:instrText xml:space="preserve"> PAGE </w:instrText>
    </w:r>
    <w:r>
      <w:rPr>
        <w:rStyle w:val="Numrodepage"/>
        <w:sz w:val="30"/>
        <w:szCs w:val="30"/>
      </w:rPr>
      <w:fldChar w:fldCharType="separate"/>
    </w:r>
    <w:r>
      <w:rPr>
        <w:rStyle w:val="Numrodepage"/>
        <w:sz w:val="30"/>
        <w:szCs w:val="30"/>
      </w:rPr>
      <w:t>9</w:t>
    </w:r>
    <w:r>
      <w:rPr>
        <w:rStyle w:val="Numrodepage"/>
        <w:sz w:val="30"/>
        <w:szCs w:val="30"/>
      </w:rPr>
      <w:fldChar w:fldCharType="end"/>
    </w:r>
    <w:r>
      <w:rPr>
        <w:rStyle w:val="Numrodepage"/>
        <w:rFonts w:eastAsia="Georgia"/>
        <w:sz w:val="30"/>
        <w:szCs w:val="30"/>
      </w:rPr>
      <w:t xml:space="preserve"> –</w: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706885" w14:textId="77777777" w:rsidR="00000000" w:rsidRDefault="0000000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156BAF" w14:textId="77777777" w:rsidR="00B2748D" w:rsidRDefault="00B2748D">
      <w:pPr>
        <w:spacing w:before="0" w:after="0"/>
      </w:pPr>
      <w:r>
        <w:separator/>
      </w:r>
    </w:p>
  </w:footnote>
  <w:footnote w:type="continuationSeparator" w:id="0">
    <w:p w14:paraId="2CF9C053" w14:textId="77777777" w:rsidR="00B2748D" w:rsidRDefault="00B2748D">
      <w:pPr>
        <w:spacing w:before="0" w:after="0"/>
      </w:pPr>
      <w:r>
        <w:continuationSeparator/>
      </w:r>
    </w:p>
  </w:footnote>
  <w:footnote w:id="1">
    <w:p w14:paraId="0992EA70" w14:textId="4939E445" w:rsidR="00D40713" w:rsidRDefault="00D40713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r w:rsidRPr="00D40713">
        <w:t>Histoire du cheval gris</w:t>
      </w:r>
      <w: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D8888C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65D055C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D38052C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5B4EBA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91ED98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9B3CBE7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34A6531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544153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DD8D8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C44C266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1" w15:restartNumberingAfterBreak="0">
    <w:nsid w:val="308A6C0B"/>
    <w:multiLevelType w:val="hybridMultilevel"/>
    <w:tmpl w:val="5E0C6452"/>
    <w:lvl w:ilvl="0" w:tplc="1796595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04A6ED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23781F2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C0A2B51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DC7E530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79261CE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7B60B99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74F0A4D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E24C3D0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3691385"/>
    <w:multiLevelType w:val="hybridMultilevel"/>
    <w:tmpl w:val="2EAA8648"/>
    <w:lvl w:ilvl="0" w:tplc="144E425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B6508AD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8D988CC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1ED4290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3AB8320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B750220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4DB0ACF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F8E4C92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584E42F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3A91EB8"/>
    <w:multiLevelType w:val="hybridMultilevel"/>
    <w:tmpl w:val="47F4B040"/>
    <w:lvl w:ilvl="0" w:tplc="30B642F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35F0C21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14AC85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D3D4286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A5A8C90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06CE7BD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957E85E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C5B68E2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B02CF76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0E56A04"/>
    <w:multiLevelType w:val="hybridMultilevel"/>
    <w:tmpl w:val="AE8CBB82"/>
    <w:lvl w:ilvl="0" w:tplc="106C64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F52884F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8A8C97F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604CAF0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34B4296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A9C67F1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6574B43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64FEDE5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1280364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13006114">
    <w:abstractNumId w:val="10"/>
  </w:num>
  <w:num w:numId="2" w16cid:durableId="2105177594">
    <w:abstractNumId w:val="11"/>
  </w:num>
  <w:num w:numId="3" w16cid:durableId="977875270">
    <w:abstractNumId w:val="12"/>
  </w:num>
  <w:num w:numId="4" w16cid:durableId="316961376">
    <w:abstractNumId w:val="13"/>
  </w:num>
  <w:num w:numId="5" w16cid:durableId="394275973">
    <w:abstractNumId w:val="14"/>
  </w:num>
  <w:num w:numId="6" w16cid:durableId="722631525">
    <w:abstractNumId w:val="8"/>
  </w:num>
  <w:num w:numId="7" w16cid:durableId="812647784">
    <w:abstractNumId w:val="3"/>
  </w:num>
  <w:num w:numId="8" w16cid:durableId="516231520">
    <w:abstractNumId w:val="2"/>
  </w:num>
  <w:num w:numId="9" w16cid:durableId="1093743886">
    <w:abstractNumId w:val="1"/>
  </w:num>
  <w:num w:numId="10" w16cid:durableId="551813944">
    <w:abstractNumId w:val="0"/>
  </w:num>
  <w:num w:numId="11" w16cid:durableId="725956206">
    <w:abstractNumId w:val="9"/>
  </w:num>
  <w:num w:numId="12" w16cid:durableId="1590889073">
    <w:abstractNumId w:val="7"/>
  </w:num>
  <w:num w:numId="13" w16cid:durableId="1310131143">
    <w:abstractNumId w:val="6"/>
  </w:num>
  <w:num w:numId="14" w16cid:durableId="247423377">
    <w:abstractNumId w:val="5"/>
  </w:num>
  <w:num w:numId="15" w16cid:durableId="112928232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6"/>
  <w:displayBackgroundShape/>
  <w:embedSystemFonts/>
  <w:proofState w:spelling="clean" w:grammar="clean"/>
  <w:attachedTemplate r:id="rId1"/>
  <w:linkStyles/>
  <w:stylePaneFormatFilter w:val="0708" w:allStyles="0" w:customStyles="0" w:latentStyles="0" w:stylesInUse="1" w:headingStyles="0" w:numberingStyles="0" w:tableStyles="0" w:directFormattingOnRuns="1" w:directFormattingOnParagraphs="1" w:directFormattingOnNumbering="1" w:directFormattingOnTables="0" w:clearFormatting="0" w:top3HeadingStyles="0" w:visibleStyles="0" w:alternateStyleNames="0"/>
  <w:defaultTabStop w:val="709"/>
  <w:autoHyphenation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128D"/>
    <w:rsid w:val="00020461"/>
    <w:rsid w:val="000B594C"/>
    <w:rsid w:val="002602DC"/>
    <w:rsid w:val="002D7E4E"/>
    <w:rsid w:val="0059507A"/>
    <w:rsid w:val="008E128D"/>
    <w:rsid w:val="00B2748D"/>
    <w:rsid w:val="00D40713"/>
    <w:rsid w:val="00D87355"/>
    <w:rsid w:val="00E57045"/>
    <w:rsid w:val="00F742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2EDB5749"/>
  <w15:chartTrackingRefBased/>
  <w15:docId w15:val="{56737141-2638-4E10-8A11-3BDBF6B19E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 w:qFormat="1"/>
    <w:lsdException w:name="endnote text" w:semiHidden="1" w:unhideWhenUsed="1" w:qFormat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40713"/>
    <w:pPr>
      <w:spacing w:before="240" w:after="240"/>
      <w:ind w:firstLine="680"/>
      <w:jc w:val="both"/>
    </w:pPr>
    <w:rPr>
      <w:rFonts w:ascii="Amasis30" w:hAnsi="Amasis30"/>
      <w:sz w:val="36"/>
      <w:szCs w:val="24"/>
    </w:rPr>
  </w:style>
  <w:style w:type="paragraph" w:styleId="Titre1">
    <w:name w:val="heading 1"/>
    <w:basedOn w:val="Normal"/>
    <w:next w:val="Normal"/>
    <w:qFormat/>
    <w:rsid w:val="00D87355"/>
    <w:pPr>
      <w:keepNext/>
      <w:pageBreakBefore/>
      <w:suppressAutoHyphens/>
      <w:spacing w:before="960" w:after="720"/>
      <w:ind w:firstLine="0"/>
      <w:jc w:val="center"/>
      <w:outlineLvl w:val="0"/>
    </w:pPr>
    <w:rPr>
      <w:rFonts w:cs="Arial"/>
      <w:b/>
      <w:bCs/>
      <w:sz w:val="48"/>
      <w:szCs w:val="44"/>
    </w:rPr>
  </w:style>
  <w:style w:type="paragraph" w:styleId="Titre2">
    <w:name w:val="heading 2"/>
    <w:basedOn w:val="Normal"/>
    <w:next w:val="Normal"/>
    <w:qFormat/>
    <w:rsid w:val="00D87355"/>
    <w:pPr>
      <w:keepNext/>
      <w:keepLines/>
      <w:suppressAutoHyphens/>
      <w:spacing w:before="960" w:after="720"/>
      <w:ind w:firstLine="0"/>
      <w:jc w:val="center"/>
      <w:outlineLvl w:val="1"/>
    </w:pPr>
    <w:rPr>
      <w:rFonts w:cs="Arial"/>
      <w:b/>
      <w:bCs/>
      <w:iCs/>
      <w:sz w:val="44"/>
      <w:szCs w:val="40"/>
    </w:rPr>
  </w:style>
  <w:style w:type="paragraph" w:styleId="Titre3">
    <w:name w:val="heading 3"/>
    <w:basedOn w:val="Normal"/>
    <w:next w:val="Normal"/>
    <w:qFormat/>
    <w:rsid w:val="00D87355"/>
    <w:pPr>
      <w:keepNext/>
      <w:suppressAutoHyphens/>
      <w:spacing w:before="480"/>
      <w:ind w:firstLine="0"/>
      <w:jc w:val="center"/>
      <w:outlineLvl w:val="2"/>
    </w:pPr>
    <w:rPr>
      <w:rFonts w:cs="Arial"/>
      <w:b/>
      <w:bCs/>
      <w:sz w:val="40"/>
      <w:szCs w:val="36"/>
    </w:rPr>
  </w:style>
  <w:style w:type="paragraph" w:styleId="Titre4">
    <w:name w:val="heading 4"/>
    <w:basedOn w:val="Normal"/>
    <w:next w:val="Normal"/>
    <w:qFormat/>
    <w:pPr>
      <w:keepNext/>
      <w:numPr>
        <w:ilvl w:val="3"/>
        <w:numId w:val="1"/>
      </w:numPr>
      <w:spacing w:before="960" w:after="360"/>
      <w:ind w:left="0" w:firstLine="0"/>
      <w:jc w:val="center"/>
      <w:outlineLvl w:val="3"/>
    </w:pPr>
    <w:rPr>
      <w:b/>
      <w:bCs/>
    </w:rPr>
  </w:style>
  <w:style w:type="character" w:default="1" w:styleId="Policepardfaut">
    <w:name w:val="Default Paragraph Font"/>
    <w:semiHidden/>
    <w:rsid w:val="00D87355"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semiHidden/>
    <w:rsid w:val="00D87355"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</w:style>
  <w:style w:type="character" w:customStyle="1" w:styleId="WW8Num3z0">
    <w:name w:val="WW8Num3z0"/>
  </w:style>
  <w:style w:type="character" w:customStyle="1" w:styleId="WW8Num4z0">
    <w:name w:val="WW8Num4z0"/>
  </w:style>
  <w:style w:type="character" w:customStyle="1" w:styleId="WW8Num5z0">
    <w:name w:val="WW8Num5z0"/>
    <w:rPr>
      <w:rFonts w:ascii="Symbol" w:hAnsi="Symbol" w:cs="Symbol" w:hint="default"/>
    </w:rPr>
  </w:style>
  <w:style w:type="character" w:customStyle="1" w:styleId="WW8Num6z0">
    <w:name w:val="WW8Num6z0"/>
    <w:rPr>
      <w:rFonts w:ascii="Symbol" w:hAnsi="Symbol" w:cs="Symbol" w:hint="default"/>
    </w:rPr>
  </w:style>
  <w:style w:type="character" w:customStyle="1" w:styleId="WW8Num7z0">
    <w:name w:val="WW8Num7z0"/>
    <w:rPr>
      <w:rFonts w:ascii="Symbol" w:hAnsi="Symbol" w:cs="Symbol" w:hint="default"/>
    </w:rPr>
  </w:style>
  <w:style w:type="character" w:customStyle="1" w:styleId="WW8Num8z0">
    <w:name w:val="WW8Num8z0"/>
    <w:rPr>
      <w:rFonts w:ascii="Symbol" w:hAnsi="Symbol" w:cs="Symbol" w:hint="default"/>
    </w:rPr>
  </w:style>
  <w:style w:type="character" w:customStyle="1" w:styleId="WW8Num9z0">
    <w:name w:val="WW8Num9z0"/>
  </w:style>
  <w:style w:type="character" w:customStyle="1" w:styleId="WW8Num10z0">
    <w:name w:val="WW8Num10z0"/>
    <w:rPr>
      <w:rFonts w:ascii="Symbol" w:hAnsi="Symbol" w:cs="Symbol" w:hint="default"/>
    </w:rPr>
  </w:style>
  <w:style w:type="character" w:customStyle="1" w:styleId="WW8Num11z0">
    <w:name w:val="WW8Num11z0"/>
    <w:rPr>
      <w:rFonts w:ascii="Symbol" w:hAnsi="Symbol" w:cs="Symbol" w:hint="default"/>
      <w:sz w:val="20"/>
    </w:rPr>
  </w:style>
  <w:style w:type="character" w:customStyle="1" w:styleId="WW8Num11z1">
    <w:name w:val="WW8Num11z1"/>
    <w:rPr>
      <w:rFonts w:ascii="Courier New" w:hAnsi="Courier New" w:cs="Courier New" w:hint="default"/>
      <w:sz w:val="20"/>
    </w:rPr>
  </w:style>
  <w:style w:type="character" w:customStyle="1" w:styleId="WW8Num11z2">
    <w:name w:val="WW8Num11z2"/>
    <w:rPr>
      <w:rFonts w:ascii="Wingdings" w:hAnsi="Wingdings" w:cs="Wingdings" w:hint="default"/>
      <w:sz w:val="20"/>
    </w:rPr>
  </w:style>
  <w:style w:type="character" w:customStyle="1" w:styleId="WW8Num12z0">
    <w:name w:val="WW8Num12z0"/>
    <w:rPr>
      <w:rFonts w:ascii="Symbol" w:hAnsi="Symbol" w:cs="Symbol" w:hint="default"/>
      <w:sz w:val="20"/>
    </w:rPr>
  </w:style>
  <w:style w:type="character" w:customStyle="1" w:styleId="WW8Num12z1">
    <w:name w:val="WW8Num12z1"/>
    <w:rPr>
      <w:rFonts w:ascii="Courier New" w:hAnsi="Courier New" w:cs="Courier New" w:hint="default"/>
      <w:sz w:val="20"/>
    </w:rPr>
  </w:style>
  <w:style w:type="character" w:customStyle="1" w:styleId="WW8Num12z2">
    <w:name w:val="WW8Num12z2"/>
    <w:rPr>
      <w:rFonts w:ascii="Wingdings" w:hAnsi="Wingdings" w:cs="Wingdings" w:hint="default"/>
      <w:sz w:val="20"/>
    </w:rPr>
  </w:style>
  <w:style w:type="character" w:customStyle="1" w:styleId="WW8Num13z0">
    <w:name w:val="WW8Num13z0"/>
    <w:rPr>
      <w:rFonts w:ascii="Symbol" w:hAnsi="Symbol" w:cs="Symbol" w:hint="default"/>
      <w:sz w:val="20"/>
    </w:rPr>
  </w:style>
  <w:style w:type="character" w:customStyle="1" w:styleId="WW8Num13z1">
    <w:name w:val="WW8Num13z1"/>
    <w:rPr>
      <w:rFonts w:ascii="Courier New" w:hAnsi="Courier New" w:cs="Courier New" w:hint="default"/>
      <w:sz w:val="20"/>
    </w:rPr>
  </w:style>
  <w:style w:type="character" w:customStyle="1" w:styleId="WW8Num13z2">
    <w:name w:val="WW8Num13z2"/>
    <w:rPr>
      <w:rFonts w:ascii="Wingdings" w:hAnsi="Wingdings" w:cs="Wingdings" w:hint="default"/>
      <w:sz w:val="20"/>
    </w:rPr>
  </w:style>
  <w:style w:type="character" w:customStyle="1" w:styleId="WW8Num14z0">
    <w:name w:val="WW8Num14z0"/>
    <w:rPr>
      <w:rFonts w:ascii="Symbol" w:hAnsi="Symbol" w:cs="Symbol" w:hint="default"/>
      <w:sz w:val="20"/>
    </w:rPr>
  </w:style>
  <w:style w:type="character" w:customStyle="1" w:styleId="WW8Num14z1">
    <w:name w:val="WW8Num14z1"/>
    <w:rPr>
      <w:rFonts w:ascii="Courier New" w:hAnsi="Courier New" w:cs="Courier New" w:hint="default"/>
      <w:sz w:val="20"/>
    </w:rPr>
  </w:style>
  <w:style w:type="character" w:customStyle="1" w:styleId="WW8Num14z2">
    <w:name w:val="WW8Num14z2"/>
    <w:rPr>
      <w:rFonts w:ascii="Wingdings" w:hAnsi="Wingdings" w:cs="Wingdings" w:hint="default"/>
      <w:sz w:val="20"/>
    </w:rPr>
  </w:style>
  <w:style w:type="character" w:customStyle="1" w:styleId="Policepardfaut1">
    <w:name w:val="Police par défaut1"/>
  </w:style>
  <w:style w:type="character" w:styleId="Lienhypertexte">
    <w:name w:val="Hyperlink"/>
    <w:uiPriority w:val="99"/>
    <w:rsid w:val="00D87355"/>
    <w:rPr>
      <w:rFonts w:ascii="Amasis30" w:hAnsi="Amasis30"/>
      <w:color w:val="004080"/>
      <w:u w:val="single"/>
    </w:rPr>
  </w:style>
  <w:style w:type="character" w:styleId="Numrodepage">
    <w:name w:val="page number"/>
    <w:basedOn w:val="Policepardfaut"/>
    <w:rsid w:val="00D87355"/>
  </w:style>
  <w:style w:type="character" w:customStyle="1" w:styleId="Caractresdenotedebasdepage">
    <w:name w:val="Caractères de note de bas de page"/>
    <w:rPr>
      <w:rFonts w:ascii="Georgia" w:hAnsi="Georgia" w:cs="Georgia"/>
      <w:b/>
      <w:sz w:val="32"/>
      <w:vertAlign w:val="superscript"/>
    </w:rPr>
  </w:style>
  <w:style w:type="character" w:customStyle="1" w:styleId="NotedefinCar">
    <w:name w:val="Note de fin Car"/>
    <w:link w:val="Notedefin"/>
    <w:uiPriority w:val="99"/>
    <w:rsid w:val="00D87355"/>
    <w:rPr>
      <w:rFonts w:ascii="Amasis30" w:hAnsi="Amasis30"/>
      <w:sz w:val="32"/>
      <w:lang w:val="x-none" w:eastAsia="x-none"/>
    </w:rPr>
  </w:style>
  <w:style w:type="character" w:customStyle="1" w:styleId="Caractresdenotedefin">
    <w:name w:val="Caractères de note de fin"/>
    <w:rPr>
      <w:rFonts w:ascii="Georgia" w:hAnsi="Georgia" w:cs="Georgia"/>
      <w:b/>
      <w:sz w:val="32"/>
      <w:vertAlign w:val="superscript"/>
    </w:rPr>
  </w:style>
  <w:style w:type="character" w:customStyle="1" w:styleId="Taille-1Caracteres">
    <w:name w:val="Taille-1Caracteres"/>
    <w:qFormat/>
    <w:rsid w:val="00D87355"/>
    <w:rPr>
      <w:sz w:val="32"/>
      <w:szCs w:val="20"/>
    </w:rPr>
  </w:style>
  <w:style w:type="character" w:customStyle="1" w:styleId="Titre4Car">
    <w:name w:val="Titre 4 Car"/>
    <w:basedOn w:val="Policepardfaut1"/>
    <w:rPr>
      <w:rFonts w:ascii="Georgia" w:hAnsi="Georgia" w:cs="Georgia"/>
      <w:b/>
      <w:bCs/>
      <w:sz w:val="32"/>
      <w:szCs w:val="24"/>
    </w:rPr>
  </w:style>
  <w:style w:type="character" w:customStyle="1" w:styleId="DroiteCar">
    <w:name w:val="Droite Car"/>
    <w:rPr>
      <w:rFonts w:ascii="Georgia" w:hAnsi="Georgia" w:cs="Georgia"/>
      <w:sz w:val="32"/>
    </w:rPr>
  </w:style>
  <w:style w:type="character" w:customStyle="1" w:styleId="Marquedecommentaire1">
    <w:name w:val="Marque de commentaire1"/>
    <w:rPr>
      <w:sz w:val="16"/>
      <w:szCs w:val="16"/>
    </w:rPr>
  </w:style>
  <w:style w:type="character" w:customStyle="1" w:styleId="CommentaireCar">
    <w:name w:val="Commentaire Car"/>
    <w:basedOn w:val="Policepardfaut1"/>
    <w:rPr>
      <w:rFonts w:ascii="Georgia" w:hAnsi="Georgia" w:cs="Georgia"/>
    </w:rPr>
  </w:style>
  <w:style w:type="character" w:customStyle="1" w:styleId="ObjetducommentaireCar">
    <w:name w:val="Objet du commentaire Car"/>
    <w:basedOn w:val="CommentaireCar"/>
    <w:rPr>
      <w:rFonts w:ascii="Georgia" w:hAnsi="Georgia" w:cs="Georgia"/>
      <w:b/>
      <w:bCs/>
    </w:rPr>
  </w:style>
  <w:style w:type="character" w:customStyle="1" w:styleId="TextedebullesCar">
    <w:name w:val="Texte de bulles Car"/>
    <w:basedOn w:val="Policepardfaut1"/>
    <w:rPr>
      <w:rFonts w:ascii="Tahoma" w:hAnsi="Tahoma" w:cs="Tahoma"/>
      <w:sz w:val="16"/>
      <w:szCs w:val="16"/>
    </w:rPr>
  </w:style>
  <w:style w:type="character" w:customStyle="1" w:styleId="titreheadermodetexte">
    <w:name w:val="titreheadermodetexte"/>
  </w:style>
  <w:style w:type="character" w:styleId="lev">
    <w:name w:val="Strong"/>
    <w:qFormat/>
    <w:rPr>
      <w:b/>
      <w:bCs/>
    </w:rPr>
  </w:style>
  <w:style w:type="character" w:styleId="Lienhypertextesuivivisit">
    <w:name w:val="FollowedHyperlink"/>
    <w:rPr>
      <w:color w:val="800080"/>
      <w:u w:val="single"/>
    </w:rPr>
  </w:style>
  <w:style w:type="character" w:styleId="Appelnotedebasdep">
    <w:name w:val="footnote reference"/>
    <w:qFormat/>
    <w:rsid w:val="00D87355"/>
    <w:rPr>
      <w:rFonts w:ascii="Amasis30" w:hAnsi="Amasis30"/>
      <w:b/>
      <w:sz w:val="36"/>
      <w:vertAlign w:val="superscript"/>
    </w:rPr>
  </w:style>
  <w:style w:type="character" w:styleId="Appeldenotedefin">
    <w:name w:val="endnote reference"/>
    <w:uiPriority w:val="99"/>
    <w:unhideWhenUsed/>
    <w:qFormat/>
    <w:rsid w:val="00D87355"/>
    <w:rPr>
      <w:rFonts w:ascii="Amasis30" w:hAnsi="Amasis30"/>
      <w:b/>
      <w:sz w:val="36"/>
      <w:vertAlign w:val="superscript"/>
    </w:rPr>
  </w:style>
  <w:style w:type="paragraph" w:customStyle="1" w:styleId="Titre10">
    <w:name w:val="Titre1"/>
    <w:basedOn w:val="Normal"/>
    <w:next w:val="Corpsdetexte"/>
    <w:pPr>
      <w:keepNext/>
      <w:spacing w:after="120"/>
    </w:pPr>
    <w:rPr>
      <w:rFonts w:ascii="Gentium Book Basic" w:eastAsia="Microsoft YaHei" w:hAnsi="Gentium Book Basic" w:cs="Arial"/>
      <w:sz w:val="40"/>
      <w:szCs w:val="28"/>
    </w:rPr>
  </w:style>
  <w:style w:type="paragraph" w:styleId="Corpsdetexte">
    <w:name w:val="Body Text"/>
    <w:basedOn w:val="Normal"/>
    <w:pPr>
      <w:spacing w:before="0" w:after="140" w:line="288" w:lineRule="auto"/>
    </w:pPr>
  </w:style>
  <w:style w:type="paragraph" w:styleId="Liste">
    <w:name w:val="List"/>
    <w:basedOn w:val="Corpsdetexte"/>
    <w:rPr>
      <w:rFonts w:ascii="Gentium Book Basic" w:hAnsi="Gentium Book Basic" w:cs="Arial"/>
      <w:sz w:val="24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="Gentium Book Basic" w:hAnsi="Gentium Book Basic" w:cs="Arial"/>
      <w:i/>
      <w:iCs/>
      <w:sz w:val="24"/>
    </w:rPr>
  </w:style>
  <w:style w:type="paragraph" w:customStyle="1" w:styleId="Index">
    <w:name w:val="Index"/>
    <w:basedOn w:val="Normal"/>
    <w:pPr>
      <w:suppressLineNumbers/>
    </w:pPr>
    <w:rPr>
      <w:rFonts w:ascii="Gentium Book Basic" w:hAnsi="Gentium Book Basic" w:cs="Arial"/>
      <w:sz w:val="24"/>
    </w:rPr>
  </w:style>
  <w:style w:type="paragraph" w:customStyle="1" w:styleId="Explorateurdedocuments1">
    <w:name w:val="Explorateur de documents1"/>
    <w:basedOn w:val="Normal"/>
    <w:pPr>
      <w:shd w:val="clear" w:color="auto" w:fill="000080"/>
    </w:pPr>
    <w:rPr>
      <w:rFonts w:ascii="Tahoma" w:hAnsi="Tahoma" w:cs="Tahoma"/>
    </w:rPr>
  </w:style>
  <w:style w:type="paragraph" w:styleId="TM1">
    <w:name w:val="toc 1"/>
    <w:basedOn w:val="Normal"/>
    <w:next w:val="Normal"/>
    <w:autoRedefine/>
    <w:uiPriority w:val="39"/>
    <w:rsid w:val="00D87355"/>
    <w:pPr>
      <w:tabs>
        <w:tab w:val="right" w:leader="dot" w:pos="9639"/>
      </w:tabs>
      <w:spacing w:before="180" w:after="180"/>
      <w:ind w:firstLine="0"/>
      <w:jc w:val="left"/>
    </w:pPr>
    <w:rPr>
      <w:bCs/>
      <w:iCs/>
      <w:noProof/>
      <w:color w:val="000080"/>
      <w:szCs w:val="28"/>
    </w:rPr>
  </w:style>
  <w:style w:type="paragraph" w:styleId="En-tte">
    <w:name w:val="header"/>
    <w:basedOn w:val="Normal"/>
    <w:rsid w:val="00D87355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D87355"/>
    <w:pPr>
      <w:tabs>
        <w:tab w:val="center" w:pos="4536"/>
        <w:tab w:val="right" w:pos="9072"/>
      </w:tabs>
      <w:ind w:firstLine="0"/>
      <w:jc w:val="center"/>
    </w:pPr>
    <w:rPr>
      <w:sz w:val="32"/>
    </w:rPr>
  </w:style>
  <w:style w:type="paragraph" w:styleId="TM2">
    <w:name w:val="toc 2"/>
    <w:basedOn w:val="Normal"/>
    <w:next w:val="Normal"/>
    <w:autoRedefine/>
    <w:uiPriority w:val="39"/>
    <w:rsid w:val="00D87355"/>
    <w:pPr>
      <w:tabs>
        <w:tab w:val="right" w:leader="dot" w:pos="9639"/>
      </w:tabs>
      <w:spacing w:before="120" w:after="120"/>
      <w:ind w:left="284" w:firstLine="0"/>
      <w:jc w:val="left"/>
    </w:pPr>
    <w:rPr>
      <w:noProof/>
      <w:color w:val="000080"/>
      <w:sz w:val="34"/>
    </w:rPr>
  </w:style>
  <w:style w:type="paragraph" w:styleId="TM3">
    <w:name w:val="toc 3"/>
    <w:basedOn w:val="Normal"/>
    <w:next w:val="Normal"/>
    <w:autoRedefine/>
    <w:uiPriority w:val="39"/>
    <w:rsid w:val="00D87355"/>
    <w:pPr>
      <w:tabs>
        <w:tab w:val="right" w:leader="dot" w:pos="9639"/>
      </w:tabs>
      <w:spacing w:before="120" w:after="120"/>
      <w:ind w:left="567" w:firstLine="0"/>
      <w:jc w:val="left"/>
    </w:pPr>
    <w:rPr>
      <w:color w:val="000080"/>
      <w:sz w:val="32"/>
    </w:rPr>
  </w:style>
  <w:style w:type="paragraph" w:styleId="TM4">
    <w:name w:val="toc 4"/>
    <w:basedOn w:val="Normal"/>
    <w:next w:val="Normal"/>
    <w:autoRedefine/>
    <w:rsid w:val="00D87355"/>
    <w:pPr>
      <w:ind w:left="780"/>
    </w:pPr>
  </w:style>
  <w:style w:type="paragraph" w:styleId="TM5">
    <w:name w:val="toc 5"/>
    <w:basedOn w:val="Normal"/>
    <w:next w:val="Normal"/>
    <w:autoRedefine/>
    <w:rsid w:val="00D87355"/>
    <w:pPr>
      <w:ind w:left="1040"/>
    </w:pPr>
  </w:style>
  <w:style w:type="paragraph" w:styleId="TM6">
    <w:name w:val="toc 6"/>
    <w:basedOn w:val="Normal"/>
    <w:next w:val="Normal"/>
    <w:autoRedefine/>
    <w:rsid w:val="00D87355"/>
    <w:pPr>
      <w:ind w:left="1300"/>
    </w:pPr>
  </w:style>
  <w:style w:type="paragraph" w:styleId="TM7">
    <w:name w:val="toc 7"/>
    <w:basedOn w:val="Normal"/>
    <w:next w:val="Normal"/>
    <w:autoRedefine/>
    <w:rsid w:val="00D87355"/>
    <w:pPr>
      <w:ind w:left="1560"/>
    </w:pPr>
  </w:style>
  <w:style w:type="paragraph" w:styleId="TM8">
    <w:name w:val="toc 8"/>
    <w:basedOn w:val="Normal"/>
    <w:next w:val="Normal"/>
    <w:autoRedefine/>
    <w:rsid w:val="00D87355"/>
    <w:pPr>
      <w:ind w:left="1820"/>
    </w:pPr>
  </w:style>
  <w:style w:type="paragraph" w:styleId="TM9">
    <w:name w:val="toc 9"/>
    <w:basedOn w:val="Normal"/>
    <w:next w:val="Normal"/>
    <w:autoRedefine/>
    <w:rsid w:val="00D87355"/>
    <w:pPr>
      <w:ind w:left="2080"/>
    </w:pPr>
  </w:style>
  <w:style w:type="paragraph" w:customStyle="1" w:styleId="Taille-1Normal">
    <w:name w:val="Taille-1Normal"/>
    <w:basedOn w:val="Normal"/>
    <w:rsid w:val="00D87355"/>
    <w:rPr>
      <w:sz w:val="32"/>
      <w:szCs w:val="28"/>
    </w:rPr>
  </w:style>
  <w:style w:type="paragraph" w:styleId="Notedebasdepage">
    <w:name w:val="footnote text"/>
    <w:basedOn w:val="Taille-1Normal"/>
    <w:qFormat/>
    <w:rsid w:val="00D87355"/>
    <w:rPr>
      <w:szCs w:val="30"/>
    </w:rPr>
  </w:style>
  <w:style w:type="paragraph" w:customStyle="1" w:styleId="Auteur">
    <w:name w:val="Auteur"/>
    <w:basedOn w:val="Normal"/>
    <w:rsid w:val="00D87355"/>
    <w:pPr>
      <w:spacing w:before="0" w:after="1800"/>
      <w:ind w:right="851" w:firstLine="0"/>
      <w:jc w:val="right"/>
    </w:pPr>
    <w:rPr>
      <w:sz w:val="48"/>
    </w:rPr>
  </w:style>
  <w:style w:type="paragraph" w:customStyle="1" w:styleId="Titrelivre">
    <w:name w:val="Titre_livre"/>
    <w:basedOn w:val="Normal"/>
    <w:rsid w:val="00D87355"/>
    <w:pPr>
      <w:spacing w:before="0" w:after="1200"/>
      <w:ind w:left="2268" w:right="851" w:firstLine="0"/>
      <w:jc w:val="right"/>
    </w:pPr>
    <w:rPr>
      <w:b/>
      <w:bCs/>
      <w:sz w:val="72"/>
    </w:rPr>
  </w:style>
  <w:style w:type="paragraph" w:customStyle="1" w:styleId="Soustitrelivre">
    <w:name w:val="Sous_titre_livre"/>
    <w:basedOn w:val="Normal"/>
    <w:rsid w:val="00D87355"/>
    <w:pPr>
      <w:spacing w:before="0" w:after="2160"/>
      <w:ind w:left="2268" w:right="851" w:firstLine="0"/>
      <w:jc w:val="right"/>
    </w:pPr>
    <w:rPr>
      <w:bCs/>
      <w:sz w:val="44"/>
      <w:szCs w:val="36"/>
    </w:rPr>
  </w:style>
  <w:style w:type="paragraph" w:customStyle="1" w:styleId="Photoauteur">
    <w:name w:val="Photo_auteur"/>
    <w:basedOn w:val="Normal"/>
    <w:rsid w:val="00D87355"/>
    <w:pPr>
      <w:spacing w:after="1080"/>
      <w:ind w:left="2268" w:firstLine="0"/>
      <w:jc w:val="center"/>
    </w:pPr>
    <w:rPr>
      <w:noProof/>
    </w:rPr>
  </w:style>
  <w:style w:type="paragraph" w:customStyle="1" w:styleId="DateSortie">
    <w:name w:val="Date_Sortie"/>
    <w:basedOn w:val="Normal"/>
    <w:rsid w:val="00D87355"/>
    <w:pPr>
      <w:spacing w:before="0" w:after="0"/>
      <w:ind w:right="1418" w:firstLine="0"/>
      <w:jc w:val="right"/>
    </w:pPr>
    <w:rPr>
      <w:bCs/>
      <w:sz w:val="40"/>
    </w:rPr>
  </w:style>
  <w:style w:type="paragraph" w:customStyle="1" w:styleId="Titretablematires">
    <w:name w:val="Titre table matières"/>
    <w:basedOn w:val="Normal"/>
    <w:rsid w:val="00D87355"/>
    <w:pPr>
      <w:pBdr>
        <w:top w:val="single" w:sz="8" w:space="1" w:color="auto"/>
        <w:bottom w:val="single" w:sz="8" w:space="1" w:color="auto"/>
      </w:pBdr>
      <w:ind w:left="2552" w:right="2552" w:firstLine="0"/>
      <w:jc w:val="center"/>
    </w:pPr>
    <w:rPr>
      <w:bCs/>
    </w:rPr>
  </w:style>
  <w:style w:type="paragraph" w:customStyle="1" w:styleId="Centr">
    <w:name w:val="Centré"/>
    <w:basedOn w:val="Normal"/>
    <w:rsid w:val="00D87355"/>
    <w:pPr>
      <w:ind w:firstLine="0"/>
      <w:jc w:val="center"/>
    </w:pPr>
    <w:rPr>
      <w:szCs w:val="20"/>
    </w:rPr>
  </w:style>
  <w:style w:type="paragraph" w:customStyle="1" w:styleId="NormalSansIndent">
    <w:name w:val="NormalSansIndent"/>
    <w:basedOn w:val="Normal"/>
    <w:rsid w:val="00D87355"/>
    <w:pPr>
      <w:ind w:firstLine="0"/>
    </w:pPr>
    <w:rPr>
      <w:szCs w:val="20"/>
    </w:rPr>
  </w:style>
  <w:style w:type="paragraph" w:customStyle="1" w:styleId="NormalSolidaire">
    <w:name w:val="NormalSolidaire"/>
    <w:basedOn w:val="Normal"/>
    <w:qFormat/>
    <w:rsid w:val="00D87355"/>
    <w:pPr>
      <w:keepNext/>
    </w:pPr>
  </w:style>
  <w:style w:type="paragraph" w:customStyle="1" w:styleId="NormalSautPageAvant">
    <w:name w:val="NormalSautPageAvant"/>
    <w:basedOn w:val="Normal"/>
    <w:qFormat/>
    <w:rsid w:val="00D87355"/>
    <w:pPr>
      <w:pageBreakBefore/>
    </w:pPr>
  </w:style>
  <w:style w:type="paragraph" w:customStyle="1" w:styleId="NormalEspAvtGrand">
    <w:name w:val="NormalEspAvtGrand"/>
    <w:basedOn w:val="Normal"/>
    <w:rsid w:val="00D87355"/>
    <w:pPr>
      <w:spacing w:before="2640"/>
    </w:pPr>
    <w:rPr>
      <w:szCs w:val="20"/>
    </w:rPr>
  </w:style>
  <w:style w:type="paragraph" w:customStyle="1" w:styleId="CentrEspAvt0">
    <w:name w:val="CentréEspAvt0"/>
    <w:basedOn w:val="Centr"/>
    <w:next w:val="CentrEspAvt0EspApr0"/>
    <w:rsid w:val="00D87355"/>
    <w:pPr>
      <w:spacing w:before="0"/>
    </w:pPr>
  </w:style>
  <w:style w:type="paragraph" w:customStyle="1" w:styleId="CentrEspApr0">
    <w:name w:val="CentréEspApr0"/>
    <w:basedOn w:val="Centr"/>
    <w:next w:val="Normal"/>
    <w:rsid w:val="00D87355"/>
    <w:pPr>
      <w:spacing w:after="0"/>
    </w:pPr>
  </w:style>
  <w:style w:type="paragraph" w:customStyle="1" w:styleId="CentrEspAvt0EspApr0">
    <w:name w:val="CentréEspAvt0EspApr0"/>
    <w:basedOn w:val="Centr"/>
    <w:rsid w:val="00D87355"/>
    <w:pPr>
      <w:spacing w:before="0" w:after="0"/>
    </w:pPr>
  </w:style>
  <w:style w:type="paragraph" w:customStyle="1" w:styleId="Droite">
    <w:name w:val="Droite"/>
    <w:basedOn w:val="Normal"/>
    <w:next w:val="Normal"/>
    <w:rsid w:val="00D87355"/>
    <w:pPr>
      <w:ind w:firstLine="0"/>
      <w:jc w:val="right"/>
    </w:pPr>
    <w:rPr>
      <w:szCs w:val="20"/>
    </w:rPr>
  </w:style>
  <w:style w:type="paragraph" w:customStyle="1" w:styleId="DroiteRetraitGauche1X">
    <w:name w:val="DroiteRetraitGauche1X"/>
    <w:basedOn w:val="Droite"/>
    <w:next w:val="Normal"/>
    <w:rsid w:val="00D87355"/>
    <w:pPr>
      <w:ind w:left="680"/>
    </w:pPr>
  </w:style>
  <w:style w:type="paragraph" w:customStyle="1" w:styleId="DroiteRetraitGauche2X">
    <w:name w:val="DroiteRetraitGauche2X"/>
    <w:basedOn w:val="Droite"/>
    <w:next w:val="Normal"/>
    <w:rsid w:val="00D87355"/>
    <w:pPr>
      <w:ind w:left="1361"/>
    </w:pPr>
  </w:style>
  <w:style w:type="paragraph" w:customStyle="1" w:styleId="DroiteRetraitGauche3X">
    <w:name w:val="DroiteRetraitGauche3X"/>
    <w:basedOn w:val="Droite"/>
    <w:next w:val="Normal"/>
    <w:rsid w:val="00D87355"/>
    <w:pPr>
      <w:ind w:left="2041"/>
    </w:pPr>
  </w:style>
  <w:style w:type="paragraph" w:customStyle="1" w:styleId="DroiteRetraitGauche4X">
    <w:name w:val="DroiteRetraitGauche4X"/>
    <w:basedOn w:val="Droite"/>
    <w:next w:val="Normal"/>
    <w:rsid w:val="00D87355"/>
    <w:pPr>
      <w:ind w:left="2722"/>
    </w:pPr>
  </w:style>
  <w:style w:type="paragraph" w:customStyle="1" w:styleId="Taille-1RetraitGauche1X">
    <w:name w:val="Taille-1RetraitGauche1X"/>
    <w:basedOn w:val="Taille-1Normal"/>
    <w:rsid w:val="00D87355"/>
    <w:pPr>
      <w:ind w:left="680"/>
    </w:pPr>
    <w:rPr>
      <w:szCs w:val="20"/>
    </w:rPr>
  </w:style>
  <w:style w:type="paragraph" w:customStyle="1" w:styleId="Taille-1RetraitGauche2X">
    <w:name w:val="Taille-1RetraitGauche2X"/>
    <w:basedOn w:val="Taille-1Normal"/>
    <w:rsid w:val="00D87355"/>
    <w:pPr>
      <w:ind w:left="1361"/>
    </w:pPr>
    <w:rPr>
      <w:szCs w:val="20"/>
    </w:rPr>
  </w:style>
  <w:style w:type="paragraph" w:customStyle="1" w:styleId="Taille-1RetraitGauche3X">
    <w:name w:val="Taille-1RetraitGauche3X"/>
    <w:basedOn w:val="Taille-1Normal"/>
    <w:rsid w:val="00D87355"/>
    <w:pPr>
      <w:ind w:left="2041"/>
    </w:pPr>
    <w:rPr>
      <w:szCs w:val="20"/>
    </w:rPr>
  </w:style>
  <w:style w:type="paragraph" w:customStyle="1" w:styleId="Taille-1RetraitGauche1XIndent0">
    <w:name w:val="Taille-1RetraitGauche1XIndent0"/>
    <w:basedOn w:val="Taille-1RetraitGauche1X"/>
    <w:rsid w:val="00D87355"/>
    <w:pPr>
      <w:ind w:firstLine="0"/>
    </w:pPr>
  </w:style>
  <w:style w:type="paragraph" w:customStyle="1" w:styleId="Taille-1RetraitGauche2XIndent0">
    <w:name w:val="Taille-1RetraitGauche2XIndent0"/>
    <w:basedOn w:val="Taille-1RetraitGauche2X"/>
    <w:rsid w:val="00D87355"/>
    <w:pPr>
      <w:ind w:firstLine="0"/>
    </w:pPr>
  </w:style>
  <w:style w:type="paragraph" w:customStyle="1" w:styleId="Taille-1RetraitGauche3XIndent0">
    <w:name w:val="Taille-1RetraitGauche3XIndent0"/>
    <w:basedOn w:val="Taille-1RetraitGauche3X"/>
    <w:rsid w:val="00D87355"/>
    <w:pPr>
      <w:ind w:firstLine="0"/>
    </w:pPr>
  </w:style>
  <w:style w:type="paragraph" w:customStyle="1" w:styleId="Taille-1RetraitGauche4XIndent0">
    <w:name w:val="Taille-1RetraitGauche4XIndent0"/>
    <w:basedOn w:val="Taille-1Normal"/>
    <w:rsid w:val="00D87355"/>
    <w:pPr>
      <w:ind w:left="2722" w:firstLine="0"/>
    </w:pPr>
    <w:rPr>
      <w:szCs w:val="20"/>
    </w:rPr>
  </w:style>
  <w:style w:type="paragraph" w:customStyle="1" w:styleId="NormalRetraitGauche1X">
    <w:name w:val="NormalRetraitGauche1X"/>
    <w:basedOn w:val="Normal"/>
    <w:rsid w:val="00D87355"/>
    <w:pPr>
      <w:ind w:left="680"/>
    </w:pPr>
    <w:rPr>
      <w:szCs w:val="20"/>
    </w:rPr>
  </w:style>
  <w:style w:type="paragraph" w:customStyle="1" w:styleId="NormalRetraitGauche2X">
    <w:name w:val="NormalRetraitGauche2X"/>
    <w:basedOn w:val="Normal"/>
    <w:rsid w:val="00D87355"/>
    <w:pPr>
      <w:ind w:left="1361"/>
    </w:pPr>
    <w:rPr>
      <w:szCs w:val="20"/>
    </w:rPr>
  </w:style>
  <w:style w:type="paragraph" w:customStyle="1" w:styleId="NormalRetraitGauche3X">
    <w:name w:val="NormalRetraitGauche3X"/>
    <w:basedOn w:val="Normal"/>
    <w:rsid w:val="00D87355"/>
    <w:pPr>
      <w:ind w:left="2041"/>
    </w:pPr>
    <w:rPr>
      <w:szCs w:val="20"/>
    </w:rPr>
  </w:style>
  <w:style w:type="paragraph" w:customStyle="1" w:styleId="NormalRetraitGauche1XIndent0">
    <w:name w:val="NormalRetraitGauche1XIndent0"/>
    <w:basedOn w:val="NormalRetraitGauche1X"/>
    <w:rsid w:val="00D87355"/>
    <w:pPr>
      <w:ind w:firstLine="0"/>
    </w:pPr>
  </w:style>
  <w:style w:type="paragraph" w:customStyle="1" w:styleId="NormalRetraitGauche2XIndent0">
    <w:name w:val="NormalRetraitGauche2XIndent0"/>
    <w:basedOn w:val="NormalRetraitGauche2X"/>
    <w:rsid w:val="00D87355"/>
    <w:pPr>
      <w:ind w:firstLine="0"/>
    </w:pPr>
  </w:style>
  <w:style w:type="paragraph" w:customStyle="1" w:styleId="NormalRetraitGauche3XIndent0">
    <w:name w:val="NormalRetraitGauche3XIndent0"/>
    <w:basedOn w:val="NormalRetraitGauche3X"/>
    <w:rsid w:val="00D87355"/>
    <w:pPr>
      <w:ind w:firstLine="0"/>
    </w:pPr>
  </w:style>
  <w:style w:type="paragraph" w:customStyle="1" w:styleId="NormalRetraitGauche4XIndent0">
    <w:name w:val="NormalRetraitGauche4XIndent0"/>
    <w:basedOn w:val="Normal"/>
    <w:rsid w:val="00D87355"/>
    <w:pPr>
      <w:ind w:left="2722" w:firstLine="0"/>
    </w:pPr>
    <w:rPr>
      <w:szCs w:val="20"/>
    </w:rPr>
  </w:style>
  <w:style w:type="paragraph" w:styleId="Notedefin">
    <w:name w:val="endnote text"/>
    <w:basedOn w:val="Taille-1Normal"/>
    <w:link w:val="NotedefinCar"/>
    <w:uiPriority w:val="99"/>
    <w:unhideWhenUsed/>
    <w:qFormat/>
    <w:rsid w:val="00D87355"/>
    <w:rPr>
      <w:szCs w:val="20"/>
      <w:lang w:val="x-none" w:eastAsia="x-none"/>
    </w:rPr>
  </w:style>
  <w:style w:type="paragraph" w:customStyle="1" w:styleId="NormalSuspendu1X">
    <w:name w:val="NormalSuspendu1X"/>
    <w:basedOn w:val="Normal"/>
    <w:rsid w:val="00D87355"/>
    <w:pPr>
      <w:ind w:left="680" w:hanging="680"/>
    </w:pPr>
    <w:rPr>
      <w:szCs w:val="20"/>
    </w:rPr>
  </w:style>
  <w:style w:type="paragraph" w:customStyle="1" w:styleId="NormalSuspendu1XRetrait1X">
    <w:name w:val="NormalSuspendu1XRetrait1X"/>
    <w:basedOn w:val="Normal"/>
    <w:rsid w:val="00D87355"/>
    <w:pPr>
      <w:ind w:left="1360" w:hanging="680"/>
    </w:pPr>
  </w:style>
  <w:style w:type="paragraph" w:customStyle="1" w:styleId="NormalEspAvt0EspApr0">
    <w:name w:val="NormalEspAvt0EspApr0"/>
    <w:basedOn w:val="Normal"/>
    <w:rsid w:val="00D87355"/>
    <w:pPr>
      <w:spacing w:before="0" w:after="0"/>
    </w:pPr>
    <w:rPr>
      <w:szCs w:val="20"/>
    </w:rPr>
  </w:style>
  <w:style w:type="paragraph" w:customStyle="1" w:styleId="NormalSuspendu1XRetrait2X">
    <w:name w:val="NormalSuspendu1XRetrait2X"/>
    <w:basedOn w:val="Normal"/>
    <w:rsid w:val="00D87355"/>
    <w:pPr>
      <w:ind w:left="2041" w:hanging="680"/>
    </w:pPr>
  </w:style>
  <w:style w:type="paragraph" w:customStyle="1" w:styleId="NormalSuspendu1XRetrait3X">
    <w:name w:val="NormalSuspendu1XRetrait3X"/>
    <w:basedOn w:val="Normal"/>
    <w:rsid w:val="00D87355"/>
    <w:pPr>
      <w:ind w:left="2721" w:hanging="680"/>
    </w:pPr>
    <w:rPr>
      <w:szCs w:val="20"/>
    </w:rPr>
  </w:style>
  <w:style w:type="paragraph" w:customStyle="1" w:styleId="NormalSuspendu1XRetrait4X">
    <w:name w:val="NormalSuspendu1XRetrait4X"/>
    <w:basedOn w:val="Normal"/>
    <w:rsid w:val="00D87355"/>
    <w:pPr>
      <w:ind w:left="3402" w:hanging="680"/>
    </w:pPr>
    <w:rPr>
      <w:szCs w:val="20"/>
    </w:rPr>
  </w:style>
  <w:style w:type="paragraph" w:customStyle="1" w:styleId="Etoile">
    <w:name w:val="Etoile"/>
    <w:basedOn w:val="Normal"/>
    <w:qFormat/>
    <w:rsid w:val="00D87355"/>
    <w:pPr>
      <w:ind w:firstLine="0"/>
      <w:jc w:val="center"/>
    </w:pPr>
    <w:rPr>
      <w:b/>
      <w:sz w:val="40"/>
      <w:szCs w:val="28"/>
    </w:rPr>
  </w:style>
  <w:style w:type="paragraph" w:customStyle="1" w:styleId="Taille-1Suspendu1XRetrait1XEsp0">
    <w:name w:val="Taille-1Suspendu1XRetrait1XEsp0"/>
    <w:basedOn w:val="Taille-1RetraitGauche1X"/>
    <w:qFormat/>
    <w:rsid w:val="00D87355"/>
    <w:pPr>
      <w:spacing w:before="0" w:after="0"/>
      <w:ind w:left="1360" w:hanging="680"/>
    </w:pPr>
  </w:style>
  <w:style w:type="paragraph" w:customStyle="1" w:styleId="Style1">
    <w:name w:val="Style1"/>
    <w:basedOn w:val="Normal"/>
    <w:pPr>
      <w:spacing w:before="0" w:after="0"/>
      <w:ind w:left="2041" w:hanging="680"/>
    </w:pPr>
    <w:rPr>
      <w:sz w:val="28"/>
      <w:szCs w:val="20"/>
    </w:rPr>
  </w:style>
  <w:style w:type="paragraph" w:customStyle="1" w:styleId="Taille-1Suspendu1XRetrait2XEsp0">
    <w:name w:val="Taille-1Suspendu1XRetrait2XEsp0"/>
    <w:basedOn w:val="Taille-1RetraitGauche2X"/>
    <w:qFormat/>
    <w:rsid w:val="00D87355"/>
    <w:pPr>
      <w:spacing w:before="0" w:after="0"/>
      <w:ind w:left="2041" w:hanging="680"/>
      <w:jc w:val="left"/>
    </w:pPr>
    <w:rPr>
      <w:szCs w:val="28"/>
    </w:rPr>
  </w:style>
  <w:style w:type="paragraph" w:customStyle="1" w:styleId="NormalSuspendu1XRetrait1XEsp0">
    <w:name w:val="NormalSuspendu1XRetrait1XEsp0"/>
    <w:basedOn w:val="NormalSuspendu1XRetrait1X"/>
    <w:qFormat/>
    <w:rsid w:val="00D87355"/>
    <w:pPr>
      <w:spacing w:before="0" w:after="0"/>
    </w:pPr>
  </w:style>
  <w:style w:type="paragraph" w:customStyle="1" w:styleId="NormalSuspendu1XEsp0">
    <w:name w:val="NormalSuspendu1XEsp0"/>
    <w:basedOn w:val="NormalSuspendu1X"/>
    <w:qFormat/>
    <w:rsid w:val="00D87355"/>
    <w:pPr>
      <w:spacing w:before="0" w:after="0"/>
    </w:pPr>
  </w:style>
  <w:style w:type="paragraph" w:customStyle="1" w:styleId="NormalSuspendu1XRetrait2XEsp0">
    <w:name w:val="NormalSuspendu1XRetrait2XEsp0"/>
    <w:basedOn w:val="NormalSuspendu1XRetrait2X"/>
    <w:qFormat/>
    <w:rsid w:val="00D87355"/>
    <w:pPr>
      <w:spacing w:before="0" w:after="0"/>
    </w:pPr>
  </w:style>
  <w:style w:type="paragraph" w:customStyle="1" w:styleId="ParagrapheVideNormal">
    <w:name w:val="ParagrapheVideNormal"/>
    <w:basedOn w:val="Normal"/>
    <w:next w:val="Normal"/>
    <w:qFormat/>
    <w:rsid w:val="00D87355"/>
  </w:style>
  <w:style w:type="paragraph" w:customStyle="1" w:styleId="ParagrapheVideNormal2">
    <w:name w:val="ParagrapheVideNormal2"/>
    <w:basedOn w:val="ParagrapheVideNormal"/>
    <w:next w:val="Normal"/>
    <w:qFormat/>
    <w:rsid w:val="00D87355"/>
  </w:style>
  <w:style w:type="paragraph" w:customStyle="1" w:styleId="Image">
    <w:name w:val="Image"/>
    <w:basedOn w:val="Centr"/>
    <w:next w:val="Normal"/>
    <w:qFormat/>
    <w:rsid w:val="00D87355"/>
  </w:style>
  <w:style w:type="paragraph" w:customStyle="1" w:styleId="Sautdepage-avant">
    <w:name w:val="Saut_de_page-avant"/>
    <w:basedOn w:val="Normal"/>
    <w:pPr>
      <w:pageBreakBefore/>
      <w:spacing w:before="720"/>
    </w:pPr>
  </w:style>
  <w:style w:type="paragraph" w:customStyle="1" w:styleId="Commentaire1">
    <w:name w:val="Commentaire1"/>
    <w:basedOn w:val="Normal"/>
    <w:rPr>
      <w:sz w:val="20"/>
      <w:szCs w:val="20"/>
    </w:rPr>
  </w:style>
  <w:style w:type="paragraph" w:styleId="Objetducommentaire">
    <w:name w:val="annotation subject"/>
    <w:basedOn w:val="Commentaire1"/>
    <w:next w:val="Commentaire1"/>
    <w:rPr>
      <w:b/>
      <w:bCs/>
    </w:rPr>
  </w:style>
  <w:style w:type="paragraph" w:styleId="Textedebulles">
    <w:name w:val="Balloon Text"/>
    <w:basedOn w:val="Normal"/>
    <w:rPr>
      <w:rFonts w:ascii="Tahoma" w:hAnsi="Tahoma" w:cs="Tahoma"/>
      <w:sz w:val="16"/>
      <w:szCs w:val="16"/>
    </w:rPr>
  </w:style>
  <w:style w:type="paragraph" w:customStyle="1" w:styleId="Vers">
    <w:name w:val="Vers"/>
    <w:basedOn w:val="Normal"/>
    <w:pPr>
      <w:spacing w:before="0" w:after="0"/>
      <w:ind w:left="1020" w:hanging="340"/>
      <w:jc w:val="right"/>
    </w:pPr>
    <w:rPr>
      <w:i/>
    </w:rPr>
  </w:style>
  <w:style w:type="paragraph" w:customStyle="1" w:styleId="Pome">
    <w:name w:val="Poème"/>
    <w:basedOn w:val="Vers"/>
    <w:pPr>
      <w:jc w:val="left"/>
    </w:pPr>
  </w:style>
  <w:style w:type="paragraph" w:styleId="NormalWeb">
    <w:name w:val="Normal (Web)"/>
    <w:basedOn w:val="Normal"/>
    <w:pPr>
      <w:spacing w:before="280" w:after="280"/>
      <w:ind w:firstLine="0"/>
      <w:jc w:val="left"/>
    </w:pPr>
    <w:rPr>
      <w:rFonts w:ascii="Times New Roman" w:hAnsi="Times New Roman"/>
      <w:lang w:val="fr-BE"/>
    </w:rPr>
  </w:style>
  <w:style w:type="paragraph" w:customStyle="1" w:styleId="Images">
    <w:name w:val="Images"/>
    <w:basedOn w:val="Normal"/>
    <w:pPr>
      <w:ind w:firstLine="0"/>
      <w:jc w:val="center"/>
    </w:pPr>
  </w:style>
  <w:style w:type="paragraph" w:styleId="Rvision">
    <w:name w:val="Revision"/>
    <w:hidden/>
    <w:uiPriority w:val="99"/>
    <w:semiHidden/>
    <w:rsid w:val="00D87355"/>
    <w:rPr>
      <w:rFonts w:ascii="Georgia" w:hAnsi="Georgia" w:cs="Georgia"/>
      <w:sz w:val="32"/>
      <w:szCs w:val="24"/>
      <w:lang w:eastAsia="zh-CN"/>
    </w:rPr>
  </w:style>
  <w:style w:type="paragraph" w:styleId="Explorateurdedocuments">
    <w:name w:val="Document Map"/>
    <w:basedOn w:val="Normal"/>
    <w:link w:val="ExplorateurdedocumentsCar"/>
    <w:semiHidden/>
    <w:rsid w:val="00D87355"/>
    <w:pPr>
      <w:shd w:val="clear" w:color="auto" w:fill="000080"/>
    </w:pPr>
    <w:rPr>
      <w:rFonts w:ascii="Tahoma" w:hAnsi="Tahoma" w:cs="Tahoma"/>
    </w:rPr>
  </w:style>
  <w:style w:type="character" w:customStyle="1" w:styleId="ExplorateurdedocumentsCar">
    <w:name w:val="Explorateur de documents Car"/>
    <w:basedOn w:val="Policepardfaut"/>
    <w:link w:val="Explorateurdedocuments"/>
    <w:semiHidden/>
    <w:rsid w:val="00D87355"/>
    <w:rPr>
      <w:rFonts w:ascii="Tahoma" w:hAnsi="Tahoma" w:cs="Tahoma"/>
      <w:sz w:val="36"/>
      <w:szCs w:val="24"/>
      <w:shd w:val="clear" w:color="auto" w:fill="000080"/>
    </w:rPr>
  </w:style>
  <w:style w:type="character" w:styleId="Mentionnonrsolue">
    <w:name w:val="Unresolved Mention"/>
    <w:uiPriority w:val="99"/>
    <w:semiHidden/>
    <w:unhideWhenUsed/>
    <w:rsid w:val="00D87355"/>
    <w:rPr>
      <w:color w:val="605E5C"/>
      <w:shd w:val="clear" w:color="auto" w:fill="E1DFDD"/>
    </w:rPr>
  </w:style>
  <w:style w:type="paragraph" w:styleId="Paragraphedeliste">
    <w:name w:val="List Paragraph"/>
    <w:basedOn w:val="Normal"/>
    <w:uiPriority w:val="34"/>
    <w:qFormat/>
    <w:rsid w:val="00D4071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  <w:pixelsPerInch w:val="115"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jpeg"/><Relationship Id="rId117" Type="http://schemas.openxmlformats.org/officeDocument/2006/relationships/footer" Target="footer3.xml"/><Relationship Id="rId21" Type="http://schemas.openxmlformats.org/officeDocument/2006/relationships/image" Target="media/image13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63" Type="http://schemas.openxmlformats.org/officeDocument/2006/relationships/image" Target="media/image55.jpeg"/><Relationship Id="rId68" Type="http://schemas.openxmlformats.org/officeDocument/2006/relationships/image" Target="media/image60.jpeg"/><Relationship Id="rId84" Type="http://schemas.openxmlformats.org/officeDocument/2006/relationships/image" Target="media/image76.jpeg"/><Relationship Id="rId89" Type="http://schemas.openxmlformats.org/officeDocument/2006/relationships/image" Target="media/image81.jpeg"/><Relationship Id="rId112" Type="http://schemas.openxmlformats.org/officeDocument/2006/relationships/image" Target="media/image104.jpeg"/><Relationship Id="rId16" Type="http://schemas.openxmlformats.org/officeDocument/2006/relationships/image" Target="media/image8.jpeg"/><Relationship Id="rId107" Type="http://schemas.openxmlformats.org/officeDocument/2006/relationships/image" Target="media/image99.jpeg"/><Relationship Id="rId11" Type="http://schemas.openxmlformats.org/officeDocument/2006/relationships/image" Target="media/image3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53" Type="http://schemas.openxmlformats.org/officeDocument/2006/relationships/image" Target="media/image45.jpeg"/><Relationship Id="rId58" Type="http://schemas.openxmlformats.org/officeDocument/2006/relationships/image" Target="media/image50.jpeg"/><Relationship Id="rId74" Type="http://schemas.openxmlformats.org/officeDocument/2006/relationships/image" Target="media/image66.jpeg"/><Relationship Id="rId79" Type="http://schemas.openxmlformats.org/officeDocument/2006/relationships/image" Target="media/image71.jpeg"/><Relationship Id="rId102" Type="http://schemas.openxmlformats.org/officeDocument/2006/relationships/image" Target="media/image94.jpeg"/><Relationship Id="rId123" Type="http://schemas.openxmlformats.org/officeDocument/2006/relationships/footer" Target="footer6.xml"/><Relationship Id="rId5" Type="http://schemas.openxmlformats.org/officeDocument/2006/relationships/webSettings" Target="webSettings.xml"/><Relationship Id="rId90" Type="http://schemas.openxmlformats.org/officeDocument/2006/relationships/image" Target="media/image82.jpeg"/><Relationship Id="rId95" Type="http://schemas.openxmlformats.org/officeDocument/2006/relationships/image" Target="media/image87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64" Type="http://schemas.openxmlformats.org/officeDocument/2006/relationships/image" Target="media/image56.jpeg"/><Relationship Id="rId69" Type="http://schemas.openxmlformats.org/officeDocument/2006/relationships/image" Target="media/image61.jpeg"/><Relationship Id="rId113" Type="http://schemas.openxmlformats.org/officeDocument/2006/relationships/image" Target="media/image105.jpeg"/><Relationship Id="rId118" Type="http://schemas.openxmlformats.org/officeDocument/2006/relationships/footer" Target="footer4.xml"/><Relationship Id="rId80" Type="http://schemas.openxmlformats.org/officeDocument/2006/relationships/image" Target="media/image72.jpeg"/><Relationship Id="rId85" Type="http://schemas.openxmlformats.org/officeDocument/2006/relationships/image" Target="media/image77.jpeg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59" Type="http://schemas.openxmlformats.org/officeDocument/2006/relationships/image" Target="media/image51.jpeg"/><Relationship Id="rId103" Type="http://schemas.openxmlformats.org/officeDocument/2006/relationships/image" Target="media/image95.jpeg"/><Relationship Id="rId108" Type="http://schemas.openxmlformats.org/officeDocument/2006/relationships/image" Target="media/image100.jpeg"/><Relationship Id="rId124" Type="http://schemas.openxmlformats.org/officeDocument/2006/relationships/footer" Target="footer7.xml"/><Relationship Id="rId54" Type="http://schemas.openxmlformats.org/officeDocument/2006/relationships/image" Target="media/image46.jpeg"/><Relationship Id="rId70" Type="http://schemas.openxmlformats.org/officeDocument/2006/relationships/image" Target="media/image62.jpeg"/><Relationship Id="rId75" Type="http://schemas.openxmlformats.org/officeDocument/2006/relationships/image" Target="media/image67.jpeg"/><Relationship Id="rId91" Type="http://schemas.openxmlformats.org/officeDocument/2006/relationships/image" Target="media/image83.jpeg"/><Relationship Id="rId96" Type="http://schemas.openxmlformats.org/officeDocument/2006/relationships/image" Target="media/image8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49" Type="http://schemas.openxmlformats.org/officeDocument/2006/relationships/image" Target="media/image41.jpeg"/><Relationship Id="rId114" Type="http://schemas.openxmlformats.org/officeDocument/2006/relationships/image" Target="media/image106.jpeg"/><Relationship Id="rId119" Type="http://schemas.openxmlformats.org/officeDocument/2006/relationships/image" Target="media/image108.jpeg"/><Relationship Id="rId44" Type="http://schemas.openxmlformats.org/officeDocument/2006/relationships/image" Target="media/image36.jpeg"/><Relationship Id="rId60" Type="http://schemas.openxmlformats.org/officeDocument/2006/relationships/image" Target="media/image52.jpeg"/><Relationship Id="rId65" Type="http://schemas.openxmlformats.org/officeDocument/2006/relationships/image" Target="media/image57.jpeg"/><Relationship Id="rId81" Type="http://schemas.openxmlformats.org/officeDocument/2006/relationships/image" Target="media/image73.jpeg"/><Relationship Id="rId86" Type="http://schemas.openxmlformats.org/officeDocument/2006/relationships/image" Target="media/image78.jpe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9" Type="http://schemas.openxmlformats.org/officeDocument/2006/relationships/image" Target="media/image31.jpeg"/><Relationship Id="rId109" Type="http://schemas.openxmlformats.org/officeDocument/2006/relationships/image" Target="media/image101.jpeg"/><Relationship Id="rId34" Type="http://schemas.openxmlformats.org/officeDocument/2006/relationships/image" Target="media/image26.jpeg"/><Relationship Id="rId50" Type="http://schemas.openxmlformats.org/officeDocument/2006/relationships/image" Target="media/image42.jpeg"/><Relationship Id="rId55" Type="http://schemas.openxmlformats.org/officeDocument/2006/relationships/image" Target="media/image47.jpeg"/><Relationship Id="rId76" Type="http://schemas.openxmlformats.org/officeDocument/2006/relationships/image" Target="media/image68.jpeg"/><Relationship Id="rId97" Type="http://schemas.openxmlformats.org/officeDocument/2006/relationships/image" Target="media/image89.jpeg"/><Relationship Id="rId104" Type="http://schemas.openxmlformats.org/officeDocument/2006/relationships/image" Target="media/image96.jpeg"/><Relationship Id="rId120" Type="http://schemas.openxmlformats.org/officeDocument/2006/relationships/hyperlink" Target="https://groups.google.com/g/ebooksgratuits" TargetMode="External"/><Relationship Id="rId125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image" Target="media/image63.jpeg"/><Relationship Id="rId92" Type="http://schemas.openxmlformats.org/officeDocument/2006/relationships/image" Target="media/image84.jpeg"/><Relationship Id="rId2" Type="http://schemas.openxmlformats.org/officeDocument/2006/relationships/numbering" Target="numbering.xml"/><Relationship Id="rId29" Type="http://schemas.openxmlformats.org/officeDocument/2006/relationships/image" Target="media/image21.jpeg"/><Relationship Id="rId24" Type="http://schemas.openxmlformats.org/officeDocument/2006/relationships/image" Target="media/image16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66" Type="http://schemas.openxmlformats.org/officeDocument/2006/relationships/image" Target="media/image58.jpeg"/><Relationship Id="rId87" Type="http://schemas.openxmlformats.org/officeDocument/2006/relationships/image" Target="media/image79.jpeg"/><Relationship Id="rId110" Type="http://schemas.openxmlformats.org/officeDocument/2006/relationships/image" Target="media/image102.jpeg"/><Relationship Id="rId115" Type="http://schemas.openxmlformats.org/officeDocument/2006/relationships/image" Target="media/image107.jpeg"/><Relationship Id="rId61" Type="http://schemas.openxmlformats.org/officeDocument/2006/relationships/image" Target="media/image53.jpeg"/><Relationship Id="rId82" Type="http://schemas.openxmlformats.org/officeDocument/2006/relationships/image" Target="media/image74.jpeg"/><Relationship Id="rId19" Type="http://schemas.openxmlformats.org/officeDocument/2006/relationships/image" Target="media/image11.jpeg"/><Relationship Id="rId14" Type="http://schemas.openxmlformats.org/officeDocument/2006/relationships/image" Target="media/image6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56" Type="http://schemas.openxmlformats.org/officeDocument/2006/relationships/image" Target="media/image48.jpeg"/><Relationship Id="rId77" Type="http://schemas.openxmlformats.org/officeDocument/2006/relationships/image" Target="media/image69.jpeg"/><Relationship Id="rId100" Type="http://schemas.openxmlformats.org/officeDocument/2006/relationships/image" Target="media/image92.jpeg"/><Relationship Id="rId105" Type="http://schemas.openxmlformats.org/officeDocument/2006/relationships/image" Target="media/image97.jpeg"/><Relationship Id="rId126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image" Target="media/image43.jpeg"/><Relationship Id="rId72" Type="http://schemas.openxmlformats.org/officeDocument/2006/relationships/image" Target="media/image64.jpeg"/><Relationship Id="rId93" Type="http://schemas.openxmlformats.org/officeDocument/2006/relationships/image" Target="media/image85.jpeg"/><Relationship Id="rId98" Type="http://schemas.openxmlformats.org/officeDocument/2006/relationships/image" Target="media/image90.jpeg"/><Relationship Id="rId121" Type="http://schemas.openxmlformats.org/officeDocument/2006/relationships/hyperlink" Target="https://www.ebooksgratuits.com/" TargetMode="External"/><Relationship Id="rId3" Type="http://schemas.openxmlformats.org/officeDocument/2006/relationships/styles" Target="styles.xml"/><Relationship Id="rId25" Type="http://schemas.openxmlformats.org/officeDocument/2006/relationships/image" Target="media/image17.jpeg"/><Relationship Id="rId46" Type="http://schemas.openxmlformats.org/officeDocument/2006/relationships/image" Target="media/image38.jpeg"/><Relationship Id="rId67" Type="http://schemas.openxmlformats.org/officeDocument/2006/relationships/image" Target="media/image59.jpeg"/><Relationship Id="rId116" Type="http://schemas.openxmlformats.org/officeDocument/2006/relationships/footer" Target="footer2.xml"/><Relationship Id="rId20" Type="http://schemas.openxmlformats.org/officeDocument/2006/relationships/image" Target="media/image12.jpeg"/><Relationship Id="rId41" Type="http://schemas.openxmlformats.org/officeDocument/2006/relationships/image" Target="media/image33.jpeg"/><Relationship Id="rId62" Type="http://schemas.openxmlformats.org/officeDocument/2006/relationships/image" Target="media/image54.jpeg"/><Relationship Id="rId83" Type="http://schemas.openxmlformats.org/officeDocument/2006/relationships/image" Target="media/image75.jpeg"/><Relationship Id="rId88" Type="http://schemas.openxmlformats.org/officeDocument/2006/relationships/image" Target="media/image80.jpeg"/><Relationship Id="rId111" Type="http://schemas.openxmlformats.org/officeDocument/2006/relationships/image" Target="media/image103.jpeg"/><Relationship Id="rId15" Type="http://schemas.openxmlformats.org/officeDocument/2006/relationships/image" Target="media/image7.jpeg"/><Relationship Id="rId36" Type="http://schemas.openxmlformats.org/officeDocument/2006/relationships/image" Target="media/image28.jpeg"/><Relationship Id="rId57" Type="http://schemas.openxmlformats.org/officeDocument/2006/relationships/image" Target="media/image49.jpeg"/><Relationship Id="rId106" Type="http://schemas.openxmlformats.org/officeDocument/2006/relationships/image" Target="media/image98.jpeg"/><Relationship Id="rId10" Type="http://schemas.openxmlformats.org/officeDocument/2006/relationships/footer" Target="footer1.xml"/><Relationship Id="rId31" Type="http://schemas.openxmlformats.org/officeDocument/2006/relationships/image" Target="media/image23.jpeg"/><Relationship Id="rId52" Type="http://schemas.openxmlformats.org/officeDocument/2006/relationships/image" Target="media/image44.jpeg"/><Relationship Id="rId73" Type="http://schemas.openxmlformats.org/officeDocument/2006/relationships/image" Target="media/image65.jpeg"/><Relationship Id="rId78" Type="http://schemas.openxmlformats.org/officeDocument/2006/relationships/image" Target="media/image70.jpeg"/><Relationship Id="rId94" Type="http://schemas.openxmlformats.org/officeDocument/2006/relationships/image" Target="media/image86.jpeg"/><Relationship Id="rId99" Type="http://schemas.openxmlformats.org/officeDocument/2006/relationships/image" Target="media/image91.jpeg"/><Relationship Id="rId101" Type="http://schemas.openxmlformats.org/officeDocument/2006/relationships/image" Target="media/image93.jpeg"/><Relationship Id="rId122" Type="http://schemas.openxmlformats.org/officeDocument/2006/relationships/footer" Target="footer5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\Modeles\Ebooks\livres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34BA678-D3C0-4E19-A703-5F63B8B7DD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livres.dot</Template>
  <TotalTime>38</TotalTime>
  <Pages>1</Pages>
  <Words>27890</Words>
  <Characters>153400</Characters>
  <Application>Microsoft Office Word</Application>
  <DocSecurity>0</DocSecurity>
  <Lines>1278</Lines>
  <Paragraphs>361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Titre du livre</vt:lpstr>
    </vt:vector>
  </TitlesOfParts>
  <Company>Ebooks libres et gratuits</Company>
  <LinksUpToDate>false</LinksUpToDate>
  <CharactersWithSpaces>180929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Fabliaux et Contes du  Moyen Âge</dc:title>
  <dc:subject>Contes</dc:subject>
  <dc:creator>Anonyme</dc:creator>
  <cp:keywords/>
  <dc:description>Fabliaux et Contes du  Moyen Âge.</dc:description>
  <cp:lastModifiedBy>Cool Micro</cp:lastModifiedBy>
  <cp:revision>9</cp:revision>
  <cp:lastPrinted>2025-05-30T18:35:00Z</cp:lastPrinted>
  <dcterms:created xsi:type="dcterms:W3CDTF">2025-05-30T18:01:00Z</dcterms:created>
  <dcterms:modified xsi:type="dcterms:W3CDTF">2025-05-30T18:38:00Z</dcterms:modified>
  <cp:category>Contes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Éditeur">
    <vt:lpwstr>Ebooks libres et gratuits</vt:lpwstr>
  </property>
</Properties>
</file>