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1818C1" w14:textId="2931D4D1" w:rsidR="00C71140" w:rsidRPr="00E22158" w:rsidRDefault="00047F0F" w:rsidP="008D6F52">
      <w:pPr>
        <w:pStyle w:val="Photoauteur"/>
        <w:spacing w:after="720"/>
      </w:pPr>
      <w:r>
        <w:drawing>
          <wp:anchor distT="0" distB="0" distL="114300" distR="114300" simplePos="0" relativeHeight="251658240" behindDoc="0" locked="0" layoutInCell="1" allowOverlap="1" wp14:anchorId="7BB231AB" wp14:editId="379D50CF">
            <wp:simplePos x="0" y="0"/>
            <wp:positionH relativeFrom="page">
              <wp:posOffset>0</wp:posOffset>
            </wp:positionH>
            <wp:positionV relativeFrom="page">
              <wp:posOffset>0</wp:posOffset>
            </wp:positionV>
            <wp:extent cx="1440180" cy="10692130"/>
            <wp:effectExtent l="0" t="0" r="0" b="0"/>
            <wp:wrapNone/>
            <wp:docPr id="1618677472"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0180" cy="10692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8E7">
        <w:drawing>
          <wp:inline distT="0" distB="0" distL="0" distR="0" wp14:anchorId="551BE06C" wp14:editId="3BA9F8FE">
            <wp:extent cx="3872230" cy="4691380"/>
            <wp:effectExtent l="0" t="0" r="0" b="0"/>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72230" cy="4691380"/>
                    </a:xfrm>
                    <a:prstGeom prst="rect">
                      <a:avLst/>
                    </a:prstGeom>
                    <a:noFill/>
                    <a:ln>
                      <a:noFill/>
                    </a:ln>
                  </pic:spPr>
                </pic:pic>
              </a:graphicData>
            </a:graphic>
          </wp:inline>
        </w:drawing>
      </w:r>
    </w:p>
    <w:p w14:paraId="777A82BF" w14:textId="77777777" w:rsidR="00C71140" w:rsidRPr="00E22158" w:rsidRDefault="00000000" w:rsidP="001662C7">
      <w:pPr>
        <w:pStyle w:val="Auteur"/>
        <w:spacing w:after="1440"/>
      </w:pPr>
      <w:r>
        <w:t>Joseph Conrad</w:t>
      </w:r>
    </w:p>
    <w:p w14:paraId="5AAC8819" w14:textId="77777777" w:rsidR="008D6F52" w:rsidRDefault="00000000" w:rsidP="001662C7">
      <w:pPr>
        <w:pStyle w:val="Titrelivre"/>
        <w:spacing w:after="960"/>
        <w:rPr>
          <w:kern w:val="60"/>
          <w:szCs w:val="60"/>
        </w:rPr>
      </w:pPr>
      <w:r>
        <w:rPr>
          <w:kern w:val="60"/>
          <w:szCs w:val="60"/>
        </w:rPr>
        <w:t>GASPAR RUIZ</w:t>
      </w:r>
    </w:p>
    <w:p w14:paraId="4679BEC4" w14:textId="427D4428" w:rsidR="008D6F52" w:rsidRDefault="008D6F52" w:rsidP="001662C7">
      <w:pPr>
        <w:pStyle w:val="Soustitrelivre"/>
        <w:spacing w:after="1440"/>
      </w:pPr>
      <w:r>
        <w:t>(</w:t>
      </w:r>
      <w:proofErr w:type="spellStart"/>
      <w:r>
        <w:t>A</w:t>
      </w:r>
      <w:proofErr w:type="spellEnd"/>
      <w:r>
        <w:t xml:space="preserve"> set of six)</w:t>
      </w:r>
    </w:p>
    <w:p w14:paraId="1144FA4D" w14:textId="10C090A5" w:rsidR="00C71140" w:rsidRPr="00E22158" w:rsidRDefault="00000000" w:rsidP="00830A5C">
      <w:pPr>
        <w:pStyle w:val="DateSortie"/>
      </w:pPr>
      <w:r w:rsidRPr="005F539F">
        <w:t>Recueil original 1908</w:t>
      </w:r>
      <w:r w:rsidRPr="005F539F">
        <w:br/>
        <w:t>Traduit de l</w:t>
      </w:r>
      <w:r w:rsidR="008D6F52">
        <w:t>’</w:t>
      </w:r>
      <w:r w:rsidRPr="005F539F">
        <w:t xml:space="preserve">anglais par Philippe </w:t>
      </w:r>
      <w:proofErr w:type="spellStart"/>
      <w:r w:rsidRPr="005F539F">
        <w:t>Neel</w:t>
      </w:r>
      <w:proofErr w:type="spellEnd"/>
      <w:r w:rsidRPr="005F539F">
        <w:br/>
        <w:t>Texte établi d</w:t>
      </w:r>
      <w:r w:rsidR="008D6F52">
        <w:t>’</w:t>
      </w:r>
      <w:r w:rsidRPr="005F539F">
        <w:t>après l</w:t>
      </w:r>
      <w:r w:rsidR="008D6F52">
        <w:t>’</w:t>
      </w:r>
      <w:r w:rsidRPr="005F539F">
        <w:t>édition Gallimard 1927</w:t>
      </w:r>
    </w:p>
    <w:p w14:paraId="1E431A64" w14:textId="77777777" w:rsidR="00C71140" w:rsidRPr="008D6F52" w:rsidRDefault="00C71140" w:rsidP="008D6F52">
      <w:pPr>
        <w:ind w:left="2340" w:firstLine="0"/>
        <w:jc w:val="center"/>
        <w:sectPr w:rsidR="00C71140" w:rsidRPr="008D6F52">
          <w:footerReference w:type="default" r:id="rId10"/>
          <w:pgSz w:w="11906" w:h="16838" w:code="9"/>
          <w:pgMar w:top="0" w:right="0" w:bottom="0" w:left="0" w:header="0" w:footer="0" w:gutter="0"/>
          <w:cols w:space="708"/>
          <w:titlePg/>
          <w:docGrid w:linePitch="360"/>
        </w:sectPr>
      </w:pPr>
    </w:p>
    <w:p w14:paraId="0F582D92" w14:textId="77777777" w:rsidR="00C71140" w:rsidRPr="00E22158" w:rsidRDefault="00000000" w:rsidP="007E0B20">
      <w:pPr>
        <w:pStyle w:val="Titretablematires"/>
        <w:spacing w:before="0" w:after="0"/>
      </w:pPr>
      <w:r w:rsidRPr="00E22158">
        <w:lastRenderedPageBreak/>
        <w:t>Table des matières</w:t>
      </w:r>
    </w:p>
    <w:p w14:paraId="44D8F934" w14:textId="77777777" w:rsidR="00C71140" w:rsidRPr="00E22158" w:rsidRDefault="00C71140" w:rsidP="008D6F52">
      <w:pPr>
        <w:spacing w:before="0" w:after="0"/>
      </w:pPr>
    </w:p>
    <w:p w14:paraId="049327B1" w14:textId="620C87BC" w:rsidR="003705D0" w:rsidRDefault="00000000">
      <w:pPr>
        <w:pStyle w:val="TM1"/>
        <w:rPr>
          <w:rFonts w:asciiTheme="minorHAnsi" w:eastAsiaTheme="minorEastAsia" w:hAnsiTheme="minorHAnsi" w:cstheme="minorBidi"/>
          <w:bCs w:val="0"/>
          <w:iCs w:val="0"/>
          <w:color w:val="auto"/>
          <w:kern w:val="2"/>
          <w:sz w:val="24"/>
          <w:szCs w:val="24"/>
          <w14:ligatures w14:val="standardContextual"/>
        </w:rPr>
      </w:pPr>
      <w:r w:rsidRPr="00E22158">
        <w:rPr>
          <w:noProof w:val="0"/>
        </w:rPr>
        <w:fldChar w:fldCharType="begin"/>
      </w:r>
      <w:r w:rsidRPr="00E22158">
        <w:rPr>
          <w:noProof w:val="0"/>
        </w:rPr>
        <w:instrText xml:space="preserve"> </w:instrText>
      </w:r>
      <w:r>
        <w:rPr>
          <w:noProof w:val="0"/>
        </w:rPr>
        <w:instrText>TOC</w:instrText>
      </w:r>
      <w:r w:rsidRPr="00E22158">
        <w:rPr>
          <w:noProof w:val="0"/>
        </w:rPr>
        <w:instrText xml:space="preserve"> \o "1-3" \h \z </w:instrText>
      </w:r>
      <w:r w:rsidRPr="00E22158">
        <w:rPr>
          <w:noProof w:val="0"/>
        </w:rPr>
        <w:fldChar w:fldCharType="separate"/>
      </w:r>
      <w:hyperlink w:anchor="_Toc199599787" w:history="1">
        <w:r w:rsidR="003705D0" w:rsidRPr="00332999">
          <w:rPr>
            <w:rStyle w:val="Lienhypertexte"/>
            <w:i/>
          </w:rPr>
          <w:t>NOTICE BIBLIOGRAPHIQUE</w:t>
        </w:r>
        <w:r w:rsidR="003705D0">
          <w:rPr>
            <w:webHidden/>
          </w:rPr>
          <w:tab/>
        </w:r>
        <w:r w:rsidR="003705D0">
          <w:rPr>
            <w:webHidden/>
          </w:rPr>
          <w:fldChar w:fldCharType="begin"/>
        </w:r>
        <w:r w:rsidR="003705D0">
          <w:rPr>
            <w:webHidden/>
          </w:rPr>
          <w:instrText xml:space="preserve"> PAGEREF _Toc199599787 \h </w:instrText>
        </w:r>
        <w:r w:rsidR="003705D0">
          <w:rPr>
            <w:webHidden/>
          </w:rPr>
        </w:r>
        <w:r w:rsidR="003705D0">
          <w:rPr>
            <w:webHidden/>
          </w:rPr>
          <w:fldChar w:fldCharType="separate"/>
        </w:r>
        <w:r w:rsidR="003705D0">
          <w:rPr>
            <w:webHidden/>
          </w:rPr>
          <w:t>3</w:t>
        </w:r>
        <w:r w:rsidR="003705D0">
          <w:rPr>
            <w:webHidden/>
          </w:rPr>
          <w:fldChar w:fldCharType="end"/>
        </w:r>
      </w:hyperlink>
    </w:p>
    <w:p w14:paraId="1C66636E" w14:textId="787E6762" w:rsidR="003705D0" w:rsidRDefault="003705D0">
      <w:pPr>
        <w:pStyle w:val="TM1"/>
        <w:rPr>
          <w:rFonts w:asciiTheme="minorHAnsi" w:eastAsiaTheme="minorEastAsia" w:hAnsiTheme="minorHAnsi" w:cstheme="minorBidi"/>
          <w:bCs w:val="0"/>
          <w:iCs w:val="0"/>
          <w:color w:val="auto"/>
          <w:kern w:val="2"/>
          <w:sz w:val="24"/>
          <w:szCs w:val="24"/>
          <w14:ligatures w14:val="standardContextual"/>
        </w:rPr>
      </w:pPr>
      <w:hyperlink w:anchor="_Toc199599788" w:history="1">
        <w:r w:rsidRPr="00332999">
          <w:rPr>
            <w:rStyle w:val="Lienhypertexte"/>
          </w:rPr>
          <w:t>NOTE DE L’AUTEUR</w:t>
        </w:r>
        <w:r>
          <w:rPr>
            <w:webHidden/>
          </w:rPr>
          <w:tab/>
        </w:r>
        <w:r>
          <w:rPr>
            <w:webHidden/>
          </w:rPr>
          <w:fldChar w:fldCharType="begin"/>
        </w:r>
        <w:r>
          <w:rPr>
            <w:webHidden/>
          </w:rPr>
          <w:instrText xml:space="preserve"> PAGEREF _Toc199599788 \h </w:instrText>
        </w:r>
        <w:r>
          <w:rPr>
            <w:webHidden/>
          </w:rPr>
        </w:r>
        <w:r>
          <w:rPr>
            <w:webHidden/>
          </w:rPr>
          <w:fldChar w:fldCharType="separate"/>
        </w:r>
        <w:r>
          <w:rPr>
            <w:webHidden/>
          </w:rPr>
          <w:t>6</w:t>
        </w:r>
        <w:r>
          <w:rPr>
            <w:webHidden/>
          </w:rPr>
          <w:fldChar w:fldCharType="end"/>
        </w:r>
      </w:hyperlink>
    </w:p>
    <w:p w14:paraId="1F013A4C" w14:textId="3A8B1C82" w:rsidR="003705D0" w:rsidRDefault="003705D0">
      <w:pPr>
        <w:pStyle w:val="TM1"/>
        <w:rPr>
          <w:rFonts w:asciiTheme="minorHAnsi" w:eastAsiaTheme="minorEastAsia" w:hAnsiTheme="minorHAnsi" w:cstheme="minorBidi"/>
          <w:bCs w:val="0"/>
          <w:iCs w:val="0"/>
          <w:color w:val="auto"/>
          <w:kern w:val="2"/>
          <w:sz w:val="24"/>
          <w:szCs w:val="24"/>
          <w14:ligatures w14:val="standardContextual"/>
        </w:rPr>
      </w:pPr>
      <w:hyperlink w:anchor="_Toc199599789" w:history="1">
        <w:r w:rsidRPr="00332999">
          <w:rPr>
            <w:rStyle w:val="Lienhypertexte"/>
          </w:rPr>
          <w:t>GASPAR RUIZ  CONTE ROMANESQUE</w:t>
        </w:r>
        <w:r>
          <w:rPr>
            <w:webHidden/>
          </w:rPr>
          <w:tab/>
        </w:r>
        <w:r>
          <w:rPr>
            <w:webHidden/>
          </w:rPr>
          <w:fldChar w:fldCharType="begin"/>
        </w:r>
        <w:r>
          <w:rPr>
            <w:webHidden/>
          </w:rPr>
          <w:instrText xml:space="preserve"> PAGEREF _Toc199599789 \h </w:instrText>
        </w:r>
        <w:r>
          <w:rPr>
            <w:webHidden/>
          </w:rPr>
        </w:r>
        <w:r>
          <w:rPr>
            <w:webHidden/>
          </w:rPr>
          <w:fldChar w:fldCharType="separate"/>
        </w:r>
        <w:r>
          <w:rPr>
            <w:webHidden/>
          </w:rPr>
          <w:t>11</w:t>
        </w:r>
        <w:r>
          <w:rPr>
            <w:webHidden/>
          </w:rPr>
          <w:fldChar w:fldCharType="end"/>
        </w:r>
      </w:hyperlink>
    </w:p>
    <w:p w14:paraId="0D262617" w14:textId="49B3B15A" w:rsidR="003705D0" w:rsidRDefault="003705D0">
      <w:pPr>
        <w:pStyle w:val="TM2"/>
        <w:rPr>
          <w:rFonts w:asciiTheme="minorHAnsi" w:eastAsiaTheme="minorEastAsia" w:hAnsiTheme="minorHAnsi" w:cstheme="minorBidi"/>
          <w:color w:val="auto"/>
          <w:kern w:val="2"/>
          <w:sz w:val="24"/>
          <w14:ligatures w14:val="standardContextual"/>
        </w:rPr>
      </w:pPr>
      <w:hyperlink w:anchor="_Toc199599790" w:history="1">
        <w:r w:rsidRPr="00332999">
          <w:rPr>
            <w:rStyle w:val="Lienhypertexte"/>
          </w:rPr>
          <w:t>I</w:t>
        </w:r>
        <w:r>
          <w:rPr>
            <w:webHidden/>
          </w:rPr>
          <w:tab/>
        </w:r>
        <w:r>
          <w:rPr>
            <w:webHidden/>
          </w:rPr>
          <w:fldChar w:fldCharType="begin"/>
        </w:r>
        <w:r>
          <w:rPr>
            <w:webHidden/>
          </w:rPr>
          <w:instrText xml:space="preserve"> PAGEREF _Toc199599790 \h </w:instrText>
        </w:r>
        <w:r>
          <w:rPr>
            <w:webHidden/>
          </w:rPr>
        </w:r>
        <w:r>
          <w:rPr>
            <w:webHidden/>
          </w:rPr>
          <w:fldChar w:fldCharType="separate"/>
        </w:r>
        <w:r>
          <w:rPr>
            <w:webHidden/>
          </w:rPr>
          <w:t>12</w:t>
        </w:r>
        <w:r>
          <w:rPr>
            <w:webHidden/>
          </w:rPr>
          <w:fldChar w:fldCharType="end"/>
        </w:r>
      </w:hyperlink>
    </w:p>
    <w:p w14:paraId="0B9007D7" w14:textId="1BFA7905" w:rsidR="003705D0" w:rsidRDefault="003705D0">
      <w:pPr>
        <w:pStyle w:val="TM2"/>
        <w:rPr>
          <w:rFonts w:asciiTheme="minorHAnsi" w:eastAsiaTheme="minorEastAsia" w:hAnsiTheme="minorHAnsi" w:cstheme="minorBidi"/>
          <w:color w:val="auto"/>
          <w:kern w:val="2"/>
          <w:sz w:val="24"/>
          <w14:ligatures w14:val="standardContextual"/>
        </w:rPr>
      </w:pPr>
      <w:hyperlink w:anchor="_Toc199599791" w:history="1">
        <w:r w:rsidRPr="00332999">
          <w:rPr>
            <w:rStyle w:val="Lienhypertexte"/>
          </w:rPr>
          <w:t>II</w:t>
        </w:r>
        <w:r>
          <w:rPr>
            <w:webHidden/>
          </w:rPr>
          <w:tab/>
        </w:r>
        <w:r>
          <w:rPr>
            <w:webHidden/>
          </w:rPr>
          <w:fldChar w:fldCharType="begin"/>
        </w:r>
        <w:r>
          <w:rPr>
            <w:webHidden/>
          </w:rPr>
          <w:instrText xml:space="preserve"> PAGEREF _Toc199599791 \h </w:instrText>
        </w:r>
        <w:r>
          <w:rPr>
            <w:webHidden/>
          </w:rPr>
        </w:r>
        <w:r>
          <w:rPr>
            <w:webHidden/>
          </w:rPr>
          <w:fldChar w:fldCharType="separate"/>
        </w:r>
        <w:r>
          <w:rPr>
            <w:webHidden/>
          </w:rPr>
          <w:t>16</w:t>
        </w:r>
        <w:r>
          <w:rPr>
            <w:webHidden/>
          </w:rPr>
          <w:fldChar w:fldCharType="end"/>
        </w:r>
      </w:hyperlink>
    </w:p>
    <w:p w14:paraId="2F898186" w14:textId="1783308E" w:rsidR="003705D0" w:rsidRDefault="003705D0">
      <w:pPr>
        <w:pStyle w:val="TM2"/>
        <w:rPr>
          <w:rFonts w:asciiTheme="minorHAnsi" w:eastAsiaTheme="minorEastAsia" w:hAnsiTheme="minorHAnsi" w:cstheme="minorBidi"/>
          <w:color w:val="auto"/>
          <w:kern w:val="2"/>
          <w:sz w:val="24"/>
          <w14:ligatures w14:val="standardContextual"/>
        </w:rPr>
      </w:pPr>
      <w:hyperlink w:anchor="_Toc199599792" w:history="1">
        <w:r w:rsidRPr="00332999">
          <w:rPr>
            <w:rStyle w:val="Lienhypertexte"/>
          </w:rPr>
          <w:t>III</w:t>
        </w:r>
        <w:r>
          <w:rPr>
            <w:webHidden/>
          </w:rPr>
          <w:tab/>
        </w:r>
        <w:r>
          <w:rPr>
            <w:webHidden/>
          </w:rPr>
          <w:fldChar w:fldCharType="begin"/>
        </w:r>
        <w:r>
          <w:rPr>
            <w:webHidden/>
          </w:rPr>
          <w:instrText xml:space="preserve"> PAGEREF _Toc199599792 \h </w:instrText>
        </w:r>
        <w:r>
          <w:rPr>
            <w:webHidden/>
          </w:rPr>
        </w:r>
        <w:r>
          <w:rPr>
            <w:webHidden/>
          </w:rPr>
          <w:fldChar w:fldCharType="separate"/>
        </w:r>
        <w:r>
          <w:rPr>
            <w:webHidden/>
          </w:rPr>
          <w:t>21</w:t>
        </w:r>
        <w:r>
          <w:rPr>
            <w:webHidden/>
          </w:rPr>
          <w:fldChar w:fldCharType="end"/>
        </w:r>
      </w:hyperlink>
    </w:p>
    <w:p w14:paraId="493AB0EB" w14:textId="3C32072D" w:rsidR="003705D0" w:rsidRDefault="003705D0">
      <w:pPr>
        <w:pStyle w:val="TM2"/>
        <w:rPr>
          <w:rFonts w:asciiTheme="minorHAnsi" w:eastAsiaTheme="minorEastAsia" w:hAnsiTheme="minorHAnsi" w:cstheme="minorBidi"/>
          <w:color w:val="auto"/>
          <w:kern w:val="2"/>
          <w:sz w:val="24"/>
          <w14:ligatures w14:val="standardContextual"/>
        </w:rPr>
      </w:pPr>
      <w:hyperlink w:anchor="_Toc199599793" w:history="1">
        <w:r w:rsidRPr="00332999">
          <w:rPr>
            <w:rStyle w:val="Lienhypertexte"/>
          </w:rPr>
          <w:t>IV</w:t>
        </w:r>
        <w:r>
          <w:rPr>
            <w:webHidden/>
          </w:rPr>
          <w:tab/>
        </w:r>
        <w:r>
          <w:rPr>
            <w:webHidden/>
          </w:rPr>
          <w:fldChar w:fldCharType="begin"/>
        </w:r>
        <w:r>
          <w:rPr>
            <w:webHidden/>
          </w:rPr>
          <w:instrText xml:space="preserve"> PAGEREF _Toc199599793 \h </w:instrText>
        </w:r>
        <w:r>
          <w:rPr>
            <w:webHidden/>
          </w:rPr>
        </w:r>
        <w:r>
          <w:rPr>
            <w:webHidden/>
          </w:rPr>
          <w:fldChar w:fldCharType="separate"/>
        </w:r>
        <w:r>
          <w:rPr>
            <w:webHidden/>
          </w:rPr>
          <w:t>25</w:t>
        </w:r>
        <w:r>
          <w:rPr>
            <w:webHidden/>
          </w:rPr>
          <w:fldChar w:fldCharType="end"/>
        </w:r>
      </w:hyperlink>
    </w:p>
    <w:p w14:paraId="6BA20CE6" w14:textId="1905BE2F" w:rsidR="003705D0" w:rsidRDefault="003705D0">
      <w:pPr>
        <w:pStyle w:val="TM2"/>
        <w:rPr>
          <w:rFonts w:asciiTheme="minorHAnsi" w:eastAsiaTheme="minorEastAsia" w:hAnsiTheme="minorHAnsi" w:cstheme="minorBidi"/>
          <w:color w:val="auto"/>
          <w:kern w:val="2"/>
          <w:sz w:val="24"/>
          <w14:ligatures w14:val="standardContextual"/>
        </w:rPr>
      </w:pPr>
      <w:hyperlink w:anchor="_Toc199599794" w:history="1">
        <w:r w:rsidRPr="00332999">
          <w:rPr>
            <w:rStyle w:val="Lienhypertexte"/>
          </w:rPr>
          <w:t>V</w:t>
        </w:r>
        <w:r>
          <w:rPr>
            <w:webHidden/>
          </w:rPr>
          <w:tab/>
        </w:r>
        <w:r>
          <w:rPr>
            <w:webHidden/>
          </w:rPr>
          <w:fldChar w:fldCharType="begin"/>
        </w:r>
        <w:r>
          <w:rPr>
            <w:webHidden/>
          </w:rPr>
          <w:instrText xml:space="preserve"> PAGEREF _Toc199599794 \h </w:instrText>
        </w:r>
        <w:r>
          <w:rPr>
            <w:webHidden/>
          </w:rPr>
        </w:r>
        <w:r>
          <w:rPr>
            <w:webHidden/>
          </w:rPr>
          <w:fldChar w:fldCharType="separate"/>
        </w:r>
        <w:r>
          <w:rPr>
            <w:webHidden/>
          </w:rPr>
          <w:t>29</w:t>
        </w:r>
        <w:r>
          <w:rPr>
            <w:webHidden/>
          </w:rPr>
          <w:fldChar w:fldCharType="end"/>
        </w:r>
      </w:hyperlink>
    </w:p>
    <w:p w14:paraId="42D5B21D" w14:textId="1FBE0EAA" w:rsidR="003705D0" w:rsidRDefault="003705D0">
      <w:pPr>
        <w:pStyle w:val="TM2"/>
        <w:rPr>
          <w:rFonts w:asciiTheme="minorHAnsi" w:eastAsiaTheme="minorEastAsia" w:hAnsiTheme="minorHAnsi" w:cstheme="minorBidi"/>
          <w:color w:val="auto"/>
          <w:kern w:val="2"/>
          <w:sz w:val="24"/>
          <w14:ligatures w14:val="standardContextual"/>
        </w:rPr>
      </w:pPr>
      <w:hyperlink w:anchor="_Toc199599795" w:history="1">
        <w:r w:rsidRPr="00332999">
          <w:rPr>
            <w:rStyle w:val="Lienhypertexte"/>
          </w:rPr>
          <w:t>VI</w:t>
        </w:r>
        <w:r>
          <w:rPr>
            <w:webHidden/>
          </w:rPr>
          <w:tab/>
        </w:r>
        <w:r>
          <w:rPr>
            <w:webHidden/>
          </w:rPr>
          <w:fldChar w:fldCharType="begin"/>
        </w:r>
        <w:r>
          <w:rPr>
            <w:webHidden/>
          </w:rPr>
          <w:instrText xml:space="preserve"> PAGEREF _Toc199599795 \h </w:instrText>
        </w:r>
        <w:r>
          <w:rPr>
            <w:webHidden/>
          </w:rPr>
        </w:r>
        <w:r>
          <w:rPr>
            <w:webHidden/>
          </w:rPr>
          <w:fldChar w:fldCharType="separate"/>
        </w:r>
        <w:r>
          <w:rPr>
            <w:webHidden/>
          </w:rPr>
          <w:t>33</w:t>
        </w:r>
        <w:r>
          <w:rPr>
            <w:webHidden/>
          </w:rPr>
          <w:fldChar w:fldCharType="end"/>
        </w:r>
      </w:hyperlink>
    </w:p>
    <w:p w14:paraId="1B1EE55E" w14:textId="64E2F457" w:rsidR="003705D0" w:rsidRDefault="003705D0">
      <w:pPr>
        <w:pStyle w:val="TM2"/>
        <w:rPr>
          <w:rFonts w:asciiTheme="minorHAnsi" w:eastAsiaTheme="minorEastAsia" w:hAnsiTheme="minorHAnsi" w:cstheme="minorBidi"/>
          <w:color w:val="auto"/>
          <w:kern w:val="2"/>
          <w:sz w:val="24"/>
          <w14:ligatures w14:val="standardContextual"/>
        </w:rPr>
      </w:pPr>
      <w:hyperlink w:anchor="_Toc199599796" w:history="1">
        <w:r w:rsidRPr="00332999">
          <w:rPr>
            <w:rStyle w:val="Lienhypertexte"/>
          </w:rPr>
          <w:t>VII</w:t>
        </w:r>
        <w:r>
          <w:rPr>
            <w:webHidden/>
          </w:rPr>
          <w:tab/>
        </w:r>
        <w:r>
          <w:rPr>
            <w:webHidden/>
          </w:rPr>
          <w:fldChar w:fldCharType="begin"/>
        </w:r>
        <w:r>
          <w:rPr>
            <w:webHidden/>
          </w:rPr>
          <w:instrText xml:space="preserve"> PAGEREF _Toc199599796 \h </w:instrText>
        </w:r>
        <w:r>
          <w:rPr>
            <w:webHidden/>
          </w:rPr>
        </w:r>
        <w:r>
          <w:rPr>
            <w:webHidden/>
          </w:rPr>
          <w:fldChar w:fldCharType="separate"/>
        </w:r>
        <w:r>
          <w:rPr>
            <w:webHidden/>
          </w:rPr>
          <w:t>39</w:t>
        </w:r>
        <w:r>
          <w:rPr>
            <w:webHidden/>
          </w:rPr>
          <w:fldChar w:fldCharType="end"/>
        </w:r>
      </w:hyperlink>
    </w:p>
    <w:p w14:paraId="0B521108" w14:textId="1A6D3124" w:rsidR="003705D0" w:rsidRDefault="003705D0">
      <w:pPr>
        <w:pStyle w:val="TM2"/>
        <w:rPr>
          <w:rFonts w:asciiTheme="minorHAnsi" w:eastAsiaTheme="minorEastAsia" w:hAnsiTheme="minorHAnsi" w:cstheme="minorBidi"/>
          <w:color w:val="auto"/>
          <w:kern w:val="2"/>
          <w:sz w:val="24"/>
          <w14:ligatures w14:val="standardContextual"/>
        </w:rPr>
      </w:pPr>
      <w:hyperlink w:anchor="_Toc199599797" w:history="1">
        <w:r w:rsidRPr="00332999">
          <w:rPr>
            <w:rStyle w:val="Lienhypertexte"/>
          </w:rPr>
          <w:t>VIII</w:t>
        </w:r>
        <w:r>
          <w:rPr>
            <w:webHidden/>
          </w:rPr>
          <w:tab/>
        </w:r>
        <w:r>
          <w:rPr>
            <w:webHidden/>
          </w:rPr>
          <w:fldChar w:fldCharType="begin"/>
        </w:r>
        <w:r>
          <w:rPr>
            <w:webHidden/>
          </w:rPr>
          <w:instrText xml:space="preserve"> PAGEREF _Toc199599797 \h </w:instrText>
        </w:r>
        <w:r>
          <w:rPr>
            <w:webHidden/>
          </w:rPr>
        </w:r>
        <w:r>
          <w:rPr>
            <w:webHidden/>
          </w:rPr>
          <w:fldChar w:fldCharType="separate"/>
        </w:r>
        <w:r>
          <w:rPr>
            <w:webHidden/>
          </w:rPr>
          <w:t>44</w:t>
        </w:r>
        <w:r>
          <w:rPr>
            <w:webHidden/>
          </w:rPr>
          <w:fldChar w:fldCharType="end"/>
        </w:r>
      </w:hyperlink>
    </w:p>
    <w:p w14:paraId="66641720" w14:textId="48031284" w:rsidR="003705D0" w:rsidRDefault="003705D0">
      <w:pPr>
        <w:pStyle w:val="TM2"/>
        <w:rPr>
          <w:rFonts w:asciiTheme="minorHAnsi" w:eastAsiaTheme="minorEastAsia" w:hAnsiTheme="minorHAnsi" w:cstheme="minorBidi"/>
          <w:color w:val="auto"/>
          <w:kern w:val="2"/>
          <w:sz w:val="24"/>
          <w14:ligatures w14:val="standardContextual"/>
        </w:rPr>
      </w:pPr>
      <w:hyperlink w:anchor="_Toc199599798" w:history="1">
        <w:r w:rsidRPr="00332999">
          <w:rPr>
            <w:rStyle w:val="Lienhypertexte"/>
          </w:rPr>
          <w:t>IX</w:t>
        </w:r>
        <w:r>
          <w:rPr>
            <w:webHidden/>
          </w:rPr>
          <w:tab/>
        </w:r>
        <w:r>
          <w:rPr>
            <w:webHidden/>
          </w:rPr>
          <w:fldChar w:fldCharType="begin"/>
        </w:r>
        <w:r>
          <w:rPr>
            <w:webHidden/>
          </w:rPr>
          <w:instrText xml:space="preserve"> PAGEREF _Toc199599798 \h </w:instrText>
        </w:r>
        <w:r>
          <w:rPr>
            <w:webHidden/>
          </w:rPr>
        </w:r>
        <w:r>
          <w:rPr>
            <w:webHidden/>
          </w:rPr>
          <w:fldChar w:fldCharType="separate"/>
        </w:r>
        <w:r>
          <w:rPr>
            <w:webHidden/>
          </w:rPr>
          <w:t>54</w:t>
        </w:r>
        <w:r>
          <w:rPr>
            <w:webHidden/>
          </w:rPr>
          <w:fldChar w:fldCharType="end"/>
        </w:r>
      </w:hyperlink>
    </w:p>
    <w:p w14:paraId="28D821CF" w14:textId="529F60E9" w:rsidR="003705D0" w:rsidRDefault="003705D0">
      <w:pPr>
        <w:pStyle w:val="TM2"/>
        <w:rPr>
          <w:rFonts w:asciiTheme="minorHAnsi" w:eastAsiaTheme="minorEastAsia" w:hAnsiTheme="minorHAnsi" w:cstheme="minorBidi"/>
          <w:color w:val="auto"/>
          <w:kern w:val="2"/>
          <w:sz w:val="24"/>
          <w14:ligatures w14:val="standardContextual"/>
        </w:rPr>
      </w:pPr>
      <w:hyperlink w:anchor="_Toc199599799" w:history="1">
        <w:r w:rsidRPr="00332999">
          <w:rPr>
            <w:rStyle w:val="Lienhypertexte"/>
          </w:rPr>
          <w:t>X</w:t>
        </w:r>
        <w:r>
          <w:rPr>
            <w:webHidden/>
          </w:rPr>
          <w:tab/>
        </w:r>
        <w:r>
          <w:rPr>
            <w:webHidden/>
          </w:rPr>
          <w:fldChar w:fldCharType="begin"/>
        </w:r>
        <w:r>
          <w:rPr>
            <w:webHidden/>
          </w:rPr>
          <w:instrText xml:space="preserve"> PAGEREF _Toc199599799 \h </w:instrText>
        </w:r>
        <w:r>
          <w:rPr>
            <w:webHidden/>
          </w:rPr>
        </w:r>
        <w:r>
          <w:rPr>
            <w:webHidden/>
          </w:rPr>
          <w:fldChar w:fldCharType="separate"/>
        </w:r>
        <w:r>
          <w:rPr>
            <w:webHidden/>
          </w:rPr>
          <w:t>70</w:t>
        </w:r>
        <w:r>
          <w:rPr>
            <w:webHidden/>
          </w:rPr>
          <w:fldChar w:fldCharType="end"/>
        </w:r>
      </w:hyperlink>
    </w:p>
    <w:p w14:paraId="0695CD5B" w14:textId="6FC28E79" w:rsidR="003705D0" w:rsidRDefault="003705D0">
      <w:pPr>
        <w:pStyle w:val="TM2"/>
        <w:rPr>
          <w:rFonts w:asciiTheme="minorHAnsi" w:eastAsiaTheme="minorEastAsia" w:hAnsiTheme="minorHAnsi" w:cstheme="minorBidi"/>
          <w:color w:val="auto"/>
          <w:kern w:val="2"/>
          <w:sz w:val="24"/>
          <w14:ligatures w14:val="standardContextual"/>
        </w:rPr>
      </w:pPr>
      <w:hyperlink w:anchor="_Toc199599800" w:history="1">
        <w:r w:rsidRPr="00332999">
          <w:rPr>
            <w:rStyle w:val="Lienhypertexte"/>
          </w:rPr>
          <w:t>XI</w:t>
        </w:r>
        <w:r>
          <w:rPr>
            <w:webHidden/>
          </w:rPr>
          <w:tab/>
        </w:r>
        <w:r>
          <w:rPr>
            <w:webHidden/>
          </w:rPr>
          <w:fldChar w:fldCharType="begin"/>
        </w:r>
        <w:r>
          <w:rPr>
            <w:webHidden/>
          </w:rPr>
          <w:instrText xml:space="preserve"> PAGEREF _Toc199599800 \h </w:instrText>
        </w:r>
        <w:r>
          <w:rPr>
            <w:webHidden/>
          </w:rPr>
        </w:r>
        <w:r>
          <w:rPr>
            <w:webHidden/>
          </w:rPr>
          <w:fldChar w:fldCharType="separate"/>
        </w:r>
        <w:r>
          <w:rPr>
            <w:webHidden/>
          </w:rPr>
          <w:t>83</w:t>
        </w:r>
        <w:r>
          <w:rPr>
            <w:webHidden/>
          </w:rPr>
          <w:fldChar w:fldCharType="end"/>
        </w:r>
      </w:hyperlink>
    </w:p>
    <w:p w14:paraId="3BF3D6A7" w14:textId="5C392E0D" w:rsidR="003705D0" w:rsidRDefault="003705D0">
      <w:pPr>
        <w:pStyle w:val="TM1"/>
        <w:rPr>
          <w:rFonts w:asciiTheme="minorHAnsi" w:eastAsiaTheme="minorEastAsia" w:hAnsiTheme="minorHAnsi" w:cstheme="minorBidi"/>
          <w:bCs w:val="0"/>
          <w:iCs w:val="0"/>
          <w:color w:val="auto"/>
          <w:kern w:val="2"/>
          <w:sz w:val="24"/>
          <w:szCs w:val="24"/>
          <w14:ligatures w14:val="standardContextual"/>
        </w:rPr>
      </w:pPr>
      <w:hyperlink w:anchor="_Toc199599801" w:history="1">
        <w:r w:rsidRPr="00332999">
          <w:rPr>
            <w:rStyle w:val="Lienhypertexte"/>
          </w:rPr>
          <w:t>L’INDICATEUR  CONTE IRONIQUE</w:t>
        </w:r>
        <w:r>
          <w:rPr>
            <w:webHidden/>
          </w:rPr>
          <w:tab/>
        </w:r>
        <w:r>
          <w:rPr>
            <w:webHidden/>
          </w:rPr>
          <w:fldChar w:fldCharType="begin"/>
        </w:r>
        <w:r>
          <w:rPr>
            <w:webHidden/>
          </w:rPr>
          <w:instrText xml:space="preserve"> PAGEREF _Toc199599801 \h </w:instrText>
        </w:r>
        <w:r>
          <w:rPr>
            <w:webHidden/>
          </w:rPr>
        </w:r>
        <w:r>
          <w:rPr>
            <w:webHidden/>
          </w:rPr>
          <w:fldChar w:fldCharType="separate"/>
        </w:r>
        <w:r>
          <w:rPr>
            <w:webHidden/>
          </w:rPr>
          <w:t>89</w:t>
        </w:r>
        <w:r>
          <w:rPr>
            <w:webHidden/>
          </w:rPr>
          <w:fldChar w:fldCharType="end"/>
        </w:r>
      </w:hyperlink>
    </w:p>
    <w:p w14:paraId="147EA029" w14:textId="37A34F8C" w:rsidR="003705D0" w:rsidRDefault="003705D0">
      <w:pPr>
        <w:pStyle w:val="TM1"/>
        <w:rPr>
          <w:rFonts w:asciiTheme="minorHAnsi" w:eastAsiaTheme="minorEastAsia" w:hAnsiTheme="minorHAnsi" w:cstheme="minorBidi"/>
          <w:bCs w:val="0"/>
          <w:iCs w:val="0"/>
          <w:color w:val="auto"/>
          <w:kern w:val="2"/>
          <w:sz w:val="24"/>
          <w:szCs w:val="24"/>
          <w14:ligatures w14:val="standardContextual"/>
        </w:rPr>
      </w:pPr>
      <w:hyperlink w:anchor="_Toc199599802" w:history="1">
        <w:r w:rsidRPr="00332999">
          <w:rPr>
            <w:rStyle w:val="Lienhypertexte"/>
          </w:rPr>
          <w:t>LA BRUTE  CONTE D’INDIGNATION</w:t>
        </w:r>
        <w:r>
          <w:rPr>
            <w:webHidden/>
          </w:rPr>
          <w:tab/>
        </w:r>
        <w:r>
          <w:rPr>
            <w:webHidden/>
          </w:rPr>
          <w:fldChar w:fldCharType="begin"/>
        </w:r>
        <w:r>
          <w:rPr>
            <w:webHidden/>
          </w:rPr>
          <w:instrText xml:space="preserve"> PAGEREF _Toc199599802 \h </w:instrText>
        </w:r>
        <w:r>
          <w:rPr>
            <w:webHidden/>
          </w:rPr>
        </w:r>
        <w:r>
          <w:rPr>
            <w:webHidden/>
          </w:rPr>
          <w:fldChar w:fldCharType="separate"/>
        </w:r>
        <w:r>
          <w:rPr>
            <w:webHidden/>
          </w:rPr>
          <w:t>121</w:t>
        </w:r>
        <w:r>
          <w:rPr>
            <w:webHidden/>
          </w:rPr>
          <w:fldChar w:fldCharType="end"/>
        </w:r>
      </w:hyperlink>
    </w:p>
    <w:p w14:paraId="58D2F00D" w14:textId="114CB056" w:rsidR="003705D0" w:rsidRDefault="003705D0">
      <w:pPr>
        <w:pStyle w:val="TM1"/>
        <w:rPr>
          <w:rFonts w:asciiTheme="minorHAnsi" w:eastAsiaTheme="minorEastAsia" w:hAnsiTheme="minorHAnsi" w:cstheme="minorBidi"/>
          <w:bCs w:val="0"/>
          <w:iCs w:val="0"/>
          <w:color w:val="auto"/>
          <w:kern w:val="2"/>
          <w:sz w:val="24"/>
          <w:szCs w:val="24"/>
          <w14:ligatures w14:val="standardContextual"/>
        </w:rPr>
      </w:pPr>
      <w:hyperlink w:anchor="_Toc199599803" w:history="1">
        <w:r w:rsidRPr="00332999">
          <w:rPr>
            <w:rStyle w:val="Lienhypertexte"/>
          </w:rPr>
          <w:t>UN ANARCHISTE  CONTE DE DÉSESPOIR</w:t>
        </w:r>
        <w:r>
          <w:rPr>
            <w:webHidden/>
          </w:rPr>
          <w:tab/>
        </w:r>
        <w:r>
          <w:rPr>
            <w:webHidden/>
          </w:rPr>
          <w:fldChar w:fldCharType="begin"/>
        </w:r>
        <w:r>
          <w:rPr>
            <w:webHidden/>
          </w:rPr>
          <w:instrText xml:space="preserve"> PAGEREF _Toc199599803 \h </w:instrText>
        </w:r>
        <w:r>
          <w:rPr>
            <w:webHidden/>
          </w:rPr>
        </w:r>
        <w:r>
          <w:rPr>
            <w:webHidden/>
          </w:rPr>
          <w:fldChar w:fldCharType="separate"/>
        </w:r>
        <w:r>
          <w:rPr>
            <w:webHidden/>
          </w:rPr>
          <w:t>151</w:t>
        </w:r>
        <w:r>
          <w:rPr>
            <w:webHidden/>
          </w:rPr>
          <w:fldChar w:fldCharType="end"/>
        </w:r>
      </w:hyperlink>
    </w:p>
    <w:p w14:paraId="2F50148A" w14:textId="1592D2E8" w:rsidR="003705D0" w:rsidRDefault="003705D0">
      <w:pPr>
        <w:pStyle w:val="TM1"/>
        <w:rPr>
          <w:rFonts w:asciiTheme="minorHAnsi" w:eastAsiaTheme="minorEastAsia" w:hAnsiTheme="minorHAnsi" w:cstheme="minorBidi"/>
          <w:bCs w:val="0"/>
          <w:iCs w:val="0"/>
          <w:color w:val="auto"/>
          <w:kern w:val="2"/>
          <w:sz w:val="24"/>
          <w:szCs w:val="24"/>
          <w14:ligatures w14:val="standardContextual"/>
        </w:rPr>
      </w:pPr>
      <w:hyperlink w:anchor="_Toc199599804" w:history="1">
        <w:r w:rsidRPr="00332999">
          <w:rPr>
            <w:rStyle w:val="Lienhypertexte"/>
          </w:rPr>
          <w:t>LE DUEL  CONTE MILITAIRE</w:t>
        </w:r>
        <w:r>
          <w:rPr>
            <w:webHidden/>
          </w:rPr>
          <w:tab/>
        </w:r>
        <w:r>
          <w:rPr>
            <w:webHidden/>
          </w:rPr>
          <w:fldChar w:fldCharType="begin"/>
        </w:r>
        <w:r>
          <w:rPr>
            <w:webHidden/>
          </w:rPr>
          <w:instrText xml:space="preserve"> PAGEREF _Toc199599804 \h </w:instrText>
        </w:r>
        <w:r>
          <w:rPr>
            <w:webHidden/>
          </w:rPr>
        </w:r>
        <w:r>
          <w:rPr>
            <w:webHidden/>
          </w:rPr>
          <w:fldChar w:fldCharType="separate"/>
        </w:r>
        <w:r>
          <w:rPr>
            <w:webHidden/>
          </w:rPr>
          <w:t>180</w:t>
        </w:r>
        <w:r>
          <w:rPr>
            <w:webHidden/>
          </w:rPr>
          <w:fldChar w:fldCharType="end"/>
        </w:r>
      </w:hyperlink>
    </w:p>
    <w:p w14:paraId="2E30C89A" w14:textId="78E1D8F9" w:rsidR="003705D0" w:rsidRDefault="003705D0">
      <w:pPr>
        <w:pStyle w:val="TM2"/>
        <w:rPr>
          <w:rFonts w:asciiTheme="minorHAnsi" w:eastAsiaTheme="minorEastAsia" w:hAnsiTheme="minorHAnsi" w:cstheme="minorBidi"/>
          <w:color w:val="auto"/>
          <w:kern w:val="2"/>
          <w:sz w:val="24"/>
          <w14:ligatures w14:val="standardContextual"/>
        </w:rPr>
      </w:pPr>
      <w:hyperlink w:anchor="_Toc199599805" w:history="1">
        <w:r w:rsidRPr="00332999">
          <w:rPr>
            <w:rStyle w:val="Lienhypertexte"/>
          </w:rPr>
          <w:t>I</w:t>
        </w:r>
        <w:r>
          <w:rPr>
            <w:webHidden/>
          </w:rPr>
          <w:tab/>
        </w:r>
        <w:r>
          <w:rPr>
            <w:webHidden/>
          </w:rPr>
          <w:fldChar w:fldCharType="begin"/>
        </w:r>
        <w:r>
          <w:rPr>
            <w:webHidden/>
          </w:rPr>
          <w:instrText xml:space="preserve"> PAGEREF _Toc199599805 \h </w:instrText>
        </w:r>
        <w:r>
          <w:rPr>
            <w:webHidden/>
          </w:rPr>
        </w:r>
        <w:r>
          <w:rPr>
            <w:webHidden/>
          </w:rPr>
          <w:fldChar w:fldCharType="separate"/>
        </w:r>
        <w:r>
          <w:rPr>
            <w:webHidden/>
          </w:rPr>
          <w:t>181</w:t>
        </w:r>
        <w:r>
          <w:rPr>
            <w:webHidden/>
          </w:rPr>
          <w:fldChar w:fldCharType="end"/>
        </w:r>
      </w:hyperlink>
    </w:p>
    <w:p w14:paraId="208C86F3" w14:textId="2AAE3535" w:rsidR="003705D0" w:rsidRDefault="003705D0">
      <w:pPr>
        <w:pStyle w:val="TM2"/>
        <w:rPr>
          <w:rFonts w:asciiTheme="minorHAnsi" w:eastAsiaTheme="minorEastAsia" w:hAnsiTheme="minorHAnsi" w:cstheme="minorBidi"/>
          <w:color w:val="auto"/>
          <w:kern w:val="2"/>
          <w:sz w:val="24"/>
          <w14:ligatures w14:val="standardContextual"/>
        </w:rPr>
      </w:pPr>
      <w:hyperlink w:anchor="_Toc199599806" w:history="1">
        <w:r w:rsidRPr="00332999">
          <w:rPr>
            <w:rStyle w:val="Lienhypertexte"/>
          </w:rPr>
          <w:t>II</w:t>
        </w:r>
        <w:r>
          <w:rPr>
            <w:webHidden/>
          </w:rPr>
          <w:tab/>
        </w:r>
        <w:r>
          <w:rPr>
            <w:webHidden/>
          </w:rPr>
          <w:fldChar w:fldCharType="begin"/>
        </w:r>
        <w:r>
          <w:rPr>
            <w:webHidden/>
          </w:rPr>
          <w:instrText xml:space="preserve"> PAGEREF _Toc199599806 \h </w:instrText>
        </w:r>
        <w:r>
          <w:rPr>
            <w:webHidden/>
          </w:rPr>
        </w:r>
        <w:r>
          <w:rPr>
            <w:webHidden/>
          </w:rPr>
          <w:fldChar w:fldCharType="separate"/>
        </w:r>
        <w:r>
          <w:rPr>
            <w:webHidden/>
          </w:rPr>
          <w:t>209</w:t>
        </w:r>
        <w:r>
          <w:rPr>
            <w:webHidden/>
          </w:rPr>
          <w:fldChar w:fldCharType="end"/>
        </w:r>
      </w:hyperlink>
    </w:p>
    <w:p w14:paraId="4A21EB4C" w14:textId="573290BB" w:rsidR="003705D0" w:rsidRDefault="003705D0">
      <w:pPr>
        <w:pStyle w:val="TM2"/>
        <w:rPr>
          <w:rFonts w:asciiTheme="minorHAnsi" w:eastAsiaTheme="minorEastAsia" w:hAnsiTheme="minorHAnsi" w:cstheme="minorBidi"/>
          <w:color w:val="auto"/>
          <w:kern w:val="2"/>
          <w:sz w:val="24"/>
          <w14:ligatures w14:val="standardContextual"/>
        </w:rPr>
      </w:pPr>
      <w:hyperlink w:anchor="_Toc199599807" w:history="1">
        <w:r w:rsidRPr="00332999">
          <w:rPr>
            <w:rStyle w:val="Lienhypertexte"/>
          </w:rPr>
          <w:t>III</w:t>
        </w:r>
        <w:r>
          <w:rPr>
            <w:webHidden/>
          </w:rPr>
          <w:tab/>
        </w:r>
        <w:r>
          <w:rPr>
            <w:webHidden/>
          </w:rPr>
          <w:fldChar w:fldCharType="begin"/>
        </w:r>
        <w:r>
          <w:rPr>
            <w:webHidden/>
          </w:rPr>
          <w:instrText xml:space="preserve"> PAGEREF _Toc199599807 \h </w:instrText>
        </w:r>
        <w:r>
          <w:rPr>
            <w:webHidden/>
          </w:rPr>
        </w:r>
        <w:r>
          <w:rPr>
            <w:webHidden/>
          </w:rPr>
          <w:fldChar w:fldCharType="separate"/>
        </w:r>
        <w:r>
          <w:rPr>
            <w:webHidden/>
          </w:rPr>
          <w:t>232</w:t>
        </w:r>
        <w:r>
          <w:rPr>
            <w:webHidden/>
          </w:rPr>
          <w:fldChar w:fldCharType="end"/>
        </w:r>
      </w:hyperlink>
    </w:p>
    <w:p w14:paraId="124CA658" w14:textId="73486853" w:rsidR="003705D0" w:rsidRDefault="003705D0">
      <w:pPr>
        <w:pStyle w:val="TM2"/>
        <w:rPr>
          <w:rFonts w:asciiTheme="minorHAnsi" w:eastAsiaTheme="minorEastAsia" w:hAnsiTheme="minorHAnsi" w:cstheme="minorBidi"/>
          <w:color w:val="auto"/>
          <w:kern w:val="2"/>
          <w:sz w:val="24"/>
          <w14:ligatures w14:val="standardContextual"/>
        </w:rPr>
      </w:pPr>
      <w:hyperlink w:anchor="_Toc199599808" w:history="1">
        <w:r w:rsidRPr="00332999">
          <w:rPr>
            <w:rStyle w:val="Lienhypertexte"/>
          </w:rPr>
          <w:t>IV</w:t>
        </w:r>
        <w:r>
          <w:rPr>
            <w:webHidden/>
          </w:rPr>
          <w:tab/>
        </w:r>
        <w:r>
          <w:rPr>
            <w:webHidden/>
          </w:rPr>
          <w:fldChar w:fldCharType="begin"/>
        </w:r>
        <w:r>
          <w:rPr>
            <w:webHidden/>
          </w:rPr>
          <w:instrText xml:space="preserve"> PAGEREF _Toc199599808 \h </w:instrText>
        </w:r>
        <w:r>
          <w:rPr>
            <w:webHidden/>
          </w:rPr>
        </w:r>
        <w:r>
          <w:rPr>
            <w:webHidden/>
          </w:rPr>
          <w:fldChar w:fldCharType="separate"/>
        </w:r>
        <w:r>
          <w:rPr>
            <w:webHidden/>
          </w:rPr>
          <w:t>256</w:t>
        </w:r>
        <w:r>
          <w:rPr>
            <w:webHidden/>
          </w:rPr>
          <w:fldChar w:fldCharType="end"/>
        </w:r>
      </w:hyperlink>
    </w:p>
    <w:p w14:paraId="21962861" w14:textId="28BA0513" w:rsidR="003705D0" w:rsidRDefault="003705D0">
      <w:pPr>
        <w:pStyle w:val="TM1"/>
        <w:rPr>
          <w:rFonts w:asciiTheme="minorHAnsi" w:eastAsiaTheme="minorEastAsia" w:hAnsiTheme="minorHAnsi" w:cstheme="minorBidi"/>
          <w:bCs w:val="0"/>
          <w:iCs w:val="0"/>
          <w:color w:val="auto"/>
          <w:kern w:val="2"/>
          <w:sz w:val="24"/>
          <w:szCs w:val="24"/>
          <w14:ligatures w14:val="standardContextual"/>
        </w:rPr>
      </w:pPr>
      <w:hyperlink w:anchor="_Toc199599809" w:history="1">
        <w:r w:rsidRPr="00332999">
          <w:rPr>
            <w:rStyle w:val="Lienhypertexte"/>
          </w:rPr>
          <w:t>IL CONTE  CONTE PATHÉTIQUE</w:t>
        </w:r>
        <w:r>
          <w:rPr>
            <w:webHidden/>
          </w:rPr>
          <w:tab/>
        </w:r>
        <w:r>
          <w:rPr>
            <w:webHidden/>
          </w:rPr>
          <w:fldChar w:fldCharType="begin"/>
        </w:r>
        <w:r>
          <w:rPr>
            <w:webHidden/>
          </w:rPr>
          <w:instrText xml:space="preserve"> PAGEREF _Toc199599809 \h </w:instrText>
        </w:r>
        <w:r>
          <w:rPr>
            <w:webHidden/>
          </w:rPr>
        </w:r>
        <w:r>
          <w:rPr>
            <w:webHidden/>
          </w:rPr>
          <w:fldChar w:fldCharType="separate"/>
        </w:r>
        <w:r>
          <w:rPr>
            <w:webHidden/>
          </w:rPr>
          <w:t>292</w:t>
        </w:r>
        <w:r>
          <w:rPr>
            <w:webHidden/>
          </w:rPr>
          <w:fldChar w:fldCharType="end"/>
        </w:r>
      </w:hyperlink>
    </w:p>
    <w:p w14:paraId="1897E3BD" w14:textId="16D76F62" w:rsidR="003705D0" w:rsidRDefault="003705D0">
      <w:pPr>
        <w:pStyle w:val="TM1"/>
        <w:rPr>
          <w:rFonts w:asciiTheme="minorHAnsi" w:eastAsiaTheme="minorEastAsia" w:hAnsiTheme="minorHAnsi" w:cstheme="minorBidi"/>
          <w:bCs w:val="0"/>
          <w:iCs w:val="0"/>
          <w:color w:val="auto"/>
          <w:kern w:val="2"/>
          <w:sz w:val="24"/>
          <w:szCs w:val="24"/>
          <w14:ligatures w14:val="standardContextual"/>
        </w:rPr>
      </w:pPr>
      <w:hyperlink w:anchor="_Toc199599810" w:history="1">
        <w:r w:rsidRPr="00332999">
          <w:rPr>
            <w:rStyle w:val="Lienhypertexte"/>
          </w:rPr>
          <w:t>À propos de cette édition électronique</w:t>
        </w:r>
        <w:r>
          <w:rPr>
            <w:webHidden/>
          </w:rPr>
          <w:tab/>
        </w:r>
        <w:r>
          <w:rPr>
            <w:webHidden/>
          </w:rPr>
          <w:fldChar w:fldCharType="begin"/>
        </w:r>
        <w:r>
          <w:rPr>
            <w:webHidden/>
          </w:rPr>
          <w:instrText xml:space="preserve"> PAGEREF _Toc199599810 \h </w:instrText>
        </w:r>
        <w:r>
          <w:rPr>
            <w:webHidden/>
          </w:rPr>
        </w:r>
        <w:r>
          <w:rPr>
            <w:webHidden/>
          </w:rPr>
          <w:fldChar w:fldCharType="separate"/>
        </w:r>
        <w:r>
          <w:rPr>
            <w:webHidden/>
          </w:rPr>
          <w:t>314</w:t>
        </w:r>
        <w:r>
          <w:rPr>
            <w:webHidden/>
          </w:rPr>
          <w:fldChar w:fldCharType="end"/>
        </w:r>
      </w:hyperlink>
    </w:p>
    <w:p w14:paraId="0581F4AB" w14:textId="16087C9D" w:rsidR="00C71140" w:rsidRPr="000028DA" w:rsidRDefault="00000000" w:rsidP="008D6F52">
      <w:pPr>
        <w:spacing w:before="0" w:after="0" w:line="20" w:lineRule="exact"/>
      </w:pPr>
      <w:r w:rsidRPr="00E22158">
        <w:fldChar w:fldCharType="end"/>
      </w:r>
    </w:p>
    <w:p w14:paraId="6593FE43" w14:textId="77777777" w:rsidR="00C71140" w:rsidRPr="00894396" w:rsidRDefault="00000000" w:rsidP="008D6F52">
      <w:pPr>
        <w:pStyle w:val="Titre1"/>
        <w:rPr>
          <w:i/>
        </w:rPr>
      </w:pPr>
      <w:bookmarkStart w:id="0" w:name="_Toc199599787"/>
      <w:r w:rsidRPr="00894396">
        <w:rPr>
          <w:i/>
        </w:rPr>
        <w:lastRenderedPageBreak/>
        <w:t>NOTICE BIBLIOGRAPHIQUE</w:t>
      </w:r>
      <w:bookmarkEnd w:id="0"/>
    </w:p>
    <w:p w14:paraId="798E4EBE" w14:textId="77777777" w:rsidR="00C71140" w:rsidRPr="00894396" w:rsidRDefault="00C71140" w:rsidP="00830A5C">
      <w:pPr>
        <w:rPr>
          <w:szCs w:val="32"/>
        </w:rPr>
      </w:pPr>
    </w:p>
    <w:p w14:paraId="370AB6EB" w14:textId="418C6860" w:rsidR="008D6F52" w:rsidRDefault="00000000" w:rsidP="008D6F52">
      <w:pPr>
        <w:rPr>
          <w:i/>
          <w:iCs/>
          <w:szCs w:val="32"/>
        </w:rPr>
      </w:pPr>
      <w:r w:rsidRPr="00894396">
        <w:rPr>
          <w:i/>
          <w:iCs/>
          <w:szCs w:val="32"/>
        </w:rPr>
        <w:t xml:space="preserve">Le recueil dont voici la traduction parut au début de </w:t>
      </w:r>
      <w:r w:rsidRPr="00894396">
        <w:rPr>
          <w:szCs w:val="32"/>
        </w:rPr>
        <w:t xml:space="preserve">1908 sous </w:t>
      </w:r>
      <w:r w:rsidRPr="00894396">
        <w:rPr>
          <w:i/>
          <w:iCs/>
          <w:szCs w:val="32"/>
        </w:rPr>
        <w:t xml:space="preserve">le titre de </w:t>
      </w:r>
      <w:r w:rsidR="008D6F52">
        <w:rPr>
          <w:szCs w:val="32"/>
        </w:rPr>
        <w:t>« </w:t>
      </w:r>
      <w:r w:rsidRPr="00894396">
        <w:rPr>
          <w:i/>
          <w:iCs/>
          <w:szCs w:val="32"/>
        </w:rPr>
        <w:t>A Set of Six</w:t>
      </w:r>
      <w:r w:rsidR="008D6F52">
        <w:rPr>
          <w:i/>
          <w:iCs/>
          <w:szCs w:val="32"/>
        </w:rPr>
        <w:t> »</w:t>
      </w:r>
      <w:r w:rsidRPr="00894396">
        <w:rPr>
          <w:szCs w:val="32"/>
        </w:rPr>
        <w:t xml:space="preserve"> </w:t>
      </w:r>
      <w:r w:rsidRPr="00894396">
        <w:rPr>
          <w:i/>
          <w:iCs/>
          <w:szCs w:val="32"/>
        </w:rPr>
        <w:t>chez Methuen et Co</w:t>
      </w:r>
      <w:r w:rsidR="008D6F52">
        <w:rPr>
          <w:i/>
          <w:iCs/>
          <w:szCs w:val="32"/>
        </w:rPr>
        <w:t xml:space="preserve">, </w:t>
      </w:r>
      <w:r w:rsidRPr="00894396">
        <w:rPr>
          <w:i/>
          <w:iCs/>
          <w:szCs w:val="32"/>
        </w:rPr>
        <w:t>à Londres</w:t>
      </w:r>
      <w:r w:rsidR="008D6F52">
        <w:rPr>
          <w:i/>
          <w:iCs/>
          <w:szCs w:val="32"/>
        </w:rPr>
        <w:t xml:space="preserve">. </w:t>
      </w:r>
      <w:r w:rsidRPr="00894396">
        <w:rPr>
          <w:i/>
          <w:iCs/>
          <w:szCs w:val="32"/>
        </w:rPr>
        <w:t>Les contes qui le composent avaient été écrits au cours des trois années précédentes</w:t>
      </w:r>
      <w:r w:rsidR="008D6F52">
        <w:rPr>
          <w:i/>
          <w:iCs/>
          <w:szCs w:val="32"/>
        </w:rPr>
        <w:t xml:space="preserve">. </w:t>
      </w:r>
      <w:r w:rsidR="008D6F52">
        <w:rPr>
          <w:szCs w:val="32"/>
        </w:rPr>
        <w:t>« </w:t>
      </w:r>
      <w:r w:rsidRPr="00894396">
        <w:rPr>
          <w:i/>
          <w:iCs/>
          <w:szCs w:val="32"/>
        </w:rPr>
        <w:t>Gaspar Ruiz</w:t>
      </w:r>
      <w:r w:rsidR="008D6F52">
        <w:rPr>
          <w:i/>
          <w:iCs/>
          <w:szCs w:val="32"/>
        </w:rPr>
        <w:t> »</w:t>
      </w:r>
      <w:r w:rsidRPr="00894396">
        <w:rPr>
          <w:szCs w:val="32"/>
        </w:rPr>
        <w:t xml:space="preserve"> </w:t>
      </w:r>
      <w:r w:rsidRPr="00894396">
        <w:rPr>
          <w:i/>
          <w:iCs/>
          <w:szCs w:val="32"/>
        </w:rPr>
        <w:t xml:space="preserve">fut achevé en janvier </w:t>
      </w:r>
      <w:r w:rsidRPr="00894396">
        <w:rPr>
          <w:szCs w:val="32"/>
        </w:rPr>
        <w:t>1905</w:t>
      </w:r>
      <w:r w:rsidR="008D6F52">
        <w:rPr>
          <w:szCs w:val="32"/>
        </w:rPr>
        <w:t xml:space="preserve">, </w:t>
      </w:r>
      <w:r w:rsidRPr="00894396">
        <w:rPr>
          <w:i/>
          <w:iCs/>
          <w:szCs w:val="32"/>
        </w:rPr>
        <w:t>c</w:t>
      </w:r>
      <w:r w:rsidR="008D6F52">
        <w:rPr>
          <w:i/>
          <w:iCs/>
          <w:szCs w:val="32"/>
        </w:rPr>
        <w:t>’</w:t>
      </w:r>
      <w:r w:rsidRPr="00894396">
        <w:rPr>
          <w:i/>
          <w:iCs/>
          <w:szCs w:val="32"/>
        </w:rPr>
        <w:t>est-à-dire à une époque où l</w:t>
      </w:r>
      <w:r w:rsidR="008D6F52">
        <w:rPr>
          <w:i/>
          <w:iCs/>
          <w:szCs w:val="32"/>
        </w:rPr>
        <w:t>’</w:t>
      </w:r>
      <w:r w:rsidRPr="00894396">
        <w:rPr>
          <w:i/>
          <w:iCs/>
          <w:szCs w:val="32"/>
        </w:rPr>
        <w:t>esprit de Joseph Conrad baignait encore dans l</w:t>
      </w:r>
      <w:r w:rsidR="008D6F52">
        <w:rPr>
          <w:i/>
          <w:iCs/>
          <w:szCs w:val="32"/>
        </w:rPr>
        <w:t>’</w:t>
      </w:r>
      <w:r w:rsidRPr="00894396">
        <w:rPr>
          <w:i/>
          <w:iCs/>
          <w:szCs w:val="32"/>
        </w:rPr>
        <w:t>ambiance sud-américaine au milieu de laquelle il avait vécu</w:t>
      </w:r>
      <w:r w:rsidR="008D6F52">
        <w:rPr>
          <w:i/>
          <w:iCs/>
          <w:szCs w:val="32"/>
        </w:rPr>
        <w:t xml:space="preserve">, </w:t>
      </w:r>
      <w:r w:rsidRPr="00894396">
        <w:rPr>
          <w:i/>
          <w:iCs/>
          <w:szCs w:val="32"/>
        </w:rPr>
        <w:t>pendant les deux années qu</w:t>
      </w:r>
      <w:r w:rsidR="008D6F52">
        <w:rPr>
          <w:i/>
          <w:iCs/>
          <w:szCs w:val="32"/>
        </w:rPr>
        <w:t>’</w:t>
      </w:r>
      <w:r w:rsidRPr="00894396">
        <w:rPr>
          <w:i/>
          <w:iCs/>
          <w:szCs w:val="32"/>
        </w:rPr>
        <w:t>il consacra à imaginer et à écrire son roman</w:t>
      </w:r>
      <w:r w:rsidR="008D6F52">
        <w:rPr>
          <w:i/>
          <w:iCs/>
          <w:szCs w:val="32"/>
        </w:rPr>
        <w:t xml:space="preserve"> : </w:t>
      </w:r>
      <w:r w:rsidR="008D6F52">
        <w:rPr>
          <w:szCs w:val="32"/>
        </w:rPr>
        <w:t>« </w:t>
      </w:r>
      <w:proofErr w:type="spellStart"/>
      <w:r w:rsidRPr="00894396">
        <w:rPr>
          <w:szCs w:val="32"/>
        </w:rPr>
        <w:t>Nostromo</w:t>
      </w:r>
      <w:proofErr w:type="spellEnd"/>
      <w:r w:rsidR="008D6F52">
        <w:rPr>
          <w:szCs w:val="32"/>
        </w:rPr>
        <w:t xml:space="preserve"> », </w:t>
      </w:r>
      <w:r w:rsidRPr="00894396">
        <w:rPr>
          <w:i/>
          <w:iCs/>
          <w:szCs w:val="32"/>
        </w:rPr>
        <w:t xml:space="preserve">achevé au début de septembre </w:t>
      </w:r>
      <w:r w:rsidRPr="00894396">
        <w:rPr>
          <w:szCs w:val="32"/>
        </w:rPr>
        <w:t>1904</w:t>
      </w:r>
      <w:r w:rsidR="008D6F52">
        <w:rPr>
          <w:szCs w:val="32"/>
        </w:rPr>
        <w:t xml:space="preserve">. </w:t>
      </w:r>
      <w:r w:rsidRPr="00894396">
        <w:rPr>
          <w:i/>
          <w:iCs/>
          <w:szCs w:val="32"/>
        </w:rPr>
        <w:t>Dans une lettre que Joseph Conrad écrivait à son ami</w:t>
      </w:r>
      <w:r w:rsidR="008D6F52" w:rsidRPr="00894396">
        <w:rPr>
          <w:i/>
          <w:iCs/>
          <w:szCs w:val="32"/>
        </w:rPr>
        <w:t xml:space="preserve"> </w:t>
      </w:r>
      <w:proofErr w:type="spellStart"/>
      <w:r w:rsidR="008D6F52" w:rsidRPr="00894396">
        <w:rPr>
          <w:i/>
          <w:iCs/>
          <w:szCs w:val="32"/>
        </w:rPr>
        <w:t>R</w:t>
      </w:r>
      <w:r w:rsidR="008D6F52">
        <w:rPr>
          <w:i/>
          <w:iCs/>
          <w:szCs w:val="32"/>
        </w:rPr>
        <w:t>.</w:t>
      </w:r>
      <w:r w:rsidR="008D6F52" w:rsidRPr="00894396">
        <w:rPr>
          <w:i/>
          <w:iCs/>
          <w:szCs w:val="32"/>
        </w:rPr>
        <w:t>B</w:t>
      </w:r>
      <w:proofErr w:type="spellEnd"/>
      <w:r w:rsidR="008D6F52">
        <w:rPr>
          <w:i/>
          <w:iCs/>
          <w:szCs w:val="32"/>
        </w:rPr>
        <w:t xml:space="preserve">. </w:t>
      </w:r>
      <w:proofErr w:type="spellStart"/>
      <w:r w:rsidRPr="00894396">
        <w:rPr>
          <w:i/>
          <w:iCs/>
          <w:szCs w:val="32"/>
        </w:rPr>
        <w:t>Cunninghame</w:t>
      </w:r>
      <w:proofErr w:type="spellEnd"/>
      <w:r w:rsidRPr="00894396">
        <w:rPr>
          <w:i/>
          <w:iCs/>
          <w:szCs w:val="32"/>
        </w:rPr>
        <w:t xml:space="preserve"> Graham</w:t>
      </w:r>
      <w:r w:rsidR="008D6F52">
        <w:rPr>
          <w:i/>
          <w:iCs/>
          <w:szCs w:val="32"/>
        </w:rPr>
        <w:t xml:space="preserve">, </w:t>
      </w:r>
      <w:r w:rsidRPr="00894396">
        <w:rPr>
          <w:i/>
          <w:iCs/>
          <w:szCs w:val="32"/>
        </w:rPr>
        <w:t xml:space="preserve">le </w:t>
      </w:r>
      <w:r w:rsidRPr="00894396">
        <w:rPr>
          <w:szCs w:val="32"/>
        </w:rPr>
        <w:t>3</w:t>
      </w:r>
      <w:r w:rsidR="008D6F52" w:rsidRPr="00894396">
        <w:rPr>
          <w:szCs w:val="32"/>
        </w:rPr>
        <w:t>0</w:t>
      </w:r>
      <w:r w:rsidR="008D6F52">
        <w:rPr>
          <w:szCs w:val="32"/>
        </w:rPr>
        <w:t> </w:t>
      </w:r>
      <w:r w:rsidR="008D6F52" w:rsidRPr="00894396">
        <w:rPr>
          <w:i/>
          <w:iCs/>
          <w:szCs w:val="32"/>
        </w:rPr>
        <w:t>mars</w:t>
      </w:r>
      <w:r w:rsidRPr="00894396">
        <w:rPr>
          <w:i/>
          <w:iCs/>
          <w:szCs w:val="32"/>
        </w:rPr>
        <w:t xml:space="preserve"> </w:t>
      </w:r>
      <w:r w:rsidRPr="00894396">
        <w:rPr>
          <w:szCs w:val="32"/>
        </w:rPr>
        <w:t>1923</w:t>
      </w:r>
      <w:r w:rsidR="008D6F52">
        <w:rPr>
          <w:szCs w:val="32"/>
        </w:rPr>
        <w:t xml:space="preserve">, </w:t>
      </w:r>
      <w:r w:rsidRPr="00894396">
        <w:rPr>
          <w:i/>
          <w:iCs/>
          <w:szCs w:val="32"/>
        </w:rPr>
        <w:t>il dit</w:t>
      </w:r>
      <w:r w:rsidR="008D6F52">
        <w:rPr>
          <w:i/>
          <w:iCs/>
          <w:szCs w:val="32"/>
        </w:rPr>
        <w:t xml:space="preserve"> : </w:t>
      </w:r>
      <w:r w:rsidR="008D6F52">
        <w:rPr>
          <w:szCs w:val="32"/>
        </w:rPr>
        <w:t>« </w:t>
      </w:r>
      <w:r w:rsidRPr="00894396">
        <w:rPr>
          <w:i/>
          <w:iCs/>
          <w:szCs w:val="32"/>
        </w:rPr>
        <w:t>J</w:t>
      </w:r>
      <w:r w:rsidR="008D6F52">
        <w:rPr>
          <w:i/>
          <w:iCs/>
          <w:szCs w:val="32"/>
        </w:rPr>
        <w:t>’</w:t>
      </w:r>
      <w:r w:rsidRPr="00894396">
        <w:rPr>
          <w:i/>
          <w:iCs/>
          <w:szCs w:val="32"/>
        </w:rPr>
        <w:t>ai trouvé l</w:t>
      </w:r>
      <w:r w:rsidR="008D6F52">
        <w:rPr>
          <w:i/>
          <w:iCs/>
          <w:szCs w:val="32"/>
        </w:rPr>
        <w:t>’</w:t>
      </w:r>
      <w:r w:rsidRPr="00894396">
        <w:rPr>
          <w:i/>
          <w:iCs/>
          <w:szCs w:val="32"/>
        </w:rPr>
        <w:t xml:space="preserve">idée de </w:t>
      </w:r>
      <w:r w:rsidRPr="00894396">
        <w:rPr>
          <w:szCs w:val="32"/>
        </w:rPr>
        <w:t xml:space="preserve">Gaspar Ruiz </w:t>
      </w:r>
      <w:r w:rsidRPr="00894396">
        <w:rPr>
          <w:i/>
          <w:iCs/>
          <w:szCs w:val="32"/>
        </w:rPr>
        <w:t>dans un livre du capitaine de vaisseau Basil Hall</w:t>
      </w:r>
      <w:r w:rsidR="008D6F52">
        <w:rPr>
          <w:i/>
          <w:iCs/>
          <w:szCs w:val="32"/>
        </w:rPr>
        <w:t xml:space="preserve">, </w:t>
      </w:r>
      <w:r w:rsidRPr="00894396">
        <w:rPr>
          <w:i/>
          <w:iCs/>
          <w:szCs w:val="32"/>
        </w:rPr>
        <w:t xml:space="preserve">Journal des Années </w:t>
      </w:r>
      <w:r w:rsidRPr="00894396">
        <w:rPr>
          <w:szCs w:val="32"/>
        </w:rPr>
        <w:t>1820-21-22</w:t>
      </w:r>
      <w:r w:rsidR="008D6F52">
        <w:rPr>
          <w:szCs w:val="32"/>
        </w:rPr>
        <w:t xml:space="preserve">, </w:t>
      </w:r>
      <w:r w:rsidRPr="00894396">
        <w:rPr>
          <w:i/>
          <w:iCs/>
          <w:szCs w:val="32"/>
        </w:rPr>
        <w:t>un ouvrage dont vous avez peut-être entendu parler</w:t>
      </w:r>
      <w:r w:rsidR="008D6F52">
        <w:rPr>
          <w:i/>
          <w:iCs/>
          <w:szCs w:val="32"/>
        </w:rPr>
        <w:t xml:space="preserve">. </w:t>
      </w:r>
      <w:r w:rsidRPr="00894396">
        <w:rPr>
          <w:i/>
          <w:iCs/>
          <w:szCs w:val="32"/>
        </w:rPr>
        <w:t>Hall était un ami du général San Martin</w:t>
      </w:r>
      <w:r w:rsidR="008D6F52">
        <w:rPr>
          <w:i/>
          <w:iCs/>
          <w:szCs w:val="32"/>
        </w:rPr>
        <w:t xml:space="preserve">. </w:t>
      </w:r>
      <w:r w:rsidRPr="00894396">
        <w:rPr>
          <w:i/>
          <w:iCs/>
          <w:szCs w:val="32"/>
        </w:rPr>
        <w:t>L</w:t>
      </w:r>
      <w:r w:rsidR="008D6F52">
        <w:rPr>
          <w:i/>
          <w:iCs/>
          <w:szCs w:val="32"/>
        </w:rPr>
        <w:t>’</w:t>
      </w:r>
      <w:r w:rsidRPr="00894396">
        <w:rPr>
          <w:i/>
          <w:iCs/>
          <w:szCs w:val="32"/>
        </w:rPr>
        <w:t xml:space="preserve">original de Gaspar Ruiz est un homme nommé </w:t>
      </w:r>
      <w:proofErr w:type="spellStart"/>
      <w:r w:rsidRPr="00894396">
        <w:rPr>
          <w:i/>
          <w:iCs/>
          <w:szCs w:val="32"/>
        </w:rPr>
        <w:t>Benavides</w:t>
      </w:r>
      <w:proofErr w:type="spellEnd"/>
      <w:r w:rsidR="008D6F52">
        <w:rPr>
          <w:i/>
          <w:iCs/>
          <w:szCs w:val="32"/>
        </w:rPr>
        <w:t xml:space="preserve">, </w:t>
      </w:r>
      <w:r w:rsidRPr="00894396">
        <w:rPr>
          <w:i/>
          <w:iCs/>
          <w:szCs w:val="32"/>
        </w:rPr>
        <w:t>franc-tireur sur la frontière méridionale du Chili pendant les guerres de l</w:t>
      </w:r>
      <w:r w:rsidR="008D6F52">
        <w:rPr>
          <w:i/>
          <w:iCs/>
          <w:szCs w:val="32"/>
        </w:rPr>
        <w:t>’</w:t>
      </w:r>
      <w:r w:rsidRPr="00894396">
        <w:rPr>
          <w:i/>
          <w:iCs/>
          <w:szCs w:val="32"/>
        </w:rPr>
        <w:t>Indépendance</w:t>
      </w:r>
      <w:r w:rsidR="008D6F52">
        <w:rPr>
          <w:i/>
          <w:iCs/>
          <w:szCs w:val="32"/>
        </w:rPr>
        <w:t xml:space="preserve">. </w:t>
      </w:r>
      <w:r w:rsidRPr="00894396">
        <w:rPr>
          <w:i/>
          <w:iCs/>
          <w:szCs w:val="32"/>
        </w:rPr>
        <w:t>Hall lui consacre une page ou deux</w:t>
      </w:r>
      <w:r w:rsidR="008D6F52">
        <w:rPr>
          <w:i/>
          <w:iCs/>
          <w:szCs w:val="32"/>
        </w:rPr>
        <w:t xml:space="preserve"> </w:t>
      </w:r>
      <w:r w:rsidR="008D6F52">
        <w:rPr>
          <w:szCs w:val="32"/>
        </w:rPr>
        <w:t xml:space="preserve">– </w:t>
      </w:r>
      <w:r w:rsidRPr="00894396">
        <w:rPr>
          <w:i/>
          <w:iCs/>
          <w:szCs w:val="32"/>
        </w:rPr>
        <w:t>d</w:t>
      </w:r>
      <w:r w:rsidR="008D6F52">
        <w:rPr>
          <w:i/>
          <w:iCs/>
          <w:szCs w:val="32"/>
        </w:rPr>
        <w:t>’</w:t>
      </w:r>
      <w:r w:rsidRPr="00894396">
        <w:rPr>
          <w:i/>
          <w:iCs/>
          <w:szCs w:val="32"/>
        </w:rPr>
        <w:t>après ce qu</w:t>
      </w:r>
      <w:r w:rsidR="008D6F52">
        <w:rPr>
          <w:i/>
          <w:iCs/>
          <w:szCs w:val="32"/>
        </w:rPr>
        <w:t>’</w:t>
      </w:r>
      <w:r w:rsidRPr="00894396">
        <w:rPr>
          <w:i/>
          <w:iCs/>
          <w:szCs w:val="32"/>
        </w:rPr>
        <w:t>il avait entendu dire</w:t>
      </w:r>
      <w:r w:rsidR="008D6F52">
        <w:rPr>
          <w:i/>
          <w:iCs/>
          <w:szCs w:val="32"/>
        </w:rPr>
        <w:t xml:space="preserve">. </w:t>
      </w:r>
      <w:r w:rsidRPr="00894396">
        <w:rPr>
          <w:i/>
          <w:iCs/>
          <w:szCs w:val="32"/>
        </w:rPr>
        <w:t>Il m</w:t>
      </w:r>
      <w:r w:rsidR="008D6F52">
        <w:rPr>
          <w:i/>
          <w:iCs/>
          <w:szCs w:val="32"/>
        </w:rPr>
        <w:t>’</w:t>
      </w:r>
      <w:r w:rsidRPr="00894396">
        <w:rPr>
          <w:i/>
          <w:iCs/>
          <w:szCs w:val="32"/>
        </w:rPr>
        <w:t>a fallu inventer toute son histoire</w:t>
      </w:r>
      <w:r w:rsidR="008D6F52">
        <w:rPr>
          <w:i/>
          <w:iCs/>
          <w:szCs w:val="32"/>
        </w:rPr>
        <w:t xml:space="preserve">, </w:t>
      </w:r>
      <w:r w:rsidRPr="00894396">
        <w:rPr>
          <w:i/>
          <w:iCs/>
          <w:szCs w:val="32"/>
        </w:rPr>
        <w:t>trouver des raisons à ses changements de partis</w:t>
      </w:r>
      <w:r w:rsidR="008D6F52">
        <w:rPr>
          <w:i/>
          <w:iCs/>
          <w:szCs w:val="32"/>
        </w:rPr>
        <w:t xml:space="preserve">, </w:t>
      </w:r>
      <w:r w:rsidRPr="00894396">
        <w:rPr>
          <w:i/>
          <w:iCs/>
          <w:szCs w:val="32"/>
        </w:rPr>
        <w:t>et le cadre du récit</w:t>
      </w:r>
      <w:r w:rsidR="008D6F52">
        <w:rPr>
          <w:i/>
          <w:iCs/>
          <w:szCs w:val="32"/>
        </w:rPr>
        <w:t xml:space="preserve">. </w:t>
      </w:r>
      <w:r w:rsidRPr="00894396">
        <w:rPr>
          <w:i/>
          <w:iCs/>
          <w:szCs w:val="32"/>
        </w:rPr>
        <w:t>Et maintenant la composition et l</w:t>
      </w:r>
      <w:r w:rsidR="008D6F52">
        <w:rPr>
          <w:i/>
          <w:iCs/>
          <w:szCs w:val="32"/>
        </w:rPr>
        <w:t>’</w:t>
      </w:r>
      <w:r w:rsidRPr="00894396">
        <w:rPr>
          <w:i/>
          <w:iCs/>
          <w:szCs w:val="32"/>
        </w:rPr>
        <w:t>écriture de tout cela</w:t>
      </w:r>
      <w:r w:rsidRPr="00894396">
        <w:rPr>
          <w:szCs w:val="32"/>
        </w:rPr>
        <w:t xml:space="preserve"> </w:t>
      </w:r>
      <w:r w:rsidRPr="00894396">
        <w:rPr>
          <w:i/>
          <w:iCs/>
          <w:szCs w:val="32"/>
        </w:rPr>
        <w:t>ne me semblent plus guère que le souvenir d</w:t>
      </w:r>
      <w:r w:rsidR="008D6F52">
        <w:rPr>
          <w:i/>
          <w:iCs/>
          <w:szCs w:val="32"/>
        </w:rPr>
        <w:t>’</w:t>
      </w:r>
      <w:r w:rsidRPr="00894396">
        <w:rPr>
          <w:i/>
          <w:iCs/>
          <w:szCs w:val="32"/>
        </w:rPr>
        <w:t>un rêve</w:t>
      </w:r>
      <w:r w:rsidR="008D6F52">
        <w:rPr>
          <w:i/>
          <w:iCs/>
          <w:szCs w:val="32"/>
        </w:rPr>
        <w:t>. »</w:t>
      </w:r>
      <w:r w:rsidRPr="00894396">
        <w:rPr>
          <w:szCs w:val="32"/>
        </w:rPr>
        <w:t xml:space="preserve"> Gaspar Ruiz </w:t>
      </w:r>
      <w:r w:rsidRPr="00894396">
        <w:rPr>
          <w:i/>
          <w:iCs/>
          <w:szCs w:val="32"/>
        </w:rPr>
        <w:t>parut d</w:t>
      </w:r>
      <w:r w:rsidR="008D6F52">
        <w:rPr>
          <w:i/>
          <w:iCs/>
          <w:szCs w:val="32"/>
        </w:rPr>
        <w:t>’</w:t>
      </w:r>
      <w:r w:rsidRPr="00894396">
        <w:rPr>
          <w:i/>
          <w:iCs/>
          <w:szCs w:val="32"/>
        </w:rPr>
        <w:t xml:space="preserve">abord dans les numéros du </w:t>
      </w:r>
      <w:r w:rsidR="008D6F52">
        <w:rPr>
          <w:szCs w:val="32"/>
        </w:rPr>
        <w:t>« </w:t>
      </w:r>
      <w:proofErr w:type="spellStart"/>
      <w:r w:rsidRPr="00894396">
        <w:rPr>
          <w:i/>
          <w:iCs/>
          <w:szCs w:val="32"/>
        </w:rPr>
        <w:t>Pall</w:t>
      </w:r>
      <w:proofErr w:type="spellEnd"/>
      <w:r w:rsidRPr="00894396">
        <w:rPr>
          <w:i/>
          <w:iCs/>
          <w:szCs w:val="32"/>
        </w:rPr>
        <w:t xml:space="preserve"> Mail Magazine</w:t>
      </w:r>
      <w:r w:rsidR="008D6F52">
        <w:rPr>
          <w:i/>
          <w:iCs/>
          <w:szCs w:val="32"/>
        </w:rPr>
        <w:t> »</w:t>
      </w:r>
      <w:r w:rsidRPr="00894396">
        <w:rPr>
          <w:szCs w:val="32"/>
        </w:rPr>
        <w:t xml:space="preserve"> </w:t>
      </w:r>
      <w:r w:rsidRPr="00894396">
        <w:rPr>
          <w:i/>
          <w:iCs/>
          <w:szCs w:val="32"/>
        </w:rPr>
        <w:t xml:space="preserve">de juillet à octobre </w:t>
      </w:r>
      <w:r w:rsidRPr="00894396">
        <w:rPr>
          <w:szCs w:val="32"/>
        </w:rPr>
        <w:t>1906</w:t>
      </w:r>
      <w:r w:rsidR="008D6F52">
        <w:rPr>
          <w:szCs w:val="32"/>
        </w:rPr>
        <w:t xml:space="preserve">. </w:t>
      </w:r>
      <w:r w:rsidRPr="00894396">
        <w:rPr>
          <w:i/>
          <w:iCs/>
          <w:szCs w:val="32"/>
        </w:rPr>
        <w:t>Au cours de l</w:t>
      </w:r>
      <w:r w:rsidR="008D6F52">
        <w:rPr>
          <w:i/>
          <w:iCs/>
          <w:szCs w:val="32"/>
        </w:rPr>
        <w:t>’</w:t>
      </w:r>
      <w:r w:rsidRPr="00894396">
        <w:rPr>
          <w:i/>
          <w:iCs/>
          <w:szCs w:val="32"/>
        </w:rPr>
        <w:t xml:space="preserve">été </w:t>
      </w:r>
      <w:r w:rsidRPr="00894396">
        <w:rPr>
          <w:szCs w:val="32"/>
        </w:rPr>
        <w:t>1920</w:t>
      </w:r>
      <w:r w:rsidR="008D6F52">
        <w:rPr>
          <w:szCs w:val="32"/>
        </w:rPr>
        <w:t xml:space="preserve">, </w:t>
      </w:r>
      <w:r w:rsidRPr="00894396">
        <w:rPr>
          <w:i/>
          <w:iCs/>
          <w:szCs w:val="32"/>
        </w:rPr>
        <w:t xml:space="preserve">Joseph Conrad tira lui-même de ce conte un scénario de film intitulé </w:t>
      </w:r>
      <w:r w:rsidR="008D6F52">
        <w:rPr>
          <w:szCs w:val="32"/>
        </w:rPr>
        <w:t>« </w:t>
      </w:r>
      <w:r w:rsidRPr="00894396">
        <w:rPr>
          <w:szCs w:val="32"/>
        </w:rPr>
        <w:t>Gaspar</w:t>
      </w:r>
      <w:r w:rsidR="008D6F52">
        <w:rPr>
          <w:szCs w:val="32"/>
        </w:rPr>
        <w:t xml:space="preserve">, </w:t>
      </w:r>
      <w:r w:rsidRPr="00894396">
        <w:rPr>
          <w:szCs w:val="32"/>
        </w:rPr>
        <w:t>the Strong man</w:t>
      </w:r>
      <w:r w:rsidR="008D6F52">
        <w:rPr>
          <w:i/>
          <w:iCs/>
          <w:szCs w:val="32"/>
        </w:rPr>
        <w:t> »</w:t>
      </w:r>
      <w:r w:rsidR="008D6F52">
        <w:rPr>
          <w:szCs w:val="32"/>
        </w:rPr>
        <w:t xml:space="preserve"> </w:t>
      </w:r>
      <w:r w:rsidR="008D6F52">
        <w:rPr>
          <w:i/>
          <w:iCs/>
          <w:szCs w:val="32"/>
        </w:rPr>
        <w:t>(</w:t>
      </w:r>
      <w:r w:rsidRPr="00894396">
        <w:rPr>
          <w:i/>
          <w:iCs/>
          <w:szCs w:val="32"/>
        </w:rPr>
        <w:t>Gaspard</w:t>
      </w:r>
      <w:r w:rsidR="008D6F52">
        <w:rPr>
          <w:i/>
          <w:iCs/>
          <w:szCs w:val="32"/>
        </w:rPr>
        <w:t xml:space="preserve">, </w:t>
      </w:r>
      <w:r w:rsidRPr="00894396">
        <w:rPr>
          <w:i/>
          <w:iCs/>
          <w:szCs w:val="32"/>
        </w:rPr>
        <w:t>l</w:t>
      </w:r>
      <w:r w:rsidR="008D6F52">
        <w:rPr>
          <w:i/>
          <w:iCs/>
          <w:szCs w:val="32"/>
        </w:rPr>
        <w:t>’</w:t>
      </w:r>
      <w:r w:rsidRPr="00894396">
        <w:rPr>
          <w:i/>
          <w:iCs/>
          <w:szCs w:val="32"/>
        </w:rPr>
        <w:t>homme fort</w:t>
      </w:r>
      <w:r w:rsidR="008D6F52">
        <w:rPr>
          <w:i/>
          <w:iCs/>
          <w:szCs w:val="32"/>
        </w:rPr>
        <w:t xml:space="preserve">) </w:t>
      </w:r>
      <w:r w:rsidRPr="00894396">
        <w:rPr>
          <w:i/>
          <w:iCs/>
          <w:szCs w:val="32"/>
        </w:rPr>
        <w:t>qui n</w:t>
      </w:r>
      <w:r w:rsidR="008D6F52">
        <w:rPr>
          <w:i/>
          <w:iCs/>
          <w:szCs w:val="32"/>
        </w:rPr>
        <w:t>’</w:t>
      </w:r>
      <w:r w:rsidRPr="00894396">
        <w:rPr>
          <w:i/>
          <w:iCs/>
          <w:szCs w:val="32"/>
        </w:rPr>
        <w:t>a pas été utilisé jusqu</w:t>
      </w:r>
      <w:r w:rsidR="008D6F52">
        <w:rPr>
          <w:i/>
          <w:iCs/>
          <w:szCs w:val="32"/>
        </w:rPr>
        <w:t>’</w:t>
      </w:r>
      <w:r w:rsidRPr="00894396">
        <w:rPr>
          <w:i/>
          <w:iCs/>
          <w:szCs w:val="32"/>
        </w:rPr>
        <w:t>à ce jour</w:t>
      </w:r>
      <w:r w:rsidR="008D6F52">
        <w:rPr>
          <w:i/>
          <w:iCs/>
          <w:szCs w:val="32"/>
        </w:rPr>
        <w:t>.</w:t>
      </w:r>
    </w:p>
    <w:p w14:paraId="071D24B3" w14:textId="6DE674B0" w:rsidR="008D6F52" w:rsidRDefault="00000000" w:rsidP="008D6F52">
      <w:pPr>
        <w:rPr>
          <w:i/>
          <w:iCs/>
          <w:szCs w:val="32"/>
        </w:rPr>
      </w:pPr>
      <w:r w:rsidRPr="00894396">
        <w:rPr>
          <w:szCs w:val="32"/>
        </w:rPr>
        <w:t>Un Anarchiste</w:t>
      </w:r>
      <w:r w:rsidR="008D6F52">
        <w:rPr>
          <w:szCs w:val="32"/>
        </w:rPr>
        <w:t xml:space="preserve">, </w:t>
      </w:r>
      <w:r w:rsidRPr="00894396">
        <w:rPr>
          <w:i/>
          <w:iCs/>
          <w:szCs w:val="32"/>
        </w:rPr>
        <w:t>écrit au cours de l</w:t>
      </w:r>
      <w:r w:rsidR="008D6F52">
        <w:rPr>
          <w:i/>
          <w:iCs/>
          <w:szCs w:val="32"/>
        </w:rPr>
        <w:t>’</w:t>
      </w:r>
      <w:r w:rsidRPr="00894396">
        <w:rPr>
          <w:i/>
          <w:iCs/>
          <w:szCs w:val="32"/>
        </w:rPr>
        <w:t xml:space="preserve">année </w:t>
      </w:r>
      <w:r w:rsidRPr="00894396">
        <w:rPr>
          <w:szCs w:val="32"/>
        </w:rPr>
        <w:t xml:space="preserve">1905 </w:t>
      </w:r>
      <w:r w:rsidRPr="00894396">
        <w:rPr>
          <w:i/>
          <w:iCs/>
          <w:szCs w:val="32"/>
        </w:rPr>
        <w:t xml:space="preserve">et </w:t>
      </w:r>
      <w:r w:rsidRPr="00894396">
        <w:rPr>
          <w:szCs w:val="32"/>
        </w:rPr>
        <w:t>l</w:t>
      </w:r>
      <w:r w:rsidR="008D6F52">
        <w:rPr>
          <w:szCs w:val="32"/>
        </w:rPr>
        <w:t>’</w:t>
      </w:r>
      <w:r w:rsidRPr="00894396">
        <w:rPr>
          <w:szCs w:val="32"/>
        </w:rPr>
        <w:t>Indicateur</w:t>
      </w:r>
      <w:r w:rsidR="008D6F52">
        <w:rPr>
          <w:szCs w:val="32"/>
        </w:rPr>
        <w:t xml:space="preserve">, </w:t>
      </w:r>
      <w:r w:rsidRPr="00894396">
        <w:rPr>
          <w:i/>
          <w:iCs/>
          <w:szCs w:val="32"/>
        </w:rPr>
        <w:t xml:space="preserve">terminé à Londres le </w:t>
      </w:r>
      <w:r w:rsidRPr="00894396">
        <w:rPr>
          <w:szCs w:val="32"/>
        </w:rPr>
        <w:t>1</w:t>
      </w:r>
      <w:r w:rsidR="008D6F52" w:rsidRPr="00894396">
        <w:rPr>
          <w:szCs w:val="32"/>
        </w:rPr>
        <w:t>1</w:t>
      </w:r>
      <w:r w:rsidR="008D6F52">
        <w:rPr>
          <w:szCs w:val="32"/>
        </w:rPr>
        <w:t> </w:t>
      </w:r>
      <w:r w:rsidR="008D6F52" w:rsidRPr="00894396">
        <w:rPr>
          <w:i/>
          <w:iCs/>
          <w:szCs w:val="32"/>
        </w:rPr>
        <w:t>janvier</w:t>
      </w:r>
      <w:r w:rsidRPr="00894396">
        <w:rPr>
          <w:i/>
          <w:iCs/>
          <w:szCs w:val="32"/>
        </w:rPr>
        <w:t xml:space="preserve"> </w:t>
      </w:r>
      <w:r w:rsidRPr="00894396">
        <w:rPr>
          <w:szCs w:val="32"/>
        </w:rPr>
        <w:t>1906</w:t>
      </w:r>
      <w:r w:rsidR="008D6F52">
        <w:rPr>
          <w:szCs w:val="32"/>
        </w:rPr>
        <w:t xml:space="preserve">, </w:t>
      </w:r>
      <w:r w:rsidRPr="00894396">
        <w:rPr>
          <w:i/>
          <w:iCs/>
          <w:szCs w:val="32"/>
        </w:rPr>
        <w:t xml:space="preserve">parurent dans le </w:t>
      </w:r>
      <w:r w:rsidR="008D6F52">
        <w:rPr>
          <w:szCs w:val="32"/>
        </w:rPr>
        <w:t>« </w:t>
      </w:r>
      <w:proofErr w:type="spellStart"/>
      <w:r w:rsidRPr="00894396">
        <w:rPr>
          <w:i/>
          <w:iCs/>
          <w:szCs w:val="32"/>
        </w:rPr>
        <w:t>Harper</w:t>
      </w:r>
      <w:r w:rsidR="008D6F52">
        <w:rPr>
          <w:i/>
          <w:iCs/>
          <w:szCs w:val="32"/>
        </w:rPr>
        <w:t>’</w:t>
      </w:r>
      <w:r w:rsidRPr="00894396">
        <w:rPr>
          <w:i/>
          <w:iCs/>
          <w:szCs w:val="32"/>
        </w:rPr>
        <w:t>s</w:t>
      </w:r>
      <w:proofErr w:type="spellEnd"/>
      <w:r w:rsidRPr="00894396">
        <w:rPr>
          <w:i/>
          <w:iCs/>
          <w:szCs w:val="32"/>
        </w:rPr>
        <w:t xml:space="preserve"> Magazine</w:t>
      </w:r>
      <w:r w:rsidR="008D6F52">
        <w:rPr>
          <w:i/>
          <w:iCs/>
          <w:szCs w:val="32"/>
        </w:rPr>
        <w:t> »</w:t>
      </w:r>
      <w:r w:rsidR="008D6F52">
        <w:rPr>
          <w:szCs w:val="32"/>
        </w:rPr>
        <w:t xml:space="preserve">, </w:t>
      </w:r>
      <w:r w:rsidRPr="00894396">
        <w:rPr>
          <w:i/>
          <w:iCs/>
          <w:szCs w:val="32"/>
        </w:rPr>
        <w:t xml:space="preserve">respectivement en août et décembre </w:t>
      </w:r>
      <w:r w:rsidRPr="00894396">
        <w:rPr>
          <w:szCs w:val="32"/>
        </w:rPr>
        <w:lastRenderedPageBreak/>
        <w:t>1906</w:t>
      </w:r>
      <w:r w:rsidR="008D6F52">
        <w:rPr>
          <w:szCs w:val="32"/>
        </w:rPr>
        <w:t xml:space="preserve">. </w:t>
      </w:r>
      <w:r w:rsidRPr="00894396">
        <w:rPr>
          <w:i/>
          <w:iCs/>
          <w:szCs w:val="32"/>
        </w:rPr>
        <w:t xml:space="preserve">Le narrateur dans </w:t>
      </w:r>
      <w:r w:rsidRPr="00894396">
        <w:rPr>
          <w:szCs w:val="32"/>
        </w:rPr>
        <w:t>l</w:t>
      </w:r>
      <w:r w:rsidR="008D6F52">
        <w:rPr>
          <w:szCs w:val="32"/>
        </w:rPr>
        <w:t>’</w:t>
      </w:r>
      <w:r w:rsidRPr="00894396">
        <w:rPr>
          <w:szCs w:val="32"/>
        </w:rPr>
        <w:t xml:space="preserve">Indicateur </w:t>
      </w:r>
      <w:r w:rsidRPr="00894396">
        <w:rPr>
          <w:i/>
          <w:iCs/>
          <w:szCs w:val="32"/>
        </w:rPr>
        <w:t>est visiblement inspiré d</w:t>
      </w:r>
      <w:r w:rsidR="008D6F52">
        <w:rPr>
          <w:i/>
          <w:iCs/>
          <w:szCs w:val="32"/>
        </w:rPr>
        <w:t>’</w:t>
      </w:r>
      <w:r w:rsidRPr="00894396">
        <w:rPr>
          <w:i/>
          <w:iCs/>
          <w:szCs w:val="32"/>
        </w:rPr>
        <w:t>Henri Rochefort</w:t>
      </w:r>
      <w:r w:rsidR="008D6F52">
        <w:rPr>
          <w:i/>
          <w:iCs/>
          <w:szCs w:val="32"/>
        </w:rPr>
        <w:t>.</w:t>
      </w:r>
    </w:p>
    <w:p w14:paraId="4BA9FA7A" w14:textId="78DB86DB" w:rsidR="008D6F52" w:rsidRDefault="00000000" w:rsidP="008D6F52">
      <w:pPr>
        <w:rPr>
          <w:szCs w:val="32"/>
        </w:rPr>
      </w:pPr>
      <w:r w:rsidRPr="00894396">
        <w:rPr>
          <w:szCs w:val="32"/>
        </w:rPr>
        <w:t xml:space="preserve">La Brute </w:t>
      </w:r>
      <w:r w:rsidRPr="00894396">
        <w:rPr>
          <w:i/>
          <w:iCs/>
          <w:szCs w:val="32"/>
        </w:rPr>
        <w:t>dont le manuscrit porte ce titre</w:t>
      </w:r>
      <w:r w:rsidR="008D6F52">
        <w:rPr>
          <w:i/>
          <w:iCs/>
          <w:szCs w:val="32"/>
        </w:rPr>
        <w:t xml:space="preserve"> : </w:t>
      </w:r>
      <w:r w:rsidR="008D6F52">
        <w:rPr>
          <w:szCs w:val="32"/>
        </w:rPr>
        <w:t>« </w:t>
      </w:r>
      <w:r w:rsidRPr="00894396">
        <w:rPr>
          <w:szCs w:val="32"/>
        </w:rPr>
        <w:t>The Brute</w:t>
      </w:r>
      <w:r w:rsidR="008D6F52">
        <w:rPr>
          <w:szCs w:val="32"/>
        </w:rPr>
        <w:t xml:space="preserve">, </w:t>
      </w:r>
      <w:r w:rsidRPr="00894396">
        <w:rPr>
          <w:szCs w:val="32"/>
        </w:rPr>
        <w:t>a pièce of invective</w:t>
      </w:r>
      <w:r w:rsidR="008D6F52">
        <w:rPr>
          <w:szCs w:val="32"/>
        </w:rPr>
        <w:t> »</w:t>
      </w:r>
      <w:r w:rsidRPr="00894396">
        <w:rPr>
          <w:szCs w:val="32"/>
        </w:rPr>
        <w:t xml:space="preserve"> </w:t>
      </w:r>
      <w:r w:rsidRPr="00894396">
        <w:rPr>
          <w:i/>
          <w:iCs/>
          <w:szCs w:val="32"/>
        </w:rPr>
        <w:t>a dû être écrit au cours de l</w:t>
      </w:r>
      <w:r w:rsidR="008D6F52">
        <w:rPr>
          <w:i/>
          <w:iCs/>
          <w:szCs w:val="32"/>
        </w:rPr>
        <w:t>’</w:t>
      </w:r>
      <w:r w:rsidRPr="00894396">
        <w:rPr>
          <w:i/>
          <w:iCs/>
          <w:szCs w:val="32"/>
        </w:rPr>
        <w:t xml:space="preserve">année </w:t>
      </w:r>
      <w:r w:rsidRPr="00894396">
        <w:rPr>
          <w:szCs w:val="32"/>
        </w:rPr>
        <w:t>1906</w:t>
      </w:r>
      <w:r w:rsidR="008D6F52">
        <w:rPr>
          <w:szCs w:val="32"/>
        </w:rPr>
        <w:t xml:space="preserve"> : </w:t>
      </w:r>
      <w:r w:rsidRPr="00894396">
        <w:rPr>
          <w:i/>
          <w:iCs/>
          <w:szCs w:val="32"/>
        </w:rPr>
        <w:t>nous n</w:t>
      </w:r>
      <w:r w:rsidR="008D6F52">
        <w:rPr>
          <w:i/>
          <w:iCs/>
          <w:szCs w:val="32"/>
        </w:rPr>
        <w:t>’</w:t>
      </w:r>
      <w:r w:rsidRPr="00894396">
        <w:rPr>
          <w:i/>
          <w:iCs/>
          <w:szCs w:val="32"/>
        </w:rPr>
        <w:t>avons pu trouver aucune référence à ce sujet dans les papiers de l</w:t>
      </w:r>
      <w:r w:rsidR="008D6F52">
        <w:rPr>
          <w:i/>
          <w:iCs/>
          <w:szCs w:val="32"/>
        </w:rPr>
        <w:t>’</w:t>
      </w:r>
      <w:r w:rsidRPr="00894396">
        <w:rPr>
          <w:i/>
          <w:iCs/>
          <w:szCs w:val="32"/>
        </w:rPr>
        <w:t>écrivain</w:t>
      </w:r>
      <w:r w:rsidR="008D6F52">
        <w:rPr>
          <w:i/>
          <w:iCs/>
          <w:szCs w:val="32"/>
        </w:rPr>
        <w:t xml:space="preserve"> ; </w:t>
      </w:r>
      <w:r w:rsidRPr="00894396">
        <w:rPr>
          <w:i/>
          <w:iCs/>
          <w:szCs w:val="32"/>
        </w:rPr>
        <w:t xml:space="preserve">ce récit fut publié pour la première fois le </w:t>
      </w:r>
      <w:r w:rsidR="008D6F52" w:rsidRPr="00894396">
        <w:rPr>
          <w:szCs w:val="32"/>
        </w:rPr>
        <w:t>5</w:t>
      </w:r>
      <w:r w:rsidR="008D6F52">
        <w:rPr>
          <w:szCs w:val="32"/>
        </w:rPr>
        <w:t> </w:t>
      </w:r>
      <w:r w:rsidR="008D6F52" w:rsidRPr="00894396">
        <w:rPr>
          <w:i/>
          <w:iCs/>
          <w:szCs w:val="32"/>
        </w:rPr>
        <w:t>décembre</w:t>
      </w:r>
      <w:r w:rsidRPr="00894396">
        <w:rPr>
          <w:i/>
          <w:iCs/>
          <w:szCs w:val="32"/>
        </w:rPr>
        <w:t xml:space="preserve"> </w:t>
      </w:r>
      <w:r w:rsidRPr="00894396">
        <w:rPr>
          <w:szCs w:val="32"/>
        </w:rPr>
        <w:t>1906</w:t>
      </w:r>
      <w:r w:rsidR="008D6F52">
        <w:rPr>
          <w:szCs w:val="32"/>
        </w:rPr>
        <w:t xml:space="preserve">, </w:t>
      </w:r>
      <w:r w:rsidRPr="00894396">
        <w:rPr>
          <w:i/>
          <w:iCs/>
          <w:szCs w:val="32"/>
        </w:rPr>
        <w:t xml:space="preserve">dans le supplément du </w:t>
      </w:r>
      <w:r w:rsidR="008D6F52">
        <w:rPr>
          <w:szCs w:val="32"/>
        </w:rPr>
        <w:t>« </w:t>
      </w:r>
      <w:r w:rsidRPr="00894396">
        <w:rPr>
          <w:i/>
          <w:iCs/>
          <w:szCs w:val="32"/>
        </w:rPr>
        <w:t xml:space="preserve">Daily </w:t>
      </w:r>
      <w:proofErr w:type="spellStart"/>
      <w:r w:rsidRPr="00894396">
        <w:rPr>
          <w:i/>
          <w:iCs/>
          <w:szCs w:val="32"/>
        </w:rPr>
        <w:t>Chronicle</w:t>
      </w:r>
      <w:proofErr w:type="spellEnd"/>
      <w:r w:rsidR="008D6F52">
        <w:rPr>
          <w:i/>
          <w:iCs/>
          <w:szCs w:val="32"/>
        </w:rPr>
        <w:t> »</w:t>
      </w:r>
      <w:r w:rsidR="008D6F52">
        <w:rPr>
          <w:szCs w:val="32"/>
        </w:rPr>
        <w:t>.</w:t>
      </w:r>
    </w:p>
    <w:p w14:paraId="7E285513" w14:textId="77777777" w:rsidR="008D6F52" w:rsidRDefault="00000000" w:rsidP="008D6F52">
      <w:pPr>
        <w:rPr>
          <w:i/>
          <w:iCs/>
          <w:szCs w:val="32"/>
        </w:rPr>
      </w:pPr>
      <w:r w:rsidRPr="00894396">
        <w:rPr>
          <w:szCs w:val="32"/>
        </w:rPr>
        <w:t xml:space="preserve">Le Duel </w:t>
      </w:r>
      <w:r w:rsidRPr="00894396">
        <w:rPr>
          <w:i/>
          <w:iCs/>
          <w:szCs w:val="32"/>
        </w:rPr>
        <w:t xml:space="preserve">fut entrepris au mois de janvier </w:t>
      </w:r>
      <w:r w:rsidRPr="00894396">
        <w:rPr>
          <w:szCs w:val="32"/>
        </w:rPr>
        <w:t xml:space="preserve">1907 </w:t>
      </w:r>
      <w:r w:rsidRPr="00894396">
        <w:rPr>
          <w:i/>
          <w:iCs/>
          <w:szCs w:val="32"/>
        </w:rPr>
        <w:t>pendant le second séjour que Joseph Conrad fit à Montpellier</w:t>
      </w:r>
      <w:r w:rsidR="008D6F52">
        <w:rPr>
          <w:i/>
          <w:iCs/>
          <w:szCs w:val="32"/>
        </w:rPr>
        <w:t xml:space="preserve">. </w:t>
      </w:r>
      <w:r w:rsidRPr="00894396">
        <w:rPr>
          <w:i/>
          <w:iCs/>
          <w:szCs w:val="32"/>
        </w:rPr>
        <w:t>L</w:t>
      </w:r>
      <w:r w:rsidR="008D6F52">
        <w:rPr>
          <w:i/>
          <w:iCs/>
          <w:szCs w:val="32"/>
        </w:rPr>
        <w:t>’</w:t>
      </w:r>
      <w:r w:rsidRPr="00894396">
        <w:rPr>
          <w:i/>
          <w:iCs/>
          <w:szCs w:val="32"/>
        </w:rPr>
        <w:t>atmosphère française où il se trouvait alors et qui lui avait été si familière trente ans auparavant</w:t>
      </w:r>
      <w:r w:rsidR="008D6F52">
        <w:rPr>
          <w:i/>
          <w:iCs/>
          <w:szCs w:val="32"/>
        </w:rPr>
        <w:t xml:space="preserve">, </w:t>
      </w:r>
      <w:r w:rsidRPr="00894396">
        <w:rPr>
          <w:i/>
          <w:iCs/>
          <w:szCs w:val="32"/>
        </w:rPr>
        <w:t>quelques entretiens échangés avec un officier d</w:t>
      </w:r>
      <w:r w:rsidR="008D6F52">
        <w:rPr>
          <w:i/>
          <w:iCs/>
          <w:szCs w:val="32"/>
        </w:rPr>
        <w:t>’</w:t>
      </w:r>
      <w:r w:rsidRPr="00894396">
        <w:rPr>
          <w:i/>
          <w:iCs/>
          <w:szCs w:val="32"/>
        </w:rPr>
        <w:t>artillerie rencontré dans un café de la place de la Comédie</w:t>
      </w:r>
      <w:r w:rsidR="008D6F52">
        <w:rPr>
          <w:i/>
          <w:iCs/>
          <w:szCs w:val="32"/>
        </w:rPr>
        <w:t xml:space="preserve">, </w:t>
      </w:r>
      <w:r w:rsidRPr="00894396">
        <w:rPr>
          <w:i/>
          <w:iCs/>
          <w:szCs w:val="32"/>
        </w:rPr>
        <w:t>enfin les souvenirs militaires de sa propre famille</w:t>
      </w:r>
      <w:r w:rsidR="008D6F52">
        <w:rPr>
          <w:i/>
          <w:iCs/>
          <w:szCs w:val="32"/>
        </w:rPr>
        <w:t xml:space="preserve">, </w:t>
      </w:r>
      <w:r w:rsidRPr="00894396">
        <w:rPr>
          <w:i/>
          <w:iCs/>
          <w:szCs w:val="32"/>
        </w:rPr>
        <w:t>dont plusieurs membres avaient appartenu aux régiments polonais des armées napoléoniennes</w:t>
      </w:r>
      <w:r w:rsidR="008D6F52">
        <w:rPr>
          <w:i/>
          <w:iCs/>
          <w:szCs w:val="32"/>
        </w:rPr>
        <w:t xml:space="preserve">, </w:t>
      </w:r>
      <w:r w:rsidRPr="00894396">
        <w:rPr>
          <w:i/>
          <w:iCs/>
          <w:szCs w:val="32"/>
        </w:rPr>
        <w:t>sont en grande partie responsables du caractère de ce récit</w:t>
      </w:r>
      <w:r w:rsidR="008D6F52">
        <w:rPr>
          <w:i/>
          <w:iCs/>
          <w:szCs w:val="32"/>
        </w:rPr>
        <w:t>.</w:t>
      </w:r>
    </w:p>
    <w:p w14:paraId="0982CED6" w14:textId="77777777" w:rsidR="008D6F52" w:rsidRDefault="00000000" w:rsidP="008D6F52">
      <w:pPr>
        <w:rPr>
          <w:i/>
          <w:iCs/>
          <w:szCs w:val="32"/>
        </w:rPr>
      </w:pPr>
      <w:r w:rsidRPr="00894396">
        <w:rPr>
          <w:i/>
          <w:iCs/>
          <w:szCs w:val="32"/>
        </w:rPr>
        <w:t>La composition en fut interrompue par les vives inquiétudes que lui inspira la santé des siens à la fin de l</w:t>
      </w:r>
      <w:r w:rsidR="008D6F52">
        <w:rPr>
          <w:i/>
          <w:iCs/>
          <w:szCs w:val="32"/>
        </w:rPr>
        <w:t>’</w:t>
      </w:r>
      <w:r w:rsidRPr="00894396">
        <w:rPr>
          <w:i/>
          <w:iCs/>
          <w:szCs w:val="32"/>
        </w:rPr>
        <w:t xml:space="preserve">hiver et au printemps </w:t>
      </w:r>
      <w:r w:rsidRPr="00894396">
        <w:rPr>
          <w:szCs w:val="32"/>
        </w:rPr>
        <w:t>1907</w:t>
      </w:r>
      <w:r w:rsidR="008D6F52">
        <w:rPr>
          <w:szCs w:val="32"/>
        </w:rPr>
        <w:t xml:space="preserve">, </w:t>
      </w:r>
      <w:r w:rsidRPr="00894396">
        <w:rPr>
          <w:i/>
          <w:iCs/>
          <w:szCs w:val="32"/>
        </w:rPr>
        <w:t>en même temps que par l</w:t>
      </w:r>
      <w:r w:rsidR="008D6F52">
        <w:rPr>
          <w:i/>
          <w:iCs/>
          <w:szCs w:val="32"/>
        </w:rPr>
        <w:t>’</w:t>
      </w:r>
      <w:r w:rsidRPr="00894396">
        <w:rPr>
          <w:i/>
          <w:iCs/>
          <w:szCs w:val="32"/>
        </w:rPr>
        <w:t xml:space="preserve">achèvement de </w:t>
      </w:r>
      <w:r w:rsidR="008D6F52">
        <w:rPr>
          <w:szCs w:val="32"/>
        </w:rPr>
        <w:t>« </w:t>
      </w:r>
      <w:r w:rsidRPr="00894396">
        <w:rPr>
          <w:szCs w:val="32"/>
        </w:rPr>
        <w:t>l</w:t>
      </w:r>
      <w:r w:rsidR="008D6F52">
        <w:rPr>
          <w:szCs w:val="32"/>
        </w:rPr>
        <w:t>’</w:t>
      </w:r>
      <w:r w:rsidRPr="00894396">
        <w:rPr>
          <w:szCs w:val="32"/>
        </w:rPr>
        <w:t>Agent Secret</w:t>
      </w:r>
      <w:r w:rsidR="008D6F52">
        <w:rPr>
          <w:szCs w:val="32"/>
        </w:rPr>
        <w:t xml:space="preserve"> ». </w:t>
      </w:r>
      <w:r w:rsidRPr="00894396">
        <w:rPr>
          <w:i/>
          <w:iCs/>
          <w:szCs w:val="32"/>
        </w:rPr>
        <w:t>Il ne fut terminé qu</w:t>
      </w:r>
      <w:r w:rsidR="008D6F52">
        <w:rPr>
          <w:i/>
          <w:iCs/>
          <w:szCs w:val="32"/>
        </w:rPr>
        <w:t>’</w:t>
      </w:r>
      <w:r w:rsidRPr="00894396">
        <w:rPr>
          <w:i/>
          <w:iCs/>
          <w:szCs w:val="32"/>
        </w:rPr>
        <w:t>en septembre suivant</w:t>
      </w:r>
      <w:r w:rsidR="008D6F52">
        <w:rPr>
          <w:i/>
          <w:iCs/>
          <w:szCs w:val="32"/>
        </w:rPr>
        <w:t xml:space="preserve">, </w:t>
      </w:r>
      <w:r w:rsidRPr="00894396">
        <w:rPr>
          <w:i/>
          <w:iCs/>
          <w:szCs w:val="32"/>
        </w:rPr>
        <w:t xml:space="preserve">à </w:t>
      </w:r>
      <w:proofErr w:type="spellStart"/>
      <w:r w:rsidRPr="00894396">
        <w:rPr>
          <w:i/>
          <w:iCs/>
          <w:szCs w:val="32"/>
        </w:rPr>
        <w:t>Pent</w:t>
      </w:r>
      <w:proofErr w:type="spellEnd"/>
      <w:r w:rsidRPr="00894396">
        <w:rPr>
          <w:i/>
          <w:iCs/>
          <w:szCs w:val="32"/>
        </w:rPr>
        <w:t xml:space="preserve"> </w:t>
      </w:r>
      <w:proofErr w:type="spellStart"/>
      <w:r w:rsidRPr="00894396">
        <w:rPr>
          <w:i/>
          <w:iCs/>
          <w:szCs w:val="32"/>
        </w:rPr>
        <w:t>Farm</w:t>
      </w:r>
      <w:proofErr w:type="spellEnd"/>
      <w:r w:rsidR="008D6F52">
        <w:rPr>
          <w:i/>
          <w:iCs/>
          <w:szCs w:val="32"/>
        </w:rPr>
        <w:t xml:space="preserve"> (</w:t>
      </w:r>
      <w:r w:rsidRPr="00894396">
        <w:rPr>
          <w:i/>
          <w:iCs/>
          <w:szCs w:val="32"/>
        </w:rPr>
        <w:t>Kent</w:t>
      </w:r>
      <w:r w:rsidR="008D6F52">
        <w:rPr>
          <w:i/>
          <w:iCs/>
          <w:szCs w:val="32"/>
        </w:rPr>
        <w:t xml:space="preserve">) </w:t>
      </w:r>
      <w:r w:rsidRPr="00894396">
        <w:rPr>
          <w:i/>
          <w:iCs/>
          <w:szCs w:val="32"/>
        </w:rPr>
        <w:t xml:space="preserve">et il parut dans le </w:t>
      </w:r>
      <w:r w:rsidR="008D6F52">
        <w:rPr>
          <w:szCs w:val="32"/>
        </w:rPr>
        <w:t>« </w:t>
      </w:r>
      <w:proofErr w:type="spellStart"/>
      <w:r w:rsidRPr="00894396">
        <w:rPr>
          <w:i/>
          <w:iCs/>
          <w:szCs w:val="32"/>
        </w:rPr>
        <w:t>Pall</w:t>
      </w:r>
      <w:proofErr w:type="spellEnd"/>
      <w:r w:rsidRPr="00894396">
        <w:rPr>
          <w:i/>
          <w:iCs/>
          <w:szCs w:val="32"/>
        </w:rPr>
        <w:t xml:space="preserve"> Mail Magazine</w:t>
      </w:r>
      <w:r w:rsidR="008D6F52">
        <w:rPr>
          <w:i/>
          <w:iCs/>
          <w:szCs w:val="32"/>
        </w:rPr>
        <w:t> »</w:t>
      </w:r>
      <w:r w:rsidRPr="00894396">
        <w:rPr>
          <w:szCs w:val="32"/>
        </w:rPr>
        <w:t xml:space="preserve"> </w:t>
      </w:r>
      <w:r w:rsidRPr="00894396">
        <w:rPr>
          <w:i/>
          <w:iCs/>
          <w:szCs w:val="32"/>
        </w:rPr>
        <w:t xml:space="preserve">de janvier à mai </w:t>
      </w:r>
      <w:r w:rsidRPr="00894396">
        <w:rPr>
          <w:szCs w:val="32"/>
        </w:rPr>
        <w:t>1908</w:t>
      </w:r>
      <w:r w:rsidR="008D6F52">
        <w:rPr>
          <w:szCs w:val="32"/>
        </w:rPr>
        <w:t xml:space="preserve"> ; </w:t>
      </w:r>
      <w:r w:rsidRPr="00894396">
        <w:rPr>
          <w:i/>
          <w:iCs/>
          <w:szCs w:val="32"/>
        </w:rPr>
        <w:t>il y eut la même année une édition américaine en un volume séparé</w:t>
      </w:r>
      <w:r w:rsidR="008D6F52">
        <w:rPr>
          <w:i/>
          <w:iCs/>
          <w:szCs w:val="32"/>
        </w:rPr>
        <w:t xml:space="preserve">, </w:t>
      </w:r>
      <w:r w:rsidRPr="00894396">
        <w:rPr>
          <w:i/>
          <w:iCs/>
          <w:szCs w:val="32"/>
        </w:rPr>
        <w:t xml:space="preserve">sous le titre </w:t>
      </w:r>
      <w:r w:rsidR="008D6F52">
        <w:rPr>
          <w:szCs w:val="32"/>
        </w:rPr>
        <w:t>« </w:t>
      </w:r>
      <w:r w:rsidRPr="00894396">
        <w:rPr>
          <w:szCs w:val="32"/>
        </w:rPr>
        <w:t>The Point of Honor</w:t>
      </w:r>
      <w:r w:rsidR="008D6F52">
        <w:rPr>
          <w:szCs w:val="32"/>
        </w:rPr>
        <w:t xml:space="preserve"> » </w:t>
      </w:r>
      <w:r w:rsidR="008D6F52">
        <w:rPr>
          <w:i/>
          <w:iCs/>
          <w:szCs w:val="32"/>
        </w:rPr>
        <w:t>(</w:t>
      </w:r>
      <w:r w:rsidRPr="00894396">
        <w:rPr>
          <w:i/>
          <w:iCs/>
          <w:szCs w:val="32"/>
        </w:rPr>
        <w:t>McClure Co</w:t>
      </w:r>
      <w:r w:rsidR="008D6F52">
        <w:rPr>
          <w:i/>
          <w:iCs/>
          <w:szCs w:val="32"/>
        </w:rPr>
        <w:t xml:space="preserve">, </w:t>
      </w:r>
      <w:r w:rsidRPr="00894396">
        <w:rPr>
          <w:i/>
          <w:iCs/>
          <w:szCs w:val="32"/>
        </w:rPr>
        <w:t>New-York</w:t>
      </w:r>
      <w:r w:rsidR="008D6F52">
        <w:rPr>
          <w:i/>
          <w:iCs/>
          <w:szCs w:val="32"/>
        </w:rPr>
        <w:t>).</w:t>
      </w:r>
    </w:p>
    <w:p w14:paraId="5DFB6703" w14:textId="476851E2" w:rsidR="008D6F52" w:rsidRDefault="008D6F52" w:rsidP="008D6F52">
      <w:pPr>
        <w:rPr>
          <w:i/>
          <w:iCs/>
          <w:szCs w:val="32"/>
        </w:rPr>
      </w:pPr>
      <w:r>
        <w:rPr>
          <w:szCs w:val="32"/>
        </w:rPr>
        <w:t>« </w:t>
      </w:r>
      <w:r w:rsidRPr="00894396">
        <w:rPr>
          <w:szCs w:val="32"/>
        </w:rPr>
        <w:t>Il Conte</w:t>
      </w:r>
      <w:r>
        <w:rPr>
          <w:szCs w:val="32"/>
        </w:rPr>
        <w:t> »</w:t>
      </w:r>
      <w:r w:rsidRPr="00894396">
        <w:rPr>
          <w:szCs w:val="32"/>
        </w:rPr>
        <w:t xml:space="preserve"> </w:t>
      </w:r>
      <w:r w:rsidRPr="00894396">
        <w:rPr>
          <w:i/>
          <w:iCs/>
          <w:szCs w:val="32"/>
        </w:rPr>
        <w:t xml:space="preserve">fut écrit en peu de jours et terminé le </w:t>
      </w:r>
      <w:r w:rsidRPr="00894396">
        <w:rPr>
          <w:szCs w:val="32"/>
        </w:rPr>
        <w:t>4</w:t>
      </w:r>
      <w:r>
        <w:rPr>
          <w:szCs w:val="32"/>
        </w:rPr>
        <w:t> </w:t>
      </w:r>
      <w:r w:rsidRPr="00894396">
        <w:rPr>
          <w:i/>
          <w:iCs/>
          <w:szCs w:val="32"/>
        </w:rPr>
        <w:t xml:space="preserve">décembre </w:t>
      </w:r>
      <w:r w:rsidRPr="00894396">
        <w:rPr>
          <w:szCs w:val="32"/>
        </w:rPr>
        <w:t xml:space="preserve">1907 à </w:t>
      </w:r>
      <w:proofErr w:type="spellStart"/>
      <w:r w:rsidRPr="00894396">
        <w:rPr>
          <w:i/>
          <w:iCs/>
          <w:szCs w:val="32"/>
        </w:rPr>
        <w:t>Someries</w:t>
      </w:r>
      <w:proofErr w:type="spellEnd"/>
      <w:r>
        <w:rPr>
          <w:i/>
          <w:iCs/>
          <w:szCs w:val="32"/>
        </w:rPr>
        <w:t xml:space="preserve">, </w:t>
      </w:r>
      <w:r w:rsidRPr="00894396">
        <w:rPr>
          <w:i/>
          <w:iCs/>
          <w:szCs w:val="32"/>
        </w:rPr>
        <w:t>Luton</w:t>
      </w:r>
      <w:r>
        <w:rPr>
          <w:i/>
          <w:iCs/>
          <w:szCs w:val="32"/>
        </w:rPr>
        <w:t xml:space="preserve">, </w:t>
      </w:r>
      <w:proofErr w:type="spellStart"/>
      <w:r w:rsidRPr="00894396">
        <w:rPr>
          <w:i/>
          <w:iCs/>
          <w:szCs w:val="32"/>
        </w:rPr>
        <w:t>Bedforshire</w:t>
      </w:r>
      <w:proofErr w:type="spellEnd"/>
      <w:r>
        <w:rPr>
          <w:i/>
          <w:iCs/>
          <w:szCs w:val="32"/>
        </w:rPr>
        <w:t xml:space="preserve">. </w:t>
      </w:r>
      <w:r w:rsidRPr="00894396">
        <w:rPr>
          <w:i/>
          <w:iCs/>
          <w:szCs w:val="32"/>
        </w:rPr>
        <w:t>Il fut publié au mois d</w:t>
      </w:r>
      <w:r>
        <w:rPr>
          <w:i/>
          <w:iCs/>
          <w:szCs w:val="32"/>
        </w:rPr>
        <w:t>’</w:t>
      </w:r>
      <w:r w:rsidRPr="00894396">
        <w:rPr>
          <w:i/>
          <w:iCs/>
          <w:szCs w:val="32"/>
        </w:rPr>
        <w:t>août de l</w:t>
      </w:r>
      <w:r>
        <w:rPr>
          <w:i/>
          <w:iCs/>
          <w:szCs w:val="32"/>
        </w:rPr>
        <w:t>’</w:t>
      </w:r>
      <w:r w:rsidRPr="00894396">
        <w:rPr>
          <w:i/>
          <w:iCs/>
          <w:szCs w:val="32"/>
        </w:rPr>
        <w:t xml:space="preserve">année suivante dans le </w:t>
      </w:r>
      <w:proofErr w:type="spellStart"/>
      <w:r w:rsidRPr="00894396">
        <w:rPr>
          <w:i/>
          <w:iCs/>
          <w:szCs w:val="32"/>
        </w:rPr>
        <w:t>Cassell</w:t>
      </w:r>
      <w:r>
        <w:rPr>
          <w:i/>
          <w:iCs/>
          <w:szCs w:val="32"/>
        </w:rPr>
        <w:t>’</w:t>
      </w:r>
      <w:r w:rsidRPr="00894396">
        <w:rPr>
          <w:i/>
          <w:iCs/>
          <w:szCs w:val="32"/>
        </w:rPr>
        <w:t>s</w:t>
      </w:r>
      <w:proofErr w:type="spellEnd"/>
      <w:r w:rsidRPr="00894396">
        <w:rPr>
          <w:i/>
          <w:iCs/>
          <w:szCs w:val="32"/>
        </w:rPr>
        <w:t xml:space="preserve"> Magazine</w:t>
      </w:r>
      <w:r>
        <w:rPr>
          <w:i/>
          <w:iCs/>
          <w:szCs w:val="32"/>
        </w:rPr>
        <w:t xml:space="preserve">, </w:t>
      </w:r>
      <w:r w:rsidRPr="00894396">
        <w:rPr>
          <w:i/>
          <w:iCs/>
          <w:szCs w:val="32"/>
        </w:rPr>
        <w:t xml:space="preserve">sous le titre erroné de </w:t>
      </w:r>
      <w:r>
        <w:rPr>
          <w:szCs w:val="32"/>
        </w:rPr>
        <w:t>« </w:t>
      </w:r>
      <w:r w:rsidRPr="00894396">
        <w:rPr>
          <w:szCs w:val="32"/>
        </w:rPr>
        <w:t xml:space="preserve">Il </w:t>
      </w:r>
      <w:proofErr w:type="spellStart"/>
      <w:r w:rsidRPr="00894396">
        <w:rPr>
          <w:szCs w:val="32"/>
        </w:rPr>
        <w:t>Conde</w:t>
      </w:r>
      <w:proofErr w:type="spellEnd"/>
      <w:r>
        <w:rPr>
          <w:szCs w:val="32"/>
        </w:rPr>
        <w:t> »</w:t>
      </w:r>
      <w:r w:rsidRPr="00894396">
        <w:rPr>
          <w:szCs w:val="32"/>
        </w:rPr>
        <w:t xml:space="preserve"> au </w:t>
      </w:r>
      <w:r w:rsidRPr="00894396">
        <w:rPr>
          <w:i/>
          <w:iCs/>
          <w:szCs w:val="32"/>
        </w:rPr>
        <w:t xml:space="preserve">lieu de </w:t>
      </w:r>
      <w:r>
        <w:rPr>
          <w:szCs w:val="32"/>
        </w:rPr>
        <w:t>« </w:t>
      </w:r>
      <w:r w:rsidRPr="00894396">
        <w:rPr>
          <w:szCs w:val="32"/>
        </w:rPr>
        <w:t>Il Conte</w:t>
      </w:r>
      <w:r>
        <w:rPr>
          <w:szCs w:val="32"/>
        </w:rPr>
        <w:t xml:space="preserve"> ». </w:t>
      </w:r>
      <w:r w:rsidRPr="00894396">
        <w:rPr>
          <w:i/>
          <w:iCs/>
          <w:szCs w:val="32"/>
        </w:rPr>
        <w:t>Il avait été inspiré à Conrad par le récit d</w:t>
      </w:r>
      <w:r>
        <w:rPr>
          <w:i/>
          <w:iCs/>
          <w:szCs w:val="32"/>
        </w:rPr>
        <w:t>’</w:t>
      </w:r>
      <w:r w:rsidRPr="00894396">
        <w:rPr>
          <w:i/>
          <w:iCs/>
          <w:szCs w:val="32"/>
        </w:rPr>
        <w:t xml:space="preserve">une aventure arrivée quelque temps auparavant au comte </w:t>
      </w:r>
      <w:proofErr w:type="spellStart"/>
      <w:r w:rsidRPr="00894396">
        <w:rPr>
          <w:i/>
          <w:iCs/>
          <w:szCs w:val="32"/>
        </w:rPr>
        <w:t>Szembek</w:t>
      </w:r>
      <w:proofErr w:type="spellEnd"/>
      <w:r w:rsidRPr="00894396">
        <w:rPr>
          <w:i/>
          <w:iCs/>
          <w:szCs w:val="32"/>
        </w:rPr>
        <w:t xml:space="preserve"> pendant qu</w:t>
      </w:r>
      <w:r>
        <w:rPr>
          <w:i/>
          <w:iCs/>
          <w:szCs w:val="32"/>
        </w:rPr>
        <w:t>’</w:t>
      </w:r>
      <w:r w:rsidRPr="00894396">
        <w:rPr>
          <w:i/>
          <w:iCs/>
          <w:szCs w:val="32"/>
        </w:rPr>
        <w:t>il était à Naples</w:t>
      </w:r>
      <w:r>
        <w:rPr>
          <w:i/>
          <w:iCs/>
          <w:szCs w:val="32"/>
        </w:rPr>
        <w:t xml:space="preserve">. </w:t>
      </w:r>
      <w:r w:rsidRPr="00894396">
        <w:rPr>
          <w:i/>
          <w:iCs/>
          <w:szCs w:val="32"/>
        </w:rPr>
        <w:t xml:space="preserve">Joseph Conrad avait fait la connaissance de ce gentilhomme polonais </w:t>
      </w:r>
      <w:r w:rsidRPr="00894396">
        <w:rPr>
          <w:i/>
          <w:iCs/>
          <w:szCs w:val="32"/>
        </w:rPr>
        <w:lastRenderedPageBreak/>
        <w:t>pendant son séjour à Capri</w:t>
      </w:r>
      <w:r>
        <w:rPr>
          <w:i/>
          <w:iCs/>
          <w:szCs w:val="32"/>
        </w:rPr>
        <w:t xml:space="preserve">, </w:t>
      </w:r>
      <w:r w:rsidRPr="00894396">
        <w:rPr>
          <w:i/>
          <w:iCs/>
          <w:szCs w:val="32"/>
        </w:rPr>
        <w:t xml:space="preserve">de janvier à mai </w:t>
      </w:r>
      <w:r w:rsidRPr="00894396">
        <w:rPr>
          <w:szCs w:val="32"/>
        </w:rPr>
        <w:t xml:space="preserve">1905 </w:t>
      </w:r>
      <w:r w:rsidRPr="00894396">
        <w:rPr>
          <w:i/>
          <w:iCs/>
          <w:szCs w:val="32"/>
        </w:rPr>
        <w:t>et c</w:t>
      </w:r>
      <w:r>
        <w:rPr>
          <w:i/>
          <w:iCs/>
          <w:szCs w:val="32"/>
        </w:rPr>
        <w:t>’</w:t>
      </w:r>
      <w:r w:rsidRPr="00894396">
        <w:rPr>
          <w:i/>
          <w:iCs/>
          <w:szCs w:val="32"/>
        </w:rPr>
        <w:t>est de lui-même qu</w:t>
      </w:r>
      <w:r>
        <w:rPr>
          <w:i/>
          <w:iCs/>
          <w:szCs w:val="32"/>
        </w:rPr>
        <w:t>’</w:t>
      </w:r>
      <w:r w:rsidRPr="00894396">
        <w:rPr>
          <w:i/>
          <w:iCs/>
          <w:szCs w:val="32"/>
        </w:rPr>
        <w:t>il en tint le récit</w:t>
      </w:r>
      <w:r>
        <w:rPr>
          <w:i/>
          <w:iCs/>
          <w:szCs w:val="32"/>
        </w:rPr>
        <w:t xml:space="preserve">. </w:t>
      </w:r>
      <w:r w:rsidRPr="00894396">
        <w:rPr>
          <w:i/>
          <w:iCs/>
          <w:szCs w:val="32"/>
        </w:rPr>
        <w:t>Dans l</w:t>
      </w:r>
      <w:r>
        <w:rPr>
          <w:i/>
          <w:iCs/>
          <w:szCs w:val="32"/>
        </w:rPr>
        <w:t>’</w:t>
      </w:r>
      <w:r w:rsidRPr="00894396">
        <w:rPr>
          <w:i/>
          <w:iCs/>
          <w:szCs w:val="32"/>
        </w:rPr>
        <w:t>édition originale du recueil de ces contes</w:t>
      </w:r>
      <w:r>
        <w:rPr>
          <w:i/>
          <w:iCs/>
          <w:szCs w:val="32"/>
        </w:rPr>
        <w:t xml:space="preserve">, </w:t>
      </w:r>
      <w:r w:rsidRPr="00894396">
        <w:rPr>
          <w:i/>
          <w:iCs/>
          <w:szCs w:val="32"/>
        </w:rPr>
        <w:t>chacun d</w:t>
      </w:r>
      <w:r>
        <w:rPr>
          <w:i/>
          <w:iCs/>
          <w:szCs w:val="32"/>
        </w:rPr>
        <w:t>’</w:t>
      </w:r>
      <w:r w:rsidRPr="00894396">
        <w:rPr>
          <w:i/>
          <w:iCs/>
          <w:szCs w:val="32"/>
        </w:rPr>
        <w:t>eux porte un sous-titre</w:t>
      </w:r>
      <w:r>
        <w:rPr>
          <w:i/>
          <w:iCs/>
          <w:szCs w:val="32"/>
        </w:rPr>
        <w:t xml:space="preserve">. </w:t>
      </w:r>
      <w:r>
        <w:rPr>
          <w:szCs w:val="32"/>
        </w:rPr>
        <w:t>« </w:t>
      </w:r>
      <w:r w:rsidRPr="00894396">
        <w:rPr>
          <w:szCs w:val="32"/>
        </w:rPr>
        <w:t>Gaspar Ruiz</w:t>
      </w:r>
      <w:r>
        <w:rPr>
          <w:szCs w:val="32"/>
        </w:rPr>
        <w:t xml:space="preserve"> », </w:t>
      </w:r>
      <w:r w:rsidRPr="00894396">
        <w:rPr>
          <w:i/>
          <w:iCs/>
          <w:szCs w:val="32"/>
        </w:rPr>
        <w:t xml:space="preserve">a </w:t>
      </w:r>
      <w:proofErr w:type="spellStart"/>
      <w:r w:rsidRPr="00894396">
        <w:rPr>
          <w:i/>
          <w:iCs/>
          <w:szCs w:val="32"/>
        </w:rPr>
        <w:t>romantic</w:t>
      </w:r>
      <w:proofErr w:type="spellEnd"/>
      <w:r w:rsidRPr="00894396">
        <w:rPr>
          <w:i/>
          <w:iCs/>
          <w:szCs w:val="32"/>
        </w:rPr>
        <w:t xml:space="preserve"> tale</w:t>
      </w:r>
      <w:r>
        <w:rPr>
          <w:i/>
          <w:iCs/>
          <w:szCs w:val="32"/>
        </w:rPr>
        <w:t xml:space="preserve"> ; </w:t>
      </w:r>
      <w:r>
        <w:rPr>
          <w:szCs w:val="32"/>
        </w:rPr>
        <w:t>« </w:t>
      </w:r>
      <w:r w:rsidRPr="00894396">
        <w:rPr>
          <w:szCs w:val="32"/>
        </w:rPr>
        <w:t>The Informer</w:t>
      </w:r>
      <w:r>
        <w:rPr>
          <w:szCs w:val="32"/>
        </w:rPr>
        <w:t xml:space="preserve"> », </w:t>
      </w:r>
      <w:r w:rsidRPr="00894396">
        <w:rPr>
          <w:i/>
          <w:iCs/>
          <w:szCs w:val="32"/>
        </w:rPr>
        <w:t>an ironie tale</w:t>
      </w:r>
      <w:r>
        <w:rPr>
          <w:i/>
          <w:iCs/>
          <w:szCs w:val="32"/>
        </w:rPr>
        <w:t xml:space="preserve"> ; </w:t>
      </w:r>
      <w:r>
        <w:rPr>
          <w:szCs w:val="32"/>
        </w:rPr>
        <w:t>« </w:t>
      </w:r>
      <w:r w:rsidRPr="00894396">
        <w:rPr>
          <w:szCs w:val="32"/>
        </w:rPr>
        <w:t>The Brute</w:t>
      </w:r>
      <w:r>
        <w:rPr>
          <w:szCs w:val="32"/>
        </w:rPr>
        <w:t xml:space="preserve"> », </w:t>
      </w:r>
      <w:r w:rsidRPr="00894396">
        <w:rPr>
          <w:i/>
          <w:iCs/>
          <w:szCs w:val="32"/>
        </w:rPr>
        <w:t>an indignant tale</w:t>
      </w:r>
      <w:r>
        <w:rPr>
          <w:i/>
          <w:iCs/>
          <w:szCs w:val="32"/>
        </w:rPr>
        <w:t> ; « </w:t>
      </w:r>
      <w:r w:rsidRPr="00894396">
        <w:rPr>
          <w:szCs w:val="32"/>
        </w:rPr>
        <w:t xml:space="preserve">An </w:t>
      </w:r>
      <w:proofErr w:type="spellStart"/>
      <w:r w:rsidRPr="00894396">
        <w:rPr>
          <w:szCs w:val="32"/>
        </w:rPr>
        <w:t>Anarchist</w:t>
      </w:r>
      <w:proofErr w:type="spellEnd"/>
      <w:r>
        <w:rPr>
          <w:szCs w:val="32"/>
        </w:rPr>
        <w:t xml:space="preserve"> », </w:t>
      </w:r>
      <w:r w:rsidRPr="00894396">
        <w:rPr>
          <w:i/>
          <w:iCs/>
          <w:szCs w:val="32"/>
        </w:rPr>
        <w:t xml:space="preserve">a </w:t>
      </w:r>
      <w:proofErr w:type="spellStart"/>
      <w:r w:rsidRPr="00894396">
        <w:rPr>
          <w:i/>
          <w:iCs/>
          <w:szCs w:val="32"/>
        </w:rPr>
        <w:t>desperate</w:t>
      </w:r>
      <w:proofErr w:type="spellEnd"/>
      <w:r w:rsidRPr="00894396">
        <w:rPr>
          <w:i/>
          <w:iCs/>
          <w:szCs w:val="32"/>
        </w:rPr>
        <w:t xml:space="preserve"> tale</w:t>
      </w:r>
      <w:r>
        <w:rPr>
          <w:i/>
          <w:iCs/>
          <w:szCs w:val="32"/>
        </w:rPr>
        <w:t xml:space="preserve"> ; </w:t>
      </w:r>
      <w:r>
        <w:rPr>
          <w:szCs w:val="32"/>
        </w:rPr>
        <w:t>« </w:t>
      </w:r>
      <w:r w:rsidRPr="00894396">
        <w:rPr>
          <w:szCs w:val="32"/>
        </w:rPr>
        <w:t>The Duel</w:t>
      </w:r>
      <w:r>
        <w:rPr>
          <w:szCs w:val="32"/>
        </w:rPr>
        <w:t xml:space="preserve"> », </w:t>
      </w:r>
      <w:r w:rsidRPr="00894396">
        <w:rPr>
          <w:i/>
          <w:iCs/>
          <w:szCs w:val="32"/>
        </w:rPr>
        <w:t xml:space="preserve">a </w:t>
      </w:r>
      <w:proofErr w:type="spellStart"/>
      <w:r w:rsidRPr="00894396">
        <w:rPr>
          <w:i/>
          <w:iCs/>
          <w:szCs w:val="32"/>
        </w:rPr>
        <w:t>military</w:t>
      </w:r>
      <w:proofErr w:type="spellEnd"/>
      <w:r w:rsidRPr="00894396">
        <w:rPr>
          <w:i/>
          <w:iCs/>
          <w:szCs w:val="32"/>
        </w:rPr>
        <w:t xml:space="preserve"> tale et </w:t>
      </w:r>
      <w:r>
        <w:rPr>
          <w:szCs w:val="32"/>
        </w:rPr>
        <w:t>« </w:t>
      </w:r>
      <w:r w:rsidRPr="00894396">
        <w:rPr>
          <w:szCs w:val="32"/>
        </w:rPr>
        <w:t>Il Conte</w:t>
      </w:r>
      <w:r>
        <w:rPr>
          <w:szCs w:val="32"/>
        </w:rPr>
        <w:t xml:space="preserve"> », </w:t>
      </w:r>
      <w:r w:rsidRPr="00894396">
        <w:rPr>
          <w:i/>
          <w:iCs/>
          <w:szCs w:val="32"/>
        </w:rPr>
        <w:t xml:space="preserve">a </w:t>
      </w:r>
      <w:proofErr w:type="spellStart"/>
      <w:r w:rsidRPr="00894396">
        <w:rPr>
          <w:i/>
          <w:iCs/>
          <w:szCs w:val="32"/>
        </w:rPr>
        <w:t>pathetic</w:t>
      </w:r>
      <w:proofErr w:type="spellEnd"/>
      <w:r w:rsidRPr="00894396">
        <w:rPr>
          <w:i/>
          <w:iCs/>
          <w:szCs w:val="32"/>
        </w:rPr>
        <w:t xml:space="preserve"> tale</w:t>
      </w:r>
      <w:r>
        <w:rPr>
          <w:i/>
          <w:iCs/>
          <w:szCs w:val="32"/>
        </w:rPr>
        <w:t>.</w:t>
      </w:r>
    </w:p>
    <w:p w14:paraId="6A81909A" w14:textId="573A3CFD" w:rsidR="008D6F52" w:rsidRDefault="00000000" w:rsidP="008D6F52">
      <w:r w:rsidRPr="00894396">
        <w:rPr>
          <w:i/>
          <w:iCs/>
          <w:szCs w:val="32"/>
        </w:rPr>
        <w:t xml:space="preserve">Joseph Conrad écrivait à son éditeur </w:t>
      </w:r>
      <w:proofErr w:type="spellStart"/>
      <w:r w:rsidRPr="00894396">
        <w:rPr>
          <w:i/>
          <w:iCs/>
          <w:szCs w:val="32"/>
        </w:rPr>
        <w:t>Algernon</w:t>
      </w:r>
      <w:proofErr w:type="spellEnd"/>
      <w:r w:rsidRPr="00894396">
        <w:rPr>
          <w:i/>
          <w:iCs/>
          <w:szCs w:val="32"/>
        </w:rPr>
        <w:t xml:space="preserve"> Methuen</w:t>
      </w:r>
      <w:r w:rsidR="008D6F52">
        <w:rPr>
          <w:i/>
          <w:iCs/>
          <w:szCs w:val="32"/>
        </w:rPr>
        <w:t xml:space="preserve">, </w:t>
      </w:r>
      <w:r w:rsidRPr="00894396">
        <w:rPr>
          <w:i/>
          <w:iCs/>
          <w:szCs w:val="32"/>
        </w:rPr>
        <w:t xml:space="preserve">le </w:t>
      </w:r>
      <w:r w:rsidRPr="00894396">
        <w:rPr>
          <w:szCs w:val="32"/>
        </w:rPr>
        <w:t>2</w:t>
      </w:r>
      <w:r w:rsidR="008D6F52" w:rsidRPr="00894396">
        <w:rPr>
          <w:szCs w:val="32"/>
        </w:rPr>
        <w:t>6</w:t>
      </w:r>
      <w:r w:rsidR="008D6F52">
        <w:rPr>
          <w:szCs w:val="32"/>
        </w:rPr>
        <w:t> </w:t>
      </w:r>
      <w:r w:rsidR="008D6F52" w:rsidRPr="00894396">
        <w:rPr>
          <w:i/>
          <w:iCs/>
          <w:szCs w:val="32"/>
        </w:rPr>
        <w:t>janvier</w:t>
      </w:r>
      <w:r w:rsidRPr="00894396">
        <w:rPr>
          <w:i/>
          <w:iCs/>
          <w:szCs w:val="32"/>
        </w:rPr>
        <w:t xml:space="preserve"> </w:t>
      </w:r>
      <w:r w:rsidRPr="00894396">
        <w:rPr>
          <w:szCs w:val="32"/>
        </w:rPr>
        <w:t>1908</w:t>
      </w:r>
      <w:r w:rsidR="008D6F52">
        <w:rPr>
          <w:szCs w:val="32"/>
        </w:rPr>
        <w:t> : « </w:t>
      </w:r>
      <w:r w:rsidRPr="00894396">
        <w:rPr>
          <w:i/>
          <w:iCs/>
          <w:szCs w:val="32"/>
        </w:rPr>
        <w:t>Chacun de ces contes est le récit d</w:t>
      </w:r>
      <w:r w:rsidR="008D6F52">
        <w:rPr>
          <w:i/>
          <w:iCs/>
          <w:szCs w:val="32"/>
        </w:rPr>
        <w:t>’</w:t>
      </w:r>
      <w:r w:rsidRPr="00894396">
        <w:rPr>
          <w:i/>
          <w:iCs/>
          <w:szCs w:val="32"/>
        </w:rPr>
        <w:t>incidents</w:t>
      </w:r>
      <w:r w:rsidR="008D6F52">
        <w:rPr>
          <w:i/>
          <w:iCs/>
          <w:szCs w:val="32"/>
        </w:rPr>
        <w:t xml:space="preserve">, </w:t>
      </w:r>
      <w:r w:rsidRPr="00894396">
        <w:rPr>
          <w:i/>
          <w:iCs/>
          <w:szCs w:val="32"/>
        </w:rPr>
        <w:t>d</w:t>
      </w:r>
      <w:r w:rsidR="008D6F52">
        <w:rPr>
          <w:i/>
          <w:iCs/>
          <w:szCs w:val="32"/>
        </w:rPr>
        <w:t>’</w:t>
      </w:r>
      <w:r w:rsidRPr="00894396">
        <w:rPr>
          <w:i/>
          <w:iCs/>
          <w:szCs w:val="32"/>
        </w:rPr>
        <w:t>une action et non pas un récit d</w:t>
      </w:r>
      <w:r w:rsidR="008D6F52">
        <w:rPr>
          <w:i/>
          <w:iCs/>
          <w:szCs w:val="32"/>
        </w:rPr>
        <w:t>’</w:t>
      </w:r>
      <w:r w:rsidRPr="00894396">
        <w:rPr>
          <w:i/>
          <w:iCs/>
          <w:szCs w:val="32"/>
        </w:rPr>
        <w:t>analyse</w:t>
      </w:r>
      <w:r w:rsidR="008D6F52">
        <w:rPr>
          <w:i/>
          <w:iCs/>
          <w:szCs w:val="32"/>
        </w:rPr>
        <w:t xml:space="preserve">. </w:t>
      </w:r>
      <w:r w:rsidRPr="00894396">
        <w:rPr>
          <w:i/>
          <w:iCs/>
          <w:szCs w:val="32"/>
        </w:rPr>
        <w:t>Ils sont tous dramatiques</w:t>
      </w:r>
      <w:r w:rsidR="008D6F52">
        <w:rPr>
          <w:i/>
          <w:iCs/>
          <w:szCs w:val="32"/>
        </w:rPr>
        <w:t xml:space="preserve">, </w:t>
      </w:r>
      <w:r w:rsidRPr="00894396">
        <w:rPr>
          <w:i/>
          <w:iCs/>
          <w:szCs w:val="32"/>
        </w:rPr>
        <w:t>dans une certaine mesure</w:t>
      </w:r>
      <w:r w:rsidR="008D6F52">
        <w:rPr>
          <w:i/>
          <w:iCs/>
          <w:szCs w:val="32"/>
        </w:rPr>
        <w:t xml:space="preserve">, </w:t>
      </w:r>
      <w:r w:rsidRPr="00894396">
        <w:rPr>
          <w:i/>
          <w:iCs/>
          <w:szCs w:val="32"/>
        </w:rPr>
        <w:t>mais sans rien de lugubre</w:t>
      </w:r>
      <w:r w:rsidR="008D6F52">
        <w:rPr>
          <w:i/>
          <w:iCs/>
          <w:szCs w:val="32"/>
        </w:rPr>
        <w:t xml:space="preserve">. </w:t>
      </w:r>
      <w:r w:rsidRPr="00894396">
        <w:rPr>
          <w:i/>
          <w:iCs/>
          <w:szCs w:val="32"/>
        </w:rPr>
        <w:t>Tous</w:t>
      </w:r>
      <w:r w:rsidR="008D6F52">
        <w:rPr>
          <w:i/>
          <w:iCs/>
          <w:szCs w:val="32"/>
        </w:rPr>
        <w:t xml:space="preserve">, </w:t>
      </w:r>
      <w:r w:rsidRPr="00894396">
        <w:rPr>
          <w:i/>
          <w:iCs/>
          <w:szCs w:val="32"/>
        </w:rPr>
        <w:t>sauf deux</w:t>
      </w:r>
      <w:r w:rsidR="008D6F52">
        <w:rPr>
          <w:i/>
          <w:iCs/>
          <w:szCs w:val="32"/>
        </w:rPr>
        <w:t xml:space="preserve">, </w:t>
      </w:r>
      <w:r w:rsidRPr="00894396">
        <w:rPr>
          <w:i/>
          <w:iCs/>
          <w:szCs w:val="32"/>
        </w:rPr>
        <w:t>empruntent leur signification à un motif sentimental</w:t>
      </w:r>
      <w:r w:rsidR="008D6F52">
        <w:rPr>
          <w:i/>
          <w:iCs/>
          <w:szCs w:val="32"/>
        </w:rPr>
        <w:t xml:space="preserve">, </w:t>
      </w:r>
      <w:r w:rsidRPr="00894396">
        <w:rPr>
          <w:i/>
          <w:iCs/>
          <w:szCs w:val="32"/>
        </w:rPr>
        <w:t>bien qu</w:t>
      </w:r>
      <w:r w:rsidR="008D6F52">
        <w:rPr>
          <w:i/>
          <w:iCs/>
          <w:szCs w:val="32"/>
        </w:rPr>
        <w:t>’</w:t>
      </w:r>
      <w:r w:rsidRPr="00894396">
        <w:rPr>
          <w:i/>
          <w:iCs/>
          <w:szCs w:val="32"/>
        </w:rPr>
        <w:t>ils ne soient pas</w:t>
      </w:r>
      <w:r w:rsidR="008D6F52">
        <w:rPr>
          <w:i/>
          <w:iCs/>
          <w:szCs w:val="32"/>
        </w:rPr>
        <w:t xml:space="preserve">, </w:t>
      </w:r>
      <w:r w:rsidRPr="00894396">
        <w:rPr>
          <w:i/>
          <w:iCs/>
          <w:szCs w:val="32"/>
        </w:rPr>
        <w:t>cela va sans dire</w:t>
      </w:r>
      <w:r w:rsidR="008D6F52">
        <w:rPr>
          <w:i/>
          <w:iCs/>
          <w:szCs w:val="32"/>
        </w:rPr>
        <w:t xml:space="preserve">, </w:t>
      </w:r>
      <w:r w:rsidRPr="00894396">
        <w:rPr>
          <w:i/>
          <w:iCs/>
          <w:szCs w:val="32"/>
        </w:rPr>
        <w:t>des histoires sentimentales au sens conventionnel du mot</w:t>
      </w:r>
      <w:r w:rsidR="008D6F52">
        <w:rPr>
          <w:i/>
          <w:iCs/>
          <w:szCs w:val="32"/>
        </w:rPr>
        <w:t xml:space="preserve">. </w:t>
      </w:r>
      <w:r w:rsidRPr="00894396">
        <w:rPr>
          <w:i/>
          <w:iCs/>
          <w:szCs w:val="32"/>
        </w:rPr>
        <w:t>Ce ne sont pas là des études</w:t>
      </w:r>
      <w:r w:rsidR="008D6F52">
        <w:rPr>
          <w:i/>
          <w:iCs/>
          <w:szCs w:val="32"/>
        </w:rPr>
        <w:t xml:space="preserve"> : </w:t>
      </w:r>
      <w:r w:rsidRPr="00894396">
        <w:rPr>
          <w:i/>
          <w:iCs/>
          <w:szCs w:val="32"/>
        </w:rPr>
        <w:t>ces contes n</w:t>
      </w:r>
      <w:r w:rsidR="008D6F52">
        <w:rPr>
          <w:i/>
          <w:iCs/>
          <w:szCs w:val="32"/>
        </w:rPr>
        <w:t>’</w:t>
      </w:r>
      <w:r w:rsidRPr="00894396">
        <w:rPr>
          <w:i/>
          <w:iCs/>
          <w:szCs w:val="32"/>
        </w:rPr>
        <w:t>abordent aucun problème</w:t>
      </w:r>
      <w:r w:rsidR="008D6F52">
        <w:rPr>
          <w:i/>
          <w:iCs/>
          <w:szCs w:val="32"/>
        </w:rPr>
        <w:t xml:space="preserve">. </w:t>
      </w:r>
      <w:r w:rsidRPr="00894396">
        <w:rPr>
          <w:i/>
          <w:iCs/>
          <w:szCs w:val="32"/>
        </w:rPr>
        <w:t>Ce sont de simples récits où j</w:t>
      </w:r>
      <w:r w:rsidR="008D6F52">
        <w:rPr>
          <w:i/>
          <w:iCs/>
          <w:szCs w:val="32"/>
        </w:rPr>
        <w:t>’</w:t>
      </w:r>
      <w:r w:rsidRPr="00894396">
        <w:rPr>
          <w:i/>
          <w:iCs/>
          <w:szCs w:val="32"/>
        </w:rPr>
        <w:t>ai fait de mon mieux pour retenir simplement l</w:t>
      </w:r>
      <w:r w:rsidR="008D6F52">
        <w:rPr>
          <w:i/>
          <w:iCs/>
          <w:szCs w:val="32"/>
        </w:rPr>
        <w:t>’</w:t>
      </w:r>
      <w:r w:rsidRPr="00894396">
        <w:rPr>
          <w:i/>
          <w:iCs/>
          <w:szCs w:val="32"/>
        </w:rPr>
        <w:t>intérêt du lecteur</w:t>
      </w:r>
      <w:r w:rsidR="008D6F52">
        <w:rPr>
          <w:i/>
          <w:iCs/>
          <w:szCs w:val="32"/>
        </w:rPr>
        <w:t xml:space="preserve">. </w:t>
      </w:r>
      <w:r w:rsidRPr="00894396">
        <w:rPr>
          <w:i/>
          <w:iCs/>
          <w:szCs w:val="32"/>
        </w:rPr>
        <w:t>Je puis peut-être ajouter que dans ce recueil j</w:t>
      </w:r>
      <w:r w:rsidR="008D6F52">
        <w:rPr>
          <w:i/>
          <w:iCs/>
          <w:szCs w:val="32"/>
        </w:rPr>
        <w:t>’</w:t>
      </w:r>
      <w:r w:rsidRPr="00894396">
        <w:rPr>
          <w:i/>
          <w:iCs/>
          <w:szCs w:val="32"/>
        </w:rPr>
        <w:t xml:space="preserve">ai visé une certaine </w:t>
      </w:r>
      <w:r w:rsidRPr="00894396">
        <w:rPr>
          <w:szCs w:val="32"/>
        </w:rPr>
        <w:t xml:space="preserve">virtuosité </w:t>
      </w:r>
      <w:r w:rsidRPr="00894396">
        <w:rPr>
          <w:i/>
          <w:iCs/>
          <w:szCs w:val="32"/>
        </w:rPr>
        <w:t>de style</w:t>
      </w:r>
      <w:r w:rsidR="008D6F52">
        <w:rPr>
          <w:i/>
          <w:iCs/>
          <w:szCs w:val="32"/>
        </w:rPr>
        <w:t>. »</w:t>
      </w:r>
      <w:r w:rsidRPr="00894396">
        <w:rPr>
          <w:szCs w:val="32"/>
        </w:rPr>
        <w:t xml:space="preserve"> </w:t>
      </w:r>
      <w:r w:rsidRPr="00894396">
        <w:rPr>
          <w:i/>
          <w:iCs/>
          <w:szCs w:val="32"/>
        </w:rPr>
        <w:t xml:space="preserve">Et dans une lettre à Edward Garnett </w:t>
      </w:r>
      <w:r w:rsidRPr="00894396">
        <w:rPr>
          <w:szCs w:val="32"/>
        </w:rPr>
        <w:t>du 2</w:t>
      </w:r>
      <w:r w:rsidR="008D6F52" w:rsidRPr="00894396">
        <w:rPr>
          <w:szCs w:val="32"/>
        </w:rPr>
        <w:t>1</w:t>
      </w:r>
      <w:r w:rsidR="008D6F52">
        <w:rPr>
          <w:szCs w:val="32"/>
        </w:rPr>
        <w:t> </w:t>
      </w:r>
      <w:r w:rsidR="008D6F52" w:rsidRPr="00894396">
        <w:rPr>
          <w:i/>
          <w:iCs/>
          <w:szCs w:val="32"/>
        </w:rPr>
        <w:t>août</w:t>
      </w:r>
      <w:r w:rsidRPr="00894396">
        <w:rPr>
          <w:i/>
          <w:iCs/>
          <w:szCs w:val="32"/>
        </w:rPr>
        <w:t xml:space="preserve"> </w:t>
      </w:r>
      <w:r w:rsidRPr="00894396">
        <w:rPr>
          <w:szCs w:val="32"/>
        </w:rPr>
        <w:t>1908</w:t>
      </w:r>
      <w:r w:rsidR="008D6F52">
        <w:rPr>
          <w:szCs w:val="32"/>
        </w:rPr>
        <w:t xml:space="preserve">, </w:t>
      </w:r>
      <w:r w:rsidRPr="00894396">
        <w:rPr>
          <w:i/>
          <w:iCs/>
          <w:szCs w:val="32"/>
        </w:rPr>
        <w:t xml:space="preserve">Conrad dit à propos du </w:t>
      </w:r>
      <w:r w:rsidR="008D6F52">
        <w:rPr>
          <w:szCs w:val="32"/>
        </w:rPr>
        <w:t>« </w:t>
      </w:r>
      <w:r w:rsidRPr="00894396">
        <w:rPr>
          <w:szCs w:val="32"/>
        </w:rPr>
        <w:t>Duel</w:t>
      </w:r>
      <w:r w:rsidR="008D6F52">
        <w:rPr>
          <w:szCs w:val="32"/>
        </w:rPr>
        <w:t> » : « </w:t>
      </w:r>
      <w:r w:rsidRPr="00894396">
        <w:rPr>
          <w:i/>
          <w:iCs/>
          <w:szCs w:val="32"/>
        </w:rPr>
        <w:t>Ma première intention était d</w:t>
      </w:r>
      <w:r w:rsidR="008D6F52">
        <w:rPr>
          <w:i/>
          <w:iCs/>
          <w:szCs w:val="32"/>
        </w:rPr>
        <w:t>’</w:t>
      </w:r>
      <w:r w:rsidRPr="00894396">
        <w:rPr>
          <w:i/>
          <w:iCs/>
          <w:szCs w:val="32"/>
        </w:rPr>
        <w:t xml:space="preserve">intituler ce </w:t>
      </w:r>
      <w:r w:rsidR="008D6F52">
        <w:rPr>
          <w:szCs w:val="32"/>
        </w:rPr>
        <w:t>« </w:t>
      </w:r>
      <w:r w:rsidRPr="00894396">
        <w:rPr>
          <w:i/>
          <w:iCs/>
          <w:szCs w:val="32"/>
        </w:rPr>
        <w:t xml:space="preserve">conte </w:t>
      </w:r>
      <w:r w:rsidR="008D6F52">
        <w:rPr>
          <w:szCs w:val="32"/>
        </w:rPr>
        <w:t>« </w:t>
      </w:r>
      <w:r w:rsidRPr="00894396">
        <w:rPr>
          <w:szCs w:val="32"/>
        </w:rPr>
        <w:t>Les Maîtres de l</w:t>
      </w:r>
      <w:r w:rsidR="008D6F52">
        <w:rPr>
          <w:szCs w:val="32"/>
        </w:rPr>
        <w:t>’</w:t>
      </w:r>
      <w:r w:rsidRPr="00894396">
        <w:rPr>
          <w:szCs w:val="32"/>
        </w:rPr>
        <w:t>Europe</w:t>
      </w:r>
      <w:r w:rsidR="008D6F52">
        <w:rPr>
          <w:szCs w:val="32"/>
        </w:rPr>
        <w:t xml:space="preserve"> », </w:t>
      </w:r>
      <w:r w:rsidRPr="00894396">
        <w:rPr>
          <w:i/>
          <w:iCs/>
          <w:szCs w:val="32"/>
        </w:rPr>
        <w:t>mais j</w:t>
      </w:r>
      <w:r w:rsidR="008D6F52">
        <w:rPr>
          <w:i/>
          <w:iCs/>
          <w:szCs w:val="32"/>
        </w:rPr>
        <w:t>’</w:t>
      </w:r>
      <w:r w:rsidRPr="00894396">
        <w:rPr>
          <w:i/>
          <w:iCs/>
          <w:szCs w:val="32"/>
        </w:rPr>
        <w:t>ai écarté ce titre comme un peu prétentieux</w:t>
      </w:r>
      <w:r w:rsidR="008D6F52">
        <w:rPr>
          <w:i/>
          <w:iCs/>
          <w:szCs w:val="32"/>
        </w:rPr>
        <w:t xml:space="preserve">. </w:t>
      </w:r>
      <w:r w:rsidRPr="00894396">
        <w:rPr>
          <w:i/>
          <w:iCs/>
          <w:szCs w:val="32"/>
        </w:rPr>
        <w:t>En tout cas j</w:t>
      </w:r>
      <w:r w:rsidR="008D6F52">
        <w:rPr>
          <w:i/>
          <w:iCs/>
          <w:szCs w:val="32"/>
        </w:rPr>
        <w:t>’</w:t>
      </w:r>
      <w:r w:rsidRPr="00894396">
        <w:rPr>
          <w:i/>
          <w:iCs/>
          <w:szCs w:val="32"/>
        </w:rPr>
        <w:t>ai essayé consciencieusement d</w:t>
      </w:r>
      <w:r w:rsidR="008D6F52">
        <w:rPr>
          <w:i/>
          <w:iCs/>
          <w:szCs w:val="32"/>
        </w:rPr>
        <w:t>’</w:t>
      </w:r>
      <w:r w:rsidRPr="00894396">
        <w:rPr>
          <w:i/>
          <w:iCs/>
          <w:szCs w:val="32"/>
        </w:rPr>
        <w:t>y mettre autant d</w:t>
      </w:r>
      <w:r w:rsidR="008D6F52">
        <w:rPr>
          <w:i/>
          <w:iCs/>
          <w:szCs w:val="32"/>
        </w:rPr>
        <w:t>’</w:t>
      </w:r>
      <w:r w:rsidRPr="00894396">
        <w:rPr>
          <w:i/>
          <w:iCs/>
          <w:szCs w:val="32"/>
        </w:rPr>
        <w:t>atmosphère napoléonienne que le sujet pouvait le comporter</w:t>
      </w:r>
      <w:r w:rsidRPr="00894396">
        <w:rPr>
          <w:rStyle w:val="Appelnotedebasdep"/>
          <w:i/>
          <w:iCs/>
          <w:szCs w:val="32"/>
        </w:rPr>
        <w:footnoteReference w:id="1"/>
      </w:r>
      <w:r w:rsidR="008D6F52">
        <w:rPr>
          <w:szCs w:val="32"/>
        </w:rPr>
        <w:t>. »</w:t>
      </w:r>
    </w:p>
    <w:p w14:paraId="2723727B" w14:textId="70886FE8" w:rsidR="008D6F52" w:rsidRDefault="008D6F52" w:rsidP="008D6F52">
      <w:pPr>
        <w:jc w:val="right"/>
        <w:rPr>
          <w:i/>
          <w:iCs/>
          <w:szCs w:val="32"/>
        </w:rPr>
      </w:pPr>
      <w:proofErr w:type="spellStart"/>
      <w:r w:rsidRPr="008D6F52">
        <w:rPr>
          <w:i/>
          <w:iCs/>
          <w:szCs w:val="32"/>
        </w:rPr>
        <w:t>G</w:t>
      </w:r>
      <w:r>
        <w:rPr>
          <w:i/>
          <w:iCs/>
          <w:szCs w:val="32"/>
        </w:rPr>
        <w:t>.</w:t>
      </w:r>
      <w:r w:rsidRPr="008D6F52">
        <w:rPr>
          <w:i/>
          <w:iCs/>
          <w:szCs w:val="32"/>
        </w:rPr>
        <w:t>J</w:t>
      </w:r>
      <w:proofErr w:type="spellEnd"/>
      <w:r>
        <w:rPr>
          <w:i/>
          <w:iCs/>
          <w:szCs w:val="32"/>
        </w:rPr>
        <w:t xml:space="preserve">. </w:t>
      </w:r>
      <w:r w:rsidRPr="008D6F52">
        <w:rPr>
          <w:i/>
          <w:iCs/>
          <w:szCs w:val="32"/>
        </w:rPr>
        <w:t>-A</w:t>
      </w:r>
      <w:r>
        <w:rPr>
          <w:i/>
          <w:iCs/>
          <w:szCs w:val="32"/>
        </w:rPr>
        <w:t>.</w:t>
      </w:r>
    </w:p>
    <w:p w14:paraId="19CE4EBA" w14:textId="10ABBAA1" w:rsidR="00C71140" w:rsidRPr="00894396" w:rsidRDefault="00000000" w:rsidP="008D6F52">
      <w:pPr>
        <w:pStyle w:val="Titre1"/>
      </w:pPr>
      <w:bookmarkStart w:id="1" w:name="_Toc199599788"/>
      <w:r w:rsidRPr="00894396">
        <w:lastRenderedPageBreak/>
        <w:t>NOTE DE L</w:t>
      </w:r>
      <w:r w:rsidR="008D6F52">
        <w:t>’</w:t>
      </w:r>
      <w:r w:rsidRPr="00894396">
        <w:t>AUTEUR</w:t>
      </w:r>
      <w:bookmarkEnd w:id="1"/>
    </w:p>
    <w:p w14:paraId="1AAEF064" w14:textId="77777777" w:rsidR="00C71140" w:rsidRPr="00894396" w:rsidRDefault="00C71140" w:rsidP="00830A5C">
      <w:pPr>
        <w:rPr>
          <w:szCs w:val="32"/>
        </w:rPr>
      </w:pPr>
    </w:p>
    <w:p w14:paraId="21BDB333" w14:textId="77777777" w:rsidR="008D6F52" w:rsidRDefault="00000000" w:rsidP="008D6F52">
      <w:pPr>
        <w:rPr>
          <w:szCs w:val="32"/>
        </w:rPr>
      </w:pPr>
      <w:r w:rsidRPr="00894396">
        <w:rPr>
          <w:szCs w:val="32"/>
        </w:rPr>
        <w:t>Les six contes qui composent ce volume représentent trois ou quatre années de travail intermittent</w:t>
      </w:r>
      <w:r w:rsidR="008D6F52">
        <w:rPr>
          <w:szCs w:val="32"/>
        </w:rPr>
        <w:t xml:space="preserve">. </w:t>
      </w:r>
      <w:r w:rsidRPr="00894396">
        <w:rPr>
          <w:szCs w:val="32"/>
        </w:rPr>
        <w:t>Les dates de leurs rédactions respectives sont éloignées et leurs origines diverses</w:t>
      </w:r>
      <w:r w:rsidR="008D6F52">
        <w:rPr>
          <w:szCs w:val="32"/>
        </w:rPr>
        <w:t xml:space="preserve">. </w:t>
      </w:r>
      <w:r w:rsidRPr="00894396">
        <w:rPr>
          <w:szCs w:val="32"/>
        </w:rPr>
        <w:t>Aucun d</w:t>
      </w:r>
      <w:r w:rsidR="008D6F52">
        <w:rPr>
          <w:szCs w:val="32"/>
        </w:rPr>
        <w:t>’</w:t>
      </w:r>
      <w:r w:rsidRPr="00894396">
        <w:rPr>
          <w:szCs w:val="32"/>
        </w:rPr>
        <w:t>eux n</w:t>
      </w:r>
      <w:r w:rsidR="008D6F52">
        <w:rPr>
          <w:szCs w:val="32"/>
        </w:rPr>
        <w:t>’</w:t>
      </w:r>
      <w:r w:rsidRPr="00894396">
        <w:rPr>
          <w:szCs w:val="32"/>
        </w:rPr>
        <w:t>a trait à des souvenirs personnels</w:t>
      </w:r>
      <w:r w:rsidR="008D6F52">
        <w:rPr>
          <w:szCs w:val="32"/>
        </w:rPr>
        <w:t xml:space="preserve">, </w:t>
      </w:r>
      <w:r w:rsidRPr="00894396">
        <w:rPr>
          <w:szCs w:val="32"/>
        </w:rPr>
        <w:t>et dans tous cependant les faits sont véridiques</w:t>
      </w:r>
      <w:r w:rsidR="008D6F52">
        <w:rPr>
          <w:szCs w:val="32"/>
        </w:rPr>
        <w:t xml:space="preserve">. </w:t>
      </w:r>
      <w:r w:rsidRPr="00894396">
        <w:rPr>
          <w:szCs w:val="32"/>
        </w:rPr>
        <w:t>Par cela</w:t>
      </w:r>
      <w:r w:rsidR="008D6F52">
        <w:rPr>
          <w:szCs w:val="32"/>
        </w:rPr>
        <w:t xml:space="preserve">, </w:t>
      </w:r>
      <w:r w:rsidRPr="00894396">
        <w:rPr>
          <w:szCs w:val="32"/>
        </w:rPr>
        <w:t>je n</w:t>
      </w:r>
      <w:r w:rsidR="008D6F52">
        <w:rPr>
          <w:szCs w:val="32"/>
        </w:rPr>
        <w:t>’</w:t>
      </w:r>
      <w:r w:rsidRPr="00894396">
        <w:rPr>
          <w:szCs w:val="32"/>
        </w:rPr>
        <w:t>entends pas seulement qu</w:t>
      </w:r>
      <w:r w:rsidR="008D6F52">
        <w:rPr>
          <w:szCs w:val="32"/>
        </w:rPr>
        <w:t>’</w:t>
      </w:r>
      <w:r w:rsidRPr="00894396">
        <w:rPr>
          <w:szCs w:val="32"/>
        </w:rPr>
        <w:t>ils sont possibles</w:t>
      </w:r>
      <w:r w:rsidR="008D6F52">
        <w:rPr>
          <w:szCs w:val="32"/>
        </w:rPr>
        <w:t xml:space="preserve">, </w:t>
      </w:r>
      <w:r w:rsidRPr="00894396">
        <w:rPr>
          <w:szCs w:val="32"/>
        </w:rPr>
        <w:t>mais qu</w:t>
      </w:r>
      <w:r w:rsidR="008D6F52">
        <w:rPr>
          <w:szCs w:val="32"/>
        </w:rPr>
        <w:t>’</w:t>
      </w:r>
      <w:r w:rsidRPr="00894396">
        <w:rPr>
          <w:szCs w:val="32"/>
        </w:rPr>
        <w:t>ils se sont réellement produits</w:t>
      </w:r>
      <w:r w:rsidR="008D6F52">
        <w:rPr>
          <w:szCs w:val="32"/>
        </w:rPr>
        <w:t xml:space="preserve">. </w:t>
      </w:r>
      <w:r w:rsidRPr="00894396">
        <w:rPr>
          <w:szCs w:val="32"/>
        </w:rPr>
        <w:t>Le dernier conte du volume</w:t>
      </w:r>
      <w:r w:rsidR="008D6F52">
        <w:rPr>
          <w:szCs w:val="32"/>
        </w:rPr>
        <w:t xml:space="preserve">, </w:t>
      </w:r>
      <w:r w:rsidRPr="00894396">
        <w:rPr>
          <w:szCs w:val="32"/>
        </w:rPr>
        <w:t>par exemple</w:t>
      </w:r>
      <w:r w:rsidR="008D6F52">
        <w:rPr>
          <w:szCs w:val="32"/>
        </w:rPr>
        <w:t xml:space="preserve">, </w:t>
      </w:r>
      <w:r w:rsidRPr="00894396">
        <w:rPr>
          <w:szCs w:val="32"/>
        </w:rPr>
        <w:t>celui que j</w:t>
      </w:r>
      <w:r w:rsidR="008D6F52">
        <w:rPr>
          <w:szCs w:val="32"/>
        </w:rPr>
        <w:t>’</w:t>
      </w:r>
      <w:r w:rsidRPr="00894396">
        <w:rPr>
          <w:szCs w:val="32"/>
        </w:rPr>
        <w:t xml:space="preserve">intitule </w:t>
      </w:r>
      <w:r w:rsidRPr="00894396">
        <w:rPr>
          <w:i/>
          <w:iCs/>
          <w:szCs w:val="32"/>
        </w:rPr>
        <w:t>pathétique</w:t>
      </w:r>
      <w:r w:rsidR="008D6F52">
        <w:rPr>
          <w:i/>
          <w:iCs/>
          <w:szCs w:val="32"/>
        </w:rPr>
        <w:t xml:space="preserve">, </w:t>
      </w:r>
      <w:r w:rsidRPr="00894396">
        <w:rPr>
          <w:szCs w:val="32"/>
        </w:rPr>
        <w:t xml:space="preserve">en sous-titre à </w:t>
      </w:r>
      <w:r w:rsidRPr="00894396">
        <w:rPr>
          <w:i/>
          <w:iCs/>
          <w:szCs w:val="32"/>
        </w:rPr>
        <w:t>Il Conte</w:t>
      </w:r>
      <w:r w:rsidR="008D6F52">
        <w:rPr>
          <w:i/>
          <w:iCs/>
          <w:szCs w:val="32"/>
        </w:rPr>
        <w:t xml:space="preserve">, </w:t>
      </w:r>
      <w:r w:rsidRPr="00894396">
        <w:rPr>
          <w:szCs w:val="32"/>
        </w:rPr>
        <w:t>est une transcription presque littérale du récit que me fit un vieux gentilhomme charmant que j</w:t>
      </w:r>
      <w:r w:rsidR="008D6F52">
        <w:rPr>
          <w:szCs w:val="32"/>
        </w:rPr>
        <w:t>’</w:t>
      </w:r>
      <w:r w:rsidRPr="00894396">
        <w:rPr>
          <w:szCs w:val="32"/>
        </w:rPr>
        <w:t>avais rencontré en Italie</w:t>
      </w:r>
      <w:r w:rsidR="008D6F52">
        <w:rPr>
          <w:szCs w:val="32"/>
        </w:rPr>
        <w:t xml:space="preserve">. </w:t>
      </w:r>
      <w:r w:rsidRPr="00894396">
        <w:rPr>
          <w:szCs w:val="32"/>
        </w:rPr>
        <w:t>Je ne prétends pas que ce ne soit que cela</w:t>
      </w:r>
      <w:r w:rsidR="008D6F52">
        <w:rPr>
          <w:szCs w:val="32"/>
        </w:rPr>
        <w:t xml:space="preserve">. </w:t>
      </w:r>
      <w:r w:rsidRPr="00894396">
        <w:rPr>
          <w:szCs w:val="32"/>
        </w:rPr>
        <w:t>Il est facile d</w:t>
      </w:r>
      <w:r w:rsidR="008D6F52">
        <w:rPr>
          <w:szCs w:val="32"/>
        </w:rPr>
        <w:t>’</w:t>
      </w:r>
      <w:r w:rsidRPr="00894396">
        <w:rPr>
          <w:szCs w:val="32"/>
        </w:rPr>
        <w:t>y sentir quelque chose de plus que le mot à mot d</w:t>
      </w:r>
      <w:r w:rsidR="008D6F52">
        <w:rPr>
          <w:szCs w:val="32"/>
        </w:rPr>
        <w:t>’</w:t>
      </w:r>
      <w:r w:rsidRPr="00894396">
        <w:rPr>
          <w:szCs w:val="32"/>
        </w:rPr>
        <w:t>un récit</w:t>
      </w:r>
      <w:r w:rsidR="008D6F52">
        <w:rPr>
          <w:szCs w:val="32"/>
        </w:rPr>
        <w:t xml:space="preserve">, </w:t>
      </w:r>
      <w:r w:rsidRPr="00894396">
        <w:rPr>
          <w:szCs w:val="32"/>
        </w:rPr>
        <w:t>mais je laisse à la perspicacité du lecteur que le problème intéresse le soin de déterminer où cesse la part du conteur et où commence la mienne</w:t>
      </w:r>
      <w:r w:rsidR="008D6F52">
        <w:rPr>
          <w:szCs w:val="32"/>
        </w:rPr>
        <w:t xml:space="preserve">. </w:t>
      </w:r>
      <w:r w:rsidRPr="00894396">
        <w:rPr>
          <w:szCs w:val="32"/>
        </w:rPr>
        <w:t>Je n</w:t>
      </w:r>
      <w:r w:rsidR="008D6F52">
        <w:rPr>
          <w:szCs w:val="32"/>
        </w:rPr>
        <w:t>’</w:t>
      </w:r>
      <w:r w:rsidRPr="00894396">
        <w:rPr>
          <w:szCs w:val="32"/>
        </w:rPr>
        <w:t xml:space="preserve">implique pas </w:t>
      </w:r>
      <w:proofErr w:type="spellStart"/>
      <w:r w:rsidRPr="00894396">
        <w:rPr>
          <w:szCs w:val="32"/>
        </w:rPr>
        <w:t>par là</w:t>
      </w:r>
      <w:proofErr w:type="spellEnd"/>
      <w:r w:rsidRPr="00894396">
        <w:rPr>
          <w:szCs w:val="32"/>
        </w:rPr>
        <w:t xml:space="preserve"> que le problème en vaille la peine</w:t>
      </w:r>
      <w:r w:rsidR="008D6F52">
        <w:rPr>
          <w:szCs w:val="32"/>
        </w:rPr>
        <w:t xml:space="preserve">. </w:t>
      </w:r>
      <w:r w:rsidRPr="00894396">
        <w:rPr>
          <w:szCs w:val="32"/>
        </w:rPr>
        <w:t>Ce dont je suis du moins certain</w:t>
      </w:r>
      <w:r w:rsidR="008D6F52">
        <w:rPr>
          <w:szCs w:val="32"/>
        </w:rPr>
        <w:t xml:space="preserve">, </w:t>
      </w:r>
      <w:r w:rsidRPr="00894396">
        <w:rPr>
          <w:szCs w:val="32"/>
        </w:rPr>
        <w:t>c</w:t>
      </w:r>
      <w:r w:rsidR="008D6F52">
        <w:rPr>
          <w:szCs w:val="32"/>
        </w:rPr>
        <w:t>’</w:t>
      </w:r>
      <w:r w:rsidRPr="00894396">
        <w:rPr>
          <w:szCs w:val="32"/>
        </w:rPr>
        <w:t>est qu</w:t>
      </w:r>
      <w:r w:rsidR="008D6F52">
        <w:rPr>
          <w:szCs w:val="32"/>
        </w:rPr>
        <w:t>’</w:t>
      </w:r>
      <w:r w:rsidRPr="00894396">
        <w:rPr>
          <w:szCs w:val="32"/>
        </w:rPr>
        <w:t>il est insoluble</w:t>
      </w:r>
      <w:r w:rsidR="008D6F52">
        <w:rPr>
          <w:szCs w:val="32"/>
        </w:rPr>
        <w:t xml:space="preserve">, </w:t>
      </w:r>
      <w:r w:rsidRPr="00894396">
        <w:rPr>
          <w:szCs w:val="32"/>
        </w:rPr>
        <w:t>parce que je ne saurais</w:t>
      </w:r>
      <w:r w:rsidR="008D6F52">
        <w:rPr>
          <w:szCs w:val="32"/>
        </w:rPr>
        <w:t xml:space="preserve">, </w:t>
      </w:r>
      <w:r w:rsidRPr="00894396">
        <w:rPr>
          <w:szCs w:val="32"/>
        </w:rPr>
        <w:t>pour ma part</w:t>
      </w:r>
      <w:r w:rsidR="008D6F52">
        <w:rPr>
          <w:szCs w:val="32"/>
        </w:rPr>
        <w:t xml:space="preserve">, </w:t>
      </w:r>
      <w:r w:rsidRPr="00894396">
        <w:rPr>
          <w:szCs w:val="32"/>
        </w:rPr>
        <w:t>jeter aucune clarté sur le sujet</w:t>
      </w:r>
      <w:r w:rsidR="008D6F52">
        <w:rPr>
          <w:szCs w:val="32"/>
        </w:rPr>
        <w:t xml:space="preserve">. </w:t>
      </w:r>
      <w:r w:rsidRPr="00894396">
        <w:rPr>
          <w:szCs w:val="32"/>
        </w:rPr>
        <w:t>Tout ce que je puis dire</w:t>
      </w:r>
      <w:r w:rsidR="008D6F52">
        <w:rPr>
          <w:szCs w:val="32"/>
        </w:rPr>
        <w:t xml:space="preserve">, </w:t>
      </w:r>
      <w:r w:rsidRPr="00894396">
        <w:rPr>
          <w:szCs w:val="32"/>
        </w:rPr>
        <w:t>c</w:t>
      </w:r>
      <w:r w:rsidR="008D6F52">
        <w:rPr>
          <w:szCs w:val="32"/>
        </w:rPr>
        <w:t>’</w:t>
      </w:r>
      <w:r w:rsidRPr="00894396">
        <w:rPr>
          <w:szCs w:val="32"/>
        </w:rPr>
        <w:t>est qu</w:t>
      </w:r>
      <w:r w:rsidR="008D6F52">
        <w:rPr>
          <w:szCs w:val="32"/>
        </w:rPr>
        <w:t>’</w:t>
      </w:r>
      <w:r w:rsidRPr="00894396">
        <w:rPr>
          <w:szCs w:val="32"/>
        </w:rPr>
        <w:t>en dehors même de son récit</w:t>
      </w:r>
      <w:r w:rsidR="008D6F52">
        <w:rPr>
          <w:szCs w:val="32"/>
        </w:rPr>
        <w:t xml:space="preserve">, </w:t>
      </w:r>
      <w:r w:rsidRPr="00894396">
        <w:rPr>
          <w:szCs w:val="32"/>
        </w:rPr>
        <w:t>la personnalité du narrateur était extrêmement intéressante</w:t>
      </w:r>
      <w:r w:rsidR="008D6F52">
        <w:rPr>
          <w:szCs w:val="32"/>
        </w:rPr>
        <w:t xml:space="preserve">. </w:t>
      </w:r>
      <w:r w:rsidRPr="00894396">
        <w:rPr>
          <w:szCs w:val="32"/>
        </w:rPr>
        <w:t>J</w:t>
      </w:r>
      <w:r w:rsidR="008D6F52">
        <w:rPr>
          <w:szCs w:val="32"/>
        </w:rPr>
        <w:t>’</w:t>
      </w:r>
      <w:r w:rsidRPr="00894396">
        <w:rPr>
          <w:szCs w:val="32"/>
        </w:rPr>
        <w:t>ai su</w:t>
      </w:r>
      <w:r w:rsidR="008D6F52">
        <w:rPr>
          <w:szCs w:val="32"/>
        </w:rPr>
        <w:t xml:space="preserve">, </w:t>
      </w:r>
      <w:r w:rsidRPr="00894396">
        <w:rPr>
          <w:szCs w:val="32"/>
        </w:rPr>
        <w:t>voici quelques années</w:t>
      </w:r>
      <w:r w:rsidR="008D6F52">
        <w:rPr>
          <w:szCs w:val="32"/>
        </w:rPr>
        <w:t xml:space="preserve">, </w:t>
      </w:r>
      <w:r w:rsidRPr="00894396">
        <w:rPr>
          <w:szCs w:val="32"/>
        </w:rPr>
        <w:t>qu</w:t>
      </w:r>
      <w:r w:rsidR="008D6F52">
        <w:rPr>
          <w:szCs w:val="32"/>
        </w:rPr>
        <w:t>’</w:t>
      </w:r>
      <w:r w:rsidRPr="00894396">
        <w:rPr>
          <w:szCs w:val="32"/>
        </w:rPr>
        <w:t>il était mort loin de sa bien-aimée Naples</w:t>
      </w:r>
      <w:r w:rsidR="008D6F52">
        <w:rPr>
          <w:szCs w:val="32"/>
        </w:rPr>
        <w:t xml:space="preserve">, </w:t>
      </w:r>
      <w:r w:rsidRPr="00894396">
        <w:rPr>
          <w:szCs w:val="32"/>
        </w:rPr>
        <w:t xml:space="preserve">où lui était réellement arrivée cette </w:t>
      </w:r>
      <w:r w:rsidR="008D6F52">
        <w:rPr>
          <w:szCs w:val="32"/>
        </w:rPr>
        <w:t>« </w:t>
      </w:r>
      <w:r w:rsidRPr="00894396">
        <w:rPr>
          <w:szCs w:val="32"/>
        </w:rPr>
        <w:t>abominable aventure</w:t>
      </w:r>
      <w:r w:rsidR="008D6F52">
        <w:rPr>
          <w:szCs w:val="32"/>
        </w:rPr>
        <w:t> ».</w:t>
      </w:r>
    </w:p>
    <w:p w14:paraId="1070E5D4" w14:textId="0103E246" w:rsidR="008D6F52" w:rsidRDefault="00000000" w:rsidP="008D6F52">
      <w:pPr>
        <w:rPr>
          <w:szCs w:val="32"/>
        </w:rPr>
      </w:pPr>
      <w:r w:rsidRPr="00894396">
        <w:rPr>
          <w:szCs w:val="32"/>
        </w:rPr>
        <w:t xml:space="preserve">La genèse </w:t>
      </w:r>
      <w:r w:rsidRPr="00894396">
        <w:rPr>
          <w:i/>
          <w:iCs/>
          <w:szCs w:val="32"/>
        </w:rPr>
        <w:t>d</w:t>
      </w:r>
      <w:r w:rsidR="008D6F52">
        <w:rPr>
          <w:i/>
          <w:iCs/>
          <w:szCs w:val="32"/>
        </w:rPr>
        <w:t>’</w:t>
      </w:r>
      <w:r w:rsidRPr="00894396">
        <w:rPr>
          <w:i/>
          <w:iCs/>
          <w:szCs w:val="32"/>
        </w:rPr>
        <w:t xml:space="preserve">il Conte </w:t>
      </w:r>
      <w:r w:rsidRPr="00894396">
        <w:rPr>
          <w:szCs w:val="32"/>
        </w:rPr>
        <w:t>est donc simple</w:t>
      </w:r>
      <w:r w:rsidR="008D6F52">
        <w:rPr>
          <w:szCs w:val="32"/>
        </w:rPr>
        <w:t xml:space="preserve">. </w:t>
      </w:r>
      <w:r w:rsidRPr="00894396">
        <w:rPr>
          <w:szCs w:val="32"/>
        </w:rPr>
        <w:t>Ce n</w:t>
      </w:r>
      <w:r w:rsidR="008D6F52">
        <w:rPr>
          <w:szCs w:val="32"/>
        </w:rPr>
        <w:t>’</w:t>
      </w:r>
      <w:r w:rsidRPr="00894396">
        <w:rPr>
          <w:szCs w:val="32"/>
        </w:rPr>
        <w:t>est plus le cas des autres récits</w:t>
      </w:r>
      <w:r w:rsidR="008D6F52">
        <w:rPr>
          <w:szCs w:val="32"/>
        </w:rPr>
        <w:t xml:space="preserve">. </w:t>
      </w:r>
      <w:r w:rsidRPr="00894396">
        <w:rPr>
          <w:szCs w:val="32"/>
        </w:rPr>
        <w:t>Ils découlent de sources diverses</w:t>
      </w:r>
      <w:r w:rsidR="008D6F52">
        <w:rPr>
          <w:szCs w:val="32"/>
        </w:rPr>
        <w:t xml:space="preserve">, </w:t>
      </w:r>
      <w:r w:rsidRPr="00894396">
        <w:rPr>
          <w:szCs w:val="32"/>
        </w:rPr>
        <w:t>dont j</w:t>
      </w:r>
      <w:r w:rsidR="008D6F52">
        <w:rPr>
          <w:szCs w:val="32"/>
        </w:rPr>
        <w:t>’</w:t>
      </w:r>
      <w:r w:rsidRPr="00894396">
        <w:rPr>
          <w:szCs w:val="32"/>
        </w:rPr>
        <w:t>ai en général perdu la mémoire</w:t>
      </w:r>
      <w:r w:rsidR="008D6F52">
        <w:rPr>
          <w:szCs w:val="32"/>
        </w:rPr>
        <w:t xml:space="preserve">, </w:t>
      </w:r>
      <w:r w:rsidRPr="00894396">
        <w:rPr>
          <w:szCs w:val="32"/>
        </w:rPr>
        <w:t>faute de jamais m</w:t>
      </w:r>
      <w:r w:rsidR="008D6F52">
        <w:rPr>
          <w:szCs w:val="32"/>
        </w:rPr>
        <w:t>’</w:t>
      </w:r>
      <w:r w:rsidRPr="00894396">
        <w:rPr>
          <w:szCs w:val="32"/>
        </w:rPr>
        <w:t>astreindre à prendre de notes avant ou après la lettre</w:t>
      </w:r>
      <w:r w:rsidR="008D6F52">
        <w:rPr>
          <w:szCs w:val="32"/>
        </w:rPr>
        <w:t xml:space="preserve">. </w:t>
      </w:r>
      <w:r w:rsidRPr="00894396">
        <w:rPr>
          <w:szCs w:val="32"/>
        </w:rPr>
        <w:t>Par la lettre</w:t>
      </w:r>
      <w:r w:rsidR="008D6F52">
        <w:rPr>
          <w:szCs w:val="32"/>
        </w:rPr>
        <w:t xml:space="preserve">, </w:t>
      </w:r>
      <w:r w:rsidRPr="00894396">
        <w:rPr>
          <w:szCs w:val="32"/>
        </w:rPr>
        <w:t>entendez la composition d</w:t>
      </w:r>
      <w:r w:rsidR="008D6F52">
        <w:rPr>
          <w:szCs w:val="32"/>
        </w:rPr>
        <w:t>’</w:t>
      </w:r>
      <w:r w:rsidRPr="00894396">
        <w:rPr>
          <w:szCs w:val="32"/>
        </w:rPr>
        <w:t>une histoire</w:t>
      </w:r>
      <w:r w:rsidR="008D6F52">
        <w:rPr>
          <w:szCs w:val="32"/>
        </w:rPr>
        <w:t xml:space="preserve">. </w:t>
      </w:r>
      <w:r w:rsidRPr="00894396">
        <w:rPr>
          <w:szCs w:val="32"/>
        </w:rPr>
        <w:t>Ce dont je me souviens le plus nettement</w:t>
      </w:r>
      <w:r w:rsidR="008D6F52">
        <w:rPr>
          <w:szCs w:val="32"/>
        </w:rPr>
        <w:t xml:space="preserve">, </w:t>
      </w:r>
      <w:r w:rsidRPr="00894396">
        <w:rPr>
          <w:szCs w:val="32"/>
        </w:rPr>
        <w:t xml:space="preserve">concernant </w:t>
      </w:r>
      <w:r w:rsidRPr="00894396">
        <w:rPr>
          <w:i/>
          <w:iCs/>
          <w:szCs w:val="32"/>
        </w:rPr>
        <w:t>Gaspar Ruiz</w:t>
      </w:r>
      <w:r w:rsidR="008D6F52">
        <w:rPr>
          <w:i/>
          <w:iCs/>
          <w:szCs w:val="32"/>
        </w:rPr>
        <w:t xml:space="preserve">, </w:t>
      </w:r>
      <w:r w:rsidRPr="00894396">
        <w:rPr>
          <w:szCs w:val="32"/>
        </w:rPr>
        <w:t>c</w:t>
      </w:r>
      <w:r w:rsidR="008D6F52">
        <w:rPr>
          <w:szCs w:val="32"/>
        </w:rPr>
        <w:t>’</w:t>
      </w:r>
      <w:r w:rsidRPr="00894396">
        <w:rPr>
          <w:szCs w:val="32"/>
        </w:rPr>
        <w:t>est qu</w:t>
      </w:r>
      <w:r w:rsidR="008D6F52">
        <w:rPr>
          <w:szCs w:val="32"/>
        </w:rPr>
        <w:t>’</w:t>
      </w:r>
      <w:r w:rsidRPr="00894396">
        <w:rPr>
          <w:szCs w:val="32"/>
        </w:rPr>
        <w:t xml:space="preserve">il fut écrit </w:t>
      </w:r>
      <w:r w:rsidRPr="00894396">
        <w:rPr>
          <w:szCs w:val="32"/>
        </w:rPr>
        <w:lastRenderedPageBreak/>
        <w:t>ou du moins commencé moins d</w:t>
      </w:r>
      <w:r w:rsidR="008D6F52">
        <w:rPr>
          <w:szCs w:val="32"/>
        </w:rPr>
        <w:t>’</w:t>
      </w:r>
      <w:r w:rsidRPr="00894396">
        <w:rPr>
          <w:szCs w:val="32"/>
        </w:rPr>
        <w:t>un mois après l</w:t>
      </w:r>
      <w:r w:rsidR="008D6F52">
        <w:rPr>
          <w:szCs w:val="32"/>
        </w:rPr>
        <w:t>’</w:t>
      </w:r>
      <w:r w:rsidRPr="00894396">
        <w:rPr>
          <w:szCs w:val="32"/>
        </w:rPr>
        <w:t xml:space="preserve">achèvement de </w:t>
      </w:r>
      <w:proofErr w:type="spellStart"/>
      <w:r w:rsidRPr="00894396">
        <w:rPr>
          <w:i/>
          <w:iCs/>
          <w:szCs w:val="32"/>
        </w:rPr>
        <w:t>Nostromo</w:t>
      </w:r>
      <w:proofErr w:type="spellEnd"/>
      <w:r w:rsidR="008D6F52">
        <w:rPr>
          <w:i/>
          <w:iCs/>
          <w:szCs w:val="32"/>
        </w:rPr>
        <w:t xml:space="preserve"> ; </w:t>
      </w:r>
      <w:r w:rsidRPr="00894396">
        <w:rPr>
          <w:szCs w:val="32"/>
        </w:rPr>
        <w:t>mais</w:t>
      </w:r>
      <w:r w:rsidR="008D6F52">
        <w:rPr>
          <w:szCs w:val="32"/>
        </w:rPr>
        <w:t xml:space="preserve">, </w:t>
      </w:r>
      <w:r w:rsidRPr="00894396">
        <w:rPr>
          <w:szCs w:val="32"/>
        </w:rPr>
        <w:t>en dehors de la scène</w:t>
      </w:r>
      <w:r w:rsidR="008D6F52">
        <w:rPr>
          <w:szCs w:val="32"/>
        </w:rPr>
        <w:t xml:space="preserve"> (</w:t>
      </w:r>
      <w:r w:rsidRPr="00894396">
        <w:rPr>
          <w:szCs w:val="32"/>
        </w:rPr>
        <w:t>et c</w:t>
      </w:r>
      <w:r w:rsidR="008D6F52">
        <w:rPr>
          <w:szCs w:val="32"/>
        </w:rPr>
        <w:t>’</w:t>
      </w:r>
      <w:r w:rsidRPr="00894396">
        <w:rPr>
          <w:szCs w:val="32"/>
        </w:rPr>
        <w:t>est une scène assez vaste puisqu</w:t>
      </w:r>
      <w:r w:rsidR="008D6F52">
        <w:rPr>
          <w:szCs w:val="32"/>
        </w:rPr>
        <w:t>’</w:t>
      </w:r>
      <w:r w:rsidRPr="00894396">
        <w:rPr>
          <w:szCs w:val="32"/>
        </w:rPr>
        <w:t>elle comprend toute l</w:t>
      </w:r>
      <w:r w:rsidR="008D6F52">
        <w:rPr>
          <w:szCs w:val="32"/>
        </w:rPr>
        <w:t>’</w:t>
      </w:r>
      <w:r w:rsidRPr="00894396">
        <w:rPr>
          <w:szCs w:val="32"/>
        </w:rPr>
        <w:t>Amérique du Sud</w:t>
      </w:r>
      <w:r w:rsidR="008D6F52">
        <w:rPr>
          <w:szCs w:val="32"/>
        </w:rPr>
        <w:t xml:space="preserve">), </w:t>
      </w:r>
      <w:r w:rsidRPr="00894396">
        <w:rPr>
          <w:szCs w:val="32"/>
        </w:rPr>
        <w:t>le roman et le conte n</w:t>
      </w:r>
      <w:r w:rsidR="008D6F52">
        <w:rPr>
          <w:szCs w:val="32"/>
        </w:rPr>
        <w:t>’</w:t>
      </w:r>
      <w:r w:rsidRPr="00894396">
        <w:rPr>
          <w:szCs w:val="32"/>
        </w:rPr>
        <w:t>ont aucun trait commun</w:t>
      </w:r>
      <w:r w:rsidR="008D6F52">
        <w:rPr>
          <w:szCs w:val="32"/>
        </w:rPr>
        <w:t xml:space="preserve">, </w:t>
      </w:r>
      <w:r w:rsidRPr="00894396">
        <w:rPr>
          <w:szCs w:val="32"/>
        </w:rPr>
        <w:t>ni l</w:t>
      </w:r>
      <w:r w:rsidR="008D6F52">
        <w:rPr>
          <w:szCs w:val="32"/>
        </w:rPr>
        <w:t>’</w:t>
      </w:r>
      <w:r w:rsidRPr="00894396">
        <w:rPr>
          <w:szCs w:val="32"/>
        </w:rPr>
        <w:t>esprit</w:t>
      </w:r>
      <w:r w:rsidR="008D6F52">
        <w:rPr>
          <w:szCs w:val="32"/>
        </w:rPr>
        <w:t xml:space="preserve">, </w:t>
      </w:r>
      <w:r w:rsidRPr="00894396">
        <w:rPr>
          <w:szCs w:val="32"/>
        </w:rPr>
        <w:t>ni l</w:t>
      </w:r>
      <w:r w:rsidR="008D6F52">
        <w:rPr>
          <w:szCs w:val="32"/>
        </w:rPr>
        <w:t>’</w:t>
      </w:r>
      <w:r w:rsidRPr="00894396">
        <w:rPr>
          <w:szCs w:val="32"/>
        </w:rPr>
        <w:t>intention</w:t>
      </w:r>
      <w:r w:rsidR="008D6F52">
        <w:rPr>
          <w:szCs w:val="32"/>
        </w:rPr>
        <w:t xml:space="preserve">, </w:t>
      </w:r>
      <w:r w:rsidRPr="00894396">
        <w:rPr>
          <w:szCs w:val="32"/>
        </w:rPr>
        <w:t>ni encore moins le style</w:t>
      </w:r>
      <w:r w:rsidR="008D6F52">
        <w:rPr>
          <w:szCs w:val="32"/>
        </w:rPr>
        <w:t xml:space="preserve">. </w:t>
      </w:r>
      <w:r w:rsidRPr="00894396">
        <w:rPr>
          <w:szCs w:val="32"/>
        </w:rPr>
        <w:t>Le ton du récit est</w:t>
      </w:r>
      <w:r w:rsidR="008D6F52">
        <w:rPr>
          <w:szCs w:val="32"/>
        </w:rPr>
        <w:t xml:space="preserve">, </w:t>
      </w:r>
      <w:r w:rsidRPr="00894396">
        <w:rPr>
          <w:szCs w:val="32"/>
        </w:rPr>
        <w:t>presque tout au long</w:t>
      </w:r>
      <w:r w:rsidR="008D6F52">
        <w:rPr>
          <w:szCs w:val="32"/>
        </w:rPr>
        <w:t xml:space="preserve">, </w:t>
      </w:r>
      <w:r w:rsidRPr="00894396">
        <w:rPr>
          <w:szCs w:val="32"/>
        </w:rPr>
        <w:t xml:space="preserve">emprunté au général </w:t>
      </w:r>
      <w:proofErr w:type="spellStart"/>
      <w:r w:rsidRPr="00894396">
        <w:rPr>
          <w:szCs w:val="32"/>
        </w:rPr>
        <w:t>Santierra</w:t>
      </w:r>
      <w:proofErr w:type="spellEnd"/>
      <w:r w:rsidR="008D6F52">
        <w:rPr>
          <w:szCs w:val="32"/>
        </w:rPr>
        <w:t xml:space="preserve">, </w:t>
      </w:r>
      <w:r w:rsidRPr="00894396">
        <w:rPr>
          <w:szCs w:val="32"/>
        </w:rPr>
        <w:t>et je remarque avec satisfaction que ce vieux soldat reste bien d</w:t>
      </w:r>
      <w:r w:rsidR="008D6F52">
        <w:rPr>
          <w:szCs w:val="32"/>
        </w:rPr>
        <w:t>’</w:t>
      </w:r>
      <w:r w:rsidRPr="00894396">
        <w:rPr>
          <w:szCs w:val="32"/>
        </w:rPr>
        <w:t>un bout à l</w:t>
      </w:r>
      <w:r w:rsidR="008D6F52">
        <w:rPr>
          <w:szCs w:val="32"/>
        </w:rPr>
        <w:t>’</w:t>
      </w:r>
      <w:r w:rsidRPr="00894396">
        <w:rPr>
          <w:szCs w:val="32"/>
        </w:rPr>
        <w:t>autre conforme à lui-même</w:t>
      </w:r>
      <w:r w:rsidR="008D6F52">
        <w:rPr>
          <w:szCs w:val="32"/>
        </w:rPr>
        <w:t xml:space="preserve">. </w:t>
      </w:r>
      <w:r w:rsidRPr="00894396">
        <w:rPr>
          <w:szCs w:val="32"/>
        </w:rPr>
        <w:t>À considérer</w:t>
      </w:r>
      <w:r w:rsidR="008D6F52">
        <w:rPr>
          <w:szCs w:val="32"/>
        </w:rPr>
        <w:t xml:space="preserve">, </w:t>
      </w:r>
      <w:r w:rsidRPr="00894396">
        <w:rPr>
          <w:szCs w:val="32"/>
        </w:rPr>
        <w:t>sans parti pris</w:t>
      </w:r>
      <w:r w:rsidR="008D6F52">
        <w:rPr>
          <w:szCs w:val="32"/>
        </w:rPr>
        <w:t xml:space="preserve">, </w:t>
      </w:r>
      <w:r w:rsidRPr="00894396">
        <w:rPr>
          <w:szCs w:val="32"/>
        </w:rPr>
        <w:t>les divers modes possibles de présentation</w:t>
      </w:r>
      <w:r w:rsidR="008D6F52">
        <w:rPr>
          <w:szCs w:val="32"/>
        </w:rPr>
        <w:t xml:space="preserve">, </w:t>
      </w:r>
      <w:r w:rsidRPr="00894396">
        <w:rPr>
          <w:szCs w:val="32"/>
        </w:rPr>
        <w:t>pour une histoire de ce genre</w:t>
      </w:r>
      <w:r w:rsidR="008D6F52">
        <w:rPr>
          <w:szCs w:val="32"/>
        </w:rPr>
        <w:t xml:space="preserve">, </w:t>
      </w:r>
      <w:r w:rsidRPr="00894396">
        <w:rPr>
          <w:szCs w:val="32"/>
        </w:rPr>
        <w:t>je ne puis honnêtement conclure que le général y soit de trop</w:t>
      </w:r>
      <w:r w:rsidR="008D6F52">
        <w:rPr>
          <w:szCs w:val="32"/>
        </w:rPr>
        <w:t xml:space="preserve">. </w:t>
      </w:r>
      <w:r w:rsidRPr="00894396">
        <w:rPr>
          <w:szCs w:val="32"/>
        </w:rPr>
        <w:t>Ce vieillard qui parle de ses jours de jeunesse caractérise tout le récit</w:t>
      </w:r>
      <w:r w:rsidR="008D6F52">
        <w:rPr>
          <w:szCs w:val="32"/>
        </w:rPr>
        <w:t xml:space="preserve">, </w:t>
      </w:r>
      <w:r w:rsidRPr="00894396">
        <w:rPr>
          <w:szCs w:val="32"/>
        </w:rPr>
        <w:t>et lui donne un air de sincérité auquel je n</w:t>
      </w:r>
      <w:r w:rsidR="008D6F52">
        <w:rPr>
          <w:szCs w:val="32"/>
        </w:rPr>
        <w:t>’</w:t>
      </w:r>
      <w:r w:rsidRPr="00894396">
        <w:rPr>
          <w:szCs w:val="32"/>
        </w:rPr>
        <w:t>aurais guère prétendu sans son aide</w:t>
      </w:r>
      <w:r w:rsidR="008D6F52">
        <w:rPr>
          <w:szCs w:val="32"/>
        </w:rPr>
        <w:t xml:space="preserve">. </w:t>
      </w:r>
      <w:r w:rsidRPr="00894396">
        <w:rPr>
          <w:szCs w:val="32"/>
        </w:rPr>
        <w:t>Quant à sa véritable existence</w:t>
      </w:r>
      <w:r w:rsidR="008D6F52">
        <w:rPr>
          <w:szCs w:val="32"/>
        </w:rPr>
        <w:t xml:space="preserve">, </w:t>
      </w:r>
      <w:r w:rsidRPr="00894396">
        <w:rPr>
          <w:szCs w:val="32"/>
        </w:rPr>
        <w:t>elle ne m</w:t>
      </w:r>
      <w:r w:rsidR="008D6F52">
        <w:rPr>
          <w:szCs w:val="32"/>
        </w:rPr>
        <w:t>’</w:t>
      </w:r>
      <w:r w:rsidRPr="00894396">
        <w:rPr>
          <w:szCs w:val="32"/>
        </w:rPr>
        <w:t>a en rien servi dans ma rédaction</w:t>
      </w:r>
      <w:r w:rsidR="008D6F52">
        <w:rPr>
          <w:szCs w:val="32"/>
        </w:rPr>
        <w:t xml:space="preserve">, </w:t>
      </w:r>
      <w:r w:rsidRPr="00894396">
        <w:rPr>
          <w:szCs w:val="32"/>
        </w:rPr>
        <w:t>car toute l</w:t>
      </w:r>
      <w:r w:rsidR="008D6F52">
        <w:rPr>
          <w:szCs w:val="32"/>
        </w:rPr>
        <w:t>’</w:t>
      </w:r>
      <w:r w:rsidRPr="00894396">
        <w:rPr>
          <w:szCs w:val="32"/>
        </w:rPr>
        <w:t>histoire devait rester conforme à la simplicité de son esprit</w:t>
      </w:r>
      <w:r w:rsidR="008D6F52">
        <w:rPr>
          <w:szCs w:val="32"/>
        </w:rPr>
        <w:t xml:space="preserve">. </w:t>
      </w:r>
      <w:r w:rsidRPr="00894396">
        <w:rPr>
          <w:szCs w:val="32"/>
        </w:rPr>
        <w:t>Au surplus</w:t>
      </w:r>
      <w:r w:rsidR="008D6F52">
        <w:rPr>
          <w:szCs w:val="32"/>
        </w:rPr>
        <w:t xml:space="preserve">, </w:t>
      </w:r>
      <w:r w:rsidRPr="00894396">
        <w:rPr>
          <w:szCs w:val="32"/>
        </w:rPr>
        <w:t>tout ceci n</w:t>
      </w:r>
      <w:r w:rsidR="008D6F52">
        <w:rPr>
          <w:szCs w:val="32"/>
        </w:rPr>
        <w:t>’</w:t>
      </w:r>
      <w:r w:rsidRPr="00894396">
        <w:rPr>
          <w:szCs w:val="32"/>
        </w:rPr>
        <w:t>est que laborieux effort de mémoire</w:t>
      </w:r>
      <w:r w:rsidR="008D6F52">
        <w:rPr>
          <w:szCs w:val="32"/>
        </w:rPr>
        <w:t xml:space="preserve">, </w:t>
      </w:r>
      <w:r w:rsidRPr="00894396">
        <w:rPr>
          <w:szCs w:val="32"/>
        </w:rPr>
        <w:t>et je sens aujourd</w:t>
      </w:r>
      <w:r w:rsidR="008D6F52">
        <w:rPr>
          <w:szCs w:val="32"/>
        </w:rPr>
        <w:t>’</w:t>
      </w:r>
      <w:r w:rsidRPr="00894396">
        <w:rPr>
          <w:szCs w:val="32"/>
        </w:rPr>
        <w:t>hui que l</w:t>
      </w:r>
      <w:r w:rsidR="008D6F52">
        <w:rPr>
          <w:szCs w:val="32"/>
        </w:rPr>
        <w:t>’</w:t>
      </w:r>
      <w:r w:rsidRPr="00894396">
        <w:rPr>
          <w:szCs w:val="32"/>
        </w:rPr>
        <w:t>histoire ne pouvait pas être écrite autrement</w:t>
      </w:r>
      <w:r w:rsidR="008D6F52">
        <w:rPr>
          <w:szCs w:val="32"/>
        </w:rPr>
        <w:t xml:space="preserve">. </w:t>
      </w:r>
      <w:r w:rsidRPr="00894396">
        <w:rPr>
          <w:szCs w:val="32"/>
        </w:rPr>
        <w:t>Quant au personnage de Gaspar Ruiz lui-même</w:t>
      </w:r>
      <w:r w:rsidR="008D6F52">
        <w:rPr>
          <w:szCs w:val="32"/>
        </w:rPr>
        <w:t xml:space="preserve">, </w:t>
      </w:r>
      <w:r w:rsidRPr="00894396">
        <w:rPr>
          <w:szCs w:val="32"/>
        </w:rPr>
        <w:t>j</w:t>
      </w:r>
      <w:r w:rsidR="008D6F52">
        <w:rPr>
          <w:szCs w:val="32"/>
        </w:rPr>
        <w:t>’</w:t>
      </w:r>
      <w:r w:rsidRPr="00894396">
        <w:rPr>
          <w:szCs w:val="32"/>
        </w:rPr>
        <w:t>en ai trouvé l</w:t>
      </w:r>
      <w:r w:rsidR="008D6F52">
        <w:rPr>
          <w:szCs w:val="32"/>
        </w:rPr>
        <w:t>’</w:t>
      </w:r>
      <w:r w:rsidRPr="00894396">
        <w:rPr>
          <w:szCs w:val="32"/>
        </w:rPr>
        <w:t>idée dans un livre du capitaine Basil Hall</w:t>
      </w:r>
      <w:r w:rsidR="008D6F52">
        <w:rPr>
          <w:szCs w:val="32"/>
        </w:rPr>
        <w:t xml:space="preserve">, </w:t>
      </w:r>
      <w:r w:rsidR="008D6F52" w:rsidRPr="00894396">
        <w:rPr>
          <w:szCs w:val="32"/>
        </w:rPr>
        <w:t>R</w:t>
      </w:r>
      <w:r w:rsidR="008D6F52">
        <w:rPr>
          <w:szCs w:val="32"/>
        </w:rPr>
        <w:t>.</w:t>
      </w:r>
      <w:r w:rsidR="008D6F52" w:rsidRPr="00894396">
        <w:rPr>
          <w:szCs w:val="32"/>
        </w:rPr>
        <w:t>N</w:t>
      </w:r>
      <w:r w:rsidR="008D6F52">
        <w:rPr>
          <w:szCs w:val="32"/>
        </w:rPr>
        <w:t xml:space="preserve">. </w:t>
      </w:r>
      <w:r w:rsidRPr="00894396">
        <w:rPr>
          <w:szCs w:val="32"/>
        </w:rPr>
        <w:t>qui commanda quelque temps</w:t>
      </w:r>
      <w:r w:rsidR="008D6F52">
        <w:rPr>
          <w:szCs w:val="32"/>
        </w:rPr>
        <w:t xml:space="preserve">, </w:t>
      </w:r>
      <w:r w:rsidRPr="00894396">
        <w:rPr>
          <w:szCs w:val="32"/>
        </w:rPr>
        <w:t>entre les années 1824 et 1828</w:t>
      </w:r>
      <w:r w:rsidR="008D6F52">
        <w:rPr>
          <w:szCs w:val="32"/>
        </w:rPr>
        <w:t xml:space="preserve">, </w:t>
      </w:r>
      <w:r w:rsidRPr="00894396">
        <w:rPr>
          <w:szCs w:val="32"/>
        </w:rPr>
        <w:t>une escadrille anglaise sur la côte occidentale de l</w:t>
      </w:r>
      <w:r w:rsidR="008D6F52">
        <w:rPr>
          <w:szCs w:val="32"/>
        </w:rPr>
        <w:t>’</w:t>
      </w:r>
      <w:r w:rsidRPr="00894396">
        <w:rPr>
          <w:szCs w:val="32"/>
        </w:rPr>
        <w:t>Amérique du Sud</w:t>
      </w:r>
      <w:r w:rsidR="008D6F52">
        <w:rPr>
          <w:szCs w:val="32"/>
        </w:rPr>
        <w:t xml:space="preserve">. </w:t>
      </w:r>
      <w:r w:rsidRPr="00894396">
        <w:rPr>
          <w:szCs w:val="32"/>
        </w:rPr>
        <w:t>Son ouvrage</w:t>
      </w:r>
      <w:r w:rsidR="008D6F52">
        <w:rPr>
          <w:szCs w:val="32"/>
        </w:rPr>
        <w:t xml:space="preserve">, </w:t>
      </w:r>
      <w:r w:rsidRPr="00894396">
        <w:rPr>
          <w:szCs w:val="32"/>
        </w:rPr>
        <w:t>publié vers 1830</w:t>
      </w:r>
      <w:r w:rsidR="008D6F52">
        <w:rPr>
          <w:szCs w:val="32"/>
        </w:rPr>
        <w:t xml:space="preserve">, </w:t>
      </w:r>
      <w:r w:rsidRPr="00894396">
        <w:rPr>
          <w:szCs w:val="32"/>
        </w:rPr>
        <w:t>obtint un certain succès et doit se trouver encore dans quelques bibliothèques</w:t>
      </w:r>
      <w:r w:rsidR="008D6F52">
        <w:rPr>
          <w:szCs w:val="32"/>
        </w:rPr>
        <w:t xml:space="preserve">. </w:t>
      </w:r>
      <w:r w:rsidRPr="00894396">
        <w:rPr>
          <w:szCs w:val="32"/>
        </w:rPr>
        <w:t>Les curieux qui se défieraient de mon imagination peuvent consulter cette autorité</w:t>
      </w:r>
      <w:r w:rsidR="008D6F52">
        <w:rPr>
          <w:szCs w:val="32"/>
        </w:rPr>
        <w:t xml:space="preserve">, </w:t>
      </w:r>
      <w:r w:rsidRPr="00894396">
        <w:rPr>
          <w:szCs w:val="32"/>
        </w:rPr>
        <w:t>et trouveront les faits qui les intéressent relatés dans le second volume</w:t>
      </w:r>
      <w:r w:rsidR="008D6F52">
        <w:rPr>
          <w:szCs w:val="32"/>
        </w:rPr>
        <w:t xml:space="preserve">, </w:t>
      </w:r>
      <w:r w:rsidRPr="00894396">
        <w:rPr>
          <w:szCs w:val="32"/>
        </w:rPr>
        <w:t>je ne sais plus à quelle page</w:t>
      </w:r>
      <w:r w:rsidR="008D6F52">
        <w:rPr>
          <w:szCs w:val="32"/>
        </w:rPr>
        <w:t xml:space="preserve">, </w:t>
      </w:r>
      <w:r w:rsidRPr="00894396">
        <w:rPr>
          <w:szCs w:val="32"/>
        </w:rPr>
        <w:t>mais pas très loin de la fin</w:t>
      </w:r>
      <w:r w:rsidR="008D6F52">
        <w:rPr>
          <w:szCs w:val="32"/>
        </w:rPr>
        <w:t xml:space="preserve">. </w:t>
      </w:r>
      <w:r w:rsidRPr="00894396">
        <w:rPr>
          <w:szCs w:val="32"/>
        </w:rPr>
        <w:t>Un autre document relatif au récit</w:t>
      </w:r>
      <w:r w:rsidR="008D6F52">
        <w:rPr>
          <w:szCs w:val="32"/>
        </w:rPr>
        <w:t xml:space="preserve">, </w:t>
      </w:r>
      <w:r w:rsidRPr="00894396">
        <w:rPr>
          <w:szCs w:val="32"/>
        </w:rPr>
        <w:t>est une lettre quelque peu ironique et mordante d</w:t>
      </w:r>
      <w:r w:rsidR="008D6F52">
        <w:rPr>
          <w:szCs w:val="32"/>
        </w:rPr>
        <w:t>’</w:t>
      </w:r>
      <w:r w:rsidRPr="00894396">
        <w:rPr>
          <w:szCs w:val="32"/>
        </w:rPr>
        <w:t>un mien ami alors à Burma</w:t>
      </w:r>
      <w:r w:rsidR="008D6F52">
        <w:rPr>
          <w:szCs w:val="32"/>
        </w:rPr>
        <w:t xml:space="preserve">, </w:t>
      </w:r>
      <w:r w:rsidRPr="00894396">
        <w:rPr>
          <w:szCs w:val="32"/>
        </w:rPr>
        <w:t>qui traitait sans ménagement l</w:t>
      </w:r>
      <w:r w:rsidR="008D6F52">
        <w:rPr>
          <w:szCs w:val="32"/>
        </w:rPr>
        <w:t>’</w:t>
      </w:r>
      <w:r w:rsidRPr="00894396">
        <w:rPr>
          <w:szCs w:val="32"/>
        </w:rPr>
        <w:t xml:space="preserve">histoire du </w:t>
      </w:r>
      <w:r w:rsidR="008D6F52">
        <w:rPr>
          <w:szCs w:val="32"/>
        </w:rPr>
        <w:t>« </w:t>
      </w:r>
      <w:r w:rsidRPr="00894396">
        <w:rPr>
          <w:szCs w:val="32"/>
        </w:rPr>
        <w:t>gentleman au canon sur le dos</w:t>
      </w:r>
      <w:r w:rsidR="008D6F52">
        <w:rPr>
          <w:szCs w:val="32"/>
        </w:rPr>
        <w:t xml:space="preserve"> ». </w:t>
      </w:r>
      <w:r w:rsidRPr="00894396">
        <w:rPr>
          <w:szCs w:val="32"/>
        </w:rPr>
        <w:t>Je ne soumettrai pas la lettre au public et me contenterai d</w:t>
      </w:r>
      <w:r w:rsidR="008D6F52">
        <w:rPr>
          <w:szCs w:val="32"/>
        </w:rPr>
        <w:t>’</w:t>
      </w:r>
      <w:r w:rsidRPr="00894396">
        <w:rPr>
          <w:szCs w:val="32"/>
        </w:rPr>
        <w:t>affirmer que l</w:t>
      </w:r>
      <w:r w:rsidR="008D6F52">
        <w:rPr>
          <w:szCs w:val="32"/>
        </w:rPr>
        <w:t>’</w:t>
      </w:r>
      <w:r w:rsidRPr="00894396">
        <w:rPr>
          <w:szCs w:val="32"/>
        </w:rPr>
        <w:t>épisode du canon est authentique</w:t>
      </w:r>
      <w:r w:rsidR="008D6F52">
        <w:rPr>
          <w:szCs w:val="32"/>
        </w:rPr>
        <w:t xml:space="preserve">, </w:t>
      </w:r>
      <w:r w:rsidRPr="00894396">
        <w:rPr>
          <w:szCs w:val="32"/>
        </w:rPr>
        <w:t>ou que du moins tout me permet de croire à sa réalité</w:t>
      </w:r>
      <w:r w:rsidR="008D6F52">
        <w:rPr>
          <w:szCs w:val="32"/>
        </w:rPr>
        <w:t xml:space="preserve">, </w:t>
      </w:r>
      <w:r w:rsidRPr="00894396">
        <w:rPr>
          <w:szCs w:val="32"/>
        </w:rPr>
        <w:t xml:space="preserve">parce que je me souviens </w:t>
      </w:r>
      <w:r w:rsidRPr="00894396">
        <w:rPr>
          <w:szCs w:val="32"/>
        </w:rPr>
        <w:lastRenderedPageBreak/>
        <w:t>d</w:t>
      </w:r>
      <w:r w:rsidR="008D6F52">
        <w:rPr>
          <w:szCs w:val="32"/>
        </w:rPr>
        <w:t>’</w:t>
      </w:r>
      <w:r w:rsidRPr="00894396">
        <w:rPr>
          <w:szCs w:val="32"/>
        </w:rPr>
        <w:t>en avoir lu le récit fait avec beaucoup de flegme dans un livre de mon enfance</w:t>
      </w:r>
      <w:r w:rsidR="008D6F52">
        <w:rPr>
          <w:szCs w:val="32"/>
        </w:rPr>
        <w:t xml:space="preserve"> ; </w:t>
      </w:r>
      <w:r w:rsidRPr="00894396">
        <w:rPr>
          <w:szCs w:val="32"/>
        </w:rPr>
        <w:t>et je n</w:t>
      </w:r>
      <w:r w:rsidR="008D6F52">
        <w:rPr>
          <w:szCs w:val="32"/>
        </w:rPr>
        <w:t>’</w:t>
      </w:r>
      <w:r w:rsidRPr="00894396">
        <w:rPr>
          <w:szCs w:val="32"/>
        </w:rPr>
        <w:t>entends</w:t>
      </w:r>
      <w:r w:rsidR="008D6F52">
        <w:rPr>
          <w:szCs w:val="32"/>
        </w:rPr>
        <w:t xml:space="preserve">, </w:t>
      </w:r>
      <w:r w:rsidRPr="00894396">
        <w:rPr>
          <w:szCs w:val="32"/>
        </w:rPr>
        <w:t>pour quiconque au monde</w:t>
      </w:r>
      <w:r w:rsidR="008D6F52">
        <w:rPr>
          <w:szCs w:val="32"/>
        </w:rPr>
        <w:t xml:space="preserve">, </w:t>
      </w:r>
      <w:r w:rsidRPr="00894396">
        <w:rPr>
          <w:szCs w:val="32"/>
        </w:rPr>
        <w:t>renoncer aux croyances de ce temps-là</w:t>
      </w:r>
      <w:r w:rsidR="008D6F52">
        <w:rPr>
          <w:szCs w:val="32"/>
        </w:rPr>
        <w:t>.</w:t>
      </w:r>
    </w:p>
    <w:p w14:paraId="32EE3FE0" w14:textId="77777777" w:rsidR="008D6F52" w:rsidRDefault="00000000" w:rsidP="008D6F52">
      <w:pPr>
        <w:rPr>
          <w:szCs w:val="32"/>
        </w:rPr>
      </w:pPr>
      <w:r w:rsidRPr="00894396">
        <w:rPr>
          <w:i/>
          <w:iCs/>
          <w:szCs w:val="32"/>
        </w:rPr>
        <w:t>La Brute</w:t>
      </w:r>
      <w:r w:rsidR="008D6F52">
        <w:rPr>
          <w:i/>
          <w:iCs/>
          <w:szCs w:val="32"/>
        </w:rPr>
        <w:t xml:space="preserve">, </w:t>
      </w:r>
      <w:r w:rsidRPr="00894396">
        <w:rPr>
          <w:szCs w:val="32"/>
        </w:rPr>
        <w:t>seule histoire de mer de ce volume</w:t>
      </w:r>
      <w:r w:rsidR="008D6F52">
        <w:rPr>
          <w:szCs w:val="32"/>
        </w:rPr>
        <w:t xml:space="preserve">, </w:t>
      </w:r>
      <w:r w:rsidRPr="00894396">
        <w:rPr>
          <w:szCs w:val="32"/>
        </w:rPr>
        <w:t xml:space="preserve">est un récit comme celui </w:t>
      </w:r>
      <w:r w:rsidRPr="00894396">
        <w:rPr>
          <w:i/>
          <w:iCs/>
          <w:szCs w:val="32"/>
        </w:rPr>
        <w:t>d</w:t>
      </w:r>
      <w:r w:rsidR="008D6F52">
        <w:rPr>
          <w:i/>
          <w:iCs/>
          <w:szCs w:val="32"/>
        </w:rPr>
        <w:t>’</w:t>
      </w:r>
      <w:r w:rsidRPr="00894396">
        <w:rPr>
          <w:i/>
          <w:iCs/>
          <w:szCs w:val="32"/>
        </w:rPr>
        <w:t xml:space="preserve">il Conte </w:t>
      </w:r>
      <w:r w:rsidRPr="00894396">
        <w:rPr>
          <w:szCs w:val="32"/>
        </w:rPr>
        <w:t>et enregistre une conviction recueillie toute chaude sur des lèvres humaines</w:t>
      </w:r>
      <w:r w:rsidR="008D6F52">
        <w:rPr>
          <w:szCs w:val="32"/>
        </w:rPr>
        <w:t xml:space="preserve">. </w:t>
      </w:r>
      <w:r w:rsidRPr="00894396">
        <w:rPr>
          <w:szCs w:val="32"/>
        </w:rPr>
        <w:t>Je ne révélerai pas le nom du navire coupable</w:t>
      </w:r>
      <w:r w:rsidR="008D6F52">
        <w:rPr>
          <w:szCs w:val="32"/>
        </w:rPr>
        <w:t xml:space="preserve">, </w:t>
      </w:r>
      <w:r w:rsidRPr="00894396">
        <w:rPr>
          <w:szCs w:val="32"/>
        </w:rPr>
        <w:t>mais la première fois que j</w:t>
      </w:r>
      <w:r w:rsidR="008D6F52">
        <w:rPr>
          <w:szCs w:val="32"/>
        </w:rPr>
        <w:t>’</w:t>
      </w:r>
      <w:r w:rsidRPr="00894396">
        <w:rPr>
          <w:szCs w:val="32"/>
        </w:rPr>
        <w:t>entendis parler de ses exploits homicides</w:t>
      </w:r>
      <w:r w:rsidR="008D6F52">
        <w:rPr>
          <w:szCs w:val="32"/>
        </w:rPr>
        <w:t xml:space="preserve">, </w:t>
      </w:r>
      <w:r w:rsidRPr="00894396">
        <w:rPr>
          <w:szCs w:val="32"/>
        </w:rPr>
        <w:t>ce fut par feu le capitaine Blake</w:t>
      </w:r>
      <w:r w:rsidRPr="00894396">
        <w:rPr>
          <w:rStyle w:val="Appelnotedebasdep"/>
          <w:szCs w:val="32"/>
        </w:rPr>
        <w:footnoteReference w:id="2"/>
      </w:r>
      <w:r w:rsidR="008D6F52">
        <w:rPr>
          <w:szCs w:val="32"/>
        </w:rPr>
        <w:t xml:space="preserve">, </w:t>
      </w:r>
      <w:r w:rsidRPr="00894396">
        <w:rPr>
          <w:szCs w:val="32"/>
        </w:rPr>
        <w:t>commandant un navire de Londres</w:t>
      </w:r>
      <w:r w:rsidR="008D6F52">
        <w:rPr>
          <w:szCs w:val="32"/>
        </w:rPr>
        <w:t xml:space="preserve">, </w:t>
      </w:r>
      <w:r w:rsidRPr="00894396">
        <w:rPr>
          <w:szCs w:val="32"/>
        </w:rPr>
        <w:t>sur lequel je servais comme second officier</w:t>
      </w:r>
      <w:r w:rsidR="008D6F52">
        <w:rPr>
          <w:szCs w:val="32"/>
        </w:rPr>
        <w:t xml:space="preserve">. </w:t>
      </w:r>
      <w:r w:rsidRPr="00894396">
        <w:rPr>
          <w:szCs w:val="32"/>
        </w:rPr>
        <w:t>Le capitaine Blake est</w:t>
      </w:r>
      <w:r w:rsidR="008D6F52">
        <w:rPr>
          <w:szCs w:val="32"/>
        </w:rPr>
        <w:t xml:space="preserve">, </w:t>
      </w:r>
      <w:r w:rsidRPr="00894396">
        <w:rPr>
          <w:szCs w:val="32"/>
        </w:rPr>
        <w:t>de tous mes chefs</w:t>
      </w:r>
      <w:r w:rsidR="008D6F52">
        <w:rPr>
          <w:szCs w:val="32"/>
        </w:rPr>
        <w:t xml:space="preserve">, </w:t>
      </w:r>
      <w:r w:rsidRPr="00894396">
        <w:rPr>
          <w:szCs w:val="32"/>
        </w:rPr>
        <w:t>celui dont je me souviens avec le plus d</w:t>
      </w:r>
      <w:r w:rsidR="008D6F52">
        <w:rPr>
          <w:szCs w:val="32"/>
        </w:rPr>
        <w:t>’</w:t>
      </w:r>
      <w:r w:rsidRPr="00894396">
        <w:rPr>
          <w:szCs w:val="32"/>
        </w:rPr>
        <w:t>affection</w:t>
      </w:r>
      <w:r w:rsidR="008D6F52">
        <w:rPr>
          <w:szCs w:val="32"/>
        </w:rPr>
        <w:t xml:space="preserve">. </w:t>
      </w:r>
      <w:r w:rsidRPr="00894396">
        <w:rPr>
          <w:szCs w:val="32"/>
        </w:rPr>
        <w:t>J</w:t>
      </w:r>
      <w:r w:rsidR="008D6F52">
        <w:rPr>
          <w:szCs w:val="32"/>
        </w:rPr>
        <w:t>’</w:t>
      </w:r>
      <w:r w:rsidRPr="00894396">
        <w:rPr>
          <w:szCs w:val="32"/>
        </w:rPr>
        <w:t>ai dessiné son personnage</w:t>
      </w:r>
      <w:r w:rsidR="008D6F52">
        <w:rPr>
          <w:szCs w:val="32"/>
        </w:rPr>
        <w:t xml:space="preserve">, </w:t>
      </w:r>
      <w:r w:rsidRPr="00894396">
        <w:rPr>
          <w:szCs w:val="32"/>
        </w:rPr>
        <w:t>sans citer pourtant son nom</w:t>
      </w:r>
      <w:r w:rsidR="008D6F52">
        <w:rPr>
          <w:szCs w:val="32"/>
        </w:rPr>
        <w:t xml:space="preserve">, </w:t>
      </w:r>
      <w:r w:rsidRPr="00894396">
        <w:rPr>
          <w:szCs w:val="32"/>
        </w:rPr>
        <w:t xml:space="preserve">au début du </w:t>
      </w:r>
      <w:r w:rsidRPr="00894396">
        <w:rPr>
          <w:i/>
          <w:iCs/>
          <w:szCs w:val="32"/>
        </w:rPr>
        <w:t>Miroir de la Mer</w:t>
      </w:r>
      <w:r w:rsidR="008D6F52">
        <w:rPr>
          <w:i/>
          <w:iCs/>
          <w:szCs w:val="32"/>
        </w:rPr>
        <w:t xml:space="preserve">. </w:t>
      </w:r>
      <w:r w:rsidRPr="00894396">
        <w:rPr>
          <w:szCs w:val="32"/>
        </w:rPr>
        <w:t xml:space="preserve">Il avait eu maille à partir dans sa jeunesse avec </w:t>
      </w:r>
      <w:r w:rsidRPr="00894396">
        <w:rPr>
          <w:i/>
          <w:iCs/>
          <w:szCs w:val="32"/>
        </w:rPr>
        <w:t>la Brute</w:t>
      </w:r>
      <w:r w:rsidR="008D6F52">
        <w:rPr>
          <w:i/>
          <w:iCs/>
          <w:szCs w:val="32"/>
        </w:rPr>
        <w:t xml:space="preserve">, </w:t>
      </w:r>
      <w:r w:rsidRPr="00894396">
        <w:rPr>
          <w:szCs w:val="32"/>
        </w:rPr>
        <w:t>et peut-être est-ce cette raison qui m</w:t>
      </w:r>
      <w:r w:rsidR="008D6F52">
        <w:rPr>
          <w:szCs w:val="32"/>
        </w:rPr>
        <w:t>’</w:t>
      </w:r>
      <w:r w:rsidRPr="00894396">
        <w:rPr>
          <w:szCs w:val="32"/>
        </w:rPr>
        <w:t>a fait placer l</w:t>
      </w:r>
      <w:r w:rsidR="008D6F52">
        <w:rPr>
          <w:szCs w:val="32"/>
        </w:rPr>
        <w:t>’</w:t>
      </w:r>
      <w:r w:rsidRPr="00894396">
        <w:rPr>
          <w:szCs w:val="32"/>
        </w:rPr>
        <w:t>histoire dans la bouche d</w:t>
      </w:r>
      <w:r w:rsidR="008D6F52">
        <w:rPr>
          <w:szCs w:val="32"/>
        </w:rPr>
        <w:t>’</w:t>
      </w:r>
      <w:r w:rsidRPr="00894396">
        <w:rPr>
          <w:szCs w:val="32"/>
        </w:rPr>
        <w:t>un jeune homme</w:t>
      </w:r>
      <w:r w:rsidR="008D6F52">
        <w:rPr>
          <w:szCs w:val="32"/>
        </w:rPr>
        <w:t xml:space="preserve">, </w:t>
      </w:r>
      <w:r w:rsidRPr="00894396">
        <w:rPr>
          <w:szCs w:val="32"/>
        </w:rPr>
        <w:t>et en a fait ce que verra le lecteur</w:t>
      </w:r>
      <w:r w:rsidR="008D6F52">
        <w:rPr>
          <w:szCs w:val="32"/>
        </w:rPr>
        <w:t xml:space="preserve">. </w:t>
      </w:r>
      <w:r w:rsidRPr="00894396">
        <w:rPr>
          <w:szCs w:val="32"/>
        </w:rPr>
        <w:t>L</w:t>
      </w:r>
      <w:r w:rsidR="008D6F52">
        <w:rPr>
          <w:szCs w:val="32"/>
        </w:rPr>
        <w:t>’</w:t>
      </w:r>
      <w:r w:rsidRPr="00894396">
        <w:rPr>
          <w:szCs w:val="32"/>
        </w:rPr>
        <w:t>existence de la Brute repose sur un fait authentique</w:t>
      </w:r>
      <w:r w:rsidR="008D6F52">
        <w:rPr>
          <w:szCs w:val="32"/>
        </w:rPr>
        <w:t xml:space="preserve">. </w:t>
      </w:r>
      <w:r w:rsidRPr="00894396">
        <w:rPr>
          <w:szCs w:val="32"/>
        </w:rPr>
        <w:t>Quant à sa fin</w:t>
      </w:r>
      <w:r w:rsidR="008D6F52">
        <w:rPr>
          <w:szCs w:val="32"/>
        </w:rPr>
        <w:t xml:space="preserve">, </w:t>
      </w:r>
      <w:r w:rsidRPr="00894396">
        <w:rPr>
          <w:szCs w:val="32"/>
        </w:rPr>
        <w:t>telle qu</w:t>
      </w:r>
      <w:r w:rsidR="008D6F52">
        <w:rPr>
          <w:szCs w:val="32"/>
        </w:rPr>
        <w:t>’</w:t>
      </w:r>
      <w:r w:rsidRPr="00894396">
        <w:rPr>
          <w:szCs w:val="32"/>
        </w:rPr>
        <w:t>elle est relatée dans ces pages</w:t>
      </w:r>
      <w:r w:rsidR="008D6F52">
        <w:rPr>
          <w:szCs w:val="32"/>
        </w:rPr>
        <w:t xml:space="preserve">, </w:t>
      </w:r>
      <w:r w:rsidRPr="00894396">
        <w:rPr>
          <w:szCs w:val="32"/>
        </w:rPr>
        <w:t>elle représente aussi une aventure qui fit quelque bruit à son heure</w:t>
      </w:r>
      <w:r w:rsidR="008D6F52">
        <w:rPr>
          <w:szCs w:val="32"/>
        </w:rPr>
        <w:t xml:space="preserve">, </w:t>
      </w:r>
      <w:r w:rsidRPr="00894396">
        <w:rPr>
          <w:szCs w:val="32"/>
        </w:rPr>
        <w:t>bien qu</w:t>
      </w:r>
      <w:r w:rsidR="008D6F52">
        <w:rPr>
          <w:szCs w:val="32"/>
        </w:rPr>
        <w:t>’</w:t>
      </w:r>
      <w:r w:rsidRPr="00894396">
        <w:rPr>
          <w:szCs w:val="32"/>
        </w:rPr>
        <w:t>elle soit échue à un autre navire de noble forme et de caractère irréprochable qui méritait certainement un meilleur sort</w:t>
      </w:r>
      <w:r w:rsidR="008D6F52">
        <w:rPr>
          <w:szCs w:val="32"/>
        </w:rPr>
        <w:t xml:space="preserve">. </w:t>
      </w:r>
      <w:r w:rsidRPr="00894396">
        <w:rPr>
          <w:szCs w:val="32"/>
        </w:rPr>
        <w:t>Je l</w:t>
      </w:r>
      <w:r w:rsidR="008D6F52">
        <w:rPr>
          <w:szCs w:val="32"/>
        </w:rPr>
        <w:t>’</w:t>
      </w:r>
      <w:r w:rsidRPr="00894396">
        <w:rPr>
          <w:szCs w:val="32"/>
        </w:rPr>
        <w:t>ai sans scrupule adapté aux besoins de mon récit</w:t>
      </w:r>
      <w:r w:rsidR="008D6F52">
        <w:rPr>
          <w:szCs w:val="32"/>
        </w:rPr>
        <w:t xml:space="preserve">, </w:t>
      </w:r>
      <w:r w:rsidRPr="00894396">
        <w:rPr>
          <w:szCs w:val="32"/>
        </w:rPr>
        <w:t>croyant ainsi exercer une sorte de justice poétique</w:t>
      </w:r>
      <w:r w:rsidR="008D6F52">
        <w:rPr>
          <w:szCs w:val="32"/>
        </w:rPr>
        <w:t xml:space="preserve">. </w:t>
      </w:r>
      <w:r w:rsidRPr="00894396">
        <w:rPr>
          <w:szCs w:val="32"/>
        </w:rPr>
        <w:t>J</w:t>
      </w:r>
      <w:r w:rsidR="008D6F52">
        <w:rPr>
          <w:szCs w:val="32"/>
        </w:rPr>
        <w:t>’</w:t>
      </w:r>
      <w:r w:rsidRPr="00894396">
        <w:rPr>
          <w:szCs w:val="32"/>
        </w:rPr>
        <w:t>espère que cette petite supercherie ne ternira pas ma réputation de conteur intègre</w:t>
      </w:r>
      <w:r w:rsidR="008D6F52">
        <w:rPr>
          <w:szCs w:val="32"/>
        </w:rPr>
        <w:t>.</w:t>
      </w:r>
    </w:p>
    <w:p w14:paraId="3EF98196" w14:textId="77777777" w:rsidR="008D6F52" w:rsidRDefault="00000000" w:rsidP="008D6F52">
      <w:pPr>
        <w:rPr>
          <w:szCs w:val="32"/>
        </w:rPr>
      </w:pPr>
      <w:r w:rsidRPr="00894396">
        <w:rPr>
          <w:szCs w:val="32"/>
        </w:rPr>
        <w:t xml:space="preserve">De </w:t>
      </w:r>
      <w:r w:rsidRPr="00894396">
        <w:rPr>
          <w:i/>
          <w:iCs/>
          <w:szCs w:val="32"/>
        </w:rPr>
        <w:t>l</w:t>
      </w:r>
      <w:r w:rsidR="008D6F52">
        <w:rPr>
          <w:i/>
          <w:iCs/>
          <w:szCs w:val="32"/>
        </w:rPr>
        <w:t>’</w:t>
      </w:r>
      <w:r w:rsidRPr="00894396">
        <w:rPr>
          <w:i/>
          <w:iCs/>
          <w:szCs w:val="32"/>
        </w:rPr>
        <w:t xml:space="preserve">Indicateur </w:t>
      </w:r>
      <w:r w:rsidRPr="00894396">
        <w:rPr>
          <w:szCs w:val="32"/>
        </w:rPr>
        <w:t xml:space="preserve">et de </w:t>
      </w:r>
      <w:r w:rsidRPr="00894396">
        <w:rPr>
          <w:i/>
          <w:iCs/>
          <w:szCs w:val="32"/>
        </w:rPr>
        <w:t>l</w:t>
      </w:r>
      <w:r w:rsidR="008D6F52">
        <w:rPr>
          <w:i/>
          <w:iCs/>
          <w:szCs w:val="32"/>
        </w:rPr>
        <w:t>’</w:t>
      </w:r>
      <w:r w:rsidRPr="00894396">
        <w:rPr>
          <w:i/>
          <w:iCs/>
          <w:szCs w:val="32"/>
        </w:rPr>
        <w:t>Anarchiste</w:t>
      </w:r>
      <w:r w:rsidR="008D6F52">
        <w:rPr>
          <w:i/>
          <w:iCs/>
          <w:szCs w:val="32"/>
        </w:rPr>
        <w:t xml:space="preserve">, </w:t>
      </w:r>
      <w:r w:rsidRPr="00894396">
        <w:rPr>
          <w:szCs w:val="32"/>
        </w:rPr>
        <w:t>je n</w:t>
      </w:r>
      <w:r w:rsidR="008D6F52">
        <w:rPr>
          <w:szCs w:val="32"/>
        </w:rPr>
        <w:t>’</w:t>
      </w:r>
      <w:r w:rsidRPr="00894396">
        <w:rPr>
          <w:szCs w:val="32"/>
        </w:rPr>
        <w:t>ai presque rien à dire</w:t>
      </w:r>
      <w:r w:rsidR="008D6F52">
        <w:rPr>
          <w:szCs w:val="32"/>
        </w:rPr>
        <w:t xml:space="preserve">. </w:t>
      </w:r>
      <w:r w:rsidRPr="00894396">
        <w:rPr>
          <w:szCs w:val="32"/>
        </w:rPr>
        <w:t xml:space="preserve">Leur origine est redoutablement complexe et ne vaut </w:t>
      </w:r>
      <w:r w:rsidRPr="00894396">
        <w:rPr>
          <w:szCs w:val="32"/>
        </w:rPr>
        <w:lastRenderedPageBreak/>
        <w:t>pas</w:t>
      </w:r>
      <w:r w:rsidR="008D6F52">
        <w:rPr>
          <w:szCs w:val="32"/>
        </w:rPr>
        <w:t xml:space="preserve">, </w:t>
      </w:r>
      <w:r w:rsidRPr="00894396">
        <w:rPr>
          <w:szCs w:val="32"/>
        </w:rPr>
        <w:t>après tant d</w:t>
      </w:r>
      <w:r w:rsidR="008D6F52">
        <w:rPr>
          <w:szCs w:val="32"/>
        </w:rPr>
        <w:t>’</w:t>
      </w:r>
      <w:r w:rsidRPr="00894396">
        <w:rPr>
          <w:szCs w:val="32"/>
        </w:rPr>
        <w:t>années</w:t>
      </w:r>
      <w:r w:rsidR="008D6F52">
        <w:rPr>
          <w:szCs w:val="32"/>
        </w:rPr>
        <w:t xml:space="preserve">, </w:t>
      </w:r>
      <w:r w:rsidRPr="00894396">
        <w:rPr>
          <w:szCs w:val="32"/>
        </w:rPr>
        <w:t>d</w:t>
      </w:r>
      <w:r w:rsidR="008D6F52">
        <w:rPr>
          <w:szCs w:val="32"/>
        </w:rPr>
        <w:t>’</w:t>
      </w:r>
      <w:r w:rsidRPr="00894396">
        <w:rPr>
          <w:szCs w:val="32"/>
        </w:rPr>
        <w:t>être débrouillée</w:t>
      </w:r>
      <w:r w:rsidR="008D6F52">
        <w:rPr>
          <w:szCs w:val="32"/>
        </w:rPr>
        <w:t xml:space="preserve">. </w:t>
      </w:r>
      <w:r w:rsidRPr="00894396">
        <w:rPr>
          <w:szCs w:val="32"/>
        </w:rPr>
        <w:t>J</w:t>
      </w:r>
      <w:r w:rsidR="008D6F52">
        <w:rPr>
          <w:szCs w:val="32"/>
        </w:rPr>
        <w:t>’</w:t>
      </w:r>
      <w:r w:rsidRPr="00894396">
        <w:rPr>
          <w:szCs w:val="32"/>
        </w:rPr>
        <w:t>ai trouvé ces deux contes et je les donne ici</w:t>
      </w:r>
      <w:r w:rsidR="008D6F52">
        <w:rPr>
          <w:szCs w:val="32"/>
        </w:rPr>
        <w:t xml:space="preserve">. </w:t>
      </w:r>
      <w:r w:rsidRPr="00894396">
        <w:rPr>
          <w:szCs w:val="32"/>
        </w:rPr>
        <w:t>Le lecteur perspicace comprendra que je les ai trouvés dans ma tête</w:t>
      </w:r>
      <w:r w:rsidR="008D6F52">
        <w:rPr>
          <w:szCs w:val="32"/>
        </w:rPr>
        <w:t xml:space="preserve"> : </w:t>
      </w:r>
      <w:r w:rsidRPr="00894396">
        <w:rPr>
          <w:szCs w:val="32"/>
        </w:rPr>
        <w:t>comment eux ou leurs éléments y sont parvenus</w:t>
      </w:r>
      <w:r w:rsidR="008D6F52">
        <w:rPr>
          <w:szCs w:val="32"/>
        </w:rPr>
        <w:t xml:space="preserve">, </w:t>
      </w:r>
      <w:r w:rsidRPr="00894396">
        <w:rPr>
          <w:szCs w:val="32"/>
        </w:rPr>
        <w:t>voilà ce que j</w:t>
      </w:r>
      <w:r w:rsidR="008D6F52">
        <w:rPr>
          <w:szCs w:val="32"/>
        </w:rPr>
        <w:t>’</w:t>
      </w:r>
      <w:r w:rsidRPr="00894396">
        <w:rPr>
          <w:szCs w:val="32"/>
        </w:rPr>
        <w:t>ai presque entièrement oublié</w:t>
      </w:r>
      <w:r w:rsidR="008D6F52">
        <w:rPr>
          <w:szCs w:val="32"/>
        </w:rPr>
        <w:t xml:space="preserve"> ; </w:t>
      </w:r>
      <w:r w:rsidRPr="00894396">
        <w:rPr>
          <w:szCs w:val="32"/>
        </w:rPr>
        <w:t>quant au reste</w:t>
      </w:r>
      <w:r w:rsidR="008D6F52">
        <w:rPr>
          <w:szCs w:val="32"/>
        </w:rPr>
        <w:t xml:space="preserve">, </w:t>
      </w:r>
      <w:r w:rsidRPr="00894396">
        <w:rPr>
          <w:szCs w:val="32"/>
        </w:rPr>
        <w:t>je ne vois guère de raison de me trahir plus que je ne l</w:t>
      </w:r>
      <w:r w:rsidR="008D6F52">
        <w:rPr>
          <w:szCs w:val="32"/>
        </w:rPr>
        <w:t>’</w:t>
      </w:r>
      <w:r w:rsidRPr="00894396">
        <w:rPr>
          <w:szCs w:val="32"/>
        </w:rPr>
        <w:t>ai fait jusqu</w:t>
      </w:r>
      <w:r w:rsidR="008D6F52">
        <w:rPr>
          <w:szCs w:val="32"/>
        </w:rPr>
        <w:t>’</w:t>
      </w:r>
      <w:r w:rsidRPr="00894396">
        <w:rPr>
          <w:szCs w:val="32"/>
        </w:rPr>
        <w:t>ici</w:t>
      </w:r>
      <w:r w:rsidR="008D6F52">
        <w:rPr>
          <w:szCs w:val="32"/>
        </w:rPr>
        <w:t>.</w:t>
      </w:r>
    </w:p>
    <w:p w14:paraId="1BA9CE9F" w14:textId="77777777" w:rsidR="008D6F52" w:rsidRDefault="00000000" w:rsidP="008D6F52">
      <w:pPr>
        <w:rPr>
          <w:szCs w:val="32"/>
        </w:rPr>
      </w:pPr>
      <w:r w:rsidRPr="00894396">
        <w:rPr>
          <w:szCs w:val="32"/>
        </w:rPr>
        <w:t>Et maintenant</w:t>
      </w:r>
      <w:r w:rsidR="008D6F52">
        <w:rPr>
          <w:szCs w:val="32"/>
        </w:rPr>
        <w:t xml:space="preserve">, </w:t>
      </w:r>
      <w:r w:rsidRPr="00894396">
        <w:rPr>
          <w:szCs w:val="32"/>
        </w:rPr>
        <w:t xml:space="preserve">il me reste à parler du </w:t>
      </w:r>
      <w:r w:rsidRPr="00894396">
        <w:rPr>
          <w:i/>
          <w:iCs/>
          <w:szCs w:val="32"/>
        </w:rPr>
        <w:t>Duel</w:t>
      </w:r>
      <w:r w:rsidR="008D6F52">
        <w:rPr>
          <w:i/>
          <w:iCs/>
          <w:szCs w:val="32"/>
        </w:rPr>
        <w:t xml:space="preserve">, </w:t>
      </w:r>
      <w:r w:rsidRPr="00894396">
        <w:rPr>
          <w:szCs w:val="32"/>
        </w:rPr>
        <w:t>la plus longue histoire du livre</w:t>
      </w:r>
      <w:r w:rsidR="008D6F52">
        <w:rPr>
          <w:szCs w:val="32"/>
        </w:rPr>
        <w:t xml:space="preserve">. </w:t>
      </w:r>
      <w:r w:rsidRPr="00894396">
        <w:rPr>
          <w:szCs w:val="32"/>
        </w:rPr>
        <w:t>Ce conte fut admis à l</w:t>
      </w:r>
      <w:r w:rsidR="008D6F52">
        <w:rPr>
          <w:szCs w:val="32"/>
        </w:rPr>
        <w:t>’</w:t>
      </w:r>
      <w:r w:rsidRPr="00894396">
        <w:rPr>
          <w:szCs w:val="32"/>
        </w:rPr>
        <w:t>honneur d</w:t>
      </w:r>
      <w:r w:rsidR="008D6F52">
        <w:rPr>
          <w:szCs w:val="32"/>
        </w:rPr>
        <w:t>’</w:t>
      </w:r>
      <w:r w:rsidRPr="00894396">
        <w:rPr>
          <w:szCs w:val="32"/>
        </w:rPr>
        <w:t xml:space="preserve">une publication séparée en un mince volume illustré sous le titre </w:t>
      </w:r>
      <w:r w:rsidRPr="00894396">
        <w:rPr>
          <w:i/>
          <w:iCs/>
          <w:szCs w:val="32"/>
        </w:rPr>
        <w:t>Le Point d</w:t>
      </w:r>
      <w:r w:rsidR="008D6F52">
        <w:rPr>
          <w:i/>
          <w:iCs/>
          <w:szCs w:val="32"/>
        </w:rPr>
        <w:t>’</w:t>
      </w:r>
      <w:r w:rsidRPr="00894396">
        <w:rPr>
          <w:i/>
          <w:iCs/>
          <w:szCs w:val="32"/>
        </w:rPr>
        <w:t>Honneur</w:t>
      </w:r>
      <w:r w:rsidR="008D6F52">
        <w:rPr>
          <w:i/>
          <w:iCs/>
          <w:szCs w:val="32"/>
        </w:rPr>
        <w:t xml:space="preserve">. </w:t>
      </w:r>
      <w:r w:rsidRPr="00894396">
        <w:rPr>
          <w:szCs w:val="32"/>
        </w:rPr>
        <w:t>Il y a bien des années de cela</w:t>
      </w:r>
      <w:r w:rsidR="008D6F52">
        <w:rPr>
          <w:szCs w:val="32"/>
        </w:rPr>
        <w:t xml:space="preserve">. </w:t>
      </w:r>
      <w:r w:rsidRPr="00894396">
        <w:rPr>
          <w:szCs w:val="32"/>
        </w:rPr>
        <w:t>Depuis</w:t>
      </w:r>
      <w:r w:rsidR="008D6F52">
        <w:rPr>
          <w:szCs w:val="32"/>
        </w:rPr>
        <w:t xml:space="preserve">, </w:t>
      </w:r>
      <w:r w:rsidRPr="00894396">
        <w:rPr>
          <w:szCs w:val="32"/>
        </w:rPr>
        <w:t>il a été</w:t>
      </w:r>
      <w:r w:rsidR="008D6F52">
        <w:rPr>
          <w:szCs w:val="32"/>
        </w:rPr>
        <w:t xml:space="preserve">, </w:t>
      </w:r>
      <w:r w:rsidRPr="00894396">
        <w:rPr>
          <w:szCs w:val="32"/>
        </w:rPr>
        <w:t>dans toutes les éditions de mes œuvres</w:t>
      </w:r>
      <w:r w:rsidR="008D6F52">
        <w:rPr>
          <w:szCs w:val="32"/>
        </w:rPr>
        <w:t xml:space="preserve">, </w:t>
      </w:r>
      <w:r w:rsidRPr="00894396">
        <w:rPr>
          <w:szCs w:val="32"/>
        </w:rPr>
        <w:t>réintégré à sa place normale</w:t>
      </w:r>
      <w:r w:rsidR="008D6F52">
        <w:rPr>
          <w:szCs w:val="32"/>
        </w:rPr>
        <w:t xml:space="preserve">, </w:t>
      </w:r>
      <w:r w:rsidRPr="00894396">
        <w:rPr>
          <w:szCs w:val="32"/>
        </w:rPr>
        <w:t>c</w:t>
      </w:r>
      <w:r w:rsidR="008D6F52">
        <w:rPr>
          <w:szCs w:val="32"/>
        </w:rPr>
        <w:t>’</w:t>
      </w:r>
      <w:r w:rsidRPr="00894396">
        <w:rPr>
          <w:szCs w:val="32"/>
        </w:rPr>
        <w:t>est-à-dire à celle qu</w:t>
      </w:r>
      <w:r w:rsidR="008D6F52">
        <w:rPr>
          <w:szCs w:val="32"/>
        </w:rPr>
        <w:t>’</w:t>
      </w:r>
      <w:r w:rsidRPr="00894396">
        <w:rPr>
          <w:szCs w:val="32"/>
        </w:rPr>
        <w:t>il occupe dans ce volume</w:t>
      </w:r>
      <w:r w:rsidR="008D6F52">
        <w:rPr>
          <w:szCs w:val="32"/>
        </w:rPr>
        <w:t xml:space="preserve">. </w:t>
      </w:r>
      <w:r w:rsidRPr="00894396">
        <w:rPr>
          <w:szCs w:val="32"/>
        </w:rPr>
        <w:t>Son origine est fort simple</w:t>
      </w:r>
      <w:r w:rsidR="008D6F52">
        <w:rPr>
          <w:szCs w:val="32"/>
        </w:rPr>
        <w:t xml:space="preserve">, </w:t>
      </w:r>
      <w:r w:rsidRPr="00894396">
        <w:rPr>
          <w:szCs w:val="32"/>
        </w:rPr>
        <w:t>et se trouve dans un entrefilet de dix lignes d</w:t>
      </w:r>
      <w:r w:rsidR="008D6F52">
        <w:rPr>
          <w:szCs w:val="32"/>
        </w:rPr>
        <w:t>’</w:t>
      </w:r>
      <w:r w:rsidRPr="00894396">
        <w:rPr>
          <w:szCs w:val="32"/>
        </w:rPr>
        <w:t>un petit journal de province publié dans le Midi de la France</w:t>
      </w:r>
      <w:r w:rsidRPr="00894396">
        <w:rPr>
          <w:rStyle w:val="Appelnotedebasdep"/>
          <w:szCs w:val="32"/>
        </w:rPr>
        <w:footnoteReference w:id="3"/>
      </w:r>
      <w:r w:rsidR="008D6F52">
        <w:rPr>
          <w:i/>
          <w:iCs/>
          <w:szCs w:val="32"/>
        </w:rPr>
        <w:t xml:space="preserve">. </w:t>
      </w:r>
      <w:r w:rsidRPr="00894396">
        <w:rPr>
          <w:szCs w:val="32"/>
        </w:rPr>
        <w:t>Cet article inspiré par l</w:t>
      </w:r>
      <w:r w:rsidR="008D6F52">
        <w:rPr>
          <w:szCs w:val="32"/>
        </w:rPr>
        <w:t>’</w:t>
      </w:r>
      <w:r w:rsidRPr="00894396">
        <w:rPr>
          <w:szCs w:val="32"/>
        </w:rPr>
        <w:t>issue fatale d</w:t>
      </w:r>
      <w:r w:rsidR="008D6F52">
        <w:rPr>
          <w:szCs w:val="32"/>
        </w:rPr>
        <w:t>’</w:t>
      </w:r>
      <w:r w:rsidRPr="00894396">
        <w:rPr>
          <w:szCs w:val="32"/>
        </w:rPr>
        <w:t>un duel entre deux personnalités parisiennes</w:t>
      </w:r>
      <w:r w:rsidR="008D6F52">
        <w:rPr>
          <w:szCs w:val="32"/>
        </w:rPr>
        <w:t xml:space="preserve">, </w:t>
      </w:r>
      <w:r w:rsidRPr="00894396">
        <w:rPr>
          <w:szCs w:val="32"/>
        </w:rPr>
        <w:t>faisait</w:t>
      </w:r>
      <w:r w:rsidR="008D6F52">
        <w:rPr>
          <w:szCs w:val="32"/>
        </w:rPr>
        <w:t xml:space="preserve">, </w:t>
      </w:r>
      <w:r w:rsidRPr="00894396">
        <w:rPr>
          <w:szCs w:val="32"/>
        </w:rPr>
        <w:t>pour une raison quelconque</w:t>
      </w:r>
      <w:r w:rsidR="008D6F52">
        <w:rPr>
          <w:szCs w:val="32"/>
        </w:rPr>
        <w:t xml:space="preserve">, </w:t>
      </w:r>
      <w:r w:rsidRPr="00894396">
        <w:rPr>
          <w:szCs w:val="32"/>
        </w:rPr>
        <w:t xml:space="preserve">allusion au </w:t>
      </w:r>
      <w:r w:rsidR="008D6F52">
        <w:rPr>
          <w:szCs w:val="32"/>
        </w:rPr>
        <w:t>« </w:t>
      </w:r>
      <w:r w:rsidRPr="00894396">
        <w:rPr>
          <w:szCs w:val="32"/>
        </w:rPr>
        <w:t>fait bien connu</w:t>
      </w:r>
      <w:r w:rsidR="008D6F52">
        <w:rPr>
          <w:szCs w:val="32"/>
        </w:rPr>
        <w:t> »</w:t>
      </w:r>
      <w:r w:rsidRPr="00894396">
        <w:rPr>
          <w:szCs w:val="32"/>
        </w:rPr>
        <w:t xml:space="preserve"> de deux officiers de la Grande Armée qui</w:t>
      </w:r>
      <w:r w:rsidR="008D6F52">
        <w:rPr>
          <w:szCs w:val="32"/>
        </w:rPr>
        <w:t xml:space="preserve">, </w:t>
      </w:r>
      <w:r w:rsidRPr="00894396">
        <w:rPr>
          <w:szCs w:val="32"/>
        </w:rPr>
        <w:t>tout au long des guerres napoléoniennes</w:t>
      </w:r>
      <w:r w:rsidR="008D6F52">
        <w:rPr>
          <w:szCs w:val="32"/>
        </w:rPr>
        <w:t xml:space="preserve">, </w:t>
      </w:r>
      <w:r w:rsidRPr="00894396">
        <w:rPr>
          <w:szCs w:val="32"/>
        </w:rPr>
        <w:t>et sous un prétexte futile</w:t>
      </w:r>
      <w:r w:rsidR="008D6F52">
        <w:rPr>
          <w:szCs w:val="32"/>
        </w:rPr>
        <w:t xml:space="preserve">, </w:t>
      </w:r>
      <w:r w:rsidRPr="00894396">
        <w:rPr>
          <w:szCs w:val="32"/>
        </w:rPr>
        <w:t>s</w:t>
      </w:r>
      <w:r w:rsidR="008D6F52">
        <w:rPr>
          <w:szCs w:val="32"/>
        </w:rPr>
        <w:t>’</w:t>
      </w:r>
      <w:r w:rsidRPr="00894396">
        <w:rPr>
          <w:szCs w:val="32"/>
        </w:rPr>
        <w:t>étaient battus à très nombreuses reprises</w:t>
      </w:r>
      <w:r w:rsidR="008D6F52">
        <w:rPr>
          <w:szCs w:val="32"/>
        </w:rPr>
        <w:t xml:space="preserve">. </w:t>
      </w:r>
      <w:r w:rsidRPr="00894396">
        <w:rPr>
          <w:szCs w:val="32"/>
        </w:rPr>
        <w:t>Le prétexte n</w:t>
      </w:r>
      <w:r w:rsidR="008D6F52">
        <w:rPr>
          <w:szCs w:val="32"/>
        </w:rPr>
        <w:t>’</w:t>
      </w:r>
      <w:r w:rsidRPr="00894396">
        <w:rPr>
          <w:szCs w:val="32"/>
        </w:rPr>
        <w:t>avait jamais été éclairci</w:t>
      </w:r>
      <w:r w:rsidR="008D6F52">
        <w:rPr>
          <w:szCs w:val="32"/>
        </w:rPr>
        <w:t xml:space="preserve">. </w:t>
      </w:r>
      <w:r w:rsidRPr="00894396">
        <w:rPr>
          <w:szCs w:val="32"/>
        </w:rPr>
        <w:t>Il me restait donc à l</w:t>
      </w:r>
      <w:r w:rsidR="008D6F52">
        <w:rPr>
          <w:szCs w:val="32"/>
        </w:rPr>
        <w:t>’</w:t>
      </w:r>
      <w:r w:rsidRPr="00894396">
        <w:rPr>
          <w:szCs w:val="32"/>
        </w:rPr>
        <w:t>imaginer</w:t>
      </w:r>
      <w:r w:rsidR="008D6F52">
        <w:rPr>
          <w:szCs w:val="32"/>
        </w:rPr>
        <w:t xml:space="preserve">, </w:t>
      </w:r>
      <w:r w:rsidRPr="00894396">
        <w:rPr>
          <w:szCs w:val="32"/>
        </w:rPr>
        <w:t>et je crois qu</w:t>
      </w:r>
      <w:r w:rsidR="008D6F52">
        <w:rPr>
          <w:szCs w:val="32"/>
        </w:rPr>
        <w:t>’</w:t>
      </w:r>
      <w:r w:rsidRPr="00894396">
        <w:rPr>
          <w:szCs w:val="32"/>
        </w:rPr>
        <w:t>étant donné les caractères respectifs des deux officiers</w:t>
      </w:r>
      <w:r w:rsidR="008D6F52">
        <w:rPr>
          <w:szCs w:val="32"/>
        </w:rPr>
        <w:t xml:space="preserve">, </w:t>
      </w:r>
      <w:r w:rsidRPr="00894396">
        <w:rPr>
          <w:szCs w:val="32"/>
        </w:rPr>
        <w:t>qu</w:t>
      </w:r>
      <w:r w:rsidR="008D6F52">
        <w:rPr>
          <w:szCs w:val="32"/>
        </w:rPr>
        <w:t>’</w:t>
      </w:r>
      <w:r w:rsidRPr="00894396">
        <w:rPr>
          <w:szCs w:val="32"/>
        </w:rPr>
        <w:t>il me fallait également inventer</w:t>
      </w:r>
      <w:r w:rsidR="008D6F52">
        <w:rPr>
          <w:szCs w:val="32"/>
        </w:rPr>
        <w:t xml:space="preserve">, </w:t>
      </w:r>
      <w:r w:rsidRPr="00894396">
        <w:rPr>
          <w:szCs w:val="32"/>
        </w:rPr>
        <w:t>je l</w:t>
      </w:r>
      <w:r w:rsidR="008D6F52">
        <w:rPr>
          <w:szCs w:val="32"/>
        </w:rPr>
        <w:t>’</w:t>
      </w:r>
      <w:r w:rsidRPr="00894396">
        <w:rPr>
          <w:szCs w:val="32"/>
        </w:rPr>
        <w:t>ai rendu suffisamment plausible par son absurdité même</w:t>
      </w:r>
      <w:r w:rsidR="008D6F52">
        <w:rPr>
          <w:szCs w:val="32"/>
        </w:rPr>
        <w:t xml:space="preserve">. </w:t>
      </w:r>
      <w:r w:rsidRPr="00894396">
        <w:rPr>
          <w:szCs w:val="32"/>
        </w:rPr>
        <w:t>À vrai dire</w:t>
      </w:r>
      <w:r w:rsidR="008D6F52">
        <w:rPr>
          <w:szCs w:val="32"/>
        </w:rPr>
        <w:t xml:space="preserve">, </w:t>
      </w:r>
      <w:r w:rsidRPr="00894396">
        <w:rPr>
          <w:szCs w:val="32"/>
        </w:rPr>
        <w:t>ce conte n</w:t>
      </w:r>
      <w:r w:rsidR="008D6F52">
        <w:rPr>
          <w:szCs w:val="32"/>
        </w:rPr>
        <w:t>’</w:t>
      </w:r>
      <w:r w:rsidRPr="00894396">
        <w:rPr>
          <w:szCs w:val="32"/>
        </w:rPr>
        <w:t>est dans mon esprit qu</w:t>
      </w:r>
      <w:r w:rsidR="008D6F52">
        <w:rPr>
          <w:szCs w:val="32"/>
        </w:rPr>
        <w:t>’</w:t>
      </w:r>
      <w:r w:rsidRPr="00894396">
        <w:rPr>
          <w:szCs w:val="32"/>
        </w:rPr>
        <w:t>une tentative sérieuse et même appliquée de roman historique</w:t>
      </w:r>
      <w:r w:rsidR="008D6F52">
        <w:rPr>
          <w:szCs w:val="32"/>
        </w:rPr>
        <w:t xml:space="preserve">. </w:t>
      </w:r>
      <w:r w:rsidRPr="00894396">
        <w:rPr>
          <w:szCs w:val="32"/>
        </w:rPr>
        <w:t>J</w:t>
      </w:r>
      <w:r w:rsidR="008D6F52">
        <w:rPr>
          <w:szCs w:val="32"/>
        </w:rPr>
        <w:t>’</w:t>
      </w:r>
      <w:r w:rsidRPr="00894396">
        <w:rPr>
          <w:szCs w:val="32"/>
        </w:rPr>
        <w:t>ai beaucoup entendu parler</w:t>
      </w:r>
      <w:r w:rsidR="008D6F52">
        <w:rPr>
          <w:szCs w:val="32"/>
        </w:rPr>
        <w:t xml:space="preserve">, </w:t>
      </w:r>
      <w:r w:rsidRPr="00894396">
        <w:rPr>
          <w:szCs w:val="32"/>
        </w:rPr>
        <w:t>dans mon enfance</w:t>
      </w:r>
      <w:r w:rsidR="008D6F52">
        <w:rPr>
          <w:szCs w:val="32"/>
        </w:rPr>
        <w:t xml:space="preserve">, </w:t>
      </w:r>
      <w:r w:rsidRPr="00894396">
        <w:rPr>
          <w:szCs w:val="32"/>
        </w:rPr>
        <w:t>de</w:t>
      </w:r>
      <w:r w:rsidRPr="00894396">
        <w:rPr>
          <w:szCs w:val="32"/>
          <w:vertAlign w:val="superscript"/>
        </w:rPr>
        <w:t xml:space="preserve"> </w:t>
      </w:r>
      <w:r w:rsidRPr="00894396">
        <w:rPr>
          <w:szCs w:val="32"/>
        </w:rPr>
        <w:t>la légende napoléonienne</w:t>
      </w:r>
      <w:r w:rsidR="008D6F52">
        <w:rPr>
          <w:szCs w:val="32"/>
        </w:rPr>
        <w:t xml:space="preserve">, </w:t>
      </w:r>
      <w:r w:rsidRPr="00894396">
        <w:rPr>
          <w:szCs w:val="32"/>
        </w:rPr>
        <w:t>et il me semblait que je m</w:t>
      </w:r>
      <w:r w:rsidR="008D6F52">
        <w:rPr>
          <w:szCs w:val="32"/>
        </w:rPr>
        <w:t>’</w:t>
      </w:r>
      <w:r w:rsidRPr="00894396">
        <w:rPr>
          <w:szCs w:val="32"/>
        </w:rPr>
        <w:t>y trouverais à l</w:t>
      </w:r>
      <w:r w:rsidR="008D6F52">
        <w:rPr>
          <w:szCs w:val="32"/>
        </w:rPr>
        <w:t>’</w:t>
      </w:r>
      <w:r w:rsidRPr="00894396">
        <w:rPr>
          <w:szCs w:val="32"/>
        </w:rPr>
        <w:t>aise</w:t>
      </w:r>
      <w:r w:rsidR="008D6F52">
        <w:rPr>
          <w:szCs w:val="32"/>
        </w:rPr>
        <w:t xml:space="preserve">. </w:t>
      </w:r>
      <w:r w:rsidRPr="00894396">
        <w:rPr>
          <w:szCs w:val="32"/>
        </w:rPr>
        <w:t xml:space="preserve">Le </w:t>
      </w:r>
      <w:r w:rsidRPr="00894396">
        <w:rPr>
          <w:i/>
          <w:iCs/>
          <w:szCs w:val="32"/>
        </w:rPr>
        <w:t xml:space="preserve">Duel </w:t>
      </w:r>
      <w:r w:rsidRPr="00894396">
        <w:rPr>
          <w:szCs w:val="32"/>
        </w:rPr>
        <w:t>est le résultat de cette conviction</w:t>
      </w:r>
      <w:r w:rsidR="008D6F52">
        <w:rPr>
          <w:szCs w:val="32"/>
        </w:rPr>
        <w:t xml:space="preserve">, </w:t>
      </w:r>
      <w:r w:rsidRPr="00894396">
        <w:rPr>
          <w:szCs w:val="32"/>
        </w:rPr>
        <w:t xml:space="preserve">ou si le </w:t>
      </w:r>
      <w:r w:rsidRPr="00894396">
        <w:rPr>
          <w:szCs w:val="32"/>
        </w:rPr>
        <w:lastRenderedPageBreak/>
        <w:t>lecteur le préfère</w:t>
      </w:r>
      <w:r w:rsidR="008D6F52">
        <w:rPr>
          <w:szCs w:val="32"/>
        </w:rPr>
        <w:t xml:space="preserve">, </w:t>
      </w:r>
      <w:r w:rsidRPr="00894396">
        <w:rPr>
          <w:szCs w:val="32"/>
        </w:rPr>
        <w:t>de cette présomption</w:t>
      </w:r>
      <w:r w:rsidR="008D6F52">
        <w:rPr>
          <w:szCs w:val="32"/>
        </w:rPr>
        <w:t xml:space="preserve">. </w:t>
      </w:r>
      <w:r w:rsidRPr="00894396">
        <w:rPr>
          <w:szCs w:val="32"/>
        </w:rPr>
        <w:t>Personnellement</w:t>
      </w:r>
      <w:r w:rsidR="008D6F52">
        <w:rPr>
          <w:szCs w:val="32"/>
        </w:rPr>
        <w:t xml:space="preserve">, </w:t>
      </w:r>
      <w:r w:rsidRPr="00894396">
        <w:rPr>
          <w:szCs w:val="32"/>
        </w:rPr>
        <w:t>je n</w:t>
      </w:r>
      <w:r w:rsidR="008D6F52">
        <w:rPr>
          <w:szCs w:val="32"/>
        </w:rPr>
        <w:t>’</w:t>
      </w:r>
      <w:r w:rsidRPr="00894396">
        <w:rPr>
          <w:szCs w:val="32"/>
        </w:rPr>
        <w:t>en éprouve aucun remords</w:t>
      </w:r>
      <w:r w:rsidR="008D6F52">
        <w:rPr>
          <w:szCs w:val="32"/>
        </w:rPr>
        <w:t xml:space="preserve">. </w:t>
      </w:r>
      <w:r w:rsidRPr="00894396">
        <w:rPr>
          <w:szCs w:val="32"/>
        </w:rPr>
        <w:t>À coup sûr</w:t>
      </w:r>
      <w:r w:rsidR="008D6F52">
        <w:t xml:space="preserve">, </w:t>
      </w:r>
      <w:r w:rsidRPr="00894396">
        <w:rPr>
          <w:szCs w:val="32"/>
        </w:rPr>
        <w:t>l</w:t>
      </w:r>
      <w:r w:rsidR="008D6F52">
        <w:rPr>
          <w:szCs w:val="32"/>
        </w:rPr>
        <w:t>’</w:t>
      </w:r>
      <w:r w:rsidRPr="00894396">
        <w:rPr>
          <w:szCs w:val="32"/>
        </w:rPr>
        <w:t>histoire aurait pu être mieux contée</w:t>
      </w:r>
      <w:r w:rsidR="008D6F52">
        <w:rPr>
          <w:szCs w:val="32"/>
        </w:rPr>
        <w:t xml:space="preserve">. </w:t>
      </w:r>
      <w:r w:rsidRPr="00894396">
        <w:rPr>
          <w:szCs w:val="32"/>
        </w:rPr>
        <w:t>Tout ce que l</w:t>
      </w:r>
      <w:r w:rsidR="008D6F52">
        <w:rPr>
          <w:szCs w:val="32"/>
        </w:rPr>
        <w:t>’</w:t>
      </w:r>
      <w:r w:rsidRPr="00894396">
        <w:rPr>
          <w:szCs w:val="32"/>
        </w:rPr>
        <w:t>on fait aurait pu se mieux faire</w:t>
      </w:r>
      <w:r w:rsidR="008D6F52">
        <w:rPr>
          <w:szCs w:val="32"/>
        </w:rPr>
        <w:t xml:space="preserve"> ; </w:t>
      </w:r>
      <w:r w:rsidRPr="00894396">
        <w:rPr>
          <w:szCs w:val="32"/>
        </w:rPr>
        <w:t>mais c</w:t>
      </w:r>
      <w:r w:rsidR="008D6F52">
        <w:rPr>
          <w:szCs w:val="32"/>
        </w:rPr>
        <w:t>’</w:t>
      </w:r>
      <w:r w:rsidRPr="00894396">
        <w:rPr>
          <w:szCs w:val="32"/>
        </w:rPr>
        <w:t>est la réflexion que l</w:t>
      </w:r>
      <w:r w:rsidR="008D6F52">
        <w:rPr>
          <w:szCs w:val="32"/>
        </w:rPr>
        <w:t>’</w:t>
      </w:r>
      <w:r w:rsidRPr="00894396">
        <w:rPr>
          <w:szCs w:val="32"/>
        </w:rPr>
        <w:t>écrivain doit courageusement repousser</w:t>
      </w:r>
      <w:r w:rsidR="008D6F52">
        <w:rPr>
          <w:szCs w:val="32"/>
        </w:rPr>
        <w:t xml:space="preserve">, </w:t>
      </w:r>
      <w:r w:rsidRPr="00894396">
        <w:rPr>
          <w:szCs w:val="32"/>
        </w:rPr>
        <w:t>s</w:t>
      </w:r>
      <w:r w:rsidR="008D6F52">
        <w:rPr>
          <w:szCs w:val="32"/>
        </w:rPr>
        <w:t>’</w:t>
      </w:r>
      <w:r w:rsidRPr="00894396">
        <w:rPr>
          <w:szCs w:val="32"/>
        </w:rPr>
        <w:t>il ne veut pas que chacune de ses conceptions demeure à jamais vision personnelle et évanescente rêverie</w:t>
      </w:r>
      <w:r w:rsidR="008D6F52">
        <w:rPr>
          <w:szCs w:val="32"/>
        </w:rPr>
        <w:t xml:space="preserve">. </w:t>
      </w:r>
      <w:r w:rsidRPr="00894396">
        <w:rPr>
          <w:szCs w:val="32"/>
        </w:rPr>
        <w:t>Combien de telles rêveries n</w:t>
      </w:r>
      <w:r w:rsidR="008D6F52">
        <w:rPr>
          <w:szCs w:val="32"/>
        </w:rPr>
        <w:t>’</w:t>
      </w:r>
      <w:r w:rsidRPr="00894396">
        <w:rPr>
          <w:szCs w:val="32"/>
        </w:rPr>
        <w:t>ai-je pas vu s</w:t>
      </w:r>
      <w:r w:rsidR="008D6F52">
        <w:rPr>
          <w:szCs w:val="32"/>
        </w:rPr>
        <w:t>’</w:t>
      </w:r>
      <w:r w:rsidRPr="00894396">
        <w:rPr>
          <w:szCs w:val="32"/>
        </w:rPr>
        <w:t>évanouir ainsi</w:t>
      </w:r>
      <w:r w:rsidR="008D6F52">
        <w:rPr>
          <w:szCs w:val="32"/>
        </w:rPr>
        <w:t xml:space="preserve"> ? </w:t>
      </w:r>
      <w:r w:rsidRPr="00894396">
        <w:rPr>
          <w:szCs w:val="32"/>
        </w:rPr>
        <w:t>En tout cas</w:t>
      </w:r>
      <w:r w:rsidR="008D6F52">
        <w:rPr>
          <w:szCs w:val="32"/>
        </w:rPr>
        <w:t xml:space="preserve">, </w:t>
      </w:r>
      <w:r w:rsidRPr="00894396">
        <w:rPr>
          <w:szCs w:val="32"/>
        </w:rPr>
        <w:t>celle-ci est restée comme marque de mon courage</w:t>
      </w:r>
      <w:r w:rsidR="008D6F52">
        <w:rPr>
          <w:szCs w:val="32"/>
        </w:rPr>
        <w:t xml:space="preserve">, </w:t>
      </w:r>
      <w:r w:rsidRPr="00894396">
        <w:rPr>
          <w:szCs w:val="32"/>
        </w:rPr>
        <w:t>ou comme preuve de ma témérité</w:t>
      </w:r>
      <w:r w:rsidR="008D6F52">
        <w:rPr>
          <w:szCs w:val="32"/>
        </w:rPr>
        <w:t xml:space="preserve">. </w:t>
      </w:r>
      <w:r w:rsidRPr="00894396">
        <w:rPr>
          <w:szCs w:val="32"/>
        </w:rPr>
        <w:t>Ce qu</w:t>
      </w:r>
      <w:r w:rsidR="008D6F52">
        <w:rPr>
          <w:szCs w:val="32"/>
        </w:rPr>
        <w:t>’</w:t>
      </w:r>
      <w:r w:rsidRPr="00894396">
        <w:rPr>
          <w:szCs w:val="32"/>
        </w:rPr>
        <w:t>il me plait de me remémorer</w:t>
      </w:r>
      <w:r w:rsidR="008D6F52">
        <w:rPr>
          <w:szCs w:val="32"/>
        </w:rPr>
        <w:t xml:space="preserve">, </w:t>
      </w:r>
      <w:r w:rsidRPr="00894396">
        <w:rPr>
          <w:szCs w:val="32"/>
        </w:rPr>
        <w:t>c</w:t>
      </w:r>
      <w:r w:rsidR="008D6F52">
        <w:rPr>
          <w:szCs w:val="32"/>
        </w:rPr>
        <w:t>’</w:t>
      </w:r>
      <w:r w:rsidRPr="00894396">
        <w:rPr>
          <w:szCs w:val="32"/>
        </w:rPr>
        <w:t>est le témoignage de quelques lecteurs français qui ont bien voulu m</w:t>
      </w:r>
      <w:r w:rsidR="008D6F52">
        <w:rPr>
          <w:szCs w:val="32"/>
        </w:rPr>
        <w:t>’</w:t>
      </w:r>
      <w:r w:rsidRPr="00894396">
        <w:rPr>
          <w:szCs w:val="32"/>
        </w:rPr>
        <w:t>affirmer que dans cette centaine de pages j</w:t>
      </w:r>
      <w:r w:rsidR="008D6F52">
        <w:rPr>
          <w:szCs w:val="32"/>
        </w:rPr>
        <w:t>’</w:t>
      </w:r>
      <w:r w:rsidRPr="00894396">
        <w:rPr>
          <w:szCs w:val="32"/>
        </w:rPr>
        <w:t xml:space="preserve">avais </w:t>
      </w:r>
      <w:r w:rsidR="008D6F52">
        <w:rPr>
          <w:szCs w:val="32"/>
        </w:rPr>
        <w:t>« </w:t>
      </w:r>
      <w:r w:rsidRPr="00894396">
        <w:rPr>
          <w:szCs w:val="32"/>
        </w:rPr>
        <w:t>admirablement</w:t>
      </w:r>
      <w:r w:rsidR="008D6F52">
        <w:rPr>
          <w:szCs w:val="32"/>
        </w:rPr>
        <w:t> »</w:t>
      </w:r>
      <w:r w:rsidRPr="00894396">
        <w:rPr>
          <w:szCs w:val="32"/>
        </w:rPr>
        <w:t xml:space="preserve"> su rendre l</w:t>
      </w:r>
      <w:r w:rsidR="008D6F52">
        <w:rPr>
          <w:szCs w:val="32"/>
        </w:rPr>
        <w:t>’</w:t>
      </w:r>
      <w:r w:rsidRPr="00894396">
        <w:rPr>
          <w:szCs w:val="32"/>
        </w:rPr>
        <w:t>esprit de toute une époque</w:t>
      </w:r>
      <w:r w:rsidR="008D6F52">
        <w:rPr>
          <w:szCs w:val="32"/>
        </w:rPr>
        <w:t xml:space="preserve">. </w:t>
      </w:r>
      <w:r w:rsidRPr="00894396">
        <w:rPr>
          <w:szCs w:val="32"/>
        </w:rPr>
        <w:t>Exagération ou bienveillance</w:t>
      </w:r>
      <w:r w:rsidR="008D6F52">
        <w:rPr>
          <w:szCs w:val="32"/>
        </w:rPr>
        <w:t xml:space="preserve">, </w:t>
      </w:r>
      <w:r w:rsidRPr="00894396">
        <w:rPr>
          <w:szCs w:val="32"/>
        </w:rPr>
        <w:t>évidemment</w:t>
      </w:r>
      <w:r w:rsidR="008D6F52">
        <w:rPr>
          <w:szCs w:val="32"/>
        </w:rPr>
        <w:t xml:space="preserve"> ; </w:t>
      </w:r>
      <w:r w:rsidRPr="00894396">
        <w:rPr>
          <w:szCs w:val="32"/>
        </w:rPr>
        <w:t>mais même à tenir leur opinion pour telle</w:t>
      </w:r>
      <w:r w:rsidR="008D6F52">
        <w:rPr>
          <w:szCs w:val="32"/>
        </w:rPr>
        <w:t xml:space="preserve">, </w:t>
      </w:r>
      <w:r w:rsidRPr="00894396">
        <w:rPr>
          <w:szCs w:val="32"/>
        </w:rPr>
        <w:t>je la serre contre mon cœur</w:t>
      </w:r>
      <w:r w:rsidR="008D6F52">
        <w:rPr>
          <w:szCs w:val="32"/>
        </w:rPr>
        <w:t xml:space="preserve">, </w:t>
      </w:r>
      <w:r w:rsidRPr="00894396">
        <w:rPr>
          <w:szCs w:val="32"/>
        </w:rPr>
        <w:t>parce que c</w:t>
      </w:r>
      <w:r w:rsidR="008D6F52">
        <w:rPr>
          <w:szCs w:val="32"/>
        </w:rPr>
        <w:t>’</w:t>
      </w:r>
      <w:r w:rsidRPr="00894396">
        <w:rPr>
          <w:szCs w:val="32"/>
        </w:rPr>
        <w:t>est précisément ce que je me suis efforcé d</w:t>
      </w:r>
      <w:r w:rsidR="008D6F52">
        <w:rPr>
          <w:szCs w:val="32"/>
        </w:rPr>
        <w:t>’</w:t>
      </w:r>
      <w:r w:rsidRPr="00894396">
        <w:rPr>
          <w:szCs w:val="32"/>
        </w:rPr>
        <w:t>attraper dans mon petit filet</w:t>
      </w:r>
      <w:r w:rsidR="008D6F52">
        <w:rPr>
          <w:szCs w:val="32"/>
        </w:rPr>
        <w:t xml:space="preserve"> : </w:t>
      </w:r>
      <w:r w:rsidRPr="00894396">
        <w:rPr>
          <w:szCs w:val="32"/>
        </w:rPr>
        <w:t>l</w:t>
      </w:r>
      <w:r w:rsidR="008D6F52">
        <w:rPr>
          <w:szCs w:val="32"/>
        </w:rPr>
        <w:t>’</w:t>
      </w:r>
      <w:r w:rsidRPr="00894396">
        <w:rPr>
          <w:szCs w:val="32"/>
        </w:rPr>
        <w:t>esprit d</w:t>
      </w:r>
      <w:r w:rsidR="008D6F52">
        <w:rPr>
          <w:szCs w:val="32"/>
        </w:rPr>
        <w:t>’</w:t>
      </w:r>
      <w:r w:rsidRPr="00894396">
        <w:rPr>
          <w:szCs w:val="32"/>
        </w:rPr>
        <w:t>une génération que le grand fracas des armes ne fit jamais purement militariste</w:t>
      </w:r>
      <w:r w:rsidR="008D6F52">
        <w:rPr>
          <w:szCs w:val="32"/>
        </w:rPr>
        <w:t xml:space="preserve">, </w:t>
      </w:r>
      <w:r w:rsidRPr="00894396">
        <w:rPr>
          <w:szCs w:val="32"/>
        </w:rPr>
        <w:t>et qui resta juvénile</w:t>
      </w:r>
      <w:r w:rsidR="008D6F52">
        <w:rPr>
          <w:szCs w:val="32"/>
        </w:rPr>
        <w:t xml:space="preserve">, </w:t>
      </w:r>
      <w:r w:rsidRPr="00894396">
        <w:rPr>
          <w:szCs w:val="32"/>
        </w:rPr>
        <w:t>presque enfantine dans l</w:t>
      </w:r>
      <w:r w:rsidR="008D6F52">
        <w:rPr>
          <w:szCs w:val="32"/>
        </w:rPr>
        <w:t>’</w:t>
      </w:r>
      <w:r w:rsidRPr="00894396">
        <w:rPr>
          <w:szCs w:val="32"/>
        </w:rPr>
        <w:t>exaltation de ses sentiments</w:t>
      </w:r>
      <w:r w:rsidR="008D6F52">
        <w:rPr>
          <w:szCs w:val="32"/>
        </w:rPr>
        <w:t xml:space="preserve">, </w:t>
      </w:r>
      <w:r w:rsidRPr="00894396">
        <w:rPr>
          <w:szCs w:val="32"/>
        </w:rPr>
        <w:t>naïvement héroïque dans sa foi</w:t>
      </w:r>
      <w:r w:rsidR="008D6F52">
        <w:rPr>
          <w:szCs w:val="32"/>
        </w:rPr>
        <w:t>.</w:t>
      </w:r>
    </w:p>
    <w:p w14:paraId="2C37EE8A" w14:textId="0545DB44" w:rsidR="008D6F52" w:rsidRDefault="008D6F52" w:rsidP="008D6F52">
      <w:pPr>
        <w:jc w:val="right"/>
        <w:rPr>
          <w:szCs w:val="32"/>
        </w:rPr>
      </w:pPr>
      <w:proofErr w:type="spellStart"/>
      <w:r w:rsidRPr="008D6F52">
        <w:rPr>
          <w:szCs w:val="32"/>
        </w:rPr>
        <w:t>J</w:t>
      </w:r>
      <w:r>
        <w:rPr>
          <w:szCs w:val="32"/>
        </w:rPr>
        <w:t>.</w:t>
      </w:r>
      <w:r w:rsidRPr="008D6F52">
        <w:rPr>
          <w:szCs w:val="32"/>
        </w:rPr>
        <w:t>C</w:t>
      </w:r>
      <w:proofErr w:type="spellEnd"/>
      <w:r>
        <w:rPr>
          <w:szCs w:val="32"/>
        </w:rPr>
        <w:t>.</w:t>
      </w:r>
    </w:p>
    <w:p w14:paraId="01E52F58" w14:textId="77777777" w:rsidR="008D6F52" w:rsidRDefault="00000000" w:rsidP="008D6F52">
      <w:r w:rsidRPr="00894396">
        <w:t>1920</w:t>
      </w:r>
      <w:r w:rsidR="008D6F52">
        <w:t>.</w:t>
      </w:r>
    </w:p>
    <w:p w14:paraId="5F8F354E" w14:textId="78C6E8FD" w:rsidR="00C71140" w:rsidRPr="00CC0E56" w:rsidRDefault="00000000" w:rsidP="008D6F52">
      <w:pPr>
        <w:pStyle w:val="Titre1"/>
        <w:spacing w:before="2640"/>
        <w:rPr>
          <w:sz w:val="60"/>
          <w:szCs w:val="60"/>
        </w:rPr>
      </w:pPr>
      <w:bookmarkStart w:id="2" w:name="_Toc199599789"/>
      <w:r w:rsidRPr="00CC0E56">
        <w:rPr>
          <w:sz w:val="60"/>
          <w:szCs w:val="60"/>
        </w:rPr>
        <w:lastRenderedPageBreak/>
        <w:t>GASPAR RUIZ</w:t>
      </w:r>
      <w:r w:rsidRPr="00CC0E56">
        <w:rPr>
          <w:sz w:val="60"/>
          <w:szCs w:val="60"/>
        </w:rPr>
        <w:br/>
      </w:r>
      <w:r w:rsidRPr="00CC0E56">
        <w:rPr>
          <w:sz w:val="60"/>
          <w:szCs w:val="60"/>
        </w:rPr>
        <w:br/>
      </w:r>
      <w:r w:rsidRPr="00CC0E56">
        <w:rPr>
          <w:bCs w:val="0"/>
        </w:rPr>
        <w:t>CONTE ROMANESQUE</w:t>
      </w:r>
      <w:bookmarkEnd w:id="2"/>
    </w:p>
    <w:p w14:paraId="13FCE6E7" w14:textId="77777777" w:rsidR="00C71140" w:rsidRPr="006643D3" w:rsidRDefault="00000000" w:rsidP="008D6F52">
      <w:pPr>
        <w:pStyle w:val="Titre2"/>
        <w:pageBreakBefore/>
        <w:rPr>
          <w:sz w:val="40"/>
        </w:rPr>
      </w:pPr>
      <w:bookmarkStart w:id="3" w:name="_Toc199599790"/>
      <w:r w:rsidRPr="006643D3">
        <w:rPr>
          <w:sz w:val="40"/>
        </w:rPr>
        <w:lastRenderedPageBreak/>
        <w:t>I</w:t>
      </w:r>
      <w:bookmarkEnd w:id="3"/>
    </w:p>
    <w:p w14:paraId="6832DF2B" w14:textId="77777777" w:rsidR="00C71140" w:rsidRPr="00894396" w:rsidRDefault="00C71140" w:rsidP="00830A5C">
      <w:pPr>
        <w:rPr>
          <w:szCs w:val="32"/>
        </w:rPr>
      </w:pPr>
    </w:p>
    <w:p w14:paraId="2640C34A" w14:textId="77777777" w:rsidR="008D6F52" w:rsidRDefault="00000000" w:rsidP="008D6F52">
      <w:pPr>
        <w:rPr>
          <w:szCs w:val="32"/>
        </w:rPr>
      </w:pPr>
      <w:r w:rsidRPr="00894396">
        <w:rPr>
          <w:szCs w:val="32"/>
        </w:rPr>
        <w:t>La guerre civile fait émerger bien des caractères étranges de l</w:t>
      </w:r>
      <w:r w:rsidR="008D6F52">
        <w:rPr>
          <w:szCs w:val="32"/>
        </w:rPr>
        <w:t>’</w:t>
      </w:r>
      <w:r w:rsidRPr="00894396">
        <w:rPr>
          <w:szCs w:val="32"/>
        </w:rPr>
        <w:t>obscurité qui est le lot commun des humbles existences</w:t>
      </w:r>
      <w:r w:rsidR="008D6F52">
        <w:rPr>
          <w:szCs w:val="32"/>
        </w:rPr>
        <w:t xml:space="preserve">, </w:t>
      </w:r>
      <w:r w:rsidRPr="00894396">
        <w:rPr>
          <w:szCs w:val="32"/>
        </w:rPr>
        <w:t>dans l</w:t>
      </w:r>
      <w:r w:rsidR="008D6F52">
        <w:rPr>
          <w:szCs w:val="32"/>
        </w:rPr>
        <w:t>’</w:t>
      </w:r>
      <w:r w:rsidRPr="00894396">
        <w:rPr>
          <w:szCs w:val="32"/>
        </w:rPr>
        <w:t>état ordinaire des sociétés</w:t>
      </w:r>
      <w:r w:rsidR="008D6F52">
        <w:rPr>
          <w:szCs w:val="32"/>
        </w:rPr>
        <w:t>.</w:t>
      </w:r>
    </w:p>
    <w:p w14:paraId="53739699" w14:textId="77777777" w:rsidR="008D6F52" w:rsidRDefault="00000000" w:rsidP="008D6F52">
      <w:pPr>
        <w:rPr>
          <w:szCs w:val="32"/>
        </w:rPr>
      </w:pPr>
      <w:r w:rsidRPr="00894396">
        <w:rPr>
          <w:szCs w:val="32"/>
        </w:rPr>
        <w:t>Certains individus conquièrent la gloire par leurs vices</w:t>
      </w:r>
      <w:r w:rsidR="008D6F52">
        <w:rPr>
          <w:szCs w:val="32"/>
        </w:rPr>
        <w:t xml:space="preserve">, </w:t>
      </w:r>
      <w:r w:rsidRPr="00894396">
        <w:rPr>
          <w:szCs w:val="32"/>
        </w:rPr>
        <w:t>leurs vertus</w:t>
      </w:r>
      <w:r w:rsidR="008D6F52">
        <w:rPr>
          <w:szCs w:val="32"/>
        </w:rPr>
        <w:t xml:space="preserve">, </w:t>
      </w:r>
      <w:r w:rsidRPr="00894396">
        <w:rPr>
          <w:szCs w:val="32"/>
        </w:rPr>
        <w:t>ou simplement par des actions qui peuvent avoir une importance passagère</w:t>
      </w:r>
      <w:r w:rsidR="008D6F52">
        <w:rPr>
          <w:szCs w:val="32"/>
        </w:rPr>
        <w:t xml:space="preserve">, </w:t>
      </w:r>
      <w:r w:rsidRPr="00894396">
        <w:rPr>
          <w:szCs w:val="32"/>
        </w:rPr>
        <w:t>puis sombrent dans l</w:t>
      </w:r>
      <w:r w:rsidR="008D6F52">
        <w:rPr>
          <w:szCs w:val="32"/>
        </w:rPr>
        <w:t>’</w:t>
      </w:r>
      <w:r w:rsidRPr="00894396">
        <w:rPr>
          <w:szCs w:val="32"/>
        </w:rPr>
        <w:t>oubli</w:t>
      </w:r>
      <w:r w:rsidR="008D6F52">
        <w:rPr>
          <w:szCs w:val="32"/>
        </w:rPr>
        <w:t xml:space="preserve">. </w:t>
      </w:r>
      <w:r w:rsidRPr="00894396">
        <w:rPr>
          <w:szCs w:val="32"/>
        </w:rPr>
        <w:t>Les noms de quelques chefs survivent seuls à la fin des conflits</w:t>
      </w:r>
      <w:r w:rsidR="008D6F52">
        <w:rPr>
          <w:szCs w:val="32"/>
        </w:rPr>
        <w:t xml:space="preserve">, </w:t>
      </w:r>
      <w:r w:rsidRPr="00894396">
        <w:rPr>
          <w:szCs w:val="32"/>
        </w:rPr>
        <w:t>pour appartenir à l</w:t>
      </w:r>
      <w:r w:rsidR="008D6F52">
        <w:rPr>
          <w:szCs w:val="32"/>
        </w:rPr>
        <w:t>’</w:t>
      </w:r>
      <w:r w:rsidRPr="00894396">
        <w:rPr>
          <w:szCs w:val="32"/>
        </w:rPr>
        <w:t>histoire</w:t>
      </w:r>
      <w:r w:rsidR="008D6F52">
        <w:rPr>
          <w:szCs w:val="32"/>
        </w:rPr>
        <w:t xml:space="preserve"> ; </w:t>
      </w:r>
      <w:r w:rsidRPr="00894396">
        <w:rPr>
          <w:szCs w:val="32"/>
        </w:rPr>
        <w:t>ils échappent à la mémoire active des hommes pour vivre dans les livres</w:t>
      </w:r>
      <w:r w:rsidR="008D6F52">
        <w:rPr>
          <w:szCs w:val="32"/>
        </w:rPr>
        <w:t>.</w:t>
      </w:r>
    </w:p>
    <w:p w14:paraId="0D1966EB" w14:textId="77777777" w:rsidR="008D6F52" w:rsidRDefault="00000000" w:rsidP="008D6F52">
      <w:pPr>
        <w:rPr>
          <w:szCs w:val="32"/>
        </w:rPr>
      </w:pPr>
      <w:r w:rsidRPr="00894396">
        <w:rPr>
          <w:szCs w:val="32"/>
        </w:rPr>
        <w:t xml:space="preserve">Le nom du général </w:t>
      </w:r>
      <w:proofErr w:type="spellStart"/>
      <w:r w:rsidRPr="00894396">
        <w:rPr>
          <w:szCs w:val="32"/>
        </w:rPr>
        <w:t>Santierra</w:t>
      </w:r>
      <w:proofErr w:type="spellEnd"/>
      <w:r w:rsidRPr="00894396">
        <w:rPr>
          <w:szCs w:val="32"/>
        </w:rPr>
        <w:t xml:space="preserve"> a conquis cette froide immortalité livresque</w:t>
      </w:r>
      <w:r w:rsidR="008D6F52">
        <w:rPr>
          <w:szCs w:val="32"/>
        </w:rPr>
        <w:t xml:space="preserve">. </w:t>
      </w:r>
      <w:r w:rsidRPr="00894396">
        <w:rPr>
          <w:szCs w:val="32"/>
        </w:rPr>
        <w:t>C</w:t>
      </w:r>
      <w:r w:rsidR="008D6F52">
        <w:rPr>
          <w:szCs w:val="32"/>
        </w:rPr>
        <w:t>’</w:t>
      </w:r>
      <w:r w:rsidRPr="00894396">
        <w:rPr>
          <w:szCs w:val="32"/>
        </w:rPr>
        <w:t>était un Sud-Américain de bonne famille</w:t>
      </w:r>
      <w:r w:rsidR="008D6F52">
        <w:rPr>
          <w:szCs w:val="32"/>
        </w:rPr>
        <w:t xml:space="preserve">, </w:t>
      </w:r>
      <w:r w:rsidRPr="00894396">
        <w:rPr>
          <w:szCs w:val="32"/>
        </w:rPr>
        <w:t>et les ouvrages publiés de son vivant le rangent au nombre de ceux qui arrachèrent un continent à l</w:t>
      </w:r>
      <w:r w:rsidR="008D6F52">
        <w:rPr>
          <w:szCs w:val="32"/>
        </w:rPr>
        <w:t>’</w:t>
      </w:r>
      <w:r w:rsidRPr="00894396">
        <w:rPr>
          <w:szCs w:val="32"/>
        </w:rPr>
        <w:t>étouffante domination de l</w:t>
      </w:r>
      <w:r w:rsidR="008D6F52">
        <w:rPr>
          <w:szCs w:val="32"/>
        </w:rPr>
        <w:t>’</w:t>
      </w:r>
      <w:r w:rsidRPr="00894396">
        <w:rPr>
          <w:szCs w:val="32"/>
        </w:rPr>
        <w:t>Espagne</w:t>
      </w:r>
      <w:r w:rsidR="008D6F52">
        <w:rPr>
          <w:szCs w:val="32"/>
        </w:rPr>
        <w:t>.</w:t>
      </w:r>
    </w:p>
    <w:p w14:paraId="3ABE97F2" w14:textId="77777777" w:rsidR="008D6F52" w:rsidRDefault="00000000" w:rsidP="008D6F52">
      <w:pPr>
        <w:rPr>
          <w:szCs w:val="32"/>
        </w:rPr>
      </w:pPr>
      <w:r w:rsidRPr="00894396">
        <w:rPr>
          <w:szCs w:val="32"/>
        </w:rPr>
        <w:t>La longue guerre menée d</w:t>
      </w:r>
      <w:r w:rsidR="008D6F52">
        <w:rPr>
          <w:szCs w:val="32"/>
        </w:rPr>
        <w:t>’</w:t>
      </w:r>
      <w:r w:rsidRPr="00894396">
        <w:rPr>
          <w:szCs w:val="32"/>
        </w:rPr>
        <w:t>un côté pour l</w:t>
      </w:r>
      <w:r w:rsidR="008D6F52">
        <w:rPr>
          <w:szCs w:val="32"/>
        </w:rPr>
        <w:t>’</w:t>
      </w:r>
      <w:r w:rsidRPr="00894396">
        <w:rPr>
          <w:szCs w:val="32"/>
        </w:rPr>
        <w:t>indépendance et de l</w:t>
      </w:r>
      <w:r w:rsidR="008D6F52">
        <w:rPr>
          <w:szCs w:val="32"/>
        </w:rPr>
        <w:t>’</w:t>
      </w:r>
      <w:r w:rsidRPr="00894396">
        <w:rPr>
          <w:szCs w:val="32"/>
        </w:rPr>
        <w:t>autre pour l</w:t>
      </w:r>
      <w:r w:rsidR="008D6F52">
        <w:rPr>
          <w:szCs w:val="32"/>
        </w:rPr>
        <w:t>’</w:t>
      </w:r>
      <w:r w:rsidRPr="00894396">
        <w:rPr>
          <w:szCs w:val="32"/>
        </w:rPr>
        <w:t>oppression</w:t>
      </w:r>
      <w:r w:rsidR="008D6F52">
        <w:rPr>
          <w:szCs w:val="32"/>
        </w:rPr>
        <w:t xml:space="preserve">, </w:t>
      </w:r>
      <w:r w:rsidRPr="00894396">
        <w:rPr>
          <w:szCs w:val="32"/>
        </w:rPr>
        <w:t>finit par prendre</w:t>
      </w:r>
      <w:r w:rsidR="008D6F52">
        <w:rPr>
          <w:szCs w:val="32"/>
        </w:rPr>
        <w:t xml:space="preserve">, </w:t>
      </w:r>
      <w:r w:rsidRPr="00894396">
        <w:rPr>
          <w:szCs w:val="32"/>
        </w:rPr>
        <w:t>avec le cours des années et les vicissitudes de la fortune</w:t>
      </w:r>
      <w:r w:rsidR="008D6F52">
        <w:rPr>
          <w:szCs w:val="32"/>
        </w:rPr>
        <w:t xml:space="preserve">, </w:t>
      </w:r>
      <w:r w:rsidRPr="00894396">
        <w:rPr>
          <w:szCs w:val="32"/>
        </w:rPr>
        <w:t>la violence et l</w:t>
      </w:r>
      <w:r w:rsidR="008D6F52">
        <w:rPr>
          <w:szCs w:val="32"/>
        </w:rPr>
        <w:t>’</w:t>
      </w:r>
      <w:r w:rsidRPr="00894396">
        <w:rPr>
          <w:szCs w:val="32"/>
        </w:rPr>
        <w:t>inhumanité d</w:t>
      </w:r>
      <w:r w:rsidR="008D6F52">
        <w:rPr>
          <w:szCs w:val="32"/>
        </w:rPr>
        <w:t>’</w:t>
      </w:r>
      <w:r w:rsidRPr="00894396">
        <w:rPr>
          <w:szCs w:val="32"/>
        </w:rPr>
        <w:t>une lutte pour la vie</w:t>
      </w:r>
      <w:r w:rsidR="008D6F52">
        <w:rPr>
          <w:szCs w:val="32"/>
        </w:rPr>
        <w:t xml:space="preserve">. </w:t>
      </w:r>
      <w:r w:rsidRPr="00894396">
        <w:rPr>
          <w:szCs w:val="32"/>
        </w:rPr>
        <w:t>Tout sentiment de douceur ou de compassion fut étouffé sous la haine politique</w:t>
      </w:r>
      <w:r w:rsidR="008D6F52">
        <w:rPr>
          <w:szCs w:val="32"/>
        </w:rPr>
        <w:t xml:space="preserve">. </w:t>
      </w:r>
      <w:r w:rsidRPr="00894396">
        <w:rPr>
          <w:szCs w:val="32"/>
        </w:rPr>
        <w:t>Et comme il arrive toujours à la guerre</w:t>
      </w:r>
      <w:r w:rsidR="008D6F52">
        <w:rPr>
          <w:szCs w:val="32"/>
        </w:rPr>
        <w:t xml:space="preserve">, </w:t>
      </w:r>
      <w:r w:rsidRPr="00894396">
        <w:rPr>
          <w:szCs w:val="32"/>
        </w:rPr>
        <w:t>c</w:t>
      </w:r>
      <w:r w:rsidR="008D6F52">
        <w:rPr>
          <w:szCs w:val="32"/>
        </w:rPr>
        <w:t>’</w:t>
      </w:r>
      <w:r w:rsidRPr="00894396">
        <w:rPr>
          <w:szCs w:val="32"/>
        </w:rPr>
        <w:t>est la masse du peuple qui</w:t>
      </w:r>
      <w:r w:rsidR="008D6F52">
        <w:rPr>
          <w:szCs w:val="32"/>
        </w:rPr>
        <w:t xml:space="preserve">, </w:t>
      </w:r>
      <w:r w:rsidRPr="00894396">
        <w:rPr>
          <w:szCs w:val="32"/>
        </w:rPr>
        <w:t>ayant le moins à attendre de son issue</w:t>
      </w:r>
      <w:r w:rsidR="008D6F52">
        <w:rPr>
          <w:szCs w:val="32"/>
        </w:rPr>
        <w:t xml:space="preserve">, </w:t>
      </w:r>
      <w:r w:rsidRPr="00894396">
        <w:rPr>
          <w:szCs w:val="32"/>
        </w:rPr>
        <w:t>souffrit le plus dans son obscurité et son humble fortune</w:t>
      </w:r>
      <w:r w:rsidR="008D6F52">
        <w:rPr>
          <w:szCs w:val="32"/>
        </w:rPr>
        <w:t>.</w:t>
      </w:r>
    </w:p>
    <w:p w14:paraId="4374C109" w14:textId="77777777" w:rsidR="008D6F52" w:rsidRDefault="00000000" w:rsidP="008D6F52">
      <w:pPr>
        <w:rPr>
          <w:szCs w:val="32"/>
        </w:rPr>
      </w:pPr>
      <w:r w:rsidRPr="00894396">
        <w:rPr>
          <w:szCs w:val="32"/>
        </w:rPr>
        <w:t xml:space="preserve">Le général </w:t>
      </w:r>
      <w:proofErr w:type="spellStart"/>
      <w:r w:rsidRPr="00894396">
        <w:rPr>
          <w:szCs w:val="32"/>
        </w:rPr>
        <w:t>Santierra</w:t>
      </w:r>
      <w:proofErr w:type="spellEnd"/>
      <w:r w:rsidRPr="00894396">
        <w:rPr>
          <w:szCs w:val="32"/>
        </w:rPr>
        <w:t xml:space="preserve"> avait commencé sa carrière comme lieutenant de l</w:t>
      </w:r>
      <w:r w:rsidR="008D6F52">
        <w:rPr>
          <w:szCs w:val="32"/>
        </w:rPr>
        <w:t>’</w:t>
      </w:r>
      <w:r w:rsidRPr="00894396">
        <w:rPr>
          <w:szCs w:val="32"/>
        </w:rPr>
        <w:t>armée patriote levée et commandée par le fameux San Martin</w:t>
      </w:r>
      <w:r w:rsidR="008D6F52">
        <w:rPr>
          <w:szCs w:val="32"/>
        </w:rPr>
        <w:t xml:space="preserve">, </w:t>
      </w:r>
      <w:r w:rsidRPr="00894396">
        <w:rPr>
          <w:szCs w:val="32"/>
        </w:rPr>
        <w:t>plus tard vainqueur de Lima et libérateur du Pérou</w:t>
      </w:r>
      <w:r w:rsidR="008D6F52">
        <w:rPr>
          <w:szCs w:val="32"/>
        </w:rPr>
        <w:t xml:space="preserve">. </w:t>
      </w:r>
      <w:r w:rsidRPr="00894396">
        <w:rPr>
          <w:szCs w:val="32"/>
        </w:rPr>
        <w:t xml:space="preserve">Une grande bataille venait de se livrer sur les rives </w:t>
      </w:r>
      <w:r w:rsidRPr="00894396">
        <w:rPr>
          <w:szCs w:val="32"/>
        </w:rPr>
        <w:lastRenderedPageBreak/>
        <w:t>du Bio-Bio</w:t>
      </w:r>
      <w:r w:rsidR="008D6F52">
        <w:rPr>
          <w:szCs w:val="32"/>
        </w:rPr>
        <w:t xml:space="preserve">. </w:t>
      </w:r>
      <w:r w:rsidRPr="00894396">
        <w:rPr>
          <w:szCs w:val="32"/>
        </w:rPr>
        <w:t>Parmi les prisonniers faits sur les troupes royalistes en déroute se trouvait un soldat nommé Gaspar Ruiz</w:t>
      </w:r>
      <w:r w:rsidR="008D6F52">
        <w:rPr>
          <w:szCs w:val="32"/>
        </w:rPr>
        <w:t xml:space="preserve">, </w:t>
      </w:r>
      <w:r w:rsidRPr="00894396">
        <w:rPr>
          <w:szCs w:val="32"/>
        </w:rPr>
        <w:t>que sa puissante carrure et sa grosse tête faisaient remarquer entre ses compagnons</w:t>
      </w:r>
      <w:r w:rsidR="008D6F52">
        <w:rPr>
          <w:szCs w:val="32"/>
        </w:rPr>
        <w:t xml:space="preserve">. </w:t>
      </w:r>
      <w:r w:rsidRPr="00894396">
        <w:rPr>
          <w:szCs w:val="32"/>
        </w:rPr>
        <w:t>On ne pouvait pas le méconnaître</w:t>
      </w:r>
      <w:r w:rsidR="008D6F52">
        <w:rPr>
          <w:szCs w:val="32"/>
        </w:rPr>
        <w:t xml:space="preserve">. </w:t>
      </w:r>
      <w:r w:rsidRPr="00894396">
        <w:rPr>
          <w:szCs w:val="32"/>
        </w:rPr>
        <w:t>Quelques mois plus tôt</w:t>
      </w:r>
      <w:r w:rsidR="008D6F52">
        <w:rPr>
          <w:szCs w:val="32"/>
        </w:rPr>
        <w:t xml:space="preserve">, </w:t>
      </w:r>
      <w:r w:rsidRPr="00894396">
        <w:rPr>
          <w:szCs w:val="32"/>
        </w:rPr>
        <w:t>il avait été porté manquant dans les rangs de l</w:t>
      </w:r>
      <w:r w:rsidR="008D6F52">
        <w:rPr>
          <w:szCs w:val="32"/>
        </w:rPr>
        <w:t>’</w:t>
      </w:r>
      <w:r w:rsidRPr="00894396">
        <w:rPr>
          <w:szCs w:val="32"/>
        </w:rPr>
        <w:t>armée républicaine</w:t>
      </w:r>
      <w:r w:rsidR="008D6F52">
        <w:rPr>
          <w:szCs w:val="32"/>
        </w:rPr>
        <w:t xml:space="preserve">, </w:t>
      </w:r>
      <w:r w:rsidRPr="00894396">
        <w:rPr>
          <w:szCs w:val="32"/>
        </w:rPr>
        <w:t>après l</w:t>
      </w:r>
      <w:r w:rsidR="008D6F52">
        <w:rPr>
          <w:szCs w:val="32"/>
        </w:rPr>
        <w:t>’</w:t>
      </w:r>
      <w:r w:rsidRPr="00894396">
        <w:rPr>
          <w:szCs w:val="32"/>
        </w:rPr>
        <w:t>une des nombreuses escarmouches qui précédèrent la grande bataille</w:t>
      </w:r>
      <w:r w:rsidR="008D6F52">
        <w:rPr>
          <w:szCs w:val="32"/>
        </w:rPr>
        <w:t xml:space="preserve">. </w:t>
      </w:r>
      <w:r w:rsidRPr="00894396">
        <w:rPr>
          <w:szCs w:val="32"/>
        </w:rPr>
        <w:t>Et maintenant</w:t>
      </w:r>
      <w:r w:rsidR="008D6F52">
        <w:rPr>
          <w:szCs w:val="32"/>
        </w:rPr>
        <w:t xml:space="preserve">, </w:t>
      </w:r>
      <w:r w:rsidRPr="00894396">
        <w:rPr>
          <w:szCs w:val="32"/>
        </w:rPr>
        <w:t>capturé les armes à la main au milieu des royalistes</w:t>
      </w:r>
      <w:r w:rsidR="008D6F52">
        <w:rPr>
          <w:szCs w:val="32"/>
        </w:rPr>
        <w:t xml:space="preserve">, </w:t>
      </w:r>
      <w:r w:rsidRPr="00894396">
        <w:rPr>
          <w:szCs w:val="32"/>
        </w:rPr>
        <w:t>il ne pouvait</w:t>
      </w:r>
      <w:r w:rsidR="008D6F52">
        <w:rPr>
          <w:szCs w:val="32"/>
        </w:rPr>
        <w:t xml:space="preserve">, </w:t>
      </w:r>
      <w:r w:rsidRPr="00894396">
        <w:rPr>
          <w:szCs w:val="32"/>
        </w:rPr>
        <w:t>en sa qualité de déserteur</w:t>
      </w:r>
      <w:r w:rsidR="008D6F52">
        <w:rPr>
          <w:szCs w:val="32"/>
        </w:rPr>
        <w:t xml:space="preserve">, </w:t>
      </w:r>
      <w:r w:rsidRPr="00894396">
        <w:rPr>
          <w:szCs w:val="32"/>
        </w:rPr>
        <w:t>échapper au poteau d</w:t>
      </w:r>
      <w:r w:rsidR="008D6F52">
        <w:rPr>
          <w:szCs w:val="32"/>
        </w:rPr>
        <w:t>’</w:t>
      </w:r>
      <w:r w:rsidRPr="00894396">
        <w:rPr>
          <w:szCs w:val="32"/>
        </w:rPr>
        <w:t>exécution</w:t>
      </w:r>
      <w:r w:rsidR="008D6F52">
        <w:rPr>
          <w:szCs w:val="32"/>
        </w:rPr>
        <w:t>.</w:t>
      </w:r>
    </w:p>
    <w:p w14:paraId="34DF9DBB" w14:textId="586301B9" w:rsidR="008D6F52" w:rsidRDefault="00000000" w:rsidP="008D6F52">
      <w:pPr>
        <w:rPr>
          <w:szCs w:val="32"/>
        </w:rPr>
      </w:pPr>
      <w:r w:rsidRPr="00894396">
        <w:rPr>
          <w:szCs w:val="32"/>
        </w:rPr>
        <w:t>Gaspar Ruiz n</w:t>
      </w:r>
      <w:r w:rsidR="008D6F52">
        <w:rPr>
          <w:szCs w:val="32"/>
        </w:rPr>
        <w:t>’</w:t>
      </w:r>
      <w:r w:rsidRPr="00894396">
        <w:rPr>
          <w:szCs w:val="32"/>
        </w:rPr>
        <w:t>avait pourtant pas déserté</w:t>
      </w:r>
      <w:r w:rsidR="008D6F52">
        <w:rPr>
          <w:szCs w:val="32"/>
        </w:rPr>
        <w:t xml:space="preserve"> ; </w:t>
      </w:r>
      <w:r w:rsidRPr="00894396">
        <w:rPr>
          <w:szCs w:val="32"/>
        </w:rPr>
        <w:t>son esprit était à peine assez actif pour envisager avec lucidité les avantages ou les périls de la trahison</w:t>
      </w:r>
      <w:r w:rsidR="008D6F52">
        <w:rPr>
          <w:szCs w:val="32"/>
        </w:rPr>
        <w:t xml:space="preserve">. </w:t>
      </w:r>
      <w:r w:rsidRPr="00894396">
        <w:rPr>
          <w:szCs w:val="32"/>
        </w:rPr>
        <w:t>Pourquoi eût-il changé de parti</w:t>
      </w:r>
      <w:r w:rsidR="008D6F52">
        <w:rPr>
          <w:szCs w:val="32"/>
        </w:rPr>
        <w:t xml:space="preserve"> ? </w:t>
      </w:r>
      <w:r w:rsidRPr="00894396">
        <w:rPr>
          <w:szCs w:val="32"/>
        </w:rPr>
        <w:t>Il avait bel et bien été fait prisonnier</w:t>
      </w:r>
      <w:r w:rsidR="008D6F52">
        <w:rPr>
          <w:szCs w:val="32"/>
        </w:rPr>
        <w:t xml:space="preserve">, </w:t>
      </w:r>
      <w:r w:rsidRPr="00894396">
        <w:rPr>
          <w:szCs w:val="32"/>
        </w:rPr>
        <w:t>pour subir</w:t>
      </w:r>
      <w:r w:rsidR="008D6F52">
        <w:rPr>
          <w:szCs w:val="32"/>
        </w:rPr>
        <w:t xml:space="preserve">, </w:t>
      </w:r>
      <w:r w:rsidRPr="00894396">
        <w:rPr>
          <w:szCs w:val="32"/>
        </w:rPr>
        <w:t>comme tel</w:t>
      </w:r>
      <w:r w:rsidR="008D6F52">
        <w:rPr>
          <w:szCs w:val="32"/>
        </w:rPr>
        <w:t xml:space="preserve">, </w:t>
      </w:r>
      <w:r w:rsidRPr="00894396">
        <w:rPr>
          <w:szCs w:val="32"/>
        </w:rPr>
        <w:t>mauvais traitements et privations</w:t>
      </w:r>
      <w:r w:rsidR="008D6F52">
        <w:rPr>
          <w:szCs w:val="32"/>
        </w:rPr>
        <w:t xml:space="preserve">. </w:t>
      </w:r>
      <w:r w:rsidRPr="00894396">
        <w:rPr>
          <w:szCs w:val="32"/>
        </w:rPr>
        <w:t>Aucun des deux partis n</w:t>
      </w:r>
      <w:r w:rsidR="008D6F52">
        <w:rPr>
          <w:szCs w:val="32"/>
        </w:rPr>
        <w:t>’</w:t>
      </w:r>
      <w:r w:rsidRPr="00894396">
        <w:rPr>
          <w:szCs w:val="32"/>
        </w:rPr>
        <w:t>usait de tendresse à l</w:t>
      </w:r>
      <w:r w:rsidR="008D6F52">
        <w:rPr>
          <w:szCs w:val="32"/>
        </w:rPr>
        <w:t>’</w:t>
      </w:r>
      <w:r w:rsidRPr="00894396">
        <w:rPr>
          <w:szCs w:val="32"/>
        </w:rPr>
        <w:t>endroit de ses adversaires</w:t>
      </w:r>
      <w:r w:rsidR="008D6F52">
        <w:rPr>
          <w:szCs w:val="32"/>
        </w:rPr>
        <w:t xml:space="preserve">. </w:t>
      </w:r>
      <w:r w:rsidRPr="00894396">
        <w:rPr>
          <w:szCs w:val="32"/>
        </w:rPr>
        <w:t>Un jour vint o</w:t>
      </w:r>
      <w:r w:rsidR="00FC757B">
        <w:rPr>
          <w:szCs w:val="32"/>
        </w:rPr>
        <w:t>ù</w:t>
      </w:r>
      <w:r w:rsidRPr="00894396">
        <w:rPr>
          <w:szCs w:val="32"/>
        </w:rPr>
        <w:t xml:space="preserve"> le géant reçut l</w:t>
      </w:r>
      <w:r w:rsidR="008D6F52">
        <w:rPr>
          <w:szCs w:val="32"/>
        </w:rPr>
        <w:t>’</w:t>
      </w:r>
      <w:r w:rsidRPr="00894396">
        <w:rPr>
          <w:szCs w:val="32"/>
        </w:rPr>
        <w:t>ordre</w:t>
      </w:r>
      <w:r w:rsidR="008D6F52">
        <w:rPr>
          <w:szCs w:val="32"/>
        </w:rPr>
        <w:t xml:space="preserve">, </w:t>
      </w:r>
      <w:r w:rsidRPr="00894396">
        <w:rPr>
          <w:szCs w:val="32"/>
        </w:rPr>
        <w:t>avec d</w:t>
      </w:r>
      <w:r w:rsidR="008D6F52">
        <w:rPr>
          <w:szCs w:val="32"/>
        </w:rPr>
        <w:t>’</w:t>
      </w:r>
      <w:r w:rsidRPr="00894396">
        <w:rPr>
          <w:szCs w:val="32"/>
        </w:rPr>
        <w:t>autres rebelles capturés</w:t>
      </w:r>
      <w:r w:rsidR="008D6F52">
        <w:rPr>
          <w:szCs w:val="32"/>
        </w:rPr>
        <w:t xml:space="preserve">, </w:t>
      </w:r>
      <w:r w:rsidRPr="00894396">
        <w:rPr>
          <w:szCs w:val="32"/>
        </w:rPr>
        <w:t>de marcher au premier rang des troupes royales</w:t>
      </w:r>
      <w:r w:rsidR="008D6F52">
        <w:rPr>
          <w:szCs w:val="32"/>
        </w:rPr>
        <w:t xml:space="preserve">. </w:t>
      </w:r>
      <w:r w:rsidRPr="00894396">
        <w:rPr>
          <w:szCs w:val="32"/>
        </w:rPr>
        <w:t>On lui mit un fusil dans la main</w:t>
      </w:r>
      <w:r w:rsidR="008D6F52">
        <w:rPr>
          <w:szCs w:val="32"/>
        </w:rPr>
        <w:t xml:space="preserve"> ; </w:t>
      </w:r>
      <w:r w:rsidRPr="00894396">
        <w:rPr>
          <w:szCs w:val="32"/>
        </w:rPr>
        <w:t>il le prit</w:t>
      </w:r>
      <w:r w:rsidR="008D6F52">
        <w:rPr>
          <w:szCs w:val="32"/>
        </w:rPr>
        <w:t xml:space="preserve"> ; </w:t>
      </w:r>
      <w:r w:rsidRPr="00894396">
        <w:rPr>
          <w:szCs w:val="32"/>
        </w:rPr>
        <w:t>il marcha</w:t>
      </w:r>
      <w:r w:rsidR="008D6F52">
        <w:rPr>
          <w:szCs w:val="32"/>
        </w:rPr>
        <w:t xml:space="preserve"> ; </w:t>
      </w:r>
      <w:r w:rsidRPr="00894396">
        <w:rPr>
          <w:szCs w:val="32"/>
        </w:rPr>
        <w:t>il ne se sentait nulle envie de se faire tuer avec des raffinements de cruauté</w:t>
      </w:r>
      <w:r w:rsidR="008D6F52">
        <w:rPr>
          <w:szCs w:val="32"/>
        </w:rPr>
        <w:t xml:space="preserve">, </w:t>
      </w:r>
      <w:r w:rsidRPr="00894396">
        <w:rPr>
          <w:szCs w:val="32"/>
        </w:rPr>
        <w:t>pour refus d</w:t>
      </w:r>
      <w:r w:rsidR="008D6F52">
        <w:rPr>
          <w:szCs w:val="32"/>
        </w:rPr>
        <w:t>’</w:t>
      </w:r>
      <w:r w:rsidRPr="00894396">
        <w:rPr>
          <w:szCs w:val="32"/>
        </w:rPr>
        <w:t>obéissance</w:t>
      </w:r>
      <w:r w:rsidR="008D6F52">
        <w:rPr>
          <w:szCs w:val="32"/>
        </w:rPr>
        <w:t xml:space="preserve">. </w:t>
      </w:r>
      <w:r w:rsidRPr="00894396">
        <w:rPr>
          <w:szCs w:val="32"/>
        </w:rPr>
        <w:t>Il ne comprenait pas l</w:t>
      </w:r>
      <w:r w:rsidR="008D6F52">
        <w:rPr>
          <w:szCs w:val="32"/>
        </w:rPr>
        <w:t>’</w:t>
      </w:r>
      <w:r w:rsidRPr="00894396">
        <w:rPr>
          <w:szCs w:val="32"/>
        </w:rPr>
        <w:t>héroïsme</w:t>
      </w:r>
      <w:r w:rsidR="008D6F52">
        <w:rPr>
          <w:szCs w:val="32"/>
        </w:rPr>
        <w:t xml:space="preserve">, </w:t>
      </w:r>
      <w:r w:rsidRPr="00894396">
        <w:rPr>
          <w:szCs w:val="32"/>
        </w:rPr>
        <w:t>mais il avait bien l</w:t>
      </w:r>
      <w:r w:rsidR="008D6F52">
        <w:rPr>
          <w:szCs w:val="32"/>
        </w:rPr>
        <w:t>’</w:t>
      </w:r>
      <w:r w:rsidRPr="00894396">
        <w:rPr>
          <w:szCs w:val="32"/>
        </w:rPr>
        <w:t>intention de jeter son fusil à la première occasion</w:t>
      </w:r>
      <w:r w:rsidR="008D6F52">
        <w:rPr>
          <w:szCs w:val="32"/>
        </w:rPr>
        <w:t xml:space="preserve">. </w:t>
      </w:r>
      <w:r w:rsidRPr="00894396">
        <w:rPr>
          <w:szCs w:val="32"/>
        </w:rPr>
        <w:t>Il continua pourtant à le charger et à tirer</w:t>
      </w:r>
      <w:r w:rsidR="008D6F52">
        <w:rPr>
          <w:szCs w:val="32"/>
        </w:rPr>
        <w:t xml:space="preserve">, </w:t>
      </w:r>
      <w:r w:rsidRPr="00894396">
        <w:rPr>
          <w:szCs w:val="32"/>
        </w:rPr>
        <w:t>de peur de se faire brûler la cervelle</w:t>
      </w:r>
      <w:r w:rsidR="008D6F52">
        <w:rPr>
          <w:szCs w:val="32"/>
        </w:rPr>
        <w:t xml:space="preserve">, </w:t>
      </w:r>
      <w:r w:rsidRPr="00894396">
        <w:rPr>
          <w:szCs w:val="32"/>
        </w:rPr>
        <w:t>au premier signe de rébellion</w:t>
      </w:r>
      <w:r w:rsidR="008D6F52">
        <w:rPr>
          <w:szCs w:val="32"/>
        </w:rPr>
        <w:t xml:space="preserve">, </w:t>
      </w:r>
      <w:r w:rsidRPr="00894396">
        <w:rPr>
          <w:szCs w:val="32"/>
        </w:rPr>
        <w:t>par quelque sous-officier du roi d</w:t>
      </w:r>
      <w:r w:rsidR="008D6F52">
        <w:rPr>
          <w:szCs w:val="32"/>
        </w:rPr>
        <w:t>’</w:t>
      </w:r>
      <w:r w:rsidRPr="00894396">
        <w:rPr>
          <w:szCs w:val="32"/>
        </w:rPr>
        <w:t>Espagne</w:t>
      </w:r>
      <w:r w:rsidR="008D6F52">
        <w:rPr>
          <w:szCs w:val="32"/>
        </w:rPr>
        <w:t xml:space="preserve">. </w:t>
      </w:r>
      <w:r w:rsidRPr="00894396">
        <w:rPr>
          <w:szCs w:val="32"/>
        </w:rPr>
        <w:t>Il s</w:t>
      </w:r>
      <w:r w:rsidR="008D6F52">
        <w:rPr>
          <w:szCs w:val="32"/>
        </w:rPr>
        <w:t>’</w:t>
      </w:r>
      <w:r w:rsidRPr="00894396">
        <w:rPr>
          <w:szCs w:val="32"/>
        </w:rPr>
        <w:t>évertuait à exposer ces considérations élémentaires au sergent du peloton commis à sa garde et à celle d</w:t>
      </w:r>
      <w:r w:rsidR="008D6F52">
        <w:rPr>
          <w:szCs w:val="32"/>
        </w:rPr>
        <w:t>’</w:t>
      </w:r>
      <w:r w:rsidRPr="00894396">
        <w:rPr>
          <w:szCs w:val="32"/>
        </w:rPr>
        <w:t>une vingtaine de déserteurs</w:t>
      </w:r>
      <w:r w:rsidR="008D6F52">
        <w:rPr>
          <w:szCs w:val="32"/>
        </w:rPr>
        <w:t xml:space="preserve">, </w:t>
      </w:r>
      <w:r w:rsidRPr="00894396">
        <w:rPr>
          <w:szCs w:val="32"/>
        </w:rPr>
        <w:t>sommairement condamnés à mort comme lui</w:t>
      </w:r>
      <w:r w:rsidR="008D6F52">
        <w:rPr>
          <w:szCs w:val="32"/>
        </w:rPr>
        <w:t>.</w:t>
      </w:r>
    </w:p>
    <w:p w14:paraId="456B1EB1" w14:textId="77777777" w:rsidR="008D6F52" w:rsidRDefault="00000000" w:rsidP="008D6F52">
      <w:pPr>
        <w:rPr>
          <w:szCs w:val="32"/>
        </w:rPr>
      </w:pPr>
      <w:r w:rsidRPr="00894396">
        <w:rPr>
          <w:szCs w:val="32"/>
        </w:rPr>
        <w:t>La scène se passait dans une cour de fort</w:t>
      </w:r>
      <w:r w:rsidR="008D6F52">
        <w:rPr>
          <w:szCs w:val="32"/>
        </w:rPr>
        <w:t xml:space="preserve">, </w:t>
      </w:r>
      <w:r w:rsidRPr="00894396">
        <w:rPr>
          <w:szCs w:val="32"/>
        </w:rPr>
        <w:t>derrière les batteries qui commandent la rade de Valparaiso</w:t>
      </w:r>
      <w:r w:rsidR="008D6F52">
        <w:rPr>
          <w:szCs w:val="32"/>
        </w:rPr>
        <w:t xml:space="preserve">. </w:t>
      </w:r>
      <w:r w:rsidRPr="00894396">
        <w:rPr>
          <w:szCs w:val="32"/>
        </w:rPr>
        <w:t>L</w:t>
      </w:r>
      <w:r w:rsidR="008D6F52">
        <w:rPr>
          <w:szCs w:val="32"/>
        </w:rPr>
        <w:t>’</w:t>
      </w:r>
      <w:r w:rsidRPr="00894396">
        <w:rPr>
          <w:szCs w:val="32"/>
        </w:rPr>
        <w:t>officier qui l</w:t>
      </w:r>
      <w:r w:rsidR="008D6F52">
        <w:rPr>
          <w:szCs w:val="32"/>
        </w:rPr>
        <w:t>’</w:t>
      </w:r>
      <w:r w:rsidRPr="00894396">
        <w:rPr>
          <w:szCs w:val="32"/>
        </w:rPr>
        <w:t>avait identifié était parti sans écouter ses protestations</w:t>
      </w:r>
      <w:r w:rsidR="008D6F52">
        <w:rPr>
          <w:szCs w:val="32"/>
        </w:rPr>
        <w:t xml:space="preserve">. </w:t>
      </w:r>
      <w:r w:rsidRPr="00894396">
        <w:rPr>
          <w:szCs w:val="32"/>
        </w:rPr>
        <w:t>Son sort était irrévocable</w:t>
      </w:r>
      <w:r w:rsidR="008D6F52">
        <w:rPr>
          <w:szCs w:val="32"/>
        </w:rPr>
        <w:t xml:space="preserve"> ; </w:t>
      </w:r>
      <w:r w:rsidRPr="00894396">
        <w:rPr>
          <w:szCs w:val="32"/>
        </w:rPr>
        <w:t xml:space="preserve">les mains étroitement liées derrière le </w:t>
      </w:r>
      <w:r w:rsidRPr="00894396">
        <w:rPr>
          <w:szCs w:val="32"/>
        </w:rPr>
        <w:lastRenderedPageBreak/>
        <w:t>dos</w:t>
      </w:r>
      <w:r w:rsidR="008D6F52">
        <w:rPr>
          <w:szCs w:val="32"/>
        </w:rPr>
        <w:t xml:space="preserve">, </w:t>
      </w:r>
      <w:r w:rsidRPr="00894396">
        <w:rPr>
          <w:szCs w:val="32"/>
        </w:rPr>
        <w:t>il souffrait par tout le corps des coups de baguette et de crosse de fusil qui avaient hâté sa marche douloureuse depuis le lieu de sa capture jusqu</w:t>
      </w:r>
      <w:r w:rsidR="008D6F52">
        <w:rPr>
          <w:szCs w:val="32"/>
        </w:rPr>
        <w:t>’</w:t>
      </w:r>
      <w:r w:rsidRPr="00894396">
        <w:rPr>
          <w:szCs w:val="32"/>
        </w:rPr>
        <w:t>à la porte du fort</w:t>
      </w:r>
      <w:r w:rsidR="008D6F52">
        <w:rPr>
          <w:szCs w:val="32"/>
        </w:rPr>
        <w:t xml:space="preserve">. </w:t>
      </w:r>
      <w:r w:rsidRPr="00894396">
        <w:rPr>
          <w:szCs w:val="32"/>
        </w:rPr>
        <w:t>C</w:t>
      </w:r>
      <w:r w:rsidR="008D6F52">
        <w:rPr>
          <w:szCs w:val="32"/>
        </w:rPr>
        <w:t>’</w:t>
      </w:r>
      <w:r w:rsidRPr="00894396">
        <w:rPr>
          <w:szCs w:val="32"/>
        </w:rPr>
        <w:t>était la seule marque d</w:t>
      </w:r>
      <w:r w:rsidR="008D6F52">
        <w:rPr>
          <w:szCs w:val="32"/>
        </w:rPr>
        <w:t>’</w:t>
      </w:r>
      <w:r w:rsidRPr="00894396">
        <w:rPr>
          <w:szCs w:val="32"/>
        </w:rPr>
        <w:t>attention systématique que les prisonniers eussent obtenue de leur escorte</w:t>
      </w:r>
      <w:r w:rsidR="008D6F52">
        <w:rPr>
          <w:szCs w:val="32"/>
        </w:rPr>
        <w:t xml:space="preserve">, </w:t>
      </w:r>
      <w:r w:rsidRPr="00894396">
        <w:rPr>
          <w:szCs w:val="32"/>
        </w:rPr>
        <w:t>pendant les quatre jours de route à travers un pays pauvre en eau</w:t>
      </w:r>
      <w:r w:rsidR="008D6F52">
        <w:rPr>
          <w:szCs w:val="32"/>
        </w:rPr>
        <w:t xml:space="preserve">. </w:t>
      </w:r>
      <w:r w:rsidRPr="00894396">
        <w:rPr>
          <w:szCs w:val="32"/>
        </w:rPr>
        <w:t>Au passage des rares ruisseaux</w:t>
      </w:r>
      <w:r w:rsidR="008D6F52">
        <w:rPr>
          <w:szCs w:val="32"/>
        </w:rPr>
        <w:t xml:space="preserve">, </w:t>
      </w:r>
      <w:r w:rsidRPr="00894396">
        <w:rPr>
          <w:szCs w:val="32"/>
        </w:rPr>
        <w:t>on leur permettait d</w:t>
      </w:r>
      <w:r w:rsidR="008D6F52">
        <w:rPr>
          <w:szCs w:val="32"/>
        </w:rPr>
        <w:t>’</w:t>
      </w:r>
      <w:r w:rsidRPr="00894396">
        <w:rPr>
          <w:szCs w:val="32"/>
        </w:rPr>
        <w:t>étancher leur soif</w:t>
      </w:r>
      <w:r w:rsidR="008D6F52">
        <w:rPr>
          <w:szCs w:val="32"/>
        </w:rPr>
        <w:t xml:space="preserve">, </w:t>
      </w:r>
      <w:r w:rsidRPr="00894396">
        <w:rPr>
          <w:szCs w:val="32"/>
        </w:rPr>
        <w:t>en lapant à la hâte</w:t>
      </w:r>
      <w:r w:rsidR="008D6F52">
        <w:rPr>
          <w:szCs w:val="32"/>
        </w:rPr>
        <w:t xml:space="preserve">, </w:t>
      </w:r>
      <w:r w:rsidRPr="00894396">
        <w:rPr>
          <w:szCs w:val="32"/>
        </w:rPr>
        <w:t>comme des chiens</w:t>
      </w:r>
      <w:r w:rsidR="008D6F52">
        <w:rPr>
          <w:szCs w:val="32"/>
        </w:rPr>
        <w:t xml:space="preserve">. </w:t>
      </w:r>
      <w:r w:rsidRPr="00894396">
        <w:rPr>
          <w:szCs w:val="32"/>
        </w:rPr>
        <w:t>Le soir</w:t>
      </w:r>
      <w:r w:rsidR="008D6F52">
        <w:rPr>
          <w:szCs w:val="32"/>
        </w:rPr>
        <w:t xml:space="preserve">, </w:t>
      </w:r>
      <w:r w:rsidRPr="00894396">
        <w:rPr>
          <w:szCs w:val="32"/>
        </w:rPr>
        <w:t>on leur jetait quelques déchets de viande</w:t>
      </w:r>
      <w:r w:rsidR="008D6F52">
        <w:rPr>
          <w:szCs w:val="32"/>
        </w:rPr>
        <w:t xml:space="preserve">, </w:t>
      </w:r>
      <w:r w:rsidRPr="00894396">
        <w:rPr>
          <w:szCs w:val="32"/>
        </w:rPr>
        <w:t>quand ils tombaient morts de fatigue</w:t>
      </w:r>
      <w:r w:rsidR="008D6F52">
        <w:rPr>
          <w:szCs w:val="32"/>
        </w:rPr>
        <w:t xml:space="preserve">, </w:t>
      </w:r>
      <w:r w:rsidRPr="00894396">
        <w:rPr>
          <w:szCs w:val="32"/>
        </w:rPr>
        <w:t>sur le sol pierreux de la halte</w:t>
      </w:r>
      <w:r w:rsidR="008D6F52">
        <w:rPr>
          <w:szCs w:val="32"/>
        </w:rPr>
        <w:t>.</w:t>
      </w:r>
    </w:p>
    <w:p w14:paraId="47E3C722" w14:textId="77777777" w:rsidR="008D6F52" w:rsidRDefault="00000000" w:rsidP="008D6F52">
      <w:pPr>
        <w:rPr>
          <w:szCs w:val="32"/>
        </w:rPr>
      </w:pPr>
      <w:r w:rsidRPr="00894396">
        <w:rPr>
          <w:szCs w:val="32"/>
        </w:rPr>
        <w:t>Au petit jour</w:t>
      </w:r>
      <w:r w:rsidR="008D6F52">
        <w:rPr>
          <w:szCs w:val="32"/>
        </w:rPr>
        <w:t xml:space="preserve">, </w:t>
      </w:r>
      <w:r w:rsidRPr="00894396">
        <w:rPr>
          <w:szCs w:val="32"/>
        </w:rPr>
        <w:t>dans la cour du fort</w:t>
      </w:r>
      <w:r w:rsidR="008D6F52">
        <w:rPr>
          <w:szCs w:val="32"/>
        </w:rPr>
        <w:t xml:space="preserve">, </w:t>
      </w:r>
      <w:r w:rsidRPr="00894396">
        <w:rPr>
          <w:szCs w:val="32"/>
        </w:rPr>
        <w:t>après une nuit de rude marche</w:t>
      </w:r>
      <w:r w:rsidR="008D6F52">
        <w:rPr>
          <w:szCs w:val="32"/>
        </w:rPr>
        <w:t xml:space="preserve">, </w:t>
      </w:r>
      <w:r w:rsidRPr="00894396">
        <w:rPr>
          <w:szCs w:val="32"/>
        </w:rPr>
        <w:t>Gaspar Ruiz se sentait la gorge parcheminée et sa langue lui semblait desséchée et tuméfiée dans sa bouche</w:t>
      </w:r>
      <w:r w:rsidR="008D6F52">
        <w:rPr>
          <w:szCs w:val="32"/>
        </w:rPr>
        <w:t>.</w:t>
      </w:r>
    </w:p>
    <w:p w14:paraId="307524E5" w14:textId="77777777" w:rsidR="008D6F52" w:rsidRDefault="00000000" w:rsidP="008D6F52">
      <w:pPr>
        <w:rPr>
          <w:szCs w:val="32"/>
        </w:rPr>
      </w:pPr>
      <w:r w:rsidRPr="00894396">
        <w:rPr>
          <w:szCs w:val="32"/>
        </w:rPr>
        <w:t>Outre la soif</w:t>
      </w:r>
      <w:r w:rsidR="008D6F52">
        <w:rPr>
          <w:szCs w:val="32"/>
        </w:rPr>
        <w:t xml:space="preserve">, </w:t>
      </w:r>
      <w:r w:rsidRPr="00894396">
        <w:rPr>
          <w:szCs w:val="32"/>
        </w:rPr>
        <w:t>Gaspar Ruiz était en proie à une colère sourde</w:t>
      </w:r>
      <w:r w:rsidR="008D6F52">
        <w:rPr>
          <w:szCs w:val="32"/>
        </w:rPr>
        <w:t xml:space="preserve">, </w:t>
      </w:r>
      <w:r w:rsidRPr="00894396">
        <w:rPr>
          <w:szCs w:val="32"/>
        </w:rPr>
        <w:t>qu</w:t>
      </w:r>
      <w:r w:rsidR="008D6F52">
        <w:rPr>
          <w:szCs w:val="32"/>
        </w:rPr>
        <w:t>’</w:t>
      </w:r>
      <w:r w:rsidRPr="00894396">
        <w:rPr>
          <w:szCs w:val="32"/>
        </w:rPr>
        <w:t>il ne savait pas très bien exprimer</w:t>
      </w:r>
      <w:r w:rsidR="008D6F52">
        <w:rPr>
          <w:szCs w:val="32"/>
        </w:rPr>
        <w:t xml:space="preserve">, </w:t>
      </w:r>
      <w:r w:rsidRPr="00894396">
        <w:rPr>
          <w:szCs w:val="32"/>
        </w:rPr>
        <w:t>comme si la force de son esprit n</w:t>
      </w:r>
      <w:r w:rsidR="008D6F52">
        <w:rPr>
          <w:szCs w:val="32"/>
        </w:rPr>
        <w:t>’</w:t>
      </w:r>
      <w:r w:rsidRPr="00894396">
        <w:rPr>
          <w:szCs w:val="32"/>
        </w:rPr>
        <w:t>eût été nullement à la hauteur de la vigueur de son corps</w:t>
      </w:r>
      <w:r w:rsidR="008D6F52">
        <w:rPr>
          <w:szCs w:val="32"/>
        </w:rPr>
        <w:t>.</w:t>
      </w:r>
    </w:p>
    <w:p w14:paraId="1CD0A172" w14:textId="085B4510" w:rsidR="008D6F52" w:rsidRDefault="00000000" w:rsidP="008D6F52">
      <w:r w:rsidRPr="00894396">
        <w:rPr>
          <w:szCs w:val="32"/>
        </w:rPr>
        <w:t>Les autres condamnés baissaient la tête</w:t>
      </w:r>
      <w:r w:rsidR="008D6F52">
        <w:rPr>
          <w:szCs w:val="32"/>
        </w:rPr>
        <w:t xml:space="preserve">, </w:t>
      </w:r>
      <w:r w:rsidRPr="00894396">
        <w:rPr>
          <w:szCs w:val="32"/>
        </w:rPr>
        <w:t>et regardaient farouchement à leurs pieds</w:t>
      </w:r>
      <w:r w:rsidR="008D6F52">
        <w:rPr>
          <w:szCs w:val="32"/>
        </w:rPr>
        <w:t xml:space="preserve">. </w:t>
      </w:r>
      <w:r w:rsidRPr="00894396">
        <w:rPr>
          <w:szCs w:val="32"/>
        </w:rPr>
        <w:t>Mais Gaspar Ruiz s</w:t>
      </w:r>
      <w:r w:rsidR="008D6F52">
        <w:rPr>
          <w:szCs w:val="32"/>
        </w:rPr>
        <w:t>’</w:t>
      </w:r>
      <w:r w:rsidRPr="00894396">
        <w:rPr>
          <w:szCs w:val="32"/>
        </w:rPr>
        <w:t>obstinait à répéter</w:t>
      </w:r>
      <w:r w:rsidR="008D6F52">
        <w:rPr>
          <w:szCs w:val="32"/>
        </w:rPr>
        <w:t> : « </w:t>
      </w:r>
      <w:r w:rsidRPr="00894396">
        <w:rPr>
          <w:szCs w:val="32"/>
        </w:rPr>
        <w:t>Pourquoi aurais-je déserté</w:t>
      </w:r>
      <w:r w:rsidR="008D6F52">
        <w:rPr>
          <w:szCs w:val="32"/>
        </w:rPr>
        <w:t xml:space="preserve">, </w:t>
      </w:r>
      <w:r w:rsidRPr="00894396">
        <w:rPr>
          <w:szCs w:val="32"/>
        </w:rPr>
        <w:t>pourquoi</w:t>
      </w:r>
      <w:r w:rsidR="008D6F52">
        <w:rPr>
          <w:szCs w:val="32"/>
        </w:rPr>
        <w:t xml:space="preserve"> ? </w:t>
      </w:r>
      <w:r w:rsidRPr="00894396">
        <w:rPr>
          <w:szCs w:val="32"/>
        </w:rPr>
        <w:t>Dis-le-moi</w:t>
      </w:r>
      <w:r w:rsidR="008D6F52">
        <w:rPr>
          <w:szCs w:val="32"/>
        </w:rPr>
        <w:t xml:space="preserve">, </w:t>
      </w:r>
      <w:proofErr w:type="spellStart"/>
      <w:r w:rsidRPr="00894396">
        <w:rPr>
          <w:szCs w:val="32"/>
        </w:rPr>
        <w:t>Esteban</w:t>
      </w:r>
      <w:proofErr w:type="spellEnd"/>
      <w:r w:rsidR="008D6F52">
        <w:rPr>
          <w:szCs w:val="32"/>
        </w:rPr>
        <w:t> ? »</w:t>
      </w:r>
    </w:p>
    <w:p w14:paraId="5D739AD9" w14:textId="77777777" w:rsidR="008D6F52" w:rsidRDefault="00000000" w:rsidP="008D6F52">
      <w:pPr>
        <w:rPr>
          <w:szCs w:val="32"/>
        </w:rPr>
      </w:pPr>
      <w:r w:rsidRPr="00894396">
        <w:rPr>
          <w:szCs w:val="32"/>
        </w:rPr>
        <w:t>Il s</w:t>
      </w:r>
      <w:r w:rsidR="008D6F52">
        <w:rPr>
          <w:szCs w:val="32"/>
        </w:rPr>
        <w:t>’</w:t>
      </w:r>
      <w:r w:rsidRPr="00894396">
        <w:rPr>
          <w:szCs w:val="32"/>
        </w:rPr>
        <w:t>adressait au sergent qui se trouvait issu de la même région que lui</w:t>
      </w:r>
      <w:r w:rsidR="008D6F52">
        <w:rPr>
          <w:szCs w:val="32"/>
        </w:rPr>
        <w:t xml:space="preserve">. </w:t>
      </w:r>
      <w:r w:rsidRPr="00894396">
        <w:rPr>
          <w:szCs w:val="32"/>
        </w:rPr>
        <w:t>Le sergent haussa ses maigres épaules</w:t>
      </w:r>
      <w:r w:rsidR="008D6F52">
        <w:rPr>
          <w:szCs w:val="32"/>
        </w:rPr>
        <w:t xml:space="preserve">, </w:t>
      </w:r>
      <w:r w:rsidRPr="00894396">
        <w:rPr>
          <w:szCs w:val="32"/>
        </w:rPr>
        <w:t>et ne fit plus attention à la voix profonde qui grondait dans son dos</w:t>
      </w:r>
      <w:r w:rsidR="008D6F52">
        <w:rPr>
          <w:szCs w:val="32"/>
        </w:rPr>
        <w:t xml:space="preserve">. </w:t>
      </w:r>
      <w:r w:rsidRPr="00894396">
        <w:rPr>
          <w:szCs w:val="32"/>
        </w:rPr>
        <w:t>Il était étrange</w:t>
      </w:r>
      <w:r w:rsidR="008D6F52">
        <w:rPr>
          <w:szCs w:val="32"/>
        </w:rPr>
        <w:t xml:space="preserve">, </w:t>
      </w:r>
      <w:r w:rsidRPr="00894396">
        <w:rPr>
          <w:szCs w:val="32"/>
        </w:rPr>
        <w:t>en effet</w:t>
      </w:r>
      <w:r w:rsidR="008D6F52">
        <w:rPr>
          <w:szCs w:val="32"/>
        </w:rPr>
        <w:t xml:space="preserve">, </w:t>
      </w:r>
      <w:r w:rsidRPr="00894396">
        <w:rPr>
          <w:szCs w:val="32"/>
        </w:rPr>
        <w:t>que Gaspar Ruiz eût déserté</w:t>
      </w:r>
      <w:r w:rsidR="008D6F52">
        <w:rPr>
          <w:szCs w:val="32"/>
        </w:rPr>
        <w:t xml:space="preserve">. </w:t>
      </w:r>
      <w:r w:rsidRPr="00894396">
        <w:rPr>
          <w:szCs w:val="32"/>
        </w:rPr>
        <w:t>Ses parents étaient de situation bien trop humble pour être fort sensibles aux avantages d</w:t>
      </w:r>
      <w:r w:rsidR="008D6F52">
        <w:rPr>
          <w:szCs w:val="32"/>
        </w:rPr>
        <w:t>’</w:t>
      </w:r>
      <w:r w:rsidRPr="00894396">
        <w:rPr>
          <w:szCs w:val="32"/>
        </w:rPr>
        <w:t>un gouvernement ou de l</w:t>
      </w:r>
      <w:r w:rsidR="008D6F52">
        <w:rPr>
          <w:szCs w:val="32"/>
        </w:rPr>
        <w:t>’</w:t>
      </w:r>
      <w:r w:rsidRPr="00894396">
        <w:rPr>
          <w:szCs w:val="32"/>
        </w:rPr>
        <w:t>autre</w:t>
      </w:r>
      <w:r w:rsidR="008D6F52">
        <w:rPr>
          <w:szCs w:val="32"/>
        </w:rPr>
        <w:t xml:space="preserve">. </w:t>
      </w:r>
      <w:r w:rsidRPr="00894396">
        <w:rPr>
          <w:szCs w:val="32"/>
        </w:rPr>
        <w:t>Gaspar Ruiz n</w:t>
      </w:r>
      <w:r w:rsidR="008D6F52">
        <w:rPr>
          <w:szCs w:val="32"/>
        </w:rPr>
        <w:t>’</w:t>
      </w:r>
      <w:r w:rsidRPr="00894396">
        <w:rPr>
          <w:szCs w:val="32"/>
        </w:rPr>
        <w:t>avait aucune raison de payer de sa personne pour soutenir la puissance du roi d</w:t>
      </w:r>
      <w:r w:rsidR="008D6F52">
        <w:rPr>
          <w:szCs w:val="32"/>
        </w:rPr>
        <w:t>’</w:t>
      </w:r>
      <w:r w:rsidRPr="00894396">
        <w:rPr>
          <w:szCs w:val="32"/>
        </w:rPr>
        <w:t>Espagne</w:t>
      </w:r>
      <w:r w:rsidR="008D6F52">
        <w:rPr>
          <w:szCs w:val="32"/>
        </w:rPr>
        <w:t xml:space="preserve">. </w:t>
      </w:r>
      <w:r w:rsidRPr="00894396">
        <w:rPr>
          <w:szCs w:val="32"/>
        </w:rPr>
        <w:t>Il n</w:t>
      </w:r>
      <w:r w:rsidR="008D6F52">
        <w:rPr>
          <w:szCs w:val="32"/>
        </w:rPr>
        <w:t>’</w:t>
      </w:r>
      <w:r w:rsidRPr="00894396">
        <w:rPr>
          <w:szCs w:val="32"/>
        </w:rPr>
        <w:t>avait pas</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montré plus d</w:t>
      </w:r>
      <w:r w:rsidR="008D6F52">
        <w:rPr>
          <w:szCs w:val="32"/>
        </w:rPr>
        <w:t>’</w:t>
      </w:r>
      <w:r w:rsidRPr="00894396">
        <w:rPr>
          <w:szCs w:val="32"/>
        </w:rPr>
        <w:t>enthousiasme pour la renverser</w:t>
      </w:r>
      <w:r w:rsidR="008D6F52">
        <w:rPr>
          <w:szCs w:val="32"/>
        </w:rPr>
        <w:t xml:space="preserve">. </w:t>
      </w:r>
      <w:r w:rsidRPr="00894396">
        <w:rPr>
          <w:szCs w:val="32"/>
        </w:rPr>
        <w:t>Il s</w:t>
      </w:r>
      <w:r w:rsidR="008D6F52">
        <w:rPr>
          <w:szCs w:val="32"/>
        </w:rPr>
        <w:t>’</w:t>
      </w:r>
      <w:r w:rsidRPr="00894396">
        <w:rPr>
          <w:szCs w:val="32"/>
        </w:rPr>
        <w:t>était joint au parti de l</w:t>
      </w:r>
      <w:r w:rsidR="008D6F52">
        <w:rPr>
          <w:szCs w:val="32"/>
        </w:rPr>
        <w:t>’</w:t>
      </w:r>
      <w:r w:rsidRPr="00894396">
        <w:rPr>
          <w:szCs w:val="32"/>
        </w:rPr>
        <w:t xml:space="preserve">indépendance de la façon la plus raisonnable et </w:t>
      </w:r>
      <w:r w:rsidRPr="00894396">
        <w:rPr>
          <w:szCs w:val="32"/>
        </w:rPr>
        <w:lastRenderedPageBreak/>
        <w:t>la plus naturelle</w:t>
      </w:r>
      <w:r w:rsidR="008D6F52">
        <w:rPr>
          <w:szCs w:val="32"/>
        </w:rPr>
        <w:t xml:space="preserve">. </w:t>
      </w:r>
      <w:r w:rsidRPr="00894396">
        <w:rPr>
          <w:szCs w:val="32"/>
        </w:rPr>
        <w:t>Une bande de patriotes</w:t>
      </w:r>
      <w:r w:rsidR="008D6F52">
        <w:rPr>
          <w:szCs w:val="32"/>
        </w:rPr>
        <w:t xml:space="preserve">, </w:t>
      </w:r>
      <w:r w:rsidRPr="00894396">
        <w:rPr>
          <w:szCs w:val="32"/>
        </w:rPr>
        <w:t>surgie un matin</w:t>
      </w:r>
      <w:r w:rsidR="008D6F52">
        <w:rPr>
          <w:szCs w:val="32"/>
        </w:rPr>
        <w:t xml:space="preserve">, </w:t>
      </w:r>
      <w:r w:rsidRPr="00894396">
        <w:rPr>
          <w:szCs w:val="32"/>
        </w:rPr>
        <w:t>de bonne heure</w:t>
      </w:r>
      <w:r w:rsidR="008D6F52">
        <w:rPr>
          <w:szCs w:val="32"/>
        </w:rPr>
        <w:t xml:space="preserve">, </w:t>
      </w:r>
      <w:r w:rsidRPr="00894396">
        <w:rPr>
          <w:szCs w:val="32"/>
        </w:rPr>
        <w:t>autour du rancho paternel</w:t>
      </w:r>
      <w:r w:rsidR="008D6F52">
        <w:rPr>
          <w:szCs w:val="32"/>
        </w:rPr>
        <w:t xml:space="preserve">, </w:t>
      </w:r>
      <w:r w:rsidRPr="00894396">
        <w:rPr>
          <w:szCs w:val="32"/>
        </w:rPr>
        <w:t>avait</w:t>
      </w:r>
      <w:r w:rsidR="008D6F52">
        <w:rPr>
          <w:szCs w:val="32"/>
        </w:rPr>
        <w:t xml:space="preserve">, </w:t>
      </w:r>
      <w:r w:rsidRPr="00894396">
        <w:rPr>
          <w:szCs w:val="32"/>
        </w:rPr>
        <w:t>en un clin d</w:t>
      </w:r>
      <w:r w:rsidR="008D6F52">
        <w:rPr>
          <w:szCs w:val="32"/>
        </w:rPr>
        <w:t>’</w:t>
      </w:r>
      <w:r w:rsidRPr="00894396">
        <w:rPr>
          <w:szCs w:val="32"/>
        </w:rPr>
        <w:t>œil</w:t>
      </w:r>
      <w:r w:rsidR="008D6F52">
        <w:rPr>
          <w:szCs w:val="32"/>
        </w:rPr>
        <w:t xml:space="preserve">, </w:t>
      </w:r>
      <w:r w:rsidRPr="00894396">
        <w:rPr>
          <w:szCs w:val="32"/>
        </w:rPr>
        <w:t xml:space="preserve">abattu les chiens de garde et coupé les jarrets des vaches grasses aux cris de </w:t>
      </w:r>
      <w:r w:rsidRPr="00894396">
        <w:rPr>
          <w:i/>
          <w:iCs/>
          <w:szCs w:val="32"/>
        </w:rPr>
        <w:t>Viva la Libertad</w:t>
      </w:r>
      <w:r w:rsidR="008D6F52">
        <w:rPr>
          <w:i/>
          <w:iCs/>
          <w:szCs w:val="32"/>
        </w:rPr>
        <w:t xml:space="preserve"> ! </w:t>
      </w:r>
      <w:r w:rsidRPr="00894396">
        <w:rPr>
          <w:szCs w:val="32"/>
        </w:rPr>
        <w:t>Leur officier avait péroré avec enthousiasme et éloquence sur la liberté</w:t>
      </w:r>
      <w:r w:rsidR="008D6F52">
        <w:rPr>
          <w:szCs w:val="32"/>
        </w:rPr>
        <w:t xml:space="preserve">, </w:t>
      </w:r>
      <w:r w:rsidRPr="00894396">
        <w:rPr>
          <w:szCs w:val="32"/>
        </w:rPr>
        <w:t>après un bon somme réparateur</w:t>
      </w:r>
      <w:r w:rsidR="008D6F52">
        <w:rPr>
          <w:szCs w:val="32"/>
        </w:rPr>
        <w:t xml:space="preserve">. </w:t>
      </w:r>
      <w:r w:rsidRPr="00894396">
        <w:rPr>
          <w:szCs w:val="32"/>
        </w:rPr>
        <w:t>Quand ils étaient partis</w:t>
      </w:r>
      <w:r w:rsidR="008D6F52">
        <w:rPr>
          <w:szCs w:val="32"/>
        </w:rPr>
        <w:t xml:space="preserve">, </w:t>
      </w:r>
      <w:r w:rsidRPr="00894396">
        <w:rPr>
          <w:szCs w:val="32"/>
        </w:rPr>
        <w:t>au soir</w:t>
      </w:r>
      <w:r w:rsidR="008D6F52">
        <w:rPr>
          <w:szCs w:val="32"/>
        </w:rPr>
        <w:t xml:space="preserve">, </w:t>
      </w:r>
      <w:r w:rsidRPr="00894396">
        <w:rPr>
          <w:szCs w:val="32"/>
        </w:rPr>
        <w:t>en emmenant quelques-uns des meilleurs chevaux de Ruiz le père</w:t>
      </w:r>
      <w:r w:rsidR="008D6F52">
        <w:rPr>
          <w:szCs w:val="32"/>
        </w:rPr>
        <w:t xml:space="preserve">, </w:t>
      </w:r>
      <w:r w:rsidRPr="00894396">
        <w:rPr>
          <w:szCs w:val="32"/>
        </w:rPr>
        <w:t>pour remplacer leurs bêtes boiteuses</w:t>
      </w:r>
      <w:r w:rsidR="008D6F52">
        <w:rPr>
          <w:szCs w:val="32"/>
        </w:rPr>
        <w:t xml:space="preserve">, </w:t>
      </w:r>
      <w:r w:rsidRPr="00894396">
        <w:rPr>
          <w:szCs w:val="32"/>
        </w:rPr>
        <w:t>Gaspar les avait accompagnés</w:t>
      </w:r>
      <w:r w:rsidR="008D6F52">
        <w:rPr>
          <w:szCs w:val="32"/>
        </w:rPr>
        <w:t xml:space="preserve">, </w:t>
      </w:r>
      <w:r w:rsidRPr="00894396">
        <w:rPr>
          <w:szCs w:val="32"/>
        </w:rPr>
        <w:t>pour répondre à l</w:t>
      </w:r>
      <w:r w:rsidR="008D6F52">
        <w:rPr>
          <w:szCs w:val="32"/>
        </w:rPr>
        <w:t>’</w:t>
      </w:r>
      <w:r w:rsidRPr="00894396">
        <w:rPr>
          <w:szCs w:val="32"/>
        </w:rPr>
        <w:t>invitation pressante de l</w:t>
      </w:r>
      <w:r w:rsidR="008D6F52">
        <w:rPr>
          <w:szCs w:val="32"/>
        </w:rPr>
        <w:t>’</w:t>
      </w:r>
      <w:r w:rsidRPr="00894396">
        <w:rPr>
          <w:szCs w:val="32"/>
        </w:rPr>
        <w:t>officier</w:t>
      </w:r>
      <w:r w:rsidR="008D6F52">
        <w:rPr>
          <w:szCs w:val="32"/>
        </w:rPr>
        <w:t>.</w:t>
      </w:r>
    </w:p>
    <w:p w14:paraId="5503088B" w14:textId="77777777" w:rsidR="008D6F52" w:rsidRDefault="00000000" w:rsidP="008D6F52">
      <w:pPr>
        <w:rPr>
          <w:szCs w:val="32"/>
        </w:rPr>
      </w:pPr>
      <w:r w:rsidRPr="00894396">
        <w:rPr>
          <w:szCs w:val="32"/>
        </w:rPr>
        <w:t>Peu après</w:t>
      </w:r>
      <w:r w:rsidR="008D6F52">
        <w:rPr>
          <w:szCs w:val="32"/>
        </w:rPr>
        <w:t xml:space="preserve">, </w:t>
      </w:r>
      <w:r w:rsidRPr="00894396">
        <w:rPr>
          <w:szCs w:val="32"/>
        </w:rPr>
        <w:t>un détachement de troupes royalistes</w:t>
      </w:r>
      <w:r w:rsidR="008D6F52">
        <w:rPr>
          <w:szCs w:val="32"/>
        </w:rPr>
        <w:t xml:space="preserve">, </w:t>
      </w:r>
      <w:r w:rsidRPr="00894396">
        <w:rPr>
          <w:szCs w:val="32"/>
        </w:rPr>
        <w:t>accouru pour pacifier le district</w:t>
      </w:r>
      <w:r w:rsidR="008D6F52">
        <w:rPr>
          <w:szCs w:val="32"/>
        </w:rPr>
        <w:t xml:space="preserve">, </w:t>
      </w:r>
      <w:r w:rsidRPr="00894396">
        <w:rPr>
          <w:szCs w:val="32"/>
        </w:rPr>
        <w:t>brûla la ferme</w:t>
      </w:r>
      <w:r w:rsidR="008D6F52">
        <w:rPr>
          <w:szCs w:val="32"/>
        </w:rPr>
        <w:t xml:space="preserve">, </w:t>
      </w:r>
      <w:r w:rsidRPr="00894396">
        <w:rPr>
          <w:szCs w:val="32"/>
        </w:rPr>
        <w:t>emmena ce qui restait de chevaux et de bétail</w:t>
      </w:r>
      <w:r w:rsidR="008D6F52">
        <w:rPr>
          <w:szCs w:val="32"/>
        </w:rPr>
        <w:t xml:space="preserve">, </w:t>
      </w:r>
      <w:r w:rsidRPr="00894396">
        <w:rPr>
          <w:szCs w:val="32"/>
        </w:rPr>
        <w:t>et ayant ainsi dépouillé les vieux de tous leurs biens terrestres</w:t>
      </w:r>
      <w:r w:rsidR="008D6F52">
        <w:rPr>
          <w:szCs w:val="32"/>
        </w:rPr>
        <w:t xml:space="preserve">, </w:t>
      </w:r>
      <w:r w:rsidRPr="00894396">
        <w:rPr>
          <w:szCs w:val="32"/>
        </w:rPr>
        <w:t>les laissa assis sous un arbuste</w:t>
      </w:r>
      <w:r w:rsidR="008D6F52">
        <w:rPr>
          <w:szCs w:val="32"/>
        </w:rPr>
        <w:t xml:space="preserve">, </w:t>
      </w:r>
      <w:r w:rsidRPr="00894396">
        <w:rPr>
          <w:szCs w:val="32"/>
        </w:rPr>
        <w:t>pour jouir de l</w:t>
      </w:r>
      <w:r w:rsidR="008D6F52">
        <w:rPr>
          <w:szCs w:val="32"/>
        </w:rPr>
        <w:t>’</w:t>
      </w:r>
      <w:r w:rsidRPr="00894396">
        <w:rPr>
          <w:szCs w:val="32"/>
        </w:rPr>
        <w:t>inestimable faveur de la vie</w:t>
      </w:r>
      <w:r w:rsidR="008D6F52">
        <w:rPr>
          <w:szCs w:val="32"/>
        </w:rPr>
        <w:t>.</w:t>
      </w:r>
    </w:p>
    <w:p w14:paraId="2D982707" w14:textId="37085072" w:rsidR="00C71140" w:rsidRPr="006643D3" w:rsidRDefault="00000000" w:rsidP="008D6F52">
      <w:pPr>
        <w:pStyle w:val="Titre2"/>
        <w:pageBreakBefore/>
        <w:rPr>
          <w:sz w:val="40"/>
        </w:rPr>
      </w:pPr>
      <w:bookmarkStart w:id="4" w:name="_Toc199599791"/>
      <w:r w:rsidRPr="006643D3">
        <w:rPr>
          <w:sz w:val="40"/>
        </w:rPr>
        <w:lastRenderedPageBreak/>
        <w:t>II</w:t>
      </w:r>
      <w:bookmarkEnd w:id="4"/>
    </w:p>
    <w:p w14:paraId="411DFAC1" w14:textId="77777777" w:rsidR="00C71140" w:rsidRPr="00894396" w:rsidRDefault="00C71140" w:rsidP="00830A5C">
      <w:pPr>
        <w:rPr>
          <w:szCs w:val="32"/>
        </w:rPr>
      </w:pPr>
    </w:p>
    <w:p w14:paraId="50041A0F" w14:textId="77777777" w:rsidR="008D6F52" w:rsidRDefault="00000000" w:rsidP="008D6F52">
      <w:pPr>
        <w:rPr>
          <w:szCs w:val="32"/>
        </w:rPr>
      </w:pPr>
      <w:r w:rsidRPr="00894396">
        <w:rPr>
          <w:szCs w:val="32"/>
        </w:rPr>
        <w:t>Gaspar Ruiz</w:t>
      </w:r>
      <w:r w:rsidR="008D6F52">
        <w:rPr>
          <w:szCs w:val="32"/>
        </w:rPr>
        <w:t xml:space="preserve">, </w:t>
      </w:r>
      <w:r w:rsidRPr="00894396">
        <w:rPr>
          <w:szCs w:val="32"/>
        </w:rPr>
        <w:t>condamné à mort comme déserteur</w:t>
      </w:r>
      <w:r w:rsidR="008D6F52">
        <w:rPr>
          <w:szCs w:val="32"/>
        </w:rPr>
        <w:t xml:space="preserve">, </w:t>
      </w:r>
      <w:r w:rsidRPr="00894396">
        <w:rPr>
          <w:szCs w:val="32"/>
        </w:rPr>
        <w:t>ne pensait ni à sa ferme natale</w:t>
      </w:r>
      <w:r w:rsidR="008D6F52">
        <w:rPr>
          <w:szCs w:val="32"/>
        </w:rPr>
        <w:t xml:space="preserve">, </w:t>
      </w:r>
      <w:r w:rsidRPr="00894396">
        <w:rPr>
          <w:szCs w:val="32"/>
        </w:rPr>
        <w:t>ni aux parents pour qui la douceur de son caractère et la grande force de ses membres avaient fait de lui un bon fils</w:t>
      </w:r>
      <w:r w:rsidR="008D6F52">
        <w:rPr>
          <w:szCs w:val="32"/>
        </w:rPr>
        <w:t xml:space="preserve">. </w:t>
      </w:r>
      <w:r w:rsidRPr="00894396">
        <w:rPr>
          <w:szCs w:val="32"/>
        </w:rPr>
        <w:t>L</w:t>
      </w:r>
      <w:r w:rsidR="008D6F52">
        <w:rPr>
          <w:szCs w:val="32"/>
        </w:rPr>
        <w:t>’</w:t>
      </w:r>
      <w:r w:rsidRPr="00894396">
        <w:rPr>
          <w:szCs w:val="32"/>
        </w:rPr>
        <w:t>avantage pratique de cette vigueur était encore amplifié pour son père par cette soumission</w:t>
      </w:r>
      <w:r w:rsidR="008D6F52">
        <w:rPr>
          <w:szCs w:val="32"/>
        </w:rPr>
        <w:t xml:space="preserve">. </w:t>
      </w:r>
      <w:r w:rsidRPr="00894396">
        <w:rPr>
          <w:szCs w:val="32"/>
        </w:rPr>
        <w:t>Gaspar Ruiz était obéissant dans l</w:t>
      </w:r>
      <w:r w:rsidR="008D6F52">
        <w:rPr>
          <w:szCs w:val="32"/>
        </w:rPr>
        <w:t>’</w:t>
      </w:r>
      <w:r w:rsidRPr="00894396">
        <w:rPr>
          <w:szCs w:val="32"/>
        </w:rPr>
        <w:t>âme</w:t>
      </w:r>
      <w:r w:rsidR="008D6F52">
        <w:rPr>
          <w:szCs w:val="32"/>
        </w:rPr>
        <w:t>.</w:t>
      </w:r>
    </w:p>
    <w:p w14:paraId="6C3EB85D" w14:textId="77777777" w:rsidR="008D6F52" w:rsidRDefault="00000000" w:rsidP="008D6F52">
      <w:pPr>
        <w:rPr>
          <w:szCs w:val="32"/>
        </w:rPr>
      </w:pPr>
      <w:r w:rsidRPr="00894396">
        <w:rPr>
          <w:szCs w:val="32"/>
        </w:rPr>
        <w:t>Il n</w:t>
      </w:r>
      <w:r w:rsidR="008D6F52">
        <w:rPr>
          <w:szCs w:val="32"/>
        </w:rPr>
        <w:t>’</w:t>
      </w:r>
      <w:r w:rsidRPr="00894396">
        <w:rPr>
          <w:szCs w:val="32"/>
        </w:rPr>
        <w:t>était pas moins poussé à une sorte de révolte obscure par sa répugnance à mourir de la mort des traîtres</w:t>
      </w:r>
      <w:r w:rsidR="008D6F52">
        <w:rPr>
          <w:szCs w:val="32"/>
        </w:rPr>
        <w:t xml:space="preserve">. </w:t>
      </w:r>
      <w:r w:rsidRPr="00894396">
        <w:rPr>
          <w:szCs w:val="32"/>
        </w:rPr>
        <w:t>Il n</w:t>
      </w:r>
      <w:r w:rsidR="008D6F52">
        <w:rPr>
          <w:szCs w:val="32"/>
        </w:rPr>
        <w:t>’</w:t>
      </w:r>
      <w:r w:rsidRPr="00894396">
        <w:rPr>
          <w:szCs w:val="32"/>
        </w:rPr>
        <w:t>était pas un traître</w:t>
      </w:r>
      <w:r w:rsidR="008D6F52">
        <w:rPr>
          <w:szCs w:val="32"/>
        </w:rPr>
        <w:t xml:space="preserve">. </w:t>
      </w:r>
      <w:r w:rsidRPr="00894396">
        <w:rPr>
          <w:szCs w:val="32"/>
        </w:rPr>
        <w:t>Il répéta au sergent</w:t>
      </w:r>
      <w:r w:rsidR="008D6F52">
        <w:rPr>
          <w:szCs w:val="32"/>
        </w:rPr>
        <w:t> :</w:t>
      </w:r>
    </w:p>
    <w:p w14:paraId="064709C4" w14:textId="77777777" w:rsidR="008D6F52" w:rsidRDefault="008D6F52" w:rsidP="008D6F52">
      <w:pPr>
        <w:rPr>
          <w:szCs w:val="32"/>
        </w:rPr>
      </w:pPr>
      <w:r>
        <w:t>— </w:t>
      </w:r>
      <w:r w:rsidRPr="00894396">
        <w:rPr>
          <w:szCs w:val="32"/>
        </w:rPr>
        <w:t>Tu sais bien que je n</w:t>
      </w:r>
      <w:r>
        <w:rPr>
          <w:szCs w:val="32"/>
        </w:rPr>
        <w:t>’</w:t>
      </w:r>
      <w:r w:rsidRPr="00894396">
        <w:rPr>
          <w:szCs w:val="32"/>
        </w:rPr>
        <w:t>ai pas déserté</w:t>
      </w:r>
      <w:r>
        <w:rPr>
          <w:szCs w:val="32"/>
        </w:rPr>
        <w:t xml:space="preserve">, </w:t>
      </w:r>
      <w:proofErr w:type="spellStart"/>
      <w:r w:rsidRPr="00894396">
        <w:rPr>
          <w:szCs w:val="32"/>
        </w:rPr>
        <w:t>Esteban</w:t>
      </w:r>
      <w:proofErr w:type="spellEnd"/>
      <w:r>
        <w:rPr>
          <w:szCs w:val="32"/>
        </w:rPr>
        <w:t xml:space="preserve"> ; </w:t>
      </w:r>
      <w:r w:rsidRPr="00894396">
        <w:rPr>
          <w:szCs w:val="32"/>
        </w:rPr>
        <w:t>tu sais bien que je suis resté en arrière</w:t>
      </w:r>
      <w:r>
        <w:rPr>
          <w:szCs w:val="32"/>
        </w:rPr>
        <w:t xml:space="preserve">, </w:t>
      </w:r>
      <w:r w:rsidRPr="00894396">
        <w:rPr>
          <w:szCs w:val="32"/>
        </w:rPr>
        <w:t>dans les arbres</w:t>
      </w:r>
      <w:r>
        <w:rPr>
          <w:szCs w:val="32"/>
        </w:rPr>
        <w:t xml:space="preserve">, </w:t>
      </w:r>
      <w:r w:rsidRPr="00894396">
        <w:rPr>
          <w:szCs w:val="32"/>
        </w:rPr>
        <w:t>avec trois camarades</w:t>
      </w:r>
      <w:r>
        <w:rPr>
          <w:szCs w:val="32"/>
        </w:rPr>
        <w:t xml:space="preserve">, </w:t>
      </w:r>
      <w:r w:rsidRPr="00894396">
        <w:rPr>
          <w:szCs w:val="32"/>
        </w:rPr>
        <w:t>pour retenir l</w:t>
      </w:r>
      <w:r>
        <w:rPr>
          <w:szCs w:val="32"/>
        </w:rPr>
        <w:t>’</w:t>
      </w:r>
      <w:r w:rsidRPr="00894396">
        <w:rPr>
          <w:szCs w:val="32"/>
        </w:rPr>
        <w:t>ennemi pendant que le détachement fuyait</w:t>
      </w:r>
      <w:r>
        <w:rPr>
          <w:szCs w:val="32"/>
        </w:rPr>
        <w:t>.</w:t>
      </w:r>
    </w:p>
    <w:p w14:paraId="4D13B091" w14:textId="77777777" w:rsidR="008D6F52" w:rsidRDefault="00000000" w:rsidP="008D6F52">
      <w:pPr>
        <w:rPr>
          <w:i/>
          <w:iCs/>
          <w:szCs w:val="32"/>
        </w:rPr>
      </w:pPr>
      <w:r w:rsidRPr="00894396">
        <w:rPr>
          <w:szCs w:val="32"/>
        </w:rPr>
        <w:t xml:space="preserve">Le lieutenant </w:t>
      </w:r>
      <w:proofErr w:type="spellStart"/>
      <w:r w:rsidRPr="00894396">
        <w:rPr>
          <w:szCs w:val="32"/>
        </w:rPr>
        <w:t>Santierra</w:t>
      </w:r>
      <w:proofErr w:type="spellEnd"/>
      <w:r w:rsidR="008D6F52">
        <w:rPr>
          <w:szCs w:val="32"/>
        </w:rPr>
        <w:t xml:space="preserve">, </w:t>
      </w:r>
      <w:r w:rsidRPr="00894396">
        <w:rPr>
          <w:szCs w:val="32"/>
        </w:rPr>
        <w:t>presque enfant encore à l</w:t>
      </w:r>
      <w:r w:rsidR="008D6F52">
        <w:rPr>
          <w:szCs w:val="32"/>
        </w:rPr>
        <w:t>’</w:t>
      </w:r>
      <w:r w:rsidRPr="00894396">
        <w:rPr>
          <w:szCs w:val="32"/>
        </w:rPr>
        <w:t>époque et mal habitué aux imbécillités sanguinaires de la guerre civile</w:t>
      </w:r>
      <w:r w:rsidR="008D6F52">
        <w:rPr>
          <w:szCs w:val="32"/>
        </w:rPr>
        <w:t xml:space="preserve">, </w:t>
      </w:r>
      <w:r w:rsidRPr="00894396">
        <w:rPr>
          <w:szCs w:val="32"/>
        </w:rPr>
        <w:t>marchait dans la cour du fort</w:t>
      </w:r>
      <w:r w:rsidR="008D6F52">
        <w:rPr>
          <w:szCs w:val="32"/>
        </w:rPr>
        <w:t xml:space="preserve">, </w:t>
      </w:r>
      <w:r w:rsidRPr="00894396">
        <w:rPr>
          <w:szCs w:val="32"/>
        </w:rPr>
        <w:t>comme s</w:t>
      </w:r>
      <w:r w:rsidR="008D6F52">
        <w:rPr>
          <w:szCs w:val="32"/>
        </w:rPr>
        <w:t>’</w:t>
      </w:r>
      <w:r w:rsidRPr="00894396">
        <w:rPr>
          <w:szCs w:val="32"/>
        </w:rPr>
        <w:t>il eût été fasciné par la vue de ces hommes que l</w:t>
      </w:r>
      <w:r w:rsidR="008D6F52">
        <w:rPr>
          <w:szCs w:val="32"/>
        </w:rPr>
        <w:t>’</w:t>
      </w:r>
      <w:r w:rsidRPr="00894396">
        <w:rPr>
          <w:szCs w:val="32"/>
        </w:rPr>
        <w:t>on allait fusiller</w:t>
      </w:r>
      <w:r w:rsidR="008D6F52">
        <w:rPr>
          <w:szCs w:val="32"/>
        </w:rPr>
        <w:t>, « </w:t>
      </w:r>
      <w:r w:rsidRPr="00894396">
        <w:rPr>
          <w:szCs w:val="32"/>
        </w:rPr>
        <w:t>pour l</w:t>
      </w:r>
      <w:r w:rsidR="008D6F52">
        <w:rPr>
          <w:szCs w:val="32"/>
        </w:rPr>
        <w:t>’</w:t>
      </w:r>
      <w:r w:rsidRPr="00894396">
        <w:rPr>
          <w:szCs w:val="32"/>
        </w:rPr>
        <w:t>exemple</w:t>
      </w:r>
      <w:r w:rsidR="008D6F52">
        <w:rPr>
          <w:szCs w:val="32"/>
        </w:rPr>
        <w:t xml:space="preserve"> », </w:t>
      </w:r>
      <w:r w:rsidRPr="00894396">
        <w:rPr>
          <w:szCs w:val="32"/>
        </w:rPr>
        <w:t>selon l</w:t>
      </w:r>
      <w:r w:rsidR="008D6F52">
        <w:rPr>
          <w:szCs w:val="32"/>
        </w:rPr>
        <w:t>’</w:t>
      </w:r>
      <w:r w:rsidRPr="00894396">
        <w:rPr>
          <w:szCs w:val="32"/>
        </w:rPr>
        <w:t xml:space="preserve">expression du </w:t>
      </w:r>
      <w:r w:rsidRPr="00894396">
        <w:rPr>
          <w:i/>
          <w:iCs/>
          <w:szCs w:val="32"/>
        </w:rPr>
        <w:t>Commandante</w:t>
      </w:r>
      <w:r w:rsidR="008D6F52">
        <w:rPr>
          <w:i/>
          <w:iCs/>
          <w:szCs w:val="32"/>
        </w:rPr>
        <w:t>.</w:t>
      </w:r>
    </w:p>
    <w:p w14:paraId="752D57B6" w14:textId="77777777" w:rsidR="008D6F52" w:rsidRDefault="00000000" w:rsidP="008D6F52">
      <w:pPr>
        <w:rPr>
          <w:szCs w:val="32"/>
        </w:rPr>
      </w:pPr>
      <w:r w:rsidRPr="00894396">
        <w:rPr>
          <w:szCs w:val="32"/>
        </w:rPr>
        <w:t>Sans daigner regarder le prisonnier</w:t>
      </w:r>
      <w:r w:rsidR="008D6F52">
        <w:rPr>
          <w:szCs w:val="32"/>
        </w:rPr>
        <w:t xml:space="preserve">, </w:t>
      </w:r>
      <w:r w:rsidRPr="00894396">
        <w:rPr>
          <w:szCs w:val="32"/>
        </w:rPr>
        <w:t>le sergent s</w:t>
      </w:r>
      <w:r w:rsidR="008D6F52">
        <w:rPr>
          <w:szCs w:val="32"/>
        </w:rPr>
        <w:t>’</w:t>
      </w:r>
      <w:r w:rsidRPr="00894396">
        <w:rPr>
          <w:szCs w:val="32"/>
        </w:rPr>
        <w:t>adressa au jeune officier avec un sourire de supériorité</w:t>
      </w:r>
      <w:r w:rsidR="008D6F52">
        <w:rPr>
          <w:szCs w:val="32"/>
        </w:rPr>
        <w:t> :</w:t>
      </w:r>
    </w:p>
    <w:p w14:paraId="524F8270" w14:textId="77777777" w:rsidR="008D6F52" w:rsidRDefault="008D6F52" w:rsidP="008D6F52">
      <w:pPr>
        <w:rPr>
          <w:szCs w:val="32"/>
        </w:rPr>
      </w:pPr>
      <w:r>
        <w:t>— </w:t>
      </w:r>
      <w:r w:rsidRPr="00894396">
        <w:rPr>
          <w:szCs w:val="32"/>
        </w:rPr>
        <w:t>Il aurait fallu plus de dix hommes pour le faire prisonnier</w:t>
      </w:r>
      <w:r>
        <w:rPr>
          <w:szCs w:val="32"/>
        </w:rPr>
        <w:t xml:space="preserve">, </w:t>
      </w:r>
      <w:r w:rsidRPr="00894396">
        <w:rPr>
          <w:i/>
          <w:iCs/>
          <w:szCs w:val="32"/>
        </w:rPr>
        <w:t xml:space="preserve">mi </w:t>
      </w:r>
      <w:proofErr w:type="spellStart"/>
      <w:r w:rsidRPr="00894396">
        <w:rPr>
          <w:i/>
          <w:iCs/>
          <w:szCs w:val="32"/>
        </w:rPr>
        <w:t>teniente</w:t>
      </w:r>
      <w:proofErr w:type="spellEnd"/>
      <w:r>
        <w:rPr>
          <w:i/>
          <w:iCs/>
          <w:szCs w:val="32"/>
        </w:rPr>
        <w:t xml:space="preserve">. </w:t>
      </w:r>
      <w:r w:rsidRPr="00894396">
        <w:rPr>
          <w:szCs w:val="32"/>
        </w:rPr>
        <w:t>Et les trois autres ont rejoint le détachement dans la nuit</w:t>
      </w:r>
      <w:r>
        <w:rPr>
          <w:szCs w:val="32"/>
        </w:rPr>
        <w:t xml:space="preserve"> ; </w:t>
      </w:r>
      <w:r w:rsidRPr="00894396">
        <w:rPr>
          <w:szCs w:val="32"/>
        </w:rPr>
        <w:t>pourquoi n</w:t>
      </w:r>
      <w:r>
        <w:rPr>
          <w:szCs w:val="32"/>
        </w:rPr>
        <w:t>’</w:t>
      </w:r>
      <w:r w:rsidRPr="00894396">
        <w:rPr>
          <w:szCs w:val="32"/>
        </w:rPr>
        <w:t>a-t-il pas fait comme eux</w:t>
      </w:r>
      <w:r>
        <w:rPr>
          <w:szCs w:val="32"/>
        </w:rPr>
        <w:t xml:space="preserve">, </w:t>
      </w:r>
      <w:r w:rsidRPr="00894396">
        <w:rPr>
          <w:szCs w:val="32"/>
        </w:rPr>
        <w:t>lui qui était sans blessures</w:t>
      </w:r>
      <w:r>
        <w:rPr>
          <w:szCs w:val="32"/>
        </w:rPr>
        <w:t xml:space="preserve">, </w:t>
      </w:r>
      <w:r w:rsidRPr="00894396">
        <w:rPr>
          <w:szCs w:val="32"/>
        </w:rPr>
        <w:t>et plus fort que ses camarades</w:t>
      </w:r>
      <w:r>
        <w:rPr>
          <w:szCs w:val="32"/>
        </w:rPr>
        <w:t> ?</w:t>
      </w:r>
    </w:p>
    <w:p w14:paraId="2C329A66" w14:textId="77777777" w:rsidR="008D6F52" w:rsidRDefault="008D6F52" w:rsidP="008D6F52">
      <w:pPr>
        <w:rPr>
          <w:szCs w:val="32"/>
        </w:rPr>
      </w:pPr>
      <w:r>
        <w:lastRenderedPageBreak/>
        <w:t>— </w:t>
      </w:r>
      <w:r w:rsidRPr="00894396">
        <w:rPr>
          <w:szCs w:val="32"/>
        </w:rPr>
        <w:t>À quoi sert la force contre un cavalier avec un lasso</w:t>
      </w:r>
      <w:r>
        <w:rPr>
          <w:szCs w:val="32"/>
        </w:rPr>
        <w:t xml:space="preserve"> ? </w:t>
      </w:r>
      <w:r w:rsidRPr="00894396">
        <w:rPr>
          <w:szCs w:val="32"/>
        </w:rPr>
        <w:t>protesta ardemment Gaspar Ruiz</w:t>
      </w:r>
      <w:r>
        <w:rPr>
          <w:szCs w:val="32"/>
        </w:rPr>
        <w:t xml:space="preserve">. </w:t>
      </w:r>
      <w:r w:rsidRPr="00894396">
        <w:rPr>
          <w:szCs w:val="32"/>
        </w:rPr>
        <w:t>Il m</w:t>
      </w:r>
      <w:r>
        <w:rPr>
          <w:szCs w:val="32"/>
        </w:rPr>
        <w:t>’</w:t>
      </w:r>
      <w:r w:rsidRPr="00894396">
        <w:rPr>
          <w:szCs w:val="32"/>
        </w:rPr>
        <w:t>a traîné derrière lui pendant un quart de lieue</w:t>
      </w:r>
      <w:r>
        <w:rPr>
          <w:szCs w:val="32"/>
        </w:rPr>
        <w:t> !</w:t>
      </w:r>
    </w:p>
    <w:p w14:paraId="1356EF9B" w14:textId="77777777" w:rsidR="008D6F52" w:rsidRDefault="00000000" w:rsidP="008D6F52">
      <w:pPr>
        <w:rPr>
          <w:i/>
          <w:iCs/>
          <w:szCs w:val="32"/>
        </w:rPr>
      </w:pPr>
      <w:r w:rsidRPr="00894396">
        <w:rPr>
          <w:szCs w:val="32"/>
        </w:rPr>
        <w:t>Cette excellente raison provoqua chez le sergent un ricanement de mépris</w:t>
      </w:r>
      <w:r w:rsidR="008D6F52">
        <w:rPr>
          <w:szCs w:val="32"/>
        </w:rPr>
        <w:t xml:space="preserve">. </w:t>
      </w:r>
      <w:r w:rsidRPr="00894396">
        <w:rPr>
          <w:szCs w:val="32"/>
        </w:rPr>
        <w:t xml:space="preserve">Le jeune officier courut à la recherche du </w:t>
      </w:r>
      <w:r w:rsidRPr="00894396">
        <w:rPr>
          <w:i/>
          <w:iCs/>
          <w:szCs w:val="32"/>
        </w:rPr>
        <w:t>Commandante</w:t>
      </w:r>
      <w:r w:rsidR="008D6F52">
        <w:rPr>
          <w:i/>
          <w:iCs/>
          <w:szCs w:val="32"/>
        </w:rPr>
        <w:t>.</w:t>
      </w:r>
    </w:p>
    <w:p w14:paraId="7A1ADC33" w14:textId="77777777" w:rsidR="008D6F52" w:rsidRDefault="00000000" w:rsidP="008D6F52">
      <w:pPr>
        <w:rPr>
          <w:szCs w:val="32"/>
        </w:rPr>
      </w:pPr>
      <w:r w:rsidRPr="00894396">
        <w:rPr>
          <w:szCs w:val="32"/>
        </w:rPr>
        <w:t>Bientôt arriva l</w:t>
      </w:r>
      <w:r w:rsidR="008D6F52">
        <w:rPr>
          <w:szCs w:val="32"/>
        </w:rPr>
        <w:t>’</w:t>
      </w:r>
      <w:r w:rsidRPr="00894396">
        <w:rPr>
          <w:szCs w:val="32"/>
        </w:rPr>
        <w:t>adjudant du fort</w:t>
      </w:r>
      <w:r w:rsidR="008D6F52">
        <w:rPr>
          <w:szCs w:val="32"/>
        </w:rPr>
        <w:t xml:space="preserve">. </w:t>
      </w:r>
      <w:r w:rsidRPr="00894396">
        <w:rPr>
          <w:szCs w:val="32"/>
        </w:rPr>
        <w:t>C</w:t>
      </w:r>
      <w:r w:rsidR="008D6F52">
        <w:rPr>
          <w:szCs w:val="32"/>
        </w:rPr>
        <w:t>’</w:t>
      </w:r>
      <w:r w:rsidRPr="00894396">
        <w:rPr>
          <w:szCs w:val="32"/>
        </w:rPr>
        <w:t>était un vieux dur à cuire brutal</w:t>
      </w:r>
      <w:r w:rsidR="008D6F52">
        <w:rPr>
          <w:szCs w:val="32"/>
        </w:rPr>
        <w:t xml:space="preserve">, </w:t>
      </w:r>
      <w:r w:rsidRPr="00894396">
        <w:rPr>
          <w:szCs w:val="32"/>
        </w:rPr>
        <w:t>en uniforme loqueteux</w:t>
      </w:r>
      <w:r w:rsidR="008D6F52">
        <w:rPr>
          <w:szCs w:val="32"/>
        </w:rPr>
        <w:t xml:space="preserve">. </w:t>
      </w:r>
      <w:r w:rsidRPr="00894396">
        <w:rPr>
          <w:szCs w:val="32"/>
        </w:rPr>
        <w:t>Sa voix bredouillante sortait d</w:t>
      </w:r>
      <w:r w:rsidR="008D6F52">
        <w:rPr>
          <w:szCs w:val="32"/>
        </w:rPr>
        <w:t>’</w:t>
      </w:r>
      <w:r w:rsidRPr="00894396">
        <w:rPr>
          <w:szCs w:val="32"/>
        </w:rPr>
        <w:t>un visage plat et jaune</w:t>
      </w:r>
      <w:r w:rsidR="008D6F52">
        <w:rPr>
          <w:szCs w:val="32"/>
        </w:rPr>
        <w:t xml:space="preserve">. </w:t>
      </w:r>
      <w:r w:rsidRPr="00894396">
        <w:rPr>
          <w:szCs w:val="32"/>
        </w:rPr>
        <w:t>Le sergent lui apprit que les condamnés ne devaient pas être exécutés avant le coucher du soleil</w:t>
      </w:r>
      <w:r w:rsidR="008D6F52">
        <w:rPr>
          <w:szCs w:val="32"/>
        </w:rPr>
        <w:t xml:space="preserve">, </w:t>
      </w:r>
      <w:r w:rsidRPr="00894396">
        <w:rPr>
          <w:szCs w:val="32"/>
        </w:rPr>
        <w:t>et lui demanda ce qu</w:t>
      </w:r>
      <w:r w:rsidR="008D6F52">
        <w:rPr>
          <w:szCs w:val="32"/>
        </w:rPr>
        <w:t>’</w:t>
      </w:r>
      <w:r w:rsidRPr="00894396">
        <w:rPr>
          <w:szCs w:val="32"/>
        </w:rPr>
        <w:t>il allait faire d</w:t>
      </w:r>
      <w:r w:rsidR="008D6F52">
        <w:rPr>
          <w:szCs w:val="32"/>
        </w:rPr>
        <w:t>’</w:t>
      </w:r>
      <w:r w:rsidRPr="00894396">
        <w:rPr>
          <w:szCs w:val="32"/>
        </w:rPr>
        <w:t>eux jusque-là</w:t>
      </w:r>
      <w:r w:rsidR="008D6F52">
        <w:rPr>
          <w:szCs w:val="32"/>
        </w:rPr>
        <w:t>.</w:t>
      </w:r>
    </w:p>
    <w:p w14:paraId="56EB257B" w14:textId="77777777" w:rsidR="008D6F52" w:rsidRDefault="00000000" w:rsidP="008D6F52">
      <w:pPr>
        <w:rPr>
          <w:szCs w:val="32"/>
        </w:rPr>
      </w:pPr>
      <w:r w:rsidRPr="00894396">
        <w:rPr>
          <w:szCs w:val="32"/>
        </w:rPr>
        <w:t>L</w:t>
      </w:r>
      <w:r w:rsidR="008D6F52">
        <w:rPr>
          <w:szCs w:val="32"/>
        </w:rPr>
        <w:t>’</w:t>
      </w:r>
      <w:r w:rsidRPr="00894396">
        <w:rPr>
          <w:szCs w:val="32"/>
        </w:rPr>
        <w:t>adjudant jeta autour de la cour un regard féroce</w:t>
      </w:r>
      <w:r w:rsidR="008D6F52">
        <w:rPr>
          <w:szCs w:val="32"/>
        </w:rPr>
        <w:t xml:space="preserve">, </w:t>
      </w:r>
      <w:r w:rsidRPr="00894396">
        <w:rPr>
          <w:szCs w:val="32"/>
        </w:rPr>
        <w:t>et montrant la porte d</w:t>
      </w:r>
      <w:r w:rsidR="008D6F52">
        <w:rPr>
          <w:szCs w:val="32"/>
        </w:rPr>
        <w:t>’</w:t>
      </w:r>
      <w:r w:rsidRPr="00894396">
        <w:rPr>
          <w:szCs w:val="32"/>
        </w:rPr>
        <w:t>une salle de garde qui prenait air et lumière par une fenêtre à lourds barreaux de fer</w:t>
      </w:r>
      <w:r w:rsidR="008D6F52">
        <w:rPr>
          <w:szCs w:val="32"/>
        </w:rPr>
        <w:t xml:space="preserve">, </w:t>
      </w:r>
      <w:r w:rsidRPr="00894396">
        <w:rPr>
          <w:szCs w:val="32"/>
        </w:rPr>
        <w:t>dit</w:t>
      </w:r>
      <w:r w:rsidR="008D6F52">
        <w:rPr>
          <w:szCs w:val="32"/>
        </w:rPr>
        <w:t xml:space="preserve"> : – </w:t>
      </w:r>
      <w:r w:rsidRPr="00894396">
        <w:rPr>
          <w:szCs w:val="32"/>
        </w:rPr>
        <w:t>Fourrez-moi ces canailles là-dedans</w:t>
      </w:r>
      <w:r w:rsidR="008D6F52">
        <w:rPr>
          <w:szCs w:val="32"/>
        </w:rPr>
        <w:t>.</w:t>
      </w:r>
    </w:p>
    <w:p w14:paraId="0CFFA84A" w14:textId="77777777" w:rsidR="008D6F52" w:rsidRDefault="00000000" w:rsidP="008D6F52">
      <w:pPr>
        <w:rPr>
          <w:szCs w:val="32"/>
        </w:rPr>
      </w:pPr>
      <w:r w:rsidRPr="00894396">
        <w:rPr>
          <w:szCs w:val="32"/>
        </w:rPr>
        <w:t>Le sergent affermit sa main sur la canne à laquelle lui donnait droit son rang</w:t>
      </w:r>
      <w:r w:rsidR="008D6F52">
        <w:rPr>
          <w:szCs w:val="32"/>
        </w:rPr>
        <w:t xml:space="preserve">, </w:t>
      </w:r>
      <w:r w:rsidRPr="00894396">
        <w:rPr>
          <w:szCs w:val="32"/>
        </w:rPr>
        <w:t>et exécuta l</w:t>
      </w:r>
      <w:r w:rsidR="008D6F52">
        <w:rPr>
          <w:szCs w:val="32"/>
        </w:rPr>
        <w:t>’</w:t>
      </w:r>
      <w:r w:rsidRPr="00894396">
        <w:rPr>
          <w:szCs w:val="32"/>
        </w:rPr>
        <w:t>ordre avec zèle et célérité</w:t>
      </w:r>
      <w:r w:rsidR="008D6F52">
        <w:rPr>
          <w:szCs w:val="32"/>
        </w:rPr>
        <w:t xml:space="preserve">. </w:t>
      </w:r>
      <w:r w:rsidRPr="00894396">
        <w:rPr>
          <w:szCs w:val="32"/>
        </w:rPr>
        <w:t>Il frappa à la tête et aux épaules Gaspar Ruiz</w:t>
      </w:r>
      <w:r w:rsidR="008D6F52">
        <w:rPr>
          <w:szCs w:val="32"/>
        </w:rPr>
        <w:t xml:space="preserve">, </w:t>
      </w:r>
      <w:r w:rsidRPr="00894396">
        <w:rPr>
          <w:szCs w:val="32"/>
        </w:rPr>
        <w:t>dont les mouvements lui paraissaient trop lents</w:t>
      </w:r>
      <w:r w:rsidR="008D6F52">
        <w:rPr>
          <w:szCs w:val="32"/>
        </w:rPr>
        <w:t xml:space="preserve">. </w:t>
      </w:r>
      <w:r w:rsidRPr="00894396">
        <w:rPr>
          <w:szCs w:val="32"/>
        </w:rPr>
        <w:t>Gaspar resta un moment immobile sous l</w:t>
      </w:r>
      <w:r w:rsidR="008D6F52">
        <w:rPr>
          <w:szCs w:val="32"/>
        </w:rPr>
        <w:t>’</w:t>
      </w:r>
      <w:r w:rsidRPr="00894396">
        <w:rPr>
          <w:szCs w:val="32"/>
        </w:rPr>
        <w:t>averse des coups</w:t>
      </w:r>
      <w:r w:rsidR="008D6F52">
        <w:rPr>
          <w:szCs w:val="32"/>
        </w:rPr>
        <w:t xml:space="preserve"> ; </w:t>
      </w:r>
      <w:r w:rsidRPr="00894396">
        <w:rPr>
          <w:szCs w:val="32"/>
        </w:rPr>
        <w:t>il se mordait pensivement les lèvres</w:t>
      </w:r>
      <w:r w:rsidR="008D6F52">
        <w:rPr>
          <w:szCs w:val="32"/>
        </w:rPr>
        <w:t xml:space="preserve">, </w:t>
      </w:r>
      <w:r w:rsidRPr="00894396">
        <w:rPr>
          <w:szCs w:val="32"/>
        </w:rPr>
        <w:t>comme un homme absorbé dans une opération mentale délicate</w:t>
      </w:r>
      <w:r w:rsidR="008D6F52">
        <w:rPr>
          <w:szCs w:val="32"/>
        </w:rPr>
        <w:t xml:space="preserve">. </w:t>
      </w:r>
      <w:r w:rsidRPr="00894396">
        <w:rPr>
          <w:szCs w:val="32"/>
        </w:rPr>
        <w:t>Puis il suivit sans hâte ses compagnons</w:t>
      </w:r>
      <w:r w:rsidR="008D6F52">
        <w:rPr>
          <w:szCs w:val="32"/>
        </w:rPr>
        <w:t xml:space="preserve">. </w:t>
      </w:r>
      <w:r w:rsidRPr="00894396">
        <w:rPr>
          <w:szCs w:val="32"/>
        </w:rPr>
        <w:t>La porte fut fermée et l</w:t>
      </w:r>
      <w:r w:rsidR="008D6F52">
        <w:rPr>
          <w:szCs w:val="32"/>
        </w:rPr>
        <w:t>’</w:t>
      </w:r>
      <w:r w:rsidRPr="00894396">
        <w:rPr>
          <w:szCs w:val="32"/>
        </w:rPr>
        <w:t>adjudant en emporta la clef</w:t>
      </w:r>
      <w:r w:rsidR="008D6F52">
        <w:rPr>
          <w:szCs w:val="32"/>
        </w:rPr>
        <w:t>.</w:t>
      </w:r>
    </w:p>
    <w:p w14:paraId="44F136F1" w14:textId="77777777" w:rsidR="008D6F52" w:rsidRDefault="00000000" w:rsidP="008D6F52">
      <w:pPr>
        <w:rPr>
          <w:szCs w:val="32"/>
        </w:rPr>
      </w:pPr>
      <w:r w:rsidRPr="00894396">
        <w:rPr>
          <w:szCs w:val="32"/>
        </w:rPr>
        <w:t>Vers midi</w:t>
      </w:r>
      <w:r w:rsidR="008D6F52">
        <w:rPr>
          <w:szCs w:val="32"/>
        </w:rPr>
        <w:t xml:space="preserve">, </w:t>
      </w:r>
      <w:r w:rsidRPr="00894396">
        <w:rPr>
          <w:szCs w:val="32"/>
        </w:rPr>
        <w:t>la chaleur était devenue intolérable dans la pièce basse</w:t>
      </w:r>
      <w:r w:rsidR="008D6F52">
        <w:rPr>
          <w:szCs w:val="32"/>
        </w:rPr>
        <w:t xml:space="preserve">, </w:t>
      </w:r>
      <w:r w:rsidRPr="00894396">
        <w:rPr>
          <w:szCs w:val="32"/>
        </w:rPr>
        <w:t>bourrée jusqu</w:t>
      </w:r>
      <w:r w:rsidR="008D6F52">
        <w:rPr>
          <w:szCs w:val="32"/>
        </w:rPr>
        <w:t>’</w:t>
      </w:r>
      <w:r w:rsidRPr="00894396">
        <w:rPr>
          <w:szCs w:val="32"/>
        </w:rPr>
        <w:t>à la suffocation</w:t>
      </w:r>
      <w:r w:rsidR="008D6F52">
        <w:rPr>
          <w:szCs w:val="32"/>
        </w:rPr>
        <w:t xml:space="preserve">. </w:t>
      </w:r>
      <w:r w:rsidRPr="00894396">
        <w:rPr>
          <w:szCs w:val="32"/>
        </w:rPr>
        <w:t>Groupés près de la fenêtre</w:t>
      </w:r>
      <w:r w:rsidR="008D6F52">
        <w:rPr>
          <w:szCs w:val="32"/>
        </w:rPr>
        <w:t xml:space="preserve">, </w:t>
      </w:r>
      <w:r w:rsidRPr="00894396">
        <w:rPr>
          <w:szCs w:val="32"/>
        </w:rPr>
        <w:t>les prisonniers imploraient une goutte d</w:t>
      </w:r>
      <w:r w:rsidR="008D6F52">
        <w:rPr>
          <w:szCs w:val="32"/>
        </w:rPr>
        <w:t>’</w:t>
      </w:r>
      <w:r w:rsidRPr="00894396">
        <w:rPr>
          <w:szCs w:val="32"/>
        </w:rPr>
        <w:t>eau de leurs gardiens</w:t>
      </w:r>
      <w:r w:rsidR="008D6F52">
        <w:rPr>
          <w:szCs w:val="32"/>
        </w:rPr>
        <w:t xml:space="preserve"> ; </w:t>
      </w:r>
      <w:r w:rsidRPr="00894396">
        <w:rPr>
          <w:szCs w:val="32"/>
        </w:rPr>
        <w:t>mais les soldats restaient allongés dans des attitudes indolentes sous l</w:t>
      </w:r>
      <w:r w:rsidR="008D6F52">
        <w:rPr>
          <w:szCs w:val="32"/>
        </w:rPr>
        <w:t>’</w:t>
      </w:r>
      <w:r w:rsidRPr="00894396">
        <w:rPr>
          <w:szCs w:val="32"/>
        </w:rPr>
        <w:t>ombre courte des murs</w:t>
      </w:r>
      <w:r w:rsidR="008D6F52">
        <w:rPr>
          <w:szCs w:val="32"/>
        </w:rPr>
        <w:t xml:space="preserve">, </w:t>
      </w:r>
      <w:r w:rsidRPr="00894396">
        <w:rPr>
          <w:szCs w:val="32"/>
        </w:rPr>
        <w:t>tandis que la sentinelle</w:t>
      </w:r>
      <w:r w:rsidR="008D6F52">
        <w:rPr>
          <w:szCs w:val="32"/>
        </w:rPr>
        <w:t xml:space="preserve">, </w:t>
      </w:r>
      <w:r w:rsidRPr="00894396">
        <w:rPr>
          <w:szCs w:val="32"/>
        </w:rPr>
        <w:t>le dos à la porte</w:t>
      </w:r>
      <w:r w:rsidR="008D6F52">
        <w:rPr>
          <w:szCs w:val="32"/>
        </w:rPr>
        <w:t xml:space="preserve">, </w:t>
      </w:r>
      <w:r w:rsidRPr="00894396">
        <w:rPr>
          <w:szCs w:val="32"/>
        </w:rPr>
        <w:t>fumait une cigarette</w:t>
      </w:r>
      <w:r w:rsidR="008D6F52">
        <w:rPr>
          <w:szCs w:val="32"/>
        </w:rPr>
        <w:t xml:space="preserve">, </w:t>
      </w:r>
      <w:r w:rsidRPr="00894396">
        <w:rPr>
          <w:szCs w:val="32"/>
        </w:rPr>
        <w:t>en levant philosophiquement les sourcils de temps à autre</w:t>
      </w:r>
      <w:r w:rsidR="008D6F52">
        <w:rPr>
          <w:szCs w:val="32"/>
        </w:rPr>
        <w:t xml:space="preserve">. </w:t>
      </w:r>
      <w:r w:rsidRPr="00894396">
        <w:rPr>
          <w:szCs w:val="32"/>
        </w:rPr>
        <w:t xml:space="preserve">Avec une </w:t>
      </w:r>
      <w:r w:rsidRPr="00894396">
        <w:rPr>
          <w:szCs w:val="32"/>
        </w:rPr>
        <w:lastRenderedPageBreak/>
        <w:t>force irrésistible</w:t>
      </w:r>
      <w:r w:rsidR="008D6F52">
        <w:rPr>
          <w:szCs w:val="32"/>
        </w:rPr>
        <w:t xml:space="preserve">. </w:t>
      </w:r>
      <w:r w:rsidRPr="00894396">
        <w:rPr>
          <w:szCs w:val="32"/>
        </w:rPr>
        <w:t>Gaspar Ruiz s</w:t>
      </w:r>
      <w:r w:rsidR="008D6F52">
        <w:rPr>
          <w:szCs w:val="32"/>
        </w:rPr>
        <w:t>’</w:t>
      </w:r>
      <w:r w:rsidRPr="00894396">
        <w:rPr>
          <w:szCs w:val="32"/>
        </w:rPr>
        <w:t>était frayé un chemin jusqu</w:t>
      </w:r>
      <w:r w:rsidR="008D6F52">
        <w:rPr>
          <w:szCs w:val="32"/>
        </w:rPr>
        <w:t>’</w:t>
      </w:r>
      <w:r w:rsidRPr="00894396">
        <w:rPr>
          <w:szCs w:val="32"/>
        </w:rPr>
        <w:t>à la fenêtre</w:t>
      </w:r>
      <w:r w:rsidR="008D6F52">
        <w:rPr>
          <w:szCs w:val="32"/>
        </w:rPr>
        <w:t xml:space="preserve"> : </w:t>
      </w:r>
      <w:r w:rsidRPr="00894396">
        <w:rPr>
          <w:szCs w:val="32"/>
        </w:rPr>
        <w:t>sa vaste poitrine exigeait plus d</w:t>
      </w:r>
      <w:r w:rsidR="008D6F52">
        <w:rPr>
          <w:szCs w:val="32"/>
        </w:rPr>
        <w:t>’</w:t>
      </w:r>
      <w:r w:rsidRPr="00894396">
        <w:rPr>
          <w:szCs w:val="32"/>
        </w:rPr>
        <w:t>air que les autres</w:t>
      </w:r>
      <w:r w:rsidR="008D6F52">
        <w:rPr>
          <w:szCs w:val="32"/>
        </w:rPr>
        <w:t xml:space="preserve">. </w:t>
      </w:r>
      <w:r w:rsidRPr="00894396">
        <w:rPr>
          <w:szCs w:val="32"/>
        </w:rPr>
        <w:t>Sa grosse figure</w:t>
      </w:r>
      <w:r w:rsidR="008D6F52">
        <w:rPr>
          <w:szCs w:val="32"/>
        </w:rPr>
        <w:t xml:space="preserve">, </w:t>
      </w:r>
      <w:r w:rsidRPr="00894396">
        <w:rPr>
          <w:szCs w:val="32"/>
        </w:rPr>
        <w:t>dont le menton posait sur l</w:t>
      </w:r>
      <w:r w:rsidR="008D6F52">
        <w:rPr>
          <w:szCs w:val="32"/>
        </w:rPr>
        <w:t>’</w:t>
      </w:r>
      <w:r w:rsidRPr="00894396">
        <w:rPr>
          <w:szCs w:val="32"/>
        </w:rPr>
        <w:t>appui de la fenêtre</w:t>
      </w:r>
      <w:r w:rsidR="008D6F52">
        <w:rPr>
          <w:szCs w:val="32"/>
        </w:rPr>
        <w:t xml:space="preserve">, </w:t>
      </w:r>
      <w:r w:rsidRPr="00894396">
        <w:rPr>
          <w:szCs w:val="32"/>
        </w:rPr>
        <w:t>semblait soutenir tous les visages dressés pour aspirer une bouffée d</w:t>
      </w:r>
      <w:r w:rsidR="008D6F52">
        <w:rPr>
          <w:szCs w:val="32"/>
        </w:rPr>
        <w:t>’</w:t>
      </w:r>
      <w:r w:rsidRPr="00894396">
        <w:rPr>
          <w:szCs w:val="32"/>
        </w:rPr>
        <w:t>air</w:t>
      </w:r>
      <w:r w:rsidR="008D6F52">
        <w:rPr>
          <w:szCs w:val="32"/>
        </w:rPr>
        <w:t xml:space="preserve">. </w:t>
      </w:r>
      <w:r w:rsidRPr="00894396">
        <w:rPr>
          <w:szCs w:val="32"/>
        </w:rPr>
        <w:t>Des gémissements suppliants</w:t>
      </w:r>
      <w:r w:rsidR="008D6F52">
        <w:rPr>
          <w:szCs w:val="32"/>
        </w:rPr>
        <w:t xml:space="preserve">, </w:t>
      </w:r>
      <w:r w:rsidRPr="00894396">
        <w:rPr>
          <w:szCs w:val="32"/>
        </w:rPr>
        <w:t>les prisonniers avaient passé aux cris désespérés</w:t>
      </w:r>
      <w:r w:rsidR="008D6F52">
        <w:rPr>
          <w:szCs w:val="32"/>
        </w:rPr>
        <w:t xml:space="preserve">, </w:t>
      </w:r>
      <w:r w:rsidRPr="00894396">
        <w:rPr>
          <w:szCs w:val="32"/>
        </w:rPr>
        <w:t>et les hurlements de douleur de tous ces hommes fous de soif obligèrent un jeune officier qui traversait la cour à élever la voix pour se faire entendre</w:t>
      </w:r>
      <w:r w:rsidR="008D6F52">
        <w:rPr>
          <w:szCs w:val="32"/>
        </w:rPr>
        <w:t>.</w:t>
      </w:r>
    </w:p>
    <w:p w14:paraId="3FBCFB6A" w14:textId="77777777" w:rsidR="008D6F52" w:rsidRDefault="008D6F52" w:rsidP="008D6F52">
      <w:pPr>
        <w:rPr>
          <w:szCs w:val="32"/>
        </w:rPr>
      </w:pPr>
      <w:r>
        <w:t>— </w:t>
      </w:r>
      <w:r w:rsidRPr="00894396">
        <w:rPr>
          <w:szCs w:val="32"/>
        </w:rPr>
        <w:t>Pourquoi ne donnez-vous pas d</w:t>
      </w:r>
      <w:r>
        <w:rPr>
          <w:szCs w:val="32"/>
        </w:rPr>
        <w:t>’</w:t>
      </w:r>
      <w:r w:rsidRPr="00894396">
        <w:rPr>
          <w:szCs w:val="32"/>
        </w:rPr>
        <w:t>eau à ces prisonniers</w:t>
      </w:r>
      <w:r>
        <w:rPr>
          <w:szCs w:val="32"/>
        </w:rPr>
        <w:t> ?</w:t>
      </w:r>
    </w:p>
    <w:p w14:paraId="0FE2F2D5" w14:textId="77777777" w:rsidR="008D6F52" w:rsidRDefault="00000000" w:rsidP="008D6F52">
      <w:pPr>
        <w:rPr>
          <w:szCs w:val="32"/>
        </w:rPr>
      </w:pPr>
      <w:r w:rsidRPr="00894396">
        <w:rPr>
          <w:szCs w:val="32"/>
        </w:rPr>
        <w:t>Le sergent s</w:t>
      </w:r>
      <w:r w:rsidR="008D6F52">
        <w:rPr>
          <w:szCs w:val="32"/>
        </w:rPr>
        <w:t>’</w:t>
      </w:r>
      <w:r w:rsidRPr="00894396">
        <w:rPr>
          <w:szCs w:val="32"/>
        </w:rPr>
        <w:t>excusa</w:t>
      </w:r>
      <w:r w:rsidR="008D6F52">
        <w:rPr>
          <w:szCs w:val="32"/>
        </w:rPr>
        <w:t xml:space="preserve">, </w:t>
      </w:r>
      <w:r w:rsidRPr="00894396">
        <w:rPr>
          <w:szCs w:val="32"/>
        </w:rPr>
        <w:t>avec des airs d</w:t>
      </w:r>
      <w:r w:rsidR="008D6F52">
        <w:rPr>
          <w:szCs w:val="32"/>
        </w:rPr>
        <w:t>’</w:t>
      </w:r>
      <w:r w:rsidRPr="00894396">
        <w:rPr>
          <w:szCs w:val="32"/>
        </w:rPr>
        <w:t>innocente surprise</w:t>
      </w:r>
      <w:r w:rsidR="008D6F52">
        <w:rPr>
          <w:szCs w:val="32"/>
        </w:rPr>
        <w:t xml:space="preserve">, </w:t>
      </w:r>
      <w:r w:rsidRPr="00894396">
        <w:rPr>
          <w:szCs w:val="32"/>
        </w:rPr>
        <w:t>sur ce que ces hommes étaient condamnés à une mort prochaine</w:t>
      </w:r>
      <w:r w:rsidR="008D6F52">
        <w:rPr>
          <w:szCs w:val="32"/>
        </w:rPr>
        <w:t>.</w:t>
      </w:r>
    </w:p>
    <w:p w14:paraId="2F043BF9" w14:textId="77777777" w:rsidR="008D6F52" w:rsidRDefault="00000000" w:rsidP="008D6F52">
      <w:pPr>
        <w:rPr>
          <w:szCs w:val="32"/>
        </w:rPr>
      </w:pPr>
      <w:r w:rsidRPr="00894396">
        <w:rPr>
          <w:szCs w:val="32"/>
        </w:rPr>
        <w:t xml:space="preserve">Le lieutenant </w:t>
      </w:r>
      <w:proofErr w:type="spellStart"/>
      <w:r w:rsidRPr="00894396">
        <w:rPr>
          <w:szCs w:val="32"/>
        </w:rPr>
        <w:t>Santierra</w:t>
      </w:r>
      <w:proofErr w:type="spellEnd"/>
      <w:r w:rsidRPr="00894396">
        <w:rPr>
          <w:szCs w:val="32"/>
        </w:rPr>
        <w:t xml:space="preserve"> frappa du pied</w:t>
      </w:r>
      <w:r w:rsidR="008D6F52">
        <w:rPr>
          <w:szCs w:val="32"/>
        </w:rPr>
        <w:t xml:space="preserve"> : – </w:t>
      </w:r>
      <w:r w:rsidRPr="00894396">
        <w:rPr>
          <w:szCs w:val="32"/>
        </w:rPr>
        <w:t>Ils sont condamnés à mort</w:t>
      </w:r>
      <w:r w:rsidR="008D6F52">
        <w:rPr>
          <w:szCs w:val="32"/>
        </w:rPr>
        <w:t xml:space="preserve">, </w:t>
      </w:r>
      <w:r w:rsidRPr="00894396">
        <w:rPr>
          <w:szCs w:val="32"/>
        </w:rPr>
        <w:t>et pas à la torture</w:t>
      </w:r>
      <w:r w:rsidR="008D6F52">
        <w:rPr>
          <w:szCs w:val="32"/>
        </w:rPr>
        <w:t xml:space="preserve">, </w:t>
      </w:r>
      <w:r w:rsidRPr="00894396">
        <w:rPr>
          <w:szCs w:val="32"/>
        </w:rPr>
        <w:t>cria-t-il</w:t>
      </w:r>
      <w:r w:rsidR="008D6F52">
        <w:rPr>
          <w:szCs w:val="32"/>
        </w:rPr>
        <w:t xml:space="preserve"> ; </w:t>
      </w:r>
      <w:r w:rsidRPr="00894396">
        <w:rPr>
          <w:szCs w:val="32"/>
        </w:rPr>
        <w:t>donnez-leur de l</w:t>
      </w:r>
      <w:r w:rsidR="008D6F52">
        <w:rPr>
          <w:szCs w:val="32"/>
        </w:rPr>
        <w:t>’</w:t>
      </w:r>
      <w:r w:rsidRPr="00894396">
        <w:rPr>
          <w:szCs w:val="32"/>
        </w:rPr>
        <w:t>eau</w:t>
      </w:r>
      <w:r w:rsidR="008D6F52">
        <w:rPr>
          <w:szCs w:val="32"/>
        </w:rPr>
        <w:t xml:space="preserve">, </w:t>
      </w:r>
      <w:r w:rsidRPr="00894396">
        <w:rPr>
          <w:szCs w:val="32"/>
        </w:rPr>
        <w:t>tout de suite</w:t>
      </w:r>
      <w:r w:rsidR="008D6F52">
        <w:rPr>
          <w:szCs w:val="32"/>
        </w:rPr>
        <w:t> !</w:t>
      </w:r>
    </w:p>
    <w:p w14:paraId="797AF7CD" w14:textId="77777777" w:rsidR="008D6F52" w:rsidRDefault="00000000" w:rsidP="008D6F52">
      <w:pPr>
        <w:rPr>
          <w:szCs w:val="32"/>
        </w:rPr>
      </w:pPr>
      <w:r w:rsidRPr="00894396">
        <w:rPr>
          <w:szCs w:val="32"/>
        </w:rPr>
        <w:t>Émus par cette attitude de colère</w:t>
      </w:r>
      <w:r w:rsidR="008D6F52">
        <w:rPr>
          <w:szCs w:val="32"/>
        </w:rPr>
        <w:t xml:space="preserve">, </w:t>
      </w:r>
      <w:r w:rsidRPr="00894396">
        <w:rPr>
          <w:szCs w:val="32"/>
        </w:rPr>
        <w:t>les soldats se levèrent</w:t>
      </w:r>
      <w:r w:rsidR="008D6F52">
        <w:rPr>
          <w:szCs w:val="32"/>
        </w:rPr>
        <w:t xml:space="preserve">, </w:t>
      </w:r>
      <w:r w:rsidRPr="00894396">
        <w:rPr>
          <w:szCs w:val="32"/>
        </w:rPr>
        <w:t>et la sentinelle saisit son fusil</w:t>
      </w:r>
      <w:r w:rsidR="008D6F52">
        <w:rPr>
          <w:szCs w:val="32"/>
        </w:rPr>
        <w:t xml:space="preserve">, </w:t>
      </w:r>
      <w:r w:rsidRPr="00894396">
        <w:rPr>
          <w:szCs w:val="32"/>
        </w:rPr>
        <w:t>pour se mettre au port d</w:t>
      </w:r>
      <w:r w:rsidR="008D6F52">
        <w:rPr>
          <w:szCs w:val="32"/>
        </w:rPr>
        <w:t>’</w:t>
      </w:r>
      <w:r w:rsidRPr="00894396">
        <w:rPr>
          <w:szCs w:val="32"/>
        </w:rPr>
        <w:t>armes</w:t>
      </w:r>
      <w:r w:rsidR="008D6F52">
        <w:rPr>
          <w:szCs w:val="32"/>
        </w:rPr>
        <w:t>.</w:t>
      </w:r>
    </w:p>
    <w:p w14:paraId="691A52C9" w14:textId="77777777" w:rsidR="008D6F52" w:rsidRDefault="00000000" w:rsidP="008D6F52">
      <w:pPr>
        <w:rPr>
          <w:szCs w:val="32"/>
        </w:rPr>
      </w:pPr>
      <w:r w:rsidRPr="00894396">
        <w:rPr>
          <w:szCs w:val="32"/>
        </w:rPr>
        <w:t>Mais lorsqu</w:t>
      </w:r>
      <w:r w:rsidR="008D6F52">
        <w:rPr>
          <w:szCs w:val="32"/>
        </w:rPr>
        <w:t>’</w:t>
      </w:r>
      <w:r w:rsidRPr="00894396">
        <w:rPr>
          <w:szCs w:val="32"/>
        </w:rPr>
        <w:t>on eut trouvé et rempli au puits une couple de baquets</w:t>
      </w:r>
      <w:r w:rsidR="008D6F52">
        <w:rPr>
          <w:szCs w:val="32"/>
        </w:rPr>
        <w:t xml:space="preserve">, </w:t>
      </w:r>
      <w:r w:rsidRPr="00894396">
        <w:rPr>
          <w:szCs w:val="32"/>
        </w:rPr>
        <w:t>on s</w:t>
      </w:r>
      <w:r w:rsidR="008D6F52">
        <w:rPr>
          <w:szCs w:val="32"/>
        </w:rPr>
        <w:t>’</w:t>
      </w:r>
      <w:r w:rsidRPr="00894396">
        <w:rPr>
          <w:szCs w:val="32"/>
        </w:rPr>
        <w:t>aperçut qu</w:t>
      </w:r>
      <w:r w:rsidR="008D6F52">
        <w:rPr>
          <w:szCs w:val="32"/>
        </w:rPr>
        <w:t>’</w:t>
      </w:r>
      <w:r w:rsidRPr="00894396">
        <w:rPr>
          <w:szCs w:val="32"/>
        </w:rPr>
        <w:t>il était impossible de les faire passer à travers les barreaux trop serrés</w:t>
      </w:r>
      <w:r w:rsidR="008D6F52">
        <w:rPr>
          <w:szCs w:val="32"/>
        </w:rPr>
        <w:t xml:space="preserve">. </w:t>
      </w:r>
      <w:r w:rsidRPr="00894396">
        <w:rPr>
          <w:szCs w:val="32"/>
        </w:rPr>
        <w:t>À la perspective d</w:t>
      </w:r>
      <w:r w:rsidR="008D6F52">
        <w:rPr>
          <w:szCs w:val="32"/>
        </w:rPr>
        <w:t>’</w:t>
      </w:r>
      <w:r w:rsidRPr="00894396">
        <w:rPr>
          <w:szCs w:val="32"/>
        </w:rPr>
        <w:t>étancher leur soif</w:t>
      </w:r>
      <w:r w:rsidR="008D6F52">
        <w:rPr>
          <w:szCs w:val="32"/>
        </w:rPr>
        <w:t xml:space="preserve">, </w:t>
      </w:r>
      <w:r w:rsidRPr="00894396">
        <w:rPr>
          <w:szCs w:val="32"/>
        </w:rPr>
        <w:t>les clameurs des prisonniers qui s</w:t>
      </w:r>
      <w:r w:rsidR="008D6F52">
        <w:rPr>
          <w:szCs w:val="32"/>
        </w:rPr>
        <w:t>’</w:t>
      </w:r>
      <w:r w:rsidRPr="00894396">
        <w:rPr>
          <w:szCs w:val="32"/>
        </w:rPr>
        <w:t>écrasaient pour approcher de la fenêtre se firent déchirantes</w:t>
      </w:r>
      <w:r w:rsidR="008D6F52">
        <w:rPr>
          <w:szCs w:val="32"/>
        </w:rPr>
        <w:t xml:space="preserve">. </w:t>
      </w:r>
      <w:r w:rsidRPr="00894396">
        <w:rPr>
          <w:szCs w:val="32"/>
        </w:rPr>
        <w:t>Et quand les soldats qui avaient levé les seaux vers les barreaux les reposèrent à terre</w:t>
      </w:r>
      <w:r w:rsidR="008D6F52">
        <w:rPr>
          <w:szCs w:val="32"/>
        </w:rPr>
        <w:t xml:space="preserve">, </w:t>
      </w:r>
      <w:r w:rsidRPr="00894396">
        <w:rPr>
          <w:szCs w:val="32"/>
        </w:rPr>
        <w:t>avec un geste d</w:t>
      </w:r>
      <w:r w:rsidR="008D6F52">
        <w:rPr>
          <w:szCs w:val="32"/>
        </w:rPr>
        <w:t>’</w:t>
      </w:r>
      <w:r w:rsidRPr="00894396">
        <w:rPr>
          <w:szCs w:val="32"/>
        </w:rPr>
        <w:t>impuissance</w:t>
      </w:r>
      <w:r w:rsidR="008D6F52">
        <w:rPr>
          <w:szCs w:val="32"/>
        </w:rPr>
        <w:t xml:space="preserve">, </w:t>
      </w:r>
      <w:r w:rsidRPr="00894396">
        <w:rPr>
          <w:szCs w:val="32"/>
        </w:rPr>
        <w:t>les cris de désappointement devinrent plus forcenés encore</w:t>
      </w:r>
      <w:r w:rsidR="008D6F52">
        <w:rPr>
          <w:szCs w:val="32"/>
        </w:rPr>
        <w:t>.</w:t>
      </w:r>
    </w:p>
    <w:p w14:paraId="7D8BFB0E" w14:textId="77777777" w:rsidR="008D6F52" w:rsidRDefault="00000000" w:rsidP="008D6F52">
      <w:pPr>
        <w:rPr>
          <w:szCs w:val="32"/>
        </w:rPr>
      </w:pPr>
      <w:r w:rsidRPr="00894396">
        <w:rPr>
          <w:szCs w:val="32"/>
        </w:rPr>
        <w:t>Les soldats de l</w:t>
      </w:r>
      <w:r w:rsidR="008D6F52">
        <w:rPr>
          <w:szCs w:val="32"/>
        </w:rPr>
        <w:t>’</w:t>
      </w:r>
      <w:r w:rsidRPr="00894396">
        <w:rPr>
          <w:szCs w:val="32"/>
        </w:rPr>
        <w:t>Indépendance n</w:t>
      </w:r>
      <w:r w:rsidR="008D6F52">
        <w:rPr>
          <w:szCs w:val="32"/>
        </w:rPr>
        <w:t>’</w:t>
      </w:r>
      <w:r w:rsidRPr="00894396">
        <w:rPr>
          <w:szCs w:val="32"/>
        </w:rPr>
        <w:t>étaient pas pourvus de bidons</w:t>
      </w:r>
      <w:r w:rsidR="008D6F52">
        <w:rPr>
          <w:szCs w:val="32"/>
        </w:rPr>
        <w:t xml:space="preserve">. </w:t>
      </w:r>
      <w:r w:rsidRPr="00894396">
        <w:rPr>
          <w:szCs w:val="32"/>
        </w:rPr>
        <w:t>On dénicha bien une petite tasse de fer</w:t>
      </w:r>
      <w:r w:rsidR="008D6F52">
        <w:rPr>
          <w:szCs w:val="32"/>
        </w:rPr>
        <w:t xml:space="preserve">, </w:t>
      </w:r>
      <w:r w:rsidRPr="00894396">
        <w:rPr>
          <w:szCs w:val="32"/>
        </w:rPr>
        <w:t>mais son approche de la fenêtre suscita une telle poussée</w:t>
      </w:r>
      <w:r w:rsidR="008D6F52">
        <w:rPr>
          <w:szCs w:val="32"/>
        </w:rPr>
        <w:t xml:space="preserve">, </w:t>
      </w:r>
      <w:r w:rsidRPr="00894396">
        <w:rPr>
          <w:szCs w:val="32"/>
        </w:rPr>
        <w:t xml:space="preserve">de tels cris de rage et de douleur dans la masse confuse des visages levés </w:t>
      </w:r>
      <w:r w:rsidRPr="00894396">
        <w:rPr>
          <w:szCs w:val="32"/>
        </w:rPr>
        <w:lastRenderedPageBreak/>
        <w:t>vers l</w:t>
      </w:r>
      <w:r w:rsidR="008D6F52">
        <w:rPr>
          <w:szCs w:val="32"/>
        </w:rPr>
        <w:t>’</w:t>
      </w:r>
      <w:r w:rsidRPr="00894396">
        <w:rPr>
          <w:szCs w:val="32"/>
        </w:rPr>
        <w:t xml:space="preserve">ouverture que le lieutenant </w:t>
      </w:r>
      <w:proofErr w:type="spellStart"/>
      <w:r w:rsidRPr="00894396">
        <w:rPr>
          <w:szCs w:val="32"/>
        </w:rPr>
        <w:t>Santierra</w:t>
      </w:r>
      <w:proofErr w:type="spellEnd"/>
      <w:r w:rsidRPr="00894396">
        <w:rPr>
          <w:szCs w:val="32"/>
        </w:rPr>
        <w:t xml:space="preserve"> cria vivement</w:t>
      </w:r>
      <w:r w:rsidR="008D6F52">
        <w:rPr>
          <w:szCs w:val="32"/>
        </w:rPr>
        <w:t xml:space="preserve"> – </w:t>
      </w:r>
      <w:r w:rsidRPr="00894396">
        <w:rPr>
          <w:szCs w:val="32"/>
        </w:rPr>
        <w:t>Non</w:t>
      </w:r>
      <w:r w:rsidR="008D6F52">
        <w:rPr>
          <w:szCs w:val="32"/>
        </w:rPr>
        <w:t xml:space="preserve"> ! </w:t>
      </w:r>
      <w:r w:rsidRPr="00894396">
        <w:rPr>
          <w:szCs w:val="32"/>
        </w:rPr>
        <w:t>Il faut ouvrir la porte</w:t>
      </w:r>
      <w:r w:rsidR="008D6F52">
        <w:rPr>
          <w:szCs w:val="32"/>
        </w:rPr>
        <w:t xml:space="preserve">, </w:t>
      </w:r>
      <w:r w:rsidRPr="00894396">
        <w:rPr>
          <w:szCs w:val="32"/>
        </w:rPr>
        <w:t>sergent</w:t>
      </w:r>
      <w:r w:rsidR="008D6F52">
        <w:rPr>
          <w:szCs w:val="32"/>
        </w:rPr>
        <w:t> !</w:t>
      </w:r>
    </w:p>
    <w:p w14:paraId="5CEB975A" w14:textId="77777777" w:rsidR="008D6F52" w:rsidRDefault="00000000" w:rsidP="008D6F52">
      <w:pPr>
        <w:rPr>
          <w:szCs w:val="32"/>
        </w:rPr>
      </w:pPr>
      <w:r w:rsidRPr="00894396">
        <w:rPr>
          <w:szCs w:val="32"/>
        </w:rPr>
        <w:t>Le sergent expliqua</w:t>
      </w:r>
      <w:r w:rsidR="008D6F52">
        <w:rPr>
          <w:szCs w:val="32"/>
        </w:rPr>
        <w:t xml:space="preserve">, </w:t>
      </w:r>
      <w:r w:rsidRPr="00894396">
        <w:rPr>
          <w:szCs w:val="32"/>
        </w:rPr>
        <w:t>avec un haussement d</w:t>
      </w:r>
      <w:r w:rsidR="008D6F52">
        <w:rPr>
          <w:szCs w:val="32"/>
        </w:rPr>
        <w:t>’</w:t>
      </w:r>
      <w:r w:rsidRPr="00894396">
        <w:rPr>
          <w:szCs w:val="32"/>
        </w:rPr>
        <w:t>épaules</w:t>
      </w:r>
      <w:r w:rsidR="008D6F52">
        <w:rPr>
          <w:szCs w:val="32"/>
        </w:rPr>
        <w:t xml:space="preserve">, </w:t>
      </w:r>
      <w:r w:rsidRPr="00894396">
        <w:rPr>
          <w:szCs w:val="32"/>
        </w:rPr>
        <w:t>qu</w:t>
      </w:r>
      <w:r w:rsidR="008D6F52">
        <w:rPr>
          <w:szCs w:val="32"/>
        </w:rPr>
        <w:t>’</w:t>
      </w:r>
      <w:r w:rsidRPr="00894396">
        <w:rPr>
          <w:szCs w:val="32"/>
        </w:rPr>
        <w:t>il n</w:t>
      </w:r>
      <w:r w:rsidR="008D6F52">
        <w:rPr>
          <w:szCs w:val="32"/>
        </w:rPr>
        <w:t>’</w:t>
      </w:r>
      <w:r w:rsidRPr="00894396">
        <w:rPr>
          <w:szCs w:val="32"/>
        </w:rPr>
        <w:t>eût pas eu le droit d</w:t>
      </w:r>
      <w:r w:rsidR="008D6F52">
        <w:rPr>
          <w:szCs w:val="32"/>
        </w:rPr>
        <w:t>’</w:t>
      </w:r>
      <w:r w:rsidRPr="00894396">
        <w:rPr>
          <w:szCs w:val="32"/>
        </w:rPr>
        <w:t>ouvrir cette porte</w:t>
      </w:r>
      <w:r w:rsidR="008D6F52">
        <w:rPr>
          <w:szCs w:val="32"/>
        </w:rPr>
        <w:t xml:space="preserve">, </w:t>
      </w:r>
      <w:r w:rsidRPr="00894396">
        <w:rPr>
          <w:szCs w:val="32"/>
        </w:rPr>
        <w:t>même s</w:t>
      </w:r>
      <w:r w:rsidR="008D6F52">
        <w:rPr>
          <w:szCs w:val="32"/>
        </w:rPr>
        <w:t>’</w:t>
      </w:r>
      <w:r w:rsidRPr="00894396">
        <w:rPr>
          <w:szCs w:val="32"/>
        </w:rPr>
        <w:t>il en eût possédé la clef</w:t>
      </w:r>
      <w:r w:rsidR="008D6F52">
        <w:rPr>
          <w:szCs w:val="32"/>
        </w:rPr>
        <w:t xml:space="preserve">. </w:t>
      </w:r>
      <w:r w:rsidRPr="00894396">
        <w:rPr>
          <w:szCs w:val="32"/>
        </w:rPr>
        <w:t>Et c</w:t>
      </w:r>
      <w:r w:rsidR="008D6F52">
        <w:rPr>
          <w:szCs w:val="32"/>
        </w:rPr>
        <w:t>’</w:t>
      </w:r>
      <w:r w:rsidRPr="00894396">
        <w:rPr>
          <w:szCs w:val="32"/>
        </w:rPr>
        <w:t>était l</w:t>
      </w:r>
      <w:r w:rsidR="008D6F52">
        <w:rPr>
          <w:szCs w:val="32"/>
        </w:rPr>
        <w:t>’</w:t>
      </w:r>
      <w:r w:rsidRPr="00894396">
        <w:rPr>
          <w:szCs w:val="32"/>
        </w:rPr>
        <w:t>adjudant du fort qui la gardait dans sa poche</w:t>
      </w:r>
      <w:r w:rsidR="008D6F52">
        <w:rPr>
          <w:szCs w:val="32"/>
        </w:rPr>
        <w:t xml:space="preserve"> ! </w:t>
      </w:r>
      <w:r w:rsidRPr="00894396">
        <w:rPr>
          <w:szCs w:val="32"/>
        </w:rPr>
        <w:t>Pourquoi</w:t>
      </w:r>
      <w:r w:rsidR="008D6F52">
        <w:rPr>
          <w:szCs w:val="32"/>
        </w:rPr>
        <w:t xml:space="preserve">, </w:t>
      </w:r>
      <w:r w:rsidRPr="00894396">
        <w:rPr>
          <w:szCs w:val="32"/>
        </w:rPr>
        <w:t>au surplus</w:t>
      </w:r>
      <w:r w:rsidR="008D6F52">
        <w:rPr>
          <w:szCs w:val="32"/>
        </w:rPr>
        <w:t xml:space="preserve">, </w:t>
      </w:r>
      <w:r w:rsidRPr="00894396">
        <w:rPr>
          <w:szCs w:val="32"/>
        </w:rPr>
        <w:t>prendre une peine inutile en faveur de gens qui devaient mourir au coucher du soleil</w:t>
      </w:r>
      <w:r w:rsidR="008D6F52">
        <w:rPr>
          <w:szCs w:val="32"/>
        </w:rPr>
        <w:t xml:space="preserve"> ? </w:t>
      </w:r>
      <w:r w:rsidRPr="00894396">
        <w:rPr>
          <w:szCs w:val="32"/>
        </w:rPr>
        <w:t>Il ne pouvait comprendre ce qui avait empêché de les fusiller le matin même</w:t>
      </w:r>
      <w:r w:rsidR="008D6F52">
        <w:rPr>
          <w:szCs w:val="32"/>
        </w:rPr>
        <w:t>.</w:t>
      </w:r>
    </w:p>
    <w:p w14:paraId="6D467443" w14:textId="77777777" w:rsidR="008D6F52" w:rsidRDefault="00000000" w:rsidP="008D6F52">
      <w:pPr>
        <w:rPr>
          <w:szCs w:val="32"/>
        </w:rPr>
      </w:pPr>
      <w:r w:rsidRPr="00894396">
        <w:rPr>
          <w:szCs w:val="32"/>
        </w:rPr>
        <w:t xml:space="preserve">Le lieutenant </w:t>
      </w:r>
      <w:proofErr w:type="spellStart"/>
      <w:r w:rsidRPr="00894396">
        <w:rPr>
          <w:szCs w:val="32"/>
        </w:rPr>
        <w:t>Santierra</w:t>
      </w:r>
      <w:proofErr w:type="spellEnd"/>
      <w:r w:rsidRPr="00894396">
        <w:rPr>
          <w:szCs w:val="32"/>
        </w:rPr>
        <w:t xml:space="preserve"> tournait obstinément le dos à la fenêtre</w:t>
      </w:r>
      <w:r w:rsidR="008D6F52">
        <w:rPr>
          <w:szCs w:val="32"/>
        </w:rPr>
        <w:t xml:space="preserve">. </w:t>
      </w:r>
      <w:r w:rsidRPr="00894396">
        <w:rPr>
          <w:szCs w:val="32"/>
        </w:rPr>
        <w:t>C</w:t>
      </w:r>
      <w:r w:rsidR="008D6F52">
        <w:rPr>
          <w:szCs w:val="32"/>
        </w:rPr>
        <w:t>’</w:t>
      </w:r>
      <w:r w:rsidRPr="00894396">
        <w:rPr>
          <w:szCs w:val="32"/>
        </w:rPr>
        <w:t xml:space="preserve">est sur sa prière expresse que le </w:t>
      </w:r>
      <w:r w:rsidRPr="00894396">
        <w:rPr>
          <w:i/>
          <w:iCs/>
          <w:szCs w:val="32"/>
        </w:rPr>
        <w:t xml:space="preserve">commandante </w:t>
      </w:r>
      <w:r w:rsidRPr="00894396">
        <w:rPr>
          <w:szCs w:val="32"/>
        </w:rPr>
        <w:t>avait sursis à l</w:t>
      </w:r>
      <w:r w:rsidR="008D6F52">
        <w:rPr>
          <w:szCs w:val="32"/>
        </w:rPr>
        <w:t>’</w:t>
      </w:r>
      <w:r w:rsidRPr="00894396">
        <w:rPr>
          <w:szCs w:val="32"/>
        </w:rPr>
        <w:t>exécution</w:t>
      </w:r>
      <w:r w:rsidR="008D6F52">
        <w:rPr>
          <w:szCs w:val="32"/>
        </w:rPr>
        <w:t xml:space="preserve">. </w:t>
      </w:r>
      <w:r w:rsidRPr="00894396">
        <w:rPr>
          <w:szCs w:val="32"/>
        </w:rPr>
        <w:t>Ce sursis lui avait été accordé en considération de sa noble famille</w:t>
      </w:r>
      <w:r w:rsidR="008D6F52">
        <w:rPr>
          <w:szCs w:val="32"/>
        </w:rPr>
        <w:t xml:space="preserve">, </w:t>
      </w:r>
      <w:r w:rsidRPr="00894396">
        <w:rPr>
          <w:szCs w:val="32"/>
        </w:rPr>
        <w:t>et de la situation de son père parmi les chefs du parti républicain</w:t>
      </w:r>
      <w:r w:rsidR="008D6F52">
        <w:rPr>
          <w:szCs w:val="32"/>
        </w:rPr>
        <w:t xml:space="preserve">. </w:t>
      </w:r>
      <w:r w:rsidRPr="00894396">
        <w:rPr>
          <w:szCs w:val="32"/>
        </w:rPr>
        <w:t xml:space="preserve">Le lieutenant </w:t>
      </w:r>
      <w:proofErr w:type="spellStart"/>
      <w:r w:rsidRPr="00894396">
        <w:rPr>
          <w:szCs w:val="32"/>
        </w:rPr>
        <w:t>Santierra</w:t>
      </w:r>
      <w:proofErr w:type="spellEnd"/>
      <w:r w:rsidRPr="00894396">
        <w:rPr>
          <w:szCs w:val="32"/>
        </w:rPr>
        <w:t xml:space="preserve"> croyait que le général viendrait au fort</w:t>
      </w:r>
      <w:r w:rsidR="008D6F52">
        <w:rPr>
          <w:szCs w:val="32"/>
        </w:rPr>
        <w:t xml:space="preserve">, </w:t>
      </w:r>
      <w:r w:rsidRPr="00894396">
        <w:rPr>
          <w:szCs w:val="32"/>
        </w:rPr>
        <w:t>dans le courant de l</w:t>
      </w:r>
      <w:r w:rsidR="008D6F52">
        <w:rPr>
          <w:szCs w:val="32"/>
        </w:rPr>
        <w:t>’</w:t>
      </w:r>
      <w:r w:rsidRPr="00894396">
        <w:rPr>
          <w:szCs w:val="32"/>
        </w:rPr>
        <w:t>après-midi</w:t>
      </w:r>
      <w:r w:rsidR="008D6F52">
        <w:rPr>
          <w:szCs w:val="32"/>
        </w:rPr>
        <w:t xml:space="preserve">, </w:t>
      </w:r>
      <w:r w:rsidRPr="00894396">
        <w:rPr>
          <w:szCs w:val="32"/>
        </w:rPr>
        <w:t>et espérait naïvement que son intercession amènerait le général à faire grâce à quelques-uns</w:t>
      </w:r>
      <w:r w:rsidR="008D6F52">
        <w:rPr>
          <w:szCs w:val="32"/>
        </w:rPr>
        <w:t xml:space="preserve">, </w:t>
      </w:r>
      <w:r w:rsidRPr="00894396">
        <w:rPr>
          <w:szCs w:val="32"/>
        </w:rPr>
        <w:t>au moins</w:t>
      </w:r>
      <w:r w:rsidR="008D6F52">
        <w:rPr>
          <w:szCs w:val="32"/>
        </w:rPr>
        <w:t xml:space="preserve">, </w:t>
      </w:r>
      <w:r w:rsidRPr="00894396">
        <w:rPr>
          <w:szCs w:val="32"/>
        </w:rPr>
        <w:t>de ces criminels</w:t>
      </w:r>
      <w:r w:rsidR="008D6F52">
        <w:rPr>
          <w:szCs w:val="32"/>
        </w:rPr>
        <w:t xml:space="preserve">. </w:t>
      </w:r>
      <w:r w:rsidRPr="00894396">
        <w:rPr>
          <w:szCs w:val="32"/>
        </w:rPr>
        <w:t>Une réaction brutale lui montrait maintenant</w:t>
      </w:r>
      <w:r w:rsidR="008D6F52">
        <w:rPr>
          <w:szCs w:val="32"/>
        </w:rPr>
        <w:t xml:space="preserve">, </w:t>
      </w:r>
      <w:r w:rsidRPr="00894396">
        <w:rPr>
          <w:szCs w:val="32"/>
        </w:rPr>
        <w:t>dans sa tentative</w:t>
      </w:r>
      <w:r w:rsidR="008D6F52">
        <w:rPr>
          <w:szCs w:val="32"/>
        </w:rPr>
        <w:t xml:space="preserve">, </w:t>
      </w:r>
      <w:r w:rsidRPr="00894396">
        <w:rPr>
          <w:szCs w:val="32"/>
        </w:rPr>
        <w:t>une intervention absurde et futile</w:t>
      </w:r>
      <w:r w:rsidR="008D6F52">
        <w:rPr>
          <w:szCs w:val="32"/>
        </w:rPr>
        <w:t xml:space="preserve">. </w:t>
      </w:r>
      <w:r w:rsidRPr="00894396">
        <w:rPr>
          <w:szCs w:val="32"/>
        </w:rPr>
        <w:t>Il sentait bien que le général n</w:t>
      </w:r>
      <w:r w:rsidR="008D6F52">
        <w:rPr>
          <w:szCs w:val="32"/>
        </w:rPr>
        <w:t>’</w:t>
      </w:r>
      <w:r w:rsidRPr="00894396">
        <w:rPr>
          <w:szCs w:val="32"/>
        </w:rPr>
        <w:t>écouterait pas sa prière</w:t>
      </w:r>
      <w:r w:rsidR="008D6F52">
        <w:rPr>
          <w:szCs w:val="32"/>
        </w:rPr>
        <w:t xml:space="preserve"> ; </w:t>
      </w:r>
      <w:r w:rsidRPr="00894396">
        <w:rPr>
          <w:szCs w:val="32"/>
        </w:rPr>
        <w:t>incapable de sauver ces hommes</w:t>
      </w:r>
      <w:r w:rsidR="008D6F52">
        <w:rPr>
          <w:szCs w:val="32"/>
        </w:rPr>
        <w:t xml:space="preserve">, </w:t>
      </w:r>
      <w:r w:rsidRPr="00894396">
        <w:rPr>
          <w:szCs w:val="32"/>
        </w:rPr>
        <w:t>il s</w:t>
      </w:r>
      <w:r w:rsidR="008D6F52">
        <w:rPr>
          <w:szCs w:val="32"/>
        </w:rPr>
        <w:t>’</w:t>
      </w:r>
      <w:r w:rsidRPr="00894396">
        <w:rPr>
          <w:szCs w:val="32"/>
        </w:rPr>
        <w:t>était donc seulement rendu responsable des souffrances ajoutées à la cruauté de leur sort</w:t>
      </w:r>
      <w:r w:rsidR="008D6F52">
        <w:rPr>
          <w:szCs w:val="32"/>
        </w:rPr>
        <w:t>.</w:t>
      </w:r>
    </w:p>
    <w:p w14:paraId="35F7CA06" w14:textId="77777777" w:rsidR="008D6F52" w:rsidRDefault="008D6F52" w:rsidP="008D6F52">
      <w:pPr>
        <w:rPr>
          <w:szCs w:val="32"/>
        </w:rPr>
      </w:pPr>
      <w:r>
        <w:t>— </w:t>
      </w:r>
      <w:r w:rsidRPr="00894396">
        <w:rPr>
          <w:szCs w:val="32"/>
        </w:rPr>
        <w:t>Alors</w:t>
      </w:r>
      <w:r>
        <w:rPr>
          <w:szCs w:val="32"/>
        </w:rPr>
        <w:t xml:space="preserve">, </w:t>
      </w:r>
      <w:r w:rsidRPr="00894396">
        <w:rPr>
          <w:szCs w:val="32"/>
        </w:rPr>
        <w:t>cours demander la clef à l</w:t>
      </w:r>
      <w:r>
        <w:rPr>
          <w:szCs w:val="32"/>
        </w:rPr>
        <w:t>’</w:t>
      </w:r>
      <w:r w:rsidRPr="00894396">
        <w:rPr>
          <w:szCs w:val="32"/>
        </w:rPr>
        <w:t>adjudant</w:t>
      </w:r>
      <w:r>
        <w:rPr>
          <w:szCs w:val="32"/>
        </w:rPr>
        <w:t xml:space="preserve">, </w:t>
      </w:r>
      <w:r w:rsidRPr="00894396">
        <w:rPr>
          <w:szCs w:val="32"/>
        </w:rPr>
        <w:t xml:space="preserve">ordonna le lieutenant </w:t>
      </w:r>
      <w:proofErr w:type="spellStart"/>
      <w:r w:rsidRPr="00894396">
        <w:rPr>
          <w:szCs w:val="32"/>
        </w:rPr>
        <w:t>Santierra</w:t>
      </w:r>
      <w:proofErr w:type="spellEnd"/>
      <w:r>
        <w:rPr>
          <w:szCs w:val="32"/>
        </w:rPr>
        <w:t>.</w:t>
      </w:r>
    </w:p>
    <w:p w14:paraId="005E3E6E" w14:textId="77777777" w:rsidR="008D6F52" w:rsidRDefault="00000000" w:rsidP="008D6F52">
      <w:pPr>
        <w:rPr>
          <w:szCs w:val="32"/>
        </w:rPr>
      </w:pPr>
      <w:r w:rsidRPr="00894396">
        <w:rPr>
          <w:szCs w:val="32"/>
        </w:rPr>
        <w:t>Le sergent hocha la tête avec un sourire timide</w:t>
      </w:r>
      <w:r w:rsidR="008D6F52">
        <w:rPr>
          <w:szCs w:val="32"/>
        </w:rPr>
        <w:t xml:space="preserve">, </w:t>
      </w:r>
      <w:r w:rsidRPr="00894396">
        <w:rPr>
          <w:szCs w:val="32"/>
        </w:rPr>
        <w:t>et jeta un regard de côté sur Gaspar Ruiz dont le visage</w:t>
      </w:r>
      <w:r w:rsidR="008D6F52">
        <w:rPr>
          <w:szCs w:val="32"/>
        </w:rPr>
        <w:t xml:space="preserve">, </w:t>
      </w:r>
      <w:r w:rsidRPr="00894396">
        <w:rPr>
          <w:szCs w:val="32"/>
        </w:rPr>
        <w:t>immobile et silencieux derrière les barreaux de fer</w:t>
      </w:r>
      <w:r w:rsidR="008D6F52">
        <w:rPr>
          <w:szCs w:val="32"/>
        </w:rPr>
        <w:t xml:space="preserve">, </w:t>
      </w:r>
      <w:r w:rsidRPr="00894396">
        <w:rPr>
          <w:szCs w:val="32"/>
        </w:rPr>
        <w:t>dominait un amas de têtes hagardes</w:t>
      </w:r>
      <w:r w:rsidR="008D6F52">
        <w:rPr>
          <w:szCs w:val="32"/>
        </w:rPr>
        <w:t xml:space="preserve">, </w:t>
      </w:r>
      <w:r w:rsidRPr="00894396">
        <w:rPr>
          <w:szCs w:val="32"/>
        </w:rPr>
        <w:t>défigurées et hurlantes</w:t>
      </w:r>
      <w:r w:rsidR="008D6F52">
        <w:rPr>
          <w:szCs w:val="32"/>
        </w:rPr>
        <w:t>.</w:t>
      </w:r>
    </w:p>
    <w:p w14:paraId="6A45520C" w14:textId="77777777" w:rsidR="008D6F52" w:rsidRDefault="00000000" w:rsidP="008D6F52">
      <w:pPr>
        <w:rPr>
          <w:szCs w:val="32"/>
        </w:rPr>
      </w:pPr>
      <w:r w:rsidRPr="00894396">
        <w:rPr>
          <w:szCs w:val="32"/>
        </w:rPr>
        <w:t>Son Honneur l</w:t>
      </w:r>
      <w:r w:rsidR="008D6F52">
        <w:rPr>
          <w:szCs w:val="32"/>
        </w:rPr>
        <w:t>’</w:t>
      </w:r>
      <w:r w:rsidRPr="00894396">
        <w:rPr>
          <w:szCs w:val="32"/>
        </w:rPr>
        <w:t>Adjudant de Place faisait sa sieste</w:t>
      </w:r>
      <w:r w:rsidR="008D6F52">
        <w:rPr>
          <w:szCs w:val="32"/>
        </w:rPr>
        <w:t xml:space="preserve">, </w:t>
      </w:r>
      <w:r w:rsidRPr="00894396">
        <w:rPr>
          <w:szCs w:val="32"/>
        </w:rPr>
        <w:t>murmura le sergent</w:t>
      </w:r>
      <w:r w:rsidR="008D6F52">
        <w:rPr>
          <w:szCs w:val="32"/>
        </w:rPr>
        <w:t xml:space="preserve">, </w:t>
      </w:r>
      <w:r w:rsidRPr="00894396">
        <w:rPr>
          <w:szCs w:val="32"/>
        </w:rPr>
        <w:t>et à supposer qu</w:t>
      </w:r>
      <w:r w:rsidR="008D6F52">
        <w:rPr>
          <w:szCs w:val="32"/>
        </w:rPr>
        <w:t>’</w:t>
      </w:r>
      <w:r w:rsidRPr="00894396">
        <w:rPr>
          <w:szCs w:val="32"/>
        </w:rPr>
        <w:t>on l</w:t>
      </w:r>
      <w:r w:rsidR="008D6F52">
        <w:rPr>
          <w:szCs w:val="32"/>
        </w:rPr>
        <w:t>’</w:t>
      </w:r>
      <w:r w:rsidRPr="00894396">
        <w:rPr>
          <w:szCs w:val="32"/>
        </w:rPr>
        <w:t xml:space="preserve">introduisît en présence </w:t>
      </w:r>
      <w:r w:rsidRPr="00894396">
        <w:rPr>
          <w:szCs w:val="32"/>
        </w:rPr>
        <w:lastRenderedPageBreak/>
        <w:t>de Son Honneur</w:t>
      </w:r>
      <w:r w:rsidR="008D6F52">
        <w:rPr>
          <w:szCs w:val="32"/>
        </w:rPr>
        <w:t xml:space="preserve">, </w:t>
      </w:r>
      <w:r w:rsidRPr="00894396">
        <w:rPr>
          <w:szCs w:val="32"/>
        </w:rPr>
        <w:t>il pouvait s</w:t>
      </w:r>
      <w:r w:rsidR="008D6F52">
        <w:rPr>
          <w:szCs w:val="32"/>
        </w:rPr>
        <w:t>’</w:t>
      </w:r>
      <w:r w:rsidRPr="00894396">
        <w:rPr>
          <w:szCs w:val="32"/>
        </w:rPr>
        <w:t>attendre à recevoir une bastonnade mortelle</w:t>
      </w:r>
      <w:r w:rsidR="008D6F52">
        <w:rPr>
          <w:szCs w:val="32"/>
        </w:rPr>
        <w:t xml:space="preserve">, </w:t>
      </w:r>
      <w:r w:rsidRPr="00894396">
        <w:rPr>
          <w:szCs w:val="32"/>
        </w:rPr>
        <w:t>pour avoir osé troubler le repos de Son Honneur</w:t>
      </w:r>
      <w:r w:rsidR="008D6F52">
        <w:rPr>
          <w:szCs w:val="32"/>
        </w:rPr>
        <w:t xml:space="preserve">. </w:t>
      </w:r>
      <w:r w:rsidRPr="00894396">
        <w:rPr>
          <w:szCs w:val="32"/>
        </w:rPr>
        <w:t>Il fit</w:t>
      </w:r>
      <w:r w:rsidR="008D6F52">
        <w:rPr>
          <w:szCs w:val="32"/>
        </w:rPr>
        <w:t xml:space="preserve">, </w:t>
      </w:r>
      <w:r w:rsidRPr="00894396">
        <w:rPr>
          <w:szCs w:val="32"/>
        </w:rPr>
        <w:t>des mains</w:t>
      </w:r>
      <w:r w:rsidR="008D6F52">
        <w:rPr>
          <w:szCs w:val="32"/>
        </w:rPr>
        <w:t xml:space="preserve">, </w:t>
      </w:r>
      <w:r w:rsidRPr="00894396">
        <w:rPr>
          <w:szCs w:val="32"/>
        </w:rPr>
        <w:t>un geste d</w:t>
      </w:r>
      <w:r w:rsidR="008D6F52">
        <w:rPr>
          <w:szCs w:val="32"/>
        </w:rPr>
        <w:t>’</w:t>
      </w:r>
      <w:r w:rsidRPr="00894396">
        <w:rPr>
          <w:szCs w:val="32"/>
        </w:rPr>
        <w:t>excuse</w:t>
      </w:r>
      <w:r w:rsidR="008D6F52">
        <w:rPr>
          <w:szCs w:val="32"/>
        </w:rPr>
        <w:t xml:space="preserve">, </w:t>
      </w:r>
      <w:r w:rsidRPr="00894396">
        <w:rPr>
          <w:szCs w:val="32"/>
        </w:rPr>
        <w:t>et resta immobile</w:t>
      </w:r>
      <w:r w:rsidR="008D6F52">
        <w:rPr>
          <w:szCs w:val="32"/>
        </w:rPr>
        <w:t xml:space="preserve">, </w:t>
      </w:r>
      <w:r w:rsidRPr="00894396">
        <w:rPr>
          <w:szCs w:val="32"/>
        </w:rPr>
        <w:t>en baissant sur ses pieds bruns des yeux modestes</w:t>
      </w:r>
      <w:r w:rsidR="008D6F52">
        <w:rPr>
          <w:szCs w:val="32"/>
        </w:rPr>
        <w:t>.</w:t>
      </w:r>
    </w:p>
    <w:p w14:paraId="6B9FBC8E" w14:textId="77777777" w:rsidR="008D6F52" w:rsidRDefault="00000000" w:rsidP="008D6F52">
      <w:pPr>
        <w:rPr>
          <w:szCs w:val="32"/>
        </w:rPr>
      </w:pPr>
      <w:r w:rsidRPr="00894396">
        <w:rPr>
          <w:szCs w:val="32"/>
        </w:rPr>
        <w:t xml:space="preserve">Le lieutenant </w:t>
      </w:r>
      <w:proofErr w:type="spellStart"/>
      <w:r w:rsidRPr="00894396">
        <w:rPr>
          <w:szCs w:val="32"/>
        </w:rPr>
        <w:t>Santierra</w:t>
      </w:r>
      <w:proofErr w:type="spellEnd"/>
      <w:r w:rsidRPr="00894396">
        <w:rPr>
          <w:szCs w:val="32"/>
        </w:rPr>
        <w:t xml:space="preserve"> éclatait d</w:t>
      </w:r>
      <w:r w:rsidR="008D6F52">
        <w:rPr>
          <w:szCs w:val="32"/>
        </w:rPr>
        <w:t>’</w:t>
      </w:r>
      <w:r w:rsidRPr="00894396">
        <w:rPr>
          <w:szCs w:val="32"/>
        </w:rPr>
        <w:t>indignation</w:t>
      </w:r>
      <w:r w:rsidR="008D6F52">
        <w:rPr>
          <w:szCs w:val="32"/>
        </w:rPr>
        <w:t xml:space="preserve">, </w:t>
      </w:r>
      <w:r w:rsidRPr="00894396">
        <w:rPr>
          <w:szCs w:val="32"/>
        </w:rPr>
        <w:t>mais il hésita</w:t>
      </w:r>
      <w:r w:rsidR="008D6F52">
        <w:rPr>
          <w:szCs w:val="32"/>
        </w:rPr>
        <w:t xml:space="preserve">. </w:t>
      </w:r>
      <w:r w:rsidRPr="00894396">
        <w:rPr>
          <w:szCs w:val="32"/>
        </w:rPr>
        <w:t>Son beau visage ovale</w:t>
      </w:r>
      <w:r w:rsidR="008D6F52">
        <w:rPr>
          <w:szCs w:val="32"/>
        </w:rPr>
        <w:t xml:space="preserve">, </w:t>
      </w:r>
      <w:r w:rsidRPr="00894396">
        <w:rPr>
          <w:szCs w:val="32"/>
        </w:rPr>
        <w:t>poli comme celui d</w:t>
      </w:r>
      <w:r w:rsidR="008D6F52">
        <w:rPr>
          <w:szCs w:val="32"/>
        </w:rPr>
        <w:t>’</w:t>
      </w:r>
      <w:r w:rsidRPr="00894396">
        <w:rPr>
          <w:szCs w:val="32"/>
        </w:rPr>
        <w:t>une jeune fille</w:t>
      </w:r>
      <w:r w:rsidR="008D6F52">
        <w:rPr>
          <w:szCs w:val="32"/>
        </w:rPr>
        <w:t xml:space="preserve">, </w:t>
      </w:r>
      <w:r w:rsidRPr="00894396">
        <w:rPr>
          <w:szCs w:val="32"/>
        </w:rPr>
        <w:t>s</w:t>
      </w:r>
      <w:r w:rsidR="008D6F52">
        <w:rPr>
          <w:szCs w:val="32"/>
        </w:rPr>
        <w:t>’</w:t>
      </w:r>
      <w:r w:rsidRPr="00894396">
        <w:rPr>
          <w:szCs w:val="32"/>
        </w:rPr>
        <w:t>empourpra de la honte de sa perplexité</w:t>
      </w:r>
      <w:r w:rsidR="008D6F52">
        <w:rPr>
          <w:szCs w:val="32"/>
        </w:rPr>
        <w:t xml:space="preserve">. </w:t>
      </w:r>
      <w:r w:rsidRPr="00894396">
        <w:rPr>
          <w:szCs w:val="32"/>
        </w:rPr>
        <w:t>Il se sentait profondément humilié</w:t>
      </w:r>
      <w:r w:rsidR="008D6F52">
        <w:rPr>
          <w:szCs w:val="32"/>
        </w:rPr>
        <w:t xml:space="preserve"> ; </w:t>
      </w:r>
      <w:r w:rsidRPr="00894396">
        <w:rPr>
          <w:szCs w:val="32"/>
        </w:rPr>
        <w:t>sa jeune lèvre trembla</w:t>
      </w:r>
      <w:r w:rsidR="008D6F52">
        <w:rPr>
          <w:szCs w:val="32"/>
        </w:rPr>
        <w:t xml:space="preserve"> ; </w:t>
      </w:r>
      <w:r w:rsidRPr="00894396">
        <w:rPr>
          <w:szCs w:val="32"/>
        </w:rPr>
        <w:t>il paraissait prêt à un accès de fureur ou à un déluge de larmes</w:t>
      </w:r>
      <w:r w:rsidR="008D6F52">
        <w:rPr>
          <w:szCs w:val="32"/>
        </w:rPr>
        <w:t>.</w:t>
      </w:r>
    </w:p>
    <w:p w14:paraId="3BEA3459" w14:textId="77777777" w:rsidR="008D6F52" w:rsidRDefault="00000000" w:rsidP="008D6F52">
      <w:pPr>
        <w:rPr>
          <w:szCs w:val="32"/>
        </w:rPr>
      </w:pPr>
      <w:r w:rsidRPr="00894396">
        <w:rPr>
          <w:szCs w:val="32"/>
        </w:rPr>
        <w:t>Cinquante ans plus tard</w:t>
      </w:r>
      <w:r w:rsidR="008D6F52">
        <w:rPr>
          <w:szCs w:val="32"/>
        </w:rPr>
        <w:t xml:space="preserve">, </w:t>
      </w:r>
      <w:r w:rsidRPr="00894396">
        <w:rPr>
          <w:szCs w:val="32"/>
        </w:rPr>
        <w:t xml:space="preserve">le général </w:t>
      </w:r>
      <w:proofErr w:type="spellStart"/>
      <w:r w:rsidRPr="00894396">
        <w:rPr>
          <w:szCs w:val="32"/>
        </w:rPr>
        <w:t>Santierra</w:t>
      </w:r>
      <w:proofErr w:type="spellEnd"/>
      <w:r w:rsidR="008D6F52">
        <w:rPr>
          <w:szCs w:val="32"/>
        </w:rPr>
        <w:t xml:space="preserve">, </w:t>
      </w:r>
      <w:r w:rsidRPr="00894396">
        <w:rPr>
          <w:szCs w:val="32"/>
        </w:rPr>
        <w:t>relique vénérable des temps révolutionnaires</w:t>
      </w:r>
      <w:r w:rsidR="008D6F52">
        <w:rPr>
          <w:szCs w:val="32"/>
        </w:rPr>
        <w:t xml:space="preserve">, </w:t>
      </w:r>
      <w:r w:rsidRPr="00894396">
        <w:rPr>
          <w:szCs w:val="32"/>
        </w:rPr>
        <w:t>gardait très nettement le souvenir de ses sensations de jeune lieutenant</w:t>
      </w:r>
      <w:r w:rsidR="008D6F52">
        <w:rPr>
          <w:szCs w:val="32"/>
        </w:rPr>
        <w:t xml:space="preserve">. </w:t>
      </w:r>
      <w:r w:rsidRPr="00894396">
        <w:rPr>
          <w:szCs w:val="32"/>
        </w:rPr>
        <w:t>Depuis qu</w:t>
      </w:r>
      <w:r w:rsidR="008D6F52">
        <w:rPr>
          <w:szCs w:val="32"/>
        </w:rPr>
        <w:t>’</w:t>
      </w:r>
      <w:r w:rsidRPr="00894396">
        <w:rPr>
          <w:szCs w:val="32"/>
        </w:rPr>
        <w:t>il avait dû renoncer à l</w:t>
      </w:r>
      <w:r w:rsidR="008D6F52">
        <w:rPr>
          <w:szCs w:val="32"/>
        </w:rPr>
        <w:t>’</w:t>
      </w:r>
      <w:r w:rsidRPr="00894396">
        <w:rPr>
          <w:szCs w:val="32"/>
        </w:rPr>
        <w:t>équitation et éprouvait de la peine à sortir de son jardin</w:t>
      </w:r>
      <w:r w:rsidR="008D6F52">
        <w:rPr>
          <w:szCs w:val="32"/>
        </w:rPr>
        <w:t xml:space="preserve">, </w:t>
      </w:r>
      <w:r w:rsidRPr="00894396">
        <w:rPr>
          <w:szCs w:val="32"/>
        </w:rPr>
        <w:t>la plus grande joie du général était de réunir chez lui les officiers des navires de guerre de passage dans le port</w:t>
      </w:r>
      <w:r w:rsidR="008D6F52">
        <w:rPr>
          <w:szCs w:val="32"/>
        </w:rPr>
        <w:t xml:space="preserve">. </w:t>
      </w:r>
      <w:r w:rsidRPr="00894396">
        <w:rPr>
          <w:szCs w:val="32"/>
        </w:rPr>
        <w:t>Les officiers anglais de tout grade acceptaient son hospitalité avec curiosité</w:t>
      </w:r>
      <w:r w:rsidR="008D6F52">
        <w:rPr>
          <w:szCs w:val="32"/>
        </w:rPr>
        <w:t xml:space="preserve">, </w:t>
      </w:r>
      <w:r w:rsidRPr="00894396">
        <w:rPr>
          <w:szCs w:val="32"/>
        </w:rPr>
        <w:t>parce qu</w:t>
      </w:r>
      <w:r w:rsidR="008D6F52">
        <w:rPr>
          <w:szCs w:val="32"/>
        </w:rPr>
        <w:t>’</w:t>
      </w:r>
      <w:r w:rsidRPr="00894396">
        <w:rPr>
          <w:szCs w:val="32"/>
        </w:rPr>
        <w:t>il avait connu Lord Cochrane</w:t>
      </w:r>
      <w:r w:rsidR="008D6F52">
        <w:rPr>
          <w:szCs w:val="32"/>
        </w:rPr>
        <w:t xml:space="preserve">, </w:t>
      </w:r>
      <w:r w:rsidRPr="00894396">
        <w:rPr>
          <w:szCs w:val="32"/>
        </w:rPr>
        <w:t>et pris part</w:t>
      </w:r>
      <w:r w:rsidR="008D6F52">
        <w:rPr>
          <w:szCs w:val="32"/>
        </w:rPr>
        <w:t xml:space="preserve">, </w:t>
      </w:r>
      <w:r w:rsidRPr="00894396">
        <w:rPr>
          <w:szCs w:val="32"/>
        </w:rPr>
        <w:t>sur la flottille patriote commandée par ce merveilleux marin</w:t>
      </w:r>
      <w:r w:rsidR="008D6F52">
        <w:rPr>
          <w:szCs w:val="32"/>
        </w:rPr>
        <w:t xml:space="preserve">, </w:t>
      </w:r>
      <w:r w:rsidRPr="00894396">
        <w:rPr>
          <w:szCs w:val="32"/>
        </w:rPr>
        <w:t>aux opérations du blocus de Callao</w:t>
      </w:r>
      <w:r w:rsidR="008D6F52">
        <w:rPr>
          <w:szCs w:val="32"/>
        </w:rPr>
        <w:t xml:space="preserve">, </w:t>
      </w:r>
      <w:r w:rsidRPr="00894396">
        <w:rPr>
          <w:szCs w:val="32"/>
        </w:rPr>
        <w:t>épisode de pure gloire dans les guerres de l</w:t>
      </w:r>
      <w:r w:rsidR="008D6F52">
        <w:rPr>
          <w:szCs w:val="32"/>
        </w:rPr>
        <w:t>’</w:t>
      </w:r>
      <w:r w:rsidRPr="00894396">
        <w:rPr>
          <w:szCs w:val="32"/>
        </w:rPr>
        <w:t>Indépendance</w:t>
      </w:r>
      <w:r w:rsidR="008D6F52">
        <w:rPr>
          <w:szCs w:val="32"/>
        </w:rPr>
        <w:t xml:space="preserve">, </w:t>
      </w:r>
      <w:r w:rsidRPr="00894396">
        <w:rPr>
          <w:szCs w:val="32"/>
        </w:rPr>
        <w:t>et d</w:t>
      </w:r>
      <w:r w:rsidR="008D6F52">
        <w:rPr>
          <w:szCs w:val="32"/>
        </w:rPr>
        <w:t>’</w:t>
      </w:r>
      <w:r w:rsidRPr="00894396">
        <w:rPr>
          <w:szCs w:val="32"/>
        </w:rPr>
        <w:t>honneur infini dans les traditions guerrières de l</w:t>
      </w:r>
      <w:r w:rsidR="008D6F52">
        <w:rPr>
          <w:szCs w:val="32"/>
        </w:rPr>
        <w:t>’</w:t>
      </w:r>
      <w:r w:rsidRPr="00894396">
        <w:rPr>
          <w:szCs w:val="32"/>
        </w:rPr>
        <w:t>Angleterre</w:t>
      </w:r>
      <w:r w:rsidR="008D6F52">
        <w:rPr>
          <w:szCs w:val="32"/>
        </w:rPr>
        <w:t xml:space="preserve">. </w:t>
      </w:r>
      <w:r w:rsidRPr="00894396">
        <w:rPr>
          <w:szCs w:val="32"/>
        </w:rPr>
        <w:t>C</w:t>
      </w:r>
      <w:r w:rsidR="008D6F52">
        <w:rPr>
          <w:szCs w:val="32"/>
        </w:rPr>
        <w:t>’</w:t>
      </w:r>
      <w:r w:rsidRPr="00894396">
        <w:rPr>
          <w:szCs w:val="32"/>
        </w:rPr>
        <w:t>était un bon linguiste que ce survivant des années libératrices et l</w:t>
      </w:r>
      <w:r w:rsidR="008D6F52">
        <w:rPr>
          <w:szCs w:val="32"/>
        </w:rPr>
        <w:t>’</w:t>
      </w:r>
      <w:r w:rsidRPr="00894396">
        <w:rPr>
          <w:szCs w:val="32"/>
        </w:rPr>
        <w:t>innocente manie qui lui faisait caresser sa longue barbe blanche</w:t>
      </w:r>
      <w:r w:rsidR="008D6F52">
        <w:rPr>
          <w:szCs w:val="32"/>
        </w:rPr>
        <w:t xml:space="preserve">, </w:t>
      </w:r>
      <w:r w:rsidRPr="00894396">
        <w:rPr>
          <w:szCs w:val="32"/>
        </w:rPr>
        <w:t>chaque fois qu</w:t>
      </w:r>
      <w:r w:rsidR="008D6F52">
        <w:rPr>
          <w:szCs w:val="32"/>
        </w:rPr>
        <w:t>’</w:t>
      </w:r>
      <w:r w:rsidRPr="00894396">
        <w:rPr>
          <w:szCs w:val="32"/>
        </w:rPr>
        <w:t>il hésitait devant un mot français ou anglais</w:t>
      </w:r>
      <w:r w:rsidR="008D6F52">
        <w:rPr>
          <w:szCs w:val="32"/>
        </w:rPr>
        <w:t xml:space="preserve">, </w:t>
      </w:r>
      <w:r w:rsidRPr="00894396">
        <w:rPr>
          <w:szCs w:val="32"/>
        </w:rPr>
        <w:t>donnait au ton de ses souvenirs un parfum de dignité placide</w:t>
      </w:r>
      <w:r w:rsidR="008D6F52">
        <w:rPr>
          <w:szCs w:val="32"/>
        </w:rPr>
        <w:t>.</w:t>
      </w:r>
    </w:p>
    <w:p w14:paraId="4FE36C15" w14:textId="6A117CB6" w:rsidR="00C71140" w:rsidRPr="006643D3" w:rsidRDefault="00000000" w:rsidP="008D6F52">
      <w:pPr>
        <w:pStyle w:val="Titre2"/>
        <w:pageBreakBefore/>
        <w:rPr>
          <w:sz w:val="40"/>
        </w:rPr>
      </w:pPr>
      <w:bookmarkStart w:id="5" w:name="_Toc199599792"/>
      <w:r w:rsidRPr="006643D3">
        <w:rPr>
          <w:sz w:val="40"/>
        </w:rPr>
        <w:lastRenderedPageBreak/>
        <w:t>III</w:t>
      </w:r>
      <w:bookmarkEnd w:id="5"/>
    </w:p>
    <w:p w14:paraId="3FFD5ED2" w14:textId="77777777" w:rsidR="008D6F52" w:rsidRDefault="008D6F52" w:rsidP="00830A5C">
      <w:pPr>
        <w:rPr>
          <w:szCs w:val="32"/>
        </w:rPr>
      </w:pPr>
    </w:p>
    <w:p w14:paraId="4E4AACB2" w14:textId="77777777" w:rsidR="008D6F52" w:rsidRDefault="008D6F52" w:rsidP="008D6F52">
      <w:pPr>
        <w:rPr>
          <w:szCs w:val="32"/>
        </w:rPr>
      </w:pPr>
      <w:r>
        <w:rPr>
          <w:szCs w:val="32"/>
        </w:rPr>
        <w:t>— </w:t>
      </w:r>
      <w:r w:rsidRPr="00894396">
        <w:rPr>
          <w:szCs w:val="32"/>
        </w:rPr>
        <w:t>Oui</w:t>
      </w:r>
      <w:r>
        <w:rPr>
          <w:szCs w:val="32"/>
        </w:rPr>
        <w:t xml:space="preserve">, </w:t>
      </w:r>
      <w:r w:rsidRPr="00894396">
        <w:rPr>
          <w:szCs w:val="32"/>
        </w:rPr>
        <w:t>mes amis</w:t>
      </w:r>
      <w:r>
        <w:rPr>
          <w:szCs w:val="32"/>
        </w:rPr>
        <w:t xml:space="preserve">, </w:t>
      </w:r>
      <w:r w:rsidRPr="00894396">
        <w:rPr>
          <w:szCs w:val="32"/>
        </w:rPr>
        <w:t>disait-il à ses hôtes</w:t>
      </w:r>
      <w:r>
        <w:rPr>
          <w:szCs w:val="32"/>
        </w:rPr>
        <w:t xml:space="preserve">, </w:t>
      </w:r>
      <w:r w:rsidRPr="00894396">
        <w:rPr>
          <w:szCs w:val="32"/>
        </w:rPr>
        <w:t>qu</w:t>
      </w:r>
      <w:r>
        <w:rPr>
          <w:szCs w:val="32"/>
        </w:rPr>
        <w:t>’</w:t>
      </w:r>
      <w:r w:rsidRPr="00894396">
        <w:rPr>
          <w:szCs w:val="32"/>
        </w:rPr>
        <w:t>aurais-je pu faire</w:t>
      </w:r>
      <w:r>
        <w:rPr>
          <w:szCs w:val="32"/>
        </w:rPr>
        <w:t xml:space="preserve"> ? </w:t>
      </w:r>
      <w:r w:rsidRPr="00894396">
        <w:rPr>
          <w:szCs w:val="32"/>
        </w:rPr>
        <w:t>Âgé de dix-sept ans seulement</w:t>
      </w:r>
      <w:r>
        <w:rPr>
          <w:szCs w:val="32"/>
        </w:rPr>
        <w:t xml:space="preserve">, </w:t>
      </w:r>
      <w:r w:rsidRPr="00894396">
        <w:rPr>
          <w:szCs w:val="32"/>
        </w:rPr>
        <w:t>et sans la moindre connaissance du monde</w:t>
      </w:r>
      <w:r>
        <w:rPr>
          <w:szCs w:val="32"/>
        </w:rPr>
        <w:t xml:space="preserve">, </w:t>
      </w:r>
      <w:r w:rsidRPr="00894396">
        <w:rPr>
          <w:szCs w:val="32"/>
        </w:rPr>
        <w:t>je ne devais mon grade qu</w:t>
      </w:r>
      <w:r>
        <w:rPr>
          <w:szCs w:val="32"/>
        </w:rPr>
        <w:t>’</w:t>
      </w:r>
      <w:r w:rsidRPr="00894396">
        <w:rPr>
          <w:szCs w:val="32"/>
        </w:rPr>
        <w:t>au glorieux patriotisme de mon père</w:t>
      </w:r>
      <w:r>
        <w:rPr>
          <w:szCs w:val="32"/>
        </w:rPr>
        <w:t xml:space="preserve">, </w:t>
      </w:r>
      <w:r w:rsidRPr="00894396">
        <w:rPr>
          <w:szCs w:val="32"/>
        </w:rPr>
        <w:t>Dieu ait son âme</w:t>
      </w:r>
      <w:r>
        <w:rPr>
          <w:szCs w:val="32"/>
        </w:rPr>
        <w:t xml:space="preserve"> ! </w:t>
      </w:r>
      <w:r w:rsidRPr="00894396">
        <w:rPr>
          <w:szCs w:val="32"/>
        </w:rPr>
        <w:t>J</w:t>
      </w:r>
      <w:r>
        <w:rPr>
          <w:szCs w:val="32"/>
        </w:rPr>
        <w:t>’</w:t>
      </w:r>
      <w:r w:rsidRPr="00894396">
        <w:rPr>
          <w:szCs w:val="32"/>
        </w:rPr>
        <w:t>éprouvais une affreuse humiliation</w:t>
      </w:r>
      <w:r>
        <w:rPr>
          <w:szCs w:val="32"/>
        </w:rPr>
        <w:t xml:space="preserve">, </w:t>
      </w:r>
      <w:r w:rsidRPr="00894396">
        <w:rPr>
          <w:szCs w:val="32"/>
        </w:rPr>
        <w:t>moins de la désobéissance de ce subordonné</w:t>
      </w:r>
      <w:r>
        <w:rPr>
          <w:szCs w:val="32"/>
        </w:rPr>
        <w:t xml:space="preserve">, </w:t>
      </w:r>
      <w:r w:rsidRPr="00894396">
        <w:rPr>
          <w:szCs w:val="32"/>
        </w:rPr>
        <w:t>qui</w:t>
      </w:r>
      <w:r>
        <w:rPr>
          <w:szCs w:val="32"/>
        </w:rPr>
        <w:t xml:space="preserve">, </w:t>
      </w:r>
      <w:r w:rsidRPr="00894396">
        <w:rPr>
          <w:szCs w:val="32"/>
        </w:rPr>
        <w:t>après tout</w:t>
      </w:r>
      <w:r>
        <w:rPr>
          <w:szCs w:val="32"/>
        </w:rPr>
        <w:t xml:space="preserve">, </w:t>
      </w:r>
      <w:r w:rsidRPr="00894396">
        <w:rPr>
          <w:szCs w:val="32"/>
        </w:rPr>
        <w:t>était responsable de ses prisonniers</w:t>
      </w:r>
      <w:r>
        <w:rPr>
          <w:szCs w:val="32"/>
        </w:rPr>
        <w:t xml:space="preserve">, </w:t>
      </w:r>
      <w:r w:rsidRPr="00894396">
        <w:rPr>
          <w:szCs w:val="32"/>
        </w:rPr>
        <w:t>que de ma propre terreur à l</w:t>
      </w:r>
      <w:r>
        <w:rPr>
          <w:szCs w:val="32"/>
        </w:rPr>
        <w:t>’</w:t>
      </w:r>
      <w:r w:rsidRPr="00894396">
        <w:rPr>
          <w:szCs w:val="32"/>
        </w:rPr>
        <w:t>idée d</w:t>
      </w:r>
      <w:r>
        <w:rPr>
          <w:szCs w:val="32"/>
        </w:rPr>
        <w:t>’</w:t>
      </w:r>
      <w:r w:rsidRPr="00894396">
        <w:rPr>
          <w:szCs w:val="32"/>
        </w:rPr>
        <w:t>aller moi-même demander la clef à l</w:t>
      </w:r>
      <w:r>
        <w:rPr>
          <w:szCs w:val="32"/>
        </w:rPr>
        <w:t>’</w:t>
      </w:r>
      <w:r w:rsidRPr="00894396">
        <w:rPr>
          <w:szCs w:val="32"/>
        </w:rPr>
        <w:t>adjudant</w:t>
      </w:r>
      <w:r>
        <w:rPr>
          <w:szCs w:val="32"/>
        </w:rPr>
        <w:t xml:space="preserve">. </w:t>
      </w:r>
      <w:r w:rsidRPr="00894396">
        <w:rPr>
          <w:szCs w:val="32"/>
        </w:rPr>
        <w:t>J</w:t>
      </w:r>
      <w:r>
        <w:rPr>
          <w:szCs w:val="32"/>
        </w:rPr>
        <w:t>’</w:t>
      </w:r>
      <w:r w:rsidRPr="00894396">
        <w:rPr>
          <w:szCs w:val="32"/>
        </w:rPr>
        <w:t>avais déjà subi ses rudes sarcasmes</w:t>
      </w:r>
      <w:r>
        <w:rPr>
          <w:szCs w:val="32"/>
        </w:rPr>
        <w:t xml:space="preserve">. </w:t>
      </w:r>
      <w:r w:rsidRPr="00894396">
        <w:rPr>
          <w:szCs w:val="32"/>
        </w:rPr>
        <w:t>Homme vulgaire</w:t>
      </w:r>
      <w:r>
        <w:rPr>
          <w:szCs w:val="32"/>
        </w:rPr>
        <w:t xml:space="preserve">, </w:t>
      </w:r>
      <w:r w:rsidRPr="00894396">
        <w:rPr>
          <w:szCs w:val="32"/>
        </w:rPr>
        <w:t>sans autre mérite qu</w:t>
      </w:r>
      <w:r>
        <w:rPr>
          <w:szCs w:val="32"/>
        </w:rPr>
        <w:t>’</w:t>
      </w:r>
      <w:r w:rsidRPr="00894396">
        <w:rPr>
          <w:szCs w:val="32"/>
        </w:rPr>
        <w:t>un farouche courage</w:t>
      </w:r>
      <w:r>
        <w:rPr>
          <w:szCs w:val="32"/>
        </w:rPr>
        <w:t xml:space="preserve">, </w:t>
      </w:r>
      <w:r w:rsidRPr="00894396">
        <w:rPr>
          <w:szCs w:val="32"/>
        </w:rPr>
        <w:t>il m</w:t>
      </w:r>
      <w:r>
        <w:rPr>
          <w:szCs w:val="32"/>
        </w:rPr>
        <w:t>’</w:t>
      </w:r>
      <w:r w:rsidRPr="00894396">
        <w:rPr>
          <w:szCs w:val="32"/>
        </w:rPr>
        <w:t>avait</w:t>
      </w:r>
      <w:r>
        <w:rPr>
          <w:szCs w:val="32"/>
        </w:rPr>
        <w:t xml:space="preserve">, </w:t>
      </w:r>
      <w:r w:rsidRPr="00894396">
        <w:rPr>
          <w:szCs w:val="32"/>
        </w:rPr>
        <w:t>dès le jour de mon arrivée au fort</w:t>
      </w:r>
      <w:r>
        <w:rPr>
          <w:szCs w:val="32"/>
        </w:rPr>
        <w:t xml:space="preserve">, </w:t>
      </w:r>
      <w:r w:rsidRPr="00894396">
        <w:rPr>
          <w:szCs w:val="32"/>
        </w:rPr>
        <w:t>témoigné mépris et aversion</w:t>
      </w:r>
      <w:r>
        <w:rPr>
          <w:szCs w:val="32"/>
        </w:rPr>
        <w:t xml:space="preserve">. </w:t>
      </w:r>
      <w:r w:rsidRPr="00894396">
        <w:rPr>
          <w:szCs w:val="32"/>
        </w:rPr>
        <w:t>Et il n</w:t>
      </w:r>
      <w:r>
        <w:rPr>
          <w:szCs w:val="32"/>
        </w:rPr>
        <w:t>’</w:t>
      </w:r>
      <w:r w:rsidRPr="00894396">
        <w:rPr>
          <w:szCs w:val="32"/>
        </w:rPr>
        <w:t>y avait pas quinze jours que j</w:t>
      </w:r>
      <w:r>
        <w:rPr>
          <w:szCs w:val="32"/>
        </w:rPr>
        <w:t>’</w:t>
      </w:r>
      <w:r w:rsidRPr="00894396">
        <w:rPr>
          <w:szCs w:val="32"/>
        </w:rPr>
        <w:t>avais rejoint le bataillon</w:t>
      </w:r>
      <w:r>
        <w:rPr>
          <w:szCs w:val="32"/>
        </w:rPr>
        <w:t xml:space="preserve"> ! </w:t>
      </w:r>
      <w:r w:rsidRPr="00894396">
        <w:rPr>
          <w:szCs w:val="32"/>
        </w:rPr>
        <w:t>Je l</w:t>
      </w:r>
      <w:r>
        <w:rPr>
          <w:szCs w:val="32"/>
        </w:rPr>
        <w:t>’</w:t>
      </w:r>
      <w:r w:rsidRPr="00894396">
        <w:rPr>
          <w:szCs w:val="32"/>
        </w:rPr>
        <w:t>aurais provoqué</w:t>
      </w:r>
      <w:r>
        <w:rPr>
          <w:szCs w:val="32"/>
        </w:rPr>
        <w:t xml:space="preserve">, </w:t>
      </w:r>
      <w:r w:rsidRPr="00894396">
        <w:rPr>
          <w:szCs w:val="32"/>
        </w:rPr>
        <w:t>épée en main</w:t>
      </w:r>
      <w:r>
        <w:rPr>
          <w:szCs w:val="32"/>
        </w:rPr>
        <w:t xml:space="preserve">, </w:t>
      </w:r>
      <w:r w:rsidRPr="00894396">
        <w:rPr>
          <w:szCs w:val="32"/>
        </w:rPr>
        <w:t>sans ma terreur de sa brutalité moqueuse et de ses ricanements</w:t>
      </w:r>
      <w:r>
        <w:rPr>
          <w:szCs w:val="32"/>
        </w:rPr>
        <w:t>.</w:t>
      </w:r>
    </w:p>
    <w:p w14:paraId="43E5E192" w14:textId="77777777" w:rsidR="008D6F52" w:rsidRDefault="00000000" w:rsidP="008D6F52">
      <w:pPr>
        <w:rPr>
          <w:szCs w:val="32"/>
        </w:rPr>
      </w:pPr>
      <w:r w:rsidRPr="00894396">
        <w:rPr>
          <w:szCs w:val="32"/>
        </w:rPr>
        <w:t>Je ne me souviens pas d</w:t>
      </w:r>
      <w:r w:rsidR="008D6F52">
        <w:rPr>
          <w:szCs w:val="32"/>
        </w:rPr>
        <w:t>’</w:t>
      </w:r>
      <w:r w:rsidRPr="00894396">
        <w:rPr>
          <w:szCs w:val="32"/>
        </w:rPr>
        <w:t>avoir</w:t>
      </w:r>
      <w:r w:rsidR="008D6F52">
        <w:rPr>
          <w:szCs w:val="32"/>
        </w:rPr>
        <w:t xml:space="preserve">, </w:t>
      </w:r>
      <w:r w:rsidRPr="00894396">
        <w:rPr>
          <w:szCs w:val="32"/>
        </w:rPr>
        <w:t>avant ou depuis ce jour</w:t>
      </w:r>
      <w:r w:rsidR="008D6F52">
        <w:rPr>
          <w:szCs w:val="32"/>
        </w:rPr>
        <w:t xml:space="preserve">, </w:t>
      </w:r>
      <w:r w:rsidRPr="00894396">
        <w:rPr>
          <w:szCs w:val="32"/>
        </w:rPr>
        <w:t>souffert pareille torture morale</w:t>
      </w:r>
      <w:r w:rsidR="008D6F52">
        <w:rPr>
          <w:szCs w:val="32"/>
        </w:rPr>
        <w:t xml:space="preserve"> ! </w:t>
      </w:r>
      <w:r w:rsidRPr="00894396">
        <w:rPr>
          <w:szCs w:val="32"/>
        </w:rPr>
        <w:t>Mon tourment était si fort que j</w:t>
      </w:r>
      <w:r w:rsidR="008D6F52">
        <w:rPr>
          <w:szCs w:val="32"/>
        </w:rPr>
        <w:t>’</w:t>
      </w:r>
      <w:r w:rsidRPr="00894396">
        <w:rPr>
          <w:szCs w:val="32"/>
        </w:rPr>
        <w:t>aurais voulu voir le sergent tomber mort à mes pieds</w:t>
      </w:r>
      <w:r w:rsidR="008D6F52">
        <w:rPr>
          <w:szCs w:val="32"/>
        </w:rPr>
        <w:t xml:space="preserve">, </w:t>
      </w:r>
      <w:r w:rsidRPr="00894396">
        <w:rPr>
          <w:szCs w:val="32"/>
        </w:rPr>
        <w:t>et changés en cadavres les soldats qui me regardaient stupidement</w:t>
      </w:r>
      <w:r w:rsidR="008D6F52">
        <w:rPr>
          <w:szCs w:val="32"/>
        </w:rPr>
        <w:t xml:space="preserve"> ; </w:t>
      </w:r>
      <w:r w:rsidRPr="00894396">
        <w:rPr>
          <w:szCs w:val="32"/>
        </w:rPr>
        <w:t>les malheureux mêmes à qui mes prières avaient valu un inutile sursis</w:t>
      </w:r>
      <w:r w:rsidR="008D6F52">
        <w:rPr>
          <w:szCs w:val="32"/>
        </w:rPr>
        <w:t xml:space="preserve">, </w:t>
      </w:r>
      <w:r w:rsidRPr="00894396">
        <w:rPr>
          <w:szCs w:val="32"/>
        </w:rPr>
        <w:t>j</w:t>
      </w:r>
      <w:r w:rsidR="008D6F52">
        <w:rPr>
          <w:szCs w:val="32"/>
        </w:rPr>
        <w:t>’</w:t>
      </w:r>
      <w:r w:rsidRPr="00894396">
        <w:rPr>
          <w:szCs w:val="32"/>
        </w:rPr>
        <w:t>aurais souhaité leur mort parce que je ne pouvais les regarder sans honte</w:t>
      </w:r>
      <w:r w:rsidR="008D6F52">
        <w:rPr>
          <w:szCs w:val="32"/>
        </w:rPr>
        <w:t xml:space="preserve">. </w:t>
      </w:r>
      <w:r w:rsidRPr="00894396">
        <w:rPr>
          <w:szCs w:val="32"/>
        </w:rPr>
        <w:t>Une odeur méphitique sortait du trou où ils étaient enfermés</w:t>
      </w:r>
      <w:r w:rsidR="008D6F52">
        <w:rPr>
          <w:szCs w:val="32"/>
        </w:rPr>
        <w:t xml:space="preserve">, </w:t>
      </w:r>
      <w:r w:rsidRPr="00894396">
        <w:rPr>
          <w:szCs w:val="32"/>
        </w:rPr>
        <w:t>comme une bouffée montée de l</w:t>
      </w:r>
      <w:r w:rsidR="008D6F52">
        <w:rPr>
          <w:szCs w:val="32"/>
        </w:rPr>
        <w:t>’</w:t>
      </w:r>
      <w:r w:rsidRPr="00894396">
        <w:rPr>
          <w:szCs w:val="32"/>
        </w:rPr>
        <w:t>enfer</w:t>
      </w:r>
      <w:r w:rsidR="008D6F52">
        <w:rPr>
          <w:szCs w:val="32"/>
        </w:rPr>
        <w:t xml:space="preserve">. </w:t>
      </w:r>
      <w:r w:rsidRPr="00894396">
        <w:rPr>
          <w:szCs w:val="32"/>
        </w:rPr>
        <w:t>Les prisonniers les plus rapprochés de la fenêtre</w:t>
      </w:r>
      <w:r w:rsidR="008D6F52">
        <w:rPr>
          <w:szCs w:val="32"/>
        </w:rPr>
        <w:t xml:space="preserve">, </w:t>
      </w:r>
      <w:r w:rsidRPr="00894396">
        <w:rPr>
          <w:szCs w:val="32"/>
        </w:rPr>
        <w:t>témoins de ma déconvenue</w:t>
      </w:r>
      <w:r w:rsidR="008D6F52">
        <w:rPr>
          <w:szCs w:val="32"/>
        </w:rPr>
        <w:t xml:space="preserve">, </w:t>
      </w:r>
      <w:r w:rsidRPr="00894396">
        <w:rPr>
          <w:szCs w:val="32"/>
        </w:rPr>
        <w:t>se moquaient de moi avec désespoir</w:t>
      </w:r>
      <w:r w:rsidR="008D6F52">
        <w:rPr>
          <w:szCs w:val="32"/>
        </w:rPr>
        <w:t xml:space="preserve"> ; </w:t>
      </w:r>
      <w:r w:rsidRPr="00894396">
        <w:rPr>
          <w:szCs w:val="32"/>
        </w:rPr>
        <w:t>un des misérables</w:t>
      </w:r>
      <w:r w:rsidR="008D6F52">
        <w:rPr>
          <w:szCs w:val="32"/>
        </w:rPr>
        <w:t xml:space="preserve">, </w:t>
      </w:r>
      <w:r w:rsidRPr="00894396">
        <w:rPr>
          <w:szCs w:val="32"/>
        </w:rPr>
        <w:t>devenu fou sans doute</w:t>
      </w:r>
      <w:r w:rsidR="008D6F52">
        <w:rPr>
          <w:szCs w:val="32"/>
        </w:rPr>
        <w:t xml:space="preserve">, </w:t>
      </w:r>
      <w:r w:rsidRPr="00894396">
        <w:rPr>
          <w:szCs w:val="32"/>
        </w:rPr>
        <w:t>me suppliait avec volubilité de donner aux soldats l</w:t>
      </w:r>
      <w:r w:rsidR="008D6F52">
        <w:rPr>
          <w:szCs w:val="32"/>
        </w:rPr>
        <w:t>’</w:t>
      </w:r>
      <w:r w:rsidRPr="00894396">
        <w:rPr>
          <w:szCs w:val="32"/>
        </w:rPr>
        <w:t>ordre de tirer par la fenêtre</w:t>
      </w:r>
      <w:r w:rsidR="008D6F52">
        <w:rPr>
          <w:szCs w:val="32"/>
        </w:rPr>
        <w:t xml:space="preserve">. </w:t>
      </w:r>
      <w:r w:rsidRPr="00894396">
        <w:rPr>
          <w:szCs w:val="32"/>
        </w:rPr>
        <w:t>Sa loquacité démente me faisait tourner le cœur</w:t>
      </w:r>
      <w:r w:rsidR="008D6F52">
        <w:rPr>
          <w:szCs w:val="32"/>
        </w:rPr>
        <w:t xml:space="preserve">. </w:t>
      </w:r>
      <w:r w:rsidRPr="00894396">
        <w:rPr>
          <w:szCs w:val="32"/>
        </w:rPr>
        <w:t>Et je me sentais des pieds de plomb</w:t>
      </w:r>
      <w:r w:rsidR="008D6F52">
        <w:rPr>
          <w:szCs w:val="32"/>
        </w:rPr>
        <w:t xml:space="preserve"> ! </w:t>
      </w:r>
      <w:r w:rsidRPr="00894396">
        <w:rPr>
          <w:szCs w:val="32"/>
        </w:rPr>
        <w:t>Il n</w:t>
      </w:r>
      <w:r w:rsidR="008D6F52">
        <w:rPr>
          <w:szCs w:val="32"/>
        </w:rPr>
        <w:t>’</w:t>
      </w:r>
      <w:r w:rsidRPr="00894396">
        <w:rPr>
          <w:szCs w:val="32"/>
        </w:rPr>
        <w:t>y avait pas d</w:t>
      </w:r>
      <w:r w:rsidR="008D6F52">
        <w:rPr>
          <w:szCs w:val="32"/>
        </w:rPr>
        <w:t>’</w:t>
      </w:r>
      <w:r w:rsidRPr="00894396">
        <w:rPr>
          <w:szCs w:val="32"/>
        </w:rPr>
        <w:t xml:space="preserve">autre </w:t>
      </w:r>
      <w:r w:rsidRPr="00894396">
        <w:rPr>
          <w:szCs w:val="32"/>
        </w:rPr>
        <w:lastRenderedPageBreak/>
        <w:t>officier à qui je pusse m</w:t>
      </w:r>
      <w:r w:rsidR="008D6F52">
        <w:rPr>
          <w:szCs w:val="32"/>
        </w:rPr>
        <w:t>’</w:t>
      </w:r>
      <w:r w:rsidRPr="00894396">
        <w:rPr>
          <w:szCs w:val="32"/>
        </w:rPr>
        <w:t>adresser</w:t>
      </w:r>
      <w:r w:rsidR="008D6F52">
        <w:rPr>
          <w:szCs w:val="32"/>
        </w:rPr>
        <w:t xml:space="preserve"> ; </w:t>
      </w:r>
      <w:r w:rsidRPr="00894396">
        <w:rPr>
          <w:szCs w:val="32"/>
        </w:rPr>
        <w:t>je n</w:t>
      </w:r>
      <w:r w:rsidR="008D6F52">
        <w:rPr>
          <w:szCs w:val="32"/>
        </w:rPr>
        <w:t>’</w:t>
      </w:r>
      <w:r w:rsidRPr="00894396">
        <w:rPr>
          <w:szCs w:val="32"/>
        </w:rPr>
        <w:t>avais pas même assez de décision pour m</w:t>
      </w:r>
      <w:r w:rsidR="008D6F52">
        <w:rPr>
          <w:szCs w:val="32"/>
        </w:rPr>
        <w:t>’</w:t>
      </w:r>
      <w:r w:rsidRPr="00894396">
        <w:rPr>
          <w:szCs w:val="32"/>
        </w:rPr>
        <w:t>éloigner</w:t>
      </w:r>
      <w:r w:rsidR="008D6F52">
        <w:rPr>
          <w:szCs w:val="32"/>
        </w:rPr>
        <w:t>.</w:t>
      </w:r>
    </w:p>
    <w:p w14:paraId="03228E80" w14:textId="77777777" w:rsidR="008D6F52" w:rsidRDefault="00000000" w:rsidP="008D6F52">
      <w:pPr>
        <w:rPr>
          <w:szCs w:val="32"/>
        </w:rPr>
      </w:pPr>
      <w:r w:rsidRPr="00894396">
        <w:rPr>
          <w:szCs w:val="32"/>
        </w:rPr>
        <w:t>Paralysé par le remords</w:t>
      </w:r>
      <w:r w:rsidR="008D6F52">
        <w:rPr>
          <w:szCs w:val="32"/>
        </w:rPr>
        <w:t xml:space="preserve">, </w:t>
      </w:r>
      <w:r w:rsidRPr="00894396">
        <w:rPr>
          <w:szCs w:val="32"/>
        </w:rPr>
        <w:t>je gardais le dos tourné à la fenêtre</w:t>
      </w:r>
      <w:r w:rsidR="008D6F52">
        <w:rPr>
          <w:szCs w:val="32"/>
        </w:rPr>
        <w:t xml:space="preserve">. </w:t>
      </w:r>
      <w:r w:rsidRPr="00894396">
        <w:rPr>
          <w:szCs w:val="32"/>
        </w:rPr>
        <w:t>Ne croyez pas que tout ceci eût duré bien longtemps</w:t>
      </w:r>
      <w:r w:rsidR="008D6F52">
        <w:rPr>
          <w:szCs w:val="32"/>
        </w:rPr>
        <w:t xml:space="preserve">. </w:t>
      </w:r>
      <w:r w:rsidRPr="00894396">
        <w:rPr>
          <w:szCs w:val="32"/>
        </w:rPr>
        <w:t>Combien de temps</w:t>
      </w:r>
      <w:r w:rsidR="008D6F52">
        <w:rPr>
          <w:szCs w:val="32"/>
        </w:rPr>
        <w:t xml:space="preserve"> ? </w:t>
      </w:r>
      <w:r w:rsidRPr="00894396">
        <w:rPr>
          <w:szCs w:val="32"/>
        </w:rPr>
        <w:t>Une minute</w:t>
      </w:r>
      <w:r w:rsidR="008D6F52">
        <w:rPr>
          <w:szCs w:val="32"/>
        </w:rPr>
        <w:t xml:space="preserve">, </w:t>
      </w:r>
      <w:r w:rsidRPr="00894396">
        <w:rPr>
          <w:szCs w:val="32"/>
        </w:rPr>
        <w:t>peut-être</w:t>
      </w:r>
      <w:r w:rsidR="008D6F52">
        <w:rPr>
          <w:szCs w:val="32"/>
        </w:rPr>
        <w:t xml:space="preserve">. </w:t>
      </w:r>
      <w:r w:rsidRPr="00894396">
        <w:rPr>
          <w:szCs w:val="32"/>
        </w:rPr>
        <w:t>À juger de ma torture morale</w:t>
      </w:r>
      <w:r w:rsidR="008D6F52">
        <w:rPr>
          <w:szCs w:val="32"/>
        </w:rPr>
        <w:t xml:space="preserve">, </w:t>
      </w:r>
      <w:r w:rsidRPr="00894396">
        <w:rPr>
          <w:szCs w:val="32"/>
        </w:rPr>
        <w:t>cette minute-là s</w:t>
      </w:r>
      <w:r w:rsidR="008D6F52">
        <w:rPr>
          <w:szCs w:val="32"/>
        </w:rPr>
        <w:t>’</w:t>
      </w:r>
      <w:r w:rsidRPr="00894396">
        <w:rPr>
          <w:szCs w:val="32"/>
        </w:rPr>
        <w:t>était prolongée cent ans</w:t>
      </w:r>
      <w:r w:rsidR="008D6F52">
        <w:rPr>
          <w:szCs w:val="32"/>
        </w:rPr>
        <w:t xml:space="preserve">, </w:t>
      </w:r>
      <w:r w:rsidRPr="00894396">
        <w:rPr>
          <w:szCs w:val="32"/>
        </w:rPr>
        <w:t>bien plus que toute ma vie depuis</w:t>
      </w:r>
      <w:r w:rsidR="008D6F52">
        <w:rPr>
          <w:szCs w:val="32"/>
        </w:rPr>
        <w:t xml:space="preserve">. </w:t>
      </w:r>
      <w:r w:rsidRPr="00894396">
        <w:rPr>
          <w:szCs w:val="32"/>
        </w:rPr>
        <w:t>Non</w:t>
      </w:r>
      <w:r w:rsidR="008D6F52">
        <w:rPr>
          <w:szCs w:val="32"/>
        </w:rPr>
        <w:t xml:space="preserve">, </w:t>
      </w:r>
      <w:r w:rsidRPr="00894396">
        <w:rPr>
          <w:szCs w:val="32"/>
        </w:rPr>
        <w:t>la scène ne dura pas même une minute</w:t>
      </w:r>
      <w:r w:rsidR="008D6F52">
        <w:rPr>
          <w:szCs w:val="32"/>
        </w:rPr>
        <w:t xml:space="preserve">. </w:t>
      </w:r>
      <w:r w:rsidRPr="00894396">
        <w:rPr>
          <w:szCs w:val="32"/>
        </w:rPr>
        <w:t>Les cris rauques des malheureux captifs s</w:t>
      </w:r>
      <w:r w:rsidR="008D6F52">
        <w:rPr>
          <w:szCs w:val="32"/>
        </w:rPr>
        <w:t>’</w:t>
      </w:r>
      <w:r w:rsidRPr="00894396">
        <w:rPr>
          <w:szCs w:val="32"/>
        </w:rPr>
        <w:t>éteignirent dans leurs gorges sèches</w:t>
      </w:r>
      <w:r w:rsidR="008D6F52">
        <w:rPr>
          <w:szCs w:val="32"/>
        </w:rPr>
        <w:t xml:space="preserve">, </w:t>
      </w:r>
      <w:r w:rsidRPr="00894396">
        <w:rPr>
          <w:szCs w:val="32"/>
        </w:rPr>
        <w:t>et tout à coup une voix s</w:t>
      </w:r>
      <w:r w:rsidR="008D6F52">
        <w:rPr>
          <w:szCs w:val="32"/>
        </w:rPr>
        <w:t>’</w:t>
      </w:r>
      <w:r w:rsidRPr="00894396">
        <w:rPr>
          <w:szCs w:val="32"/>
        </w:rPr>
        <w:t>éleva</w:t>
      </w:r>
      <w:r w:rsidR="008D6F52">
        <w:rPr>
          <w:szCs w:val="32"/>
        </w:rPr>
        <w:t xml:space="preserve">, </w:t>
      </w:r>
      <w:r w:rsidRPr="00894396">
        <w:rPr>
          <w:szCs w:val="32"/>
        </w:rPr>
        <w:t>une voix profonde et calme</w:t>
      </w:r>
      <w:r w:rsidR="008D6F52">
        <w:rPr>
          <w:szCs w:val="32"/>
        </w:rPr>
        <w:t xml:space="preserve">, </w:t>
      </w:r>
      <w:r w:rsidRPr="00894396">
        <w:rPr>
          <w:szCs w:val="32"/>
        </w:rPr>
        <w:t>qui me priait de me retourner</w:t>
      </w:r>
      <w:r w:rsidR="008D6F52">
        <w:rPr>
          <w:szCs w:val="32"/>
        </w:rPr>
        <w:t>.</w:t>
      </w:r>
    </w:p>
    <w:p w14:paraId="1E40EB2F" w14:textId="77777777" w:rsidR="008D6F52" w:rsidRDefault="00000000" w:rsidP="008D6F52">
      <w:pPr>
        <w:rPr>
          <w:szCs w:val="32"/>
        </w:rPr>
      </w:pPr>
      <w:r w:rsidRPr="00894396">
        <w:rPr>
          <w:szCs w:val="32"/>
        </w:rPr>
        <w:t>Cette voix</w:t>
      </w:r>
      <w:r w:rsidR="008D6F52">
        <w:rPr>
          <w:szCs w:val="32"/>
        </w:rPr>
        <w:t xml:space="preserve">, </w:t>
      </w:r>
      <w:r w:rsidRPr="00894396">
        <w:rPr>
          <w:szCs w:val="32"/>
        </w:rPr>
        <w:t>Señores</w:t>
      </w:r>
      <w:r w:rsidR="008D6F52">
        <w:rPr>
          <w:szCs w:val="32"/>
        </w:rPr>
        <w:t xml:space="preserve">, </w:t>
      </w:r>
      <w:r w:rsidRPr="00894396">
        <w:rPr>
          <w:szCs w:val="32"/>
        </w:rPr>
        <w:t>sortait des lèvres de Gaspar Ruiz</w:t>
      </w:r>
      <w:r w:rsidR="008D6F52">
        <w:rPr>
          <w:szCs w:val="32"/>
        </w:rPr>
        <w:t xml:space="preserve">. </w:t>
      </w:r>
      <w:r w:rsidRPr="00894396">
        <w:rPr>
          <w:szCs w:val="32"/>
        </w:rPr>
        <w:t>De son corps</w:t>
      </w:r>
      <w:r w:rsidR="008D6F52">
        <w:rPr>
          <w:szCs w:val="32"/>
        </w:rPr>
        <w:t xml:space="preserve">, </w:t>
      </w:r>
      <w:r w:rsidRPr="00894396">
        <w:rPr>
          <w:szCs w:val="32"/>
        </w:rPr>
        <w:t>je ne distinguais rien</w:t>
      </w:r>
      <w:r w:rsidR="008D6F52">
        <w:rPr>
          <w:szCs w:val="32"/>
        </w:rPr>
        <w:t xml:space="preserve">. </w:t>
      </w:r>
      <w:r w:rsidRPr="00894396">
        <w:rPr>
          <w:szCs w:val="32"/>
        </w:rPr>
        <w:t>Quelques-uns de ses camarades avaient sauté sur son dos</w:t>
      </w:r>
      <w:r w:rsidR="008D6F52">
        <w:rPr>
          <w:szCs w:val="32"/>
        </w:rPr>
        <w:t xml:space="preserve">, </w:t>
      </w:r>
      <w:r w:rsidRPr="00894396">
        <w:rPr>
          <w:szCs w:val="32"/>
        </w:rPr>
        <w:t>et il les portait</w:t>
      </w:r>
      <w:r w:rsidR="008D6F52">
        <w:rPr>
          <w:szCs w:val="32"/>
        </w:rPr>
        <w:t xml:space="preserve">. </w:t>
      </w:r>
      <w:r w:rsidRPr="00894396">
        <w:rPr>
          <w:szCs w:val="32"/>
        </w:rPr>
        <w:t>Ses yeux clignotaient sans me regarder</w:t>
      </w:r>
      <w:r w:rsidR="008D6F52">
        <w:rPr>
          <w:szCs w:val="32"/>
        </w:rPr>
        <w:t xml:space="preserve">. </w:t>
      </w:r>
      <w:r w:rsidRPr="00894396">
        <w:rPr>
          <w:szCs w:val="32"/>
        </w:rPr>
        <w:t>Ce mouvement des lèvres et des paupières semblait être le seul effort dont il fût capable</w:t>
      </w:r>
      <w:r w:rsidR="008D6F52">
        <w:rPr>
          <w:szCs w:val="32"/>
        </w:rPr>
        <w:t xml:space="preserve">, </w:t>
      </w:r>
      <w:r w:rsidRPr="00894396">
        <w:rPr>
          <w:szCs w:val="32"/>
        </w:rPr>
        <w:t>sous le faix énorme qui l</w:t>
      </w:r>
      <w:r w:rsidR="008D6F52">
        <w:rPr>
          <w:szCs w:val="32"/>
        </w:rPr>
        <w:t>’</w:t>
      </w:r>
      <w:r w:rsidRPr="00894396">
        <w:rPr>
          <w:szCs w:val="32"/>
        </w:rPr>
        <w:t>accablait</w:t>
      </w:r>
      <w:r w:rsidR="008D6F52">
        <w:rPr>
          <w:szCs w:val="32"/>
        </w:rPr>
        <w:t xml:space="preserve">. </w:t>
      </w:r>
      <w:r w:rsidRPr="00894396">
        <w:rPr>
          <w:szCs w:val="32"/>
        </w:rPr>
        <w:t>Et lorsque je me retournai</w:t>
      </w:r>
      <w:r w:rsidR="008D6F52">
        <w:rPr>
          <w:szCs w:val="32"/>
        </w:rPr>
        <w:t xml:space="preserve">, </w:t>
      </w:r>
      <w:r w:rsidRPr="00894396">
        <w:rPr>
          <w:szCs w:val="32"/>
        </w:rPr>
        <w:t>la tête qui me paraissait de taille plus qu</w:t>
      </w:r>
      <w:r w:rsidR="008D6F52">
        <w:rPr>
          <w:szCs w:val="32"/>
        </w:rPr>
        <w:t>’</w:t>
      </w:r>
      <w:r w:rsidRPr="00894396">
        <w:rPr>
          <w:szCs w:val="32"/>
        </w:rPr>
        <w:t>humaine</w:t>
      </w:r>
      <w:r w:rsidR="008D6F52">
        <w:rPr>
          <w:szCs w:val="32"/>
        </w:rPr>
        <w:t xml:space="preserve">, </w:t>
      </w:r>
      <w:r w:rsidRPr="00894396">
        <w:rPr>
          <w:szCs w:val="32"/>
        </w:rPr>
        <w:t>au-dessus du menton appuyé</w:t>
      </w:r>
      <w:r w:rsidR="008D6F52">
        <w:rPr>
          <w:szCs w:val="32"/>
        </w:rPr>
        <w:t xml:space="preserve">, </w:t>
      </w:r>
      <w:r w:rsidRPr="00894396">
        <w:rPr>
          <w:szCs w:val="32"/>
        </w:rPr>
        <w:t>et sous la multitude d</w:t>
      </w:r>
      <w:r w:rsidR="008D6F52">
        <w:rPr>
          <w:szCs w:val="32"/>
        </w:rPr>
        <w:t>’</w:t>
      </w:r>
      <w:r w:rsidRPr="00894396">
        <w:rPr>
          <w:szCs w:val="32"/>
        </w:rPr>
        <w:t>autres têtes</w:t>
      </w:r>
      <w:r w:rsidR="008D6F52">
        <w:rPr>
          <w:szCs w:val="32"/>
        </w:rPr>
        <w:t xml:space="preserve">, </w:t>
      </w:r>
      <w:r w:rsidRPr="00894396">
        <w:rPr>
          <w:szCs w:val="32"/>
        </w:rPr>
        <w:t>me demanda si je désirais vraiment étancher la soif des prisonniers</w:t>
      </w:r>
      <w:r w:rsidR="008D6F52">
        <w:rPr>
          <w:szCs w:val="32"/>
        </w:rPr>
        <w:t>.</w:t>
      </w:r>
    </w:p>
    <w:p w14:paraId="653B41E6" w14:textId="77777777" w:rsidR="008D6F52" w:rsidRDefault="00000000" w:rsidP="008D6F52">
      <w:pPr>
        <w:rPr>
          <w:szCs w:val="32"/>
        </w:rPr>
      </w:pPr>
      <w:r w:rsidRPr="00894396">
        <w:rPr>
          <w:szCs w:val="32"/>
        </w:rPr>
        <w:t>Je répondis</w:t>
      </w:r>
      <w:r w:rsidR="008D6F52">
        <w:rPr>
          <w:szCs w:val="32"/>
        </w:rPr>
        <w:t> : « </w:t>
      </w:r>
      <w:r w:rsidRPr="00894396">
        <w:rPr>
          <w:szCs w:val="32"/>
        </w:rPr>
        <w:t>Oui</w:t>
      </w:r>
      <w:r w:rsidR="008D6F52">
        <w:rPr>
          <w:szCs w:val="32"/>
        </w:rPr>
        <w:t xml:space="preserve"> ! </w:t>
      </w:r>
      <w:r w:rsidRPr="00894396">
        <w:rPr>
          <w:szCs w:val="32"/>
        </w:rPr>
        <w:t>Oui</w:t>
      </w:r>
      <w:r w:rsidR="008D6F52">
        <w:rPr>
          <w:szCs w:val="32"/>
        </w:rPr>
        <w:t> ! »</w:t>
      </w:r>
      <w:r w:rsidRPr="00894396">
        <w:rPr>
          <w:szCs w:val="32"/>
        </w:rPr>
        <w:t xml:space="preserve"> avec ardeur</w:t>
      </w:r>
      <w:r w:rsidR="008D6F52">
        <w:rPr>
          <w:szCs w:val="32"/>
        </w:rPr>
        <w:t xml:space="preserve">, </w:t>
      </w:r>
      <w:r w:rsidRPr="00894396">
        <w:rPr>
          <w:szCs w:val="32"/>
        </w:rPr>
        <w:t>et je vins me coller à la fenêtre</w:t>
      </w:r>
      <w:r w:rsidR="008D6F52">
        <w:rPr>
          <w:szCs w:val="32"/>
        </w:rPr>
        <w:t xml:space="preserve">. </w:t>
      </w:r>
      <w:r w:rsidRPr="00894396">
        <w:rPr>
          <w:szCs w:val="32"/>
        </w:rPr>
        <w:t>J</w:t>
      </w:r>
      <w:r w:rsidR="008D6F52">
        <w:rPr>
          <w:szCs w:val="32"/>
        </w:rPr>
        <w:t>’</w:t>
      </w:r>
      <w:r w:rsidRPr="00894396">
        <w:rPr>
          <w:szCs w:val="32"/>
        </w:rPr>
        <w:t>étais un vrai enfant</w:t>
      </w:r>
      <w:r w:rsidR="008D6F52">
        <w:rPr>
          <w:szCs w:val="32"/>
        </w:rPr>
        <w:t xml:space="preserve">, </w:t>
      </w:r>
      <w:r w:rsidRPr="00894396">
        <w:rPr>
          <w:szCs w:val="32"/>
        </w:rPr>
        <w:t>et je ne savais ce qui allait arriver</w:t>
      </w:r>
      <w:r w:rsidR="008D6F52">
        <w:rPr>
          <w:szCs w:val="32"/>
        </w:rPr>
        <w:t xml:space="preserve">. </w:t>
      </w:r>
      <w:r w:rsidRPr="00894396">
        <w:rPr>
          <w:szCs w:val="32"/>
        </w:rPr>
        <w:t>Je cherchais un adoucissement à mon remords et au sentiment de mon impuissance</w:t>
      </w:r>
      <w:r w:rsidR="008D6F52">
        <w:rPr>
          <w:szCs w:val="32"/>
        </w:rPr>
        <w:t>.</w:t>
      </w:r>
    </w:p>
    <w:p w14:paraId="3D1CF01C" w14:textId="77777777" w:rsidR="008D6F52" w:rsidRDefault="008D6F52" w:rsidP="008D6F52">
      <w:pPr>
        <w:rPr>
          <w:szCs w:val="32"/>
        </w:rPr>
      </w:pPr>
      <w:r>
        <w:t>— </w:t>
      </w:r>
      <w:r>
        <w:rPr>
          <w:szCs w:val="32"/>
        </w:rPr>
        <w:t>« </w:t>
      </w:r>
      <w:r w:rsidRPr="00894396">
        <w:rPr>
          <w:szCs w:val="32"/>
        </w:rPr>
        <w:t>Avez-vous assez d</w:t>
      </w:r>
      <w:r>
        <w:rPr>
          <w:szCs w:val="32"/>
        </w:rPr>
        <w:t>’</w:t>
      </w:r>
      <w:r w:rsidRPr="00894396">
        <w:rPr>
          <w:szCs w:val="32"/>
        </w:rPr>
        <w:t>autorité</w:t>
      </w:r>
      <w:r>
        <w:rPr>
          <w:szCs w:val="32"/>
        </w:rPr>
        <w:t xml:space="preserve">, </w:t>
      </w:r>
      <w:r w:rsidRPr="00894396">
        <w:rPr>
          <w:i/>
          <w:iCs/>
          <w:szCs w:val="32"/>
        </w:rPr>
        <w:t xml:space="preserve">Señor </w:t>
      </w:r>
      <w:proofErr w:type="spellStart"/>
      <w:r w:rsidRPr="00894396">
        <w:rPr>
          <w:i/>
          <w:iCs/>
          <w:szCs w:val="32"/>
        </w:rPr>
        <w:t>teniente</w:t>
      </w:r>
      <w:proofErr w:type="spellEnd"/>
      <w:r>
        <w:rPr>
          <w:i/>
          <w:iCs/>
          <w:szCs w:val="32"/>
        </w:rPr>
        <w:t xml:space="preserve">, </w:t>
      </w:r>
      <w:r w:rsidRPr="00894396">
        <w:rPr>
          <w:szCs w:val="32"/>
        </w:rPr>
        <w:t>pour défaire les liens de mes mains</w:t>
      </w:r>
      <w:r>
        <w:rPr>
          <w:szCs w:val="32"/>
        </w:rPr>
        <w:t> ? »</w:t>
      </w:r>
      <w:r w:rsidRPr="00894396">
        <w:rPr>
          <w:szCs w:val="32"/>
        </w:rPr>
        <w:t xml:space="preserve"> demanda Gaspar Ruiz</w:t>
      </w:r>
      <w:r>
        <w:rPr>
          <w:szCs w:val="32"/>
        </w:rPr>
        <w:t>.</w:t>
      </w:r>
    </w:p>
    <w:p w14:paraId="61FA64BC" w14:textId="77777777" w:rsidR="008D6F52" w:rsidRDefault="00000000" w:rsidP="008D6F52">
      <w:pPr>
        <w:rPr>
          <w:szCs w:val="32"/>
        </w:rPr>
      </w:pPr>
      <w:r w:rsidRPr="00894396">
        <w:rPr>
          <w:szCs w:val="32"/>
        </w:rPr>
        <w:t>Ses traits n</w:t>
      </w:r>
      <w:r w:rsidR="008D6F52">
        <w:rPr>
          <w:szCs w:val="32"/>
        </w:rPr>
        <w:t>’</w:t>
      </w:r>
      <w:r w:rsidRPr="00894396">
        <w:rPr>
          <w:szCs w:val="32"/>
        </w:rPr>
        <w:t>exprimaient ni anxiété ni espoir</w:t>
      </w:r>
      <w:r w:rsidR="008D6F52">
        <w:rPr>
          <w:szCs w:val="32"/>
        </w:rPr>
        <w:t xml:space="preserve">. </w:t>
      </w:r>
      <w:r w:rsidRPr="00894396">
        <w:rPr>
          <w:szCs w:val="32"/>
        </w:rPr>
        <w:t>Ses lourdes paupières tombaient sur ses yeux</w:t>
      </w:r>
      <w:r w:rsidR="008D6F52">
        <w:rPr>
          <w:szCs w:val="32"/>
        </w:rPr>
        <w:t xml:space="preserve">, </w:t>
      </w:r>
      <w:r w:rsidRPr="00894396">
        <w:rPr>
          <w:szCs w:val="32"/>
        </w:rPr>
        <w:t>qui regardaient par-dessus moi</w:t>
      </w:r>
      <w:r w:rsidR="008D6F52">
        <w:rPr>
          <w:szCs w:val="32"/>
        </w:rPr>
        <w:t xml:space="preserve">, </w:t>
      </w:r>
      <w:r w:rsidRPr="00894396">
        <w:rPr>
          <w:szCs w:val="32"/>
        </w:rPr>
        <w:t>dans la cour</w:t>
      </w:r>
      <w:r w:rsidR="008D6F52">
        <w:rPr>
          <w:szCs w:val="32"/>
        </w:rPr>
        <w:t>.</w:t>
      </w:r>
    </w:p>
    <w:p w14:paraId="4F5F8075" w14:textId="1A3442FB" w:rsidR="008D6F52" w:rsidRDefault="00000000" w:rsidP="008D6F52">
      <w:r w:rsidRPr="00894396">
        <w:rPr>
          <w:szCs w:val="32"/>
        </w:rPr>
        <w:lastRenderedPageBreak/>
        <w:t>Je balbutiai</w:t>
      </w:r>
      <w:r w:rsidR="008D6F52">
        <w:rPr>
          <w:szCs w:val="32"/>
        </w:rPr>
        <w:t xml:space="preserve">, </w:t>
      </w:r>
      <w:r w:rsidRPr="00894396">
        <w:rPr>
          <w:szCs w:val="32"/>
        </w:rPr>
        <w:t>comme un homme en proie à un affreux cauchemar</w:t>
      </w:r>
      <w:r w:rsidR="008D6F52">
        <w:rPr>
          <w:szCs w:val="32"/>
        </w:rPr>
        <w:t> : – « </w:t>
      </w:r>
      <w:r w:rsidRPr="00894396">
        <w:rPr>
          <w:szCs w:val="32"/>
        </w:rPr>
        <w:t>Que voulez-vous dire</w:t>
      </w:r>
      <w:r w:rsidR="008D6F52">
        <w:rPr>
          <w:szCs w:val="32"/>
        </w:rPr>
        <w:t xml:space="preserve"> ? </w:t>
      </w:r>
      <w:r w:rsidRPr="00894396">
        <w:rPr>
          <w:szCs w:val="32"/>
        </w:rPr>
        <w:t>Comment pourrais-je atteindre les liens de vos poignets</w:t>
      </w:r>
      <w:r w:rsidR="008D6F52">
        <w:rPr>
          <w:szCs w:val="32"/>
        </w:rPr>
        <w:t> ? »</w:t>
      </w:r>
    </w:p>
    <w:p w14:paraId="7546E283" w14:textId="77777777" w:rsidR="008D6F52" w:rsidRDefault="008D6F52" w:rsidP="008D6F52">
      <w:pPr>
        <w:rPr>
          <w:szCs w:val="32"/>
        </w:rPr>
      </w:pPr>
      <w:r>
        <w:t>— </w:t>
      </w:r>
      <w:r>
        <w:rPr>
          <w:szCs w:val="32"/>
        </w:rPr>
        <w:t>« </w:t>
      </w:r>
      <w:r w:rsidRPr="00894396">
        <w:rPr>
          <w:szCs w:val="32"/>
        </w:rPr>
        <w:t>Je vais faire de mon mieux</w:t>
      </w:r>
      <w:r>
        <w:rPr>
          <w:szCs w:val="32"/>
        </w:rPr>
        <w:t xml:space="preserve"> », </w:t>
      </w:r>
      <w:r w:rsidRPr="00894396">
        <w:rPr>
          <w:szCs w:val="32"/>
        </w:rPr>
        <w:t>répondit-il</w:t>
      </w:r>
      <w:r>
        <w:rPr>
          <w:szCs w:val="32"/>
        </w:rPr>
        <w:t xml:space="preserve">. </w:t>
      </w:r>
      <w:r w:rsidRPr="00894396">
        <w:rPr>
          <w:szCs w:val="32"/>
        </w:rPr>
        <w:t>La large face aux yeux fixes s</w:t>
      </w:r>
      <w:r>
        <w:rPr>
          <w:szCs w:val="32"/>
        </w:rPr>
        <w:t>’</w:t>
      </w:r>
      <w:r w:rsidRPr="00894396">
        <w:rPr>
          <w:szCs w:val="32"/>
        </w:rPr>
        <w:t>écarta de la fenêtre</w:t>
      </w:r>
      <w:r>
        <w:rPr>
          <w:szCs w:val="32"/>
        </w:rPr>
        <w:t xml:space="preserve">, </w:t>
      </w:r>
      <w:r w:rsidRPr="00894396">
        <w:rPr>
          <w:szCs w:val="32"/>
        </w:rPr>
        <w:t>et tous les visages collés aux barreaux s</w:t>
      </w:r>
      <w:r>
        <w:rPr>
          <w:szCs w:val="32"/>
        </w:rPr>
        <w:t>’</w:t>
      </w:r>
      <w:r w:rsidRPr="00894396">
        <w:rPr>
          <w:szCs w:val="32"/>
        </w:rPr>
        <w:t>effacèrent dans l</w:t>
      </w:r>
      <w:r>
        <w:rPr>
          <w:szCs w:val="32"/>
        </w:rPr>
        <w:t>’</w:t>
      </w:r>
      <w:r w:rsidRPr="00894396">
        <w:rPr>
          <w:szCs w:val="32"/>
        </w:rPr>
        <w:t>ombre</w:t>
      </w:r>
      <w:r>
        <w:rPr>
          <w:szCs w:val="32"/>
        </w:rPr>
        <w:t xml:space="preserve">. </w:t>
      </w:r>
      <w:r w:rsidRPr="00894396">
        <w:rPr>
          <w:szCs w:val="32"/>
        </w:rPr>
        <w:t>Il avait jeté bas son fardeau d</w:t>
      </w:r>
      <w:r>
        <w:rPr>
          <w:szCs w:val="32"/>
        </w:rPr>
        <w:t>’</w:t>
      </w:r>
      <w:r w:rsidRPr="00894396">
        <w:rPr>
          <w:szCs w:val="32"/>
        </w:rPr>
        <w:t>un seul mouvement</w:t>
      </w:r>
      <w:r>
        <w:rPr>
          <w:szCs w:val="32"/>
        </w:rPr>
        <w:t xml:space="preserve">, </w:t>
      </w:r>
      <w:r w:rsidRPr="00894396">
        <w:rPr>
          <w:szCs w:val="32"/>
        </w:rPr>
        <w:t>tant il était fort</w:t>
      </w:r>
      <w:r>
        <w:rPr>
          <w:szCs w:val="32"/>
        </w:rPr>
        <w:t> !</w:t>
      </w:r>
    </w:p>
    <w:p w14:paraId="55FA0614" w14:textId="77777777" w:rsidR="008D6F52" w:rsidRDefault="00000000" w:rsidP="008D6F52">
      <w:pPr>
        <w:rPr>
          <w:szCs w:val="32"/>
        </w:rPr>
      </w:pPr>
      <w:r w:rsidRPr="00894396">
        <w:rPr>
          <w:szCs w:val="32"/>
        </w:rPr>
        <w:t>Il s</w:t>
      </w:r>
      <w:r w:rsidR="008D6F52">
        <w:rPr>
          <w:szCs w:val="32"/>
        </w:rPr>
        <w:t>’</w:t>
      </w:r>
      <w:r w:rsidRPr="00894396">
        <w:rPr>
          <w:szCs w:val="32"/>
        </w:rPr>
        <w:t>était en même temps libéré de ceux qui l</w:t>
      </w:r>
      <w:r w:rsidR="008D6F52">
        <w:rPr>
          <w:szCs w:val="32"/>
        </w:rPr>
        <w:t>’</w:t>
      </w:r>
      <w:r w:rsidRPr="00894396">
        <w:rPr>
          <w:szCs w:val="32"/>
        </w:rPr>
        <w:t>étouffaient</w:t>
      </w:r>
      <w:r w:rsidR="008D6F52">
        <w:rPr>
          <w:szCs w:val="32"/>
        </w:rPr>
        <w:t xml:space="preserve">, </w:t>
      </w:r>
      <w:r w:rsidRPr="00894396">
        <w:rPr>
          <w:szCs w:val="32"/>
        </w:rPr>
        <w:t>et disparut à mes yeux</w:t>
      </w:r>
      <w:r w:rsidR="008D6F52">
        <w:rPr>
          <w:szCs w:val="32"/>
        </w:rPr>
        <w:t xml:space="preserve">. </w:t>
      </w:r>
      <w:r w:rsidRPr="00894396">
        <w:rPr>
          <w:szCs w:val="32"/>
        </w:rPr>
        <w:t>Pendant un instant je ne vis plus personne à la fenêtre</w:t>
      </w:r>
      <w:r w:rsidR="008D6F52">
        <w:rPr>
          <w:szCs w:val="32"/>
        </w:rPr>
        <w:t xml:space="preserve">. </w:t>
      </w:r>
      <w:r w:rsidRPr="00894396">
        <w:rPr>
          <w:szCs w:val="32"/>
        </w:rPr>
        <w:t>Gaspar s</w:t>
      </w:r>
      <w:r w:rsidR="008D6F52">
        <w:rPr>
          <w:szCs w:val="32"/>
        </w:rPr>
        <w:t>’</w:t>
      </w:r>
      <w:r w:rsidRPr="00894396">
        <w:rPr>
          <w:szCs w:val="32"/>
        </w:rPr>
        <w:t>était retourné et à coups de tête et d</w:t>
      </w:r>
      <w:r w:rsidR="008D6F52">
        <w:rPr>
          <w:szCs w:val="32"/>
        </w:rPr>
        <w:t>’</w:t>
      </w:r>
      <w:r w:rsidRPr="00894396">
        <w:rPr>
          <w:szCs w:val="32"/>
        </w:rPr>
        <w:t>épaules</w:t>
      </w:r>
      <w:r w:rsidR="008D6F52">
        <w:rPr>
          <w:szCs w:val="32"/>
        </w:rPr>
        <w:t xml:space="preserve">, </w:t>
      </w:r>
      <w:r w:rsidRPr="00894396">
        <w:rPr>
          <w:szCs w:val="32"/>
        </w:rPr>
        <w:t>de la seule façon qui lui fût permise</w:t>
      </w:r>
      <w:r w:rsidR="008D6F52">
        <w:rPr>
          <w:szCs w:val="32"/>
        </w:rPr>
        <w:t xml:space="preserve">, </w:t>
      </w:r>
      <w:r w:rsidRPr="00894396">
        <w:rPr>
          <w:szCs w:val="32"/>
        </w:rPr>
        <w:t>avec les mains liées derrière le dos</w:t>
      </w:r>
      <w:r w:rsidR="008D6F52">
        <w:rPr>
          <w:szCs w:val="32"/>
        </w:rPr>
        <w:t xml:space="preserve">, </w:t>
      </w:r>
      <w:r w:rsidRPr="00894396">
        <w:rPr>
          <w:szCs w:val="32"/>
        </w:rPr>
        <w:t>se frayait un chemin</w:t>
      </w:r>
      <w:r w:rsidR="008D6F52">
        <w:rPr>
          <w:szCs w:val="32"/>
        </w:rPr>
        <w:t>.</w:t>
      </w:r>
    </w:p>
    <w:p w14:paraId="5FEFD880" w14:textId="77777777" w:rsidR="008D6F52" w:rsidRDefault="008D6F52" w:rsidP="008D6F52">
      <w:pPr>
        <w:rPr>
          <w:szCs w:val="32"/>
        </w:rPr>
      </w:pPr>
      <w:r>
        <w:rPr>
          <w:szCs w:val="32"/>
        </w:rPr>
        <w:t>« </w:t>
      </w:r>
      <w:r w:rsidRPr="00894396">
        <w:rPr>
          <w:szCs w:val="32"/>
        </w:rPr>
        <w:t>Enfin</w:t>
      </w:r>
      <w:r>
        <w:rPr>
          <w:szCs w:val="32"/>
        </w:rPr>
        <w:t xml:space="preserve">, </w:t>
      </w:r>
      <w:r w:rsidRPr="00894396">
        <w:rPr>
          <w:szCs w:val="32"/>
        </w:rPr>
        <w:t>le dos tourné vers la fenêtre</w:t>
      </w:r>
      <w:r>
        <w:rPr>
          <w:szCs w:val="32"/>
        </w:rPr>
        <w:t xml:space="preserve">, </w:t>
      </w:r>
      <w:r w:rsidRPr="00894396">
        <w:rPr>
          <w:szCs w:val="32"/>
        </w:rPr>
        <w:t>il poussa entre les barreaux ses poings serrés de plusieurs tours de corde</w:t>
      </w:r>
      <w:r>
        <w:rPr>
          <w:szCs w:val="32"/>
        </w:rPr>
        <w:t xml:space="preserve">. </w:t>
      </w:r>
      <w:r w:rsidRPr="00894396">
        <w:rPr>
          <w:szCs w:val="32"/>
        </w:rPr>
        <w:t>Ses mains enflées</w:t>
      </w:r>
      <w:r>
        <w:rPr>
          <w:szCs w:val="32"/>
        </w:rPr>
        <w:t xml:space="preserve">, </w:t>
      </w:r>
      <w:r w:rsidRPr="00894396">
        <w:rPr>
          <w:szCs w:val="32"/>
        </w:rPr>
        <w:t>avec des veines noueuses</w:t>
      </w:r>
      <w:r>
        <w:rPr>
          <w:szCs w:val="32"/>
        </w:rPr>
        <w:t xml:space="preserve">, </w:t>
      </w:r>
      <w:r w:rsidRPr="00894396">
        <w:rPr>
          <w:szCs w:val="32"/>
        </w:rPr>
        <w:t xml:space="preserve">paraissaient énormes et </w:t>
      </w:r>
      <w:proofErr w:type="spellStart"/>
      <w:r w:rsidRPr="00894396">
        <w:rPr>
          <w:szCs w:val="32"/>
        </w:rPr>
        <w:t>mastoques</w:t>
      </w:r>
      <w:proofErr w:type="spellEnd"/>
      <w:r>
        <w:rPr>
          <w:szCs w:val="32"/>
        </w:rPr>
        <w:t xml:space="preserve">. </w:t>
      </w:r>
      <w:r w:rsidRPr="00894396">
        <w:rPr>
          <w:szCs w:val="32"/>
        </w:rPr>
        <w:t>Je vis son dos voûté</w:t>
      </w:r>
      <w:r>
        <w:rPr>
          <w:szCs w:val="32"/>
        </w:rPr>
        <w:t xml:space="preserve">, </w:t>
      </w:r>
      <w:r w:rsidRPr="00894396">
        <w:rPr>
          <w:szCs w:val="32"/>
        </w:rPr>
        <w:t>très large</w:t>
      </w:r>
      <w:r>
        <w:rPr>
          <w:szCs w:val="32"/>
        </w:rPr>
        <w:t xml:space="preserve">. </w:t>
      </w:r>
      <w:r w:rsidRPr="00894396">
        <w:rPr>
          <w:szCs w:val="32"/>
        </w:rPr>
        <w:t>Sa voix était grave comme un mugissement de taureau</w:t>
      </w:r>
      <w:r>
        <w:rPr>
          <w:szCs w:val="32"/>
        </w:rPr>
        <w:t>.</w:t>
      </w:r>
    </w:p>
    <w:p w14:paraId="50C12596" w14:textId="73C822E6" w:rsidR="008D6F52" w:rsidRDefault="008D6F52" w:rsidP="008D6F52">
      <w:r>
        <w:t>— </w:t>
      </w:r>
      <w:r>
        <w:rPr>
          <w:szCs w:val="32"/>
        </w:rPr>
        <w:t>« </w:t>
      </w:r>
      <w:r w:rsidRPr="00894396">
        <w:rPr>
          <w:szCs w:val="32"/>
        </w:rPr>
        <w:t>Coupez</w:t>
      </w:r>
      <w:r>
        <w:rPr>
          <w:szCs w:val="32"/>
        </w:rPr>
        <w:t xml:space="preserve">, </w:t>
      </w:r>
      <w:r w:rsidRPr="00894396">
        <w:rPr>
          <w:i/>
          <w:iCs/>
          <w:szCs w:val="32"/>
        </w:rPr>
        <w:t xml:space="preserve">Señor </w:t>
      </w:r>
      <w:proofErr w:type="spellStart"/>
      <w:r w:rsidRPr="00894396">
        <w:rPr>
          <w:i/>
          <w:iCs/>
          <w:szCs w:val="32"/>
        </w:rPr>
        <w:t>teniente</w:t>
      </w:r>
      <w:proofErr w:type="spellEnd"/>
      <w:r>
        <w:rPr>
          <w:i/>
          <w:iCs/>
          <w:szCs w:val="32"/>
        </w:rPr>
        <w:t xml:space="preserve">, </w:t>
      </w:r>
      <w:r w:rsidRPr="00894396">
        <w:rPr>
          <w:szCs w:val="32"/>
        </w:rPr>
        <w:t>coupez</w:t>
      </w:r>
      <w:r>
        <w:rPr>
          <w:szCs w:val="32"/>
        </w:rPr>
        <w:t> ! »</w:t>
      </w:r>
    </w:p>
    <w:p w14:paraId="457E9239" w14:textId="77777777" w:rsidR="008D6F52" w:rsidRDefault="00000000" w:rsidP="008D6F52">
      <w:pPr>
        <w:rPr>
          <w:szCs w:val="32"/>
        </w:rPr>
      </w:pPr>
      <w:r w:rsidRPr="00894396">
        <w:rPr>
          <w:szCs w:val="32"/>
        </w:rPr>
        <w:t>Je tirai mon épée</w:t>
      </w:r>
      <w:r w:rsidR="008D6F52">
        <w:rPr>
          <w:szCs w:val="32"/>
        </w:rPr>
        <w:t xml:space="preserve">, </w:t>
      </w:r>
      <w:r w:rsidRPr="00894396">
        <w:rPr>
          <w:szCs w:val="32"/>
        </w:rPr>
        <w:t>l</w:t>
      </w:r>
      <w:r w:rsidR="008D6F52">
        <w:rPr>
          <w:szCs w:val="32"/>
        </w:rPr>
        <w:t>’</w:t>
      </w:r>
      <w:r w:rsidRPr="00894396">
        <w:rPr>
          <w:szCs w:val="32"/>
        </w:rPr>
        <w:t>épée toute neuve qui n</w:t>
      </w:r>
      <w:r w:rsidR="008D6F52">
        <w:rPr>
          <w:szCs w:val="32"/>
        </w:rPr>
        <w:t>’</w:t>
      </w:r>
      <w:r w:rsidRPr="00894396">
        <w:rPr>
          <w:szCs w:val="32"/>
        </w:rPr>
        <w:t>avait rien vu encore</w:t>
      </w:r>
      <w:r w:rsidR="008D6F52">
        <w:rPr>
          <w:szCs w:val="32"/>
        </w:rPr>
        <w:t xml:space="preserve">, </w:t>
      </w:r>
      <w:r w:rsidRPr="00894396">
        <w:rPr>
          <w:szCs w:val="32"/>
        </w:rPr>
        <w:t>et je tranchai les nombreux tours de lanière de cuir</w:t>
      </w:r>
      <w:r w:rsidR="008D6F52">
        <w:rPr>
          <w:szCs w:val="32"/>
        </w:rPr>
        <w:t xml:space="preserve">. </w:t>
      </w:r>
      <w:r w:rsidRPr="00894396">
        <w:rPr>
          <w:szCs w:val="32"/>
        </w:rPr>
        <w:t>J</w:t>
      </w:r>
      <w:r w:rsidR="008D6F52">
        <w:rPr>
          <w:szCs w:val="32"/>
        </w:rPr>
        <w:t>’</w:t>
      </w:r>
      <w:r w:rsidRPr="00894396">
        <w:rPr>
          <w:szCs w:val="32"/>
        </w:rPr>
        <w:t>agissais ainsi</w:t>
      </w:r>
      <w:r w:rsidR="008D6F52">
        <w:rPr>
          <w:szCs w:val="32"/>
        </w:rPr>
        <w:t xml:space="preserve">, </w:t>
      </w:r>
      <w:r w:rsidRPr="00894396">
        <w:rPr>
          <w:szCs w:val="32"/>
        </w:rPr>
        <w:t>sans comprendre la raison ou la portée de mon geste</w:t>
      </w:r>
      <w:r w:rsidR="008D6F52">
        <w:rPr>
          <w:szCs w:val="32"/>
        </w:rPr>
        <w:t xml:space="preserve">, </w:t>
      </w:r>
      <w:r w:rsidRPr="00894396">
        <w:rPr>
          <w:szCs w:val="32"/>
        </w:rPr>
        <w:t>et comme si j</w:t>
      </w:r>
      <w:r w:rsidR="008D6F52">
        <w:rPr>
          <w:szCs w:val="32"/>
        </w:rPr>
        <w:t>’</w:t>
      </w:r>
      <w:r w:rsidRPr="00894396">
        <w:rPr>
          <w:szCs w:val="32"/>
        </w:rPr>
        <w:t>y eusse été invinciblement poussé par ma foi en cet homme</w:t>
      </w:r>
      <w:r w:rsidR="008D6F52">
        <w:rPr>
          <w:szCs w:val="32"/>
        </w:rPr>
        <w:t xml:space="preserve">. </w:t>
      </w:r>
      <w:r w:rsidRPr="00894396">
        <w:rPr>
          <w:szCs w:val="32"/>
        </w:rPr>
        <w:t>Le sergent parut tout prêt à pousser un cri</w:t>
      </w:r>
      <w:r w:rsidR="008D6F52">
        <w:rPr>
          <w:szCs w:val="32"/>
        </w:rPr>
        <w:t xml:space="preserve">, </w:t>
      </w:r>
      <w:r w:rsidRPr="00894396">
        <w:rPr>
          <w:szCs w:val="32"/>
        </w:rPr>
        <w:t>mais la stupeur le privait de voix</w:t>
      </w:r>
      <w:r w:rsidR="008D6F52">
        <w:rPr>
          <w:szCs w:val="32"/>
        </w:rPr>
        <w:t xml:space="preserve">, </w:t>
      </w:r>
      <w:r w:rsidRPr="00894396">
        <w:rPr>
          <w:szCs w:val="32"/>
        </w:rPr>
        <w:t>et il resta immobile</w:t>
      </w:r>
      <w:r w:rsidR="008D6F52">
        <w:rPr>
          <w:szCs w:val="32"/>
        </w:rPr>
        <w:t xml:space="preserve">, </w:t>
      </w:r>
      <w:r w:rsidRPr="00894396">
        <w:rPr>
          <w:szCs w:val="32"/>
        </w:rPr>
        <w:t>la bouche ouverte</w:t>
      </w:r>
      <w:r w:rsidR="008D6F52">
        <w:rPr>
          <w:szCs w:val="32"/>
        </w:rPr>
        <w:t xml:space="preserve">, </w:t>
      </w:r>
      <w:r w:rsidRPr="00894396">
        <w:rPr>
          <w:szCs w:val="32"/>
        </w:rPr>
        <w:t>comme un homme frappé d</w:t>
      </w:r>
      <w:r w:rsidR="008D6F52">
        <w:rPr>
          <w:szCs w:val="32"/>
        </w:rPr>
        <w:t>’</w:t>
      </w:r>
      <w:r w:rsidRPr="00894396">
        <w:rPr>
          <w:szCs w:val="32"/>
        </w:rPr>
        <w:t>un accès soudain d</w:t>
      </w:r>
      <w:r w:rsidR="008D6F52">
        <w:rPr>
          <w:szCs w:val="32"/>
        </w:rPr>
        <w:t>’</w:t>
      </w:r>
      <w:r w:rsidRPr="00894396">
        <w:rPr>
          <w:szCs w:val="32"/>
        </w:rPr>
        <w:t>imbécillité</w:t>
      </w:r>
      <w:r w:rsidR="008D6F52">
        <w:rPr>
          <w:szCs w:val="32"/>
        </w:rPr>
        <w:t>.</w:t>
      </w:r>
    </w:p>
    <w:p w14:paraId="119BA37F" w14:textId="77777777" w:rsidR="008D6F52" w:rsidRDefault="00000000" w:rsidP="008D6F52">
      <w:pPr>
        <w:rPr>
          <w:szCs w:val="32"/>
        </w:rPr>
      </w:pPr>
      <w:r w:rsidRPr="00894396">
        <w:rPr>
          <w:szCs w:val="32"/>
        </w:rPr>
        <w:t>Je rengainai ma lame</w:t>
      </w:r>
      <w:r w:rsidR="008D6F52">
        <w:rPr>
          <w:szCs w:val="32"/>
        </w:rPr>
        <w:t xml:space="preserve">, </w:t>
      </w:r>
      <w:r w:rsidRPr="00894396">
        <w:rPr>
          <w:szCs w:val="32"/>
        </w:rPr>
        <w:t>et me tournai vers les soldats</w:t>
      </w:r>
      <w:r w:rsidR="008D6F52">
        <w:rPr>
          <w:szCs w:val="32"/>
        </w:rPr>
        <w:t xml:space="preserve">, </w:t>
      </w:r>
      <w:r w:rsidRPr="00894396">
        <w:rPr>
          <w:szCs w:val="32"/>
        </w:rPr>
        <w:t>dont un air d</w:t>
      </w:r>
      <w:r w:rsidR="008D6F52">
        <w:rPr>
          <w:szCs w:val="32"/>
        </w:rPr>
        <w:t>’</w:t>
      </w:r>
      <w:r w:rsidRPr="00894396">
        <w:rPr>
          <w:szCs w:val="32"/>
        </w:rPr>
        <w:t>attente effarée avait remplacé l</w:t>
      </w:r>
      <w:r w:rsidR="008D6F52">
        <w:rPr>
          <w:szCs w:val="32"/>
        </w:rPr>
        <w:t>’</w:t>
      </w:r>
      <w:r w:rsidRPr="00894396">
        <w:rPr>
          <w:szCs w:val="32"/>
        </w:rPr>
        <w:t>attitude d</w:t>
      </w:r>
      <w:r w:rsidR="008D6F52">
        <w:rPr>
          <w:szCs w:val="32"/>
        </w:rPr>
        <w:t>’</w:t>
      </w:r>
      <w:r w:rsidRPr="00894396">
        <w:rPr>
          <w:szCs w:val="32"/>
        </w:rPr>
        <w:t>apathie indolente</w:t>
      </w:r>
      <w:r w:rsidR="008D6F52">
        <w:rPr>
          <w:szCs w:val="32"/>
        </w:rPr>
        <w:t xml:space="preserve">. </w:t>
      </w:r>
      <w:r w:rsidRPr="00894396">
        <w:rPr>
          <w:szCs w:val="32"/>
        </w:rPr>
        <w:t>J</w:t>
      </w:r>
      <w:r w:rsidR="008D6F52">
        <w:rPr>
          <w:szCs w:val="32"/>
        </w:rPr>
        <w:t>’</w:t>
      </w:r>
      <w:r w:rsidRPr="00894396">
        <w:rPr>
          <w:szCs w:val="32"/>
        </w:rPr>
        <w:t>entendis la voix de Gaspar Ruiz crier des paroles dont je ne discernais pas bien le sens</w:t>
      </w:r>
      <w:r w:rsidR="008D6F52">
        <w:rPr>
          <w:szCs w:val="32"/>
        </w:rPr>
        <w:t xml:space="preserve">. </w:t>
      </w:r>
      <w:r w:rsidRPr="00894396">
        <w:rPr>
          <w:szCs w:val="32"/>
        </w:rPr>
        <w:t xml:space="preserve">Je suppose que la </w:t>
      </w:r>
      <w:r w:rsidRPr="00894396">
        <w:rPr>
          <w:szCs w:val="32"/>
        </w:rPr>
        <w:lastRenderedPageBreak/>
        <w:t>liberté de ses bras ajoutait à l</w:t>
      </w:r>
      <w:r w:rsidR="008D6F52">
        <w:rPr>
          <w:szCs w:val="32"/>
        </w:rPr>
        <w:t>’</w:t>
      </w:r>
      <w:r w:rsidRPr="00894396">
        <w:rPr>
          <w:szCs w:val="32"/>
        </w:rPr>
        <w:t>influence de sa force</w:t>
      </w:r>
      <w:r w:rsidR="008D6F52">
        <w:rPr>
          <w:szCs w:val="32"/>
        </w:rPr>
        <w:t xml:space="preserve">, </w:t>
      </w:r>
      <w:r w:rsidRPr="00894396">
        <w:rPr>
          <w:szCs w:val="32"/>
        </w:rPr>
        <w:t>je veux dire à l</w:t>
      </w:r>
      <w:r w:rsidR="008D6F52">
        <w:rPr>
          <w:szCs w:val="32"/>
        </w:rPr>
        <w:t>’</w:t>
      </w:r>
      <w:r w:rsidRPr="00894396">
        <w:rPr>
          <w:szCs w:val="32"/>
        </w:rPr>
        <w:t>influence spirituelle qu</w:t>
      </w:r>
      <w:r w:rsidR="008D6F52">
        <w:rPr>
          <w:szCs w:val="32"/>
        </w:rPr>
        <w:t>’</w:t>
      </w:r>
      <w:r w:rsidRPr="00894396">
        <w:rPr>
          <w:szCs w:val="32"/>
        </w:rPr>
        <w:t>exerce sur des gens ignorants une vigueur exceptionnelle</w:t>
      </w:r>
      <w:r w:rsidR="008D6F52">
        <w:rPr>
          <w:szCs w:val="32"/>
        </w:rPr>
        <w:t xml:space="preserve">. </w:t>
      </w:r>
      <w:r w:rsidRPr="00894396">
        <w:rPr>
          <w:szCs w:val="32"/>
        </w:rPr>
        <w:t>En réalité</w:t>
      </w:r>
      <w:r w:rsidR="008D6F52">
        <w:rPr>
          <w:szCs w:val="32"/>
        </w:rPr>
        <w:t xml:space="preserve">, </w:t>
      </w:r>
      <w:r w:rsidRPr="00894396">
        <w:rPr>
          <w:szCs w:val="32"/>
        </w:rPr>
        <w:t>il n</w:t>
      </w:r>
      <w:r w:rsidR="008D6F52">
        <w:rPr>
          <w:szCs w:val="32"/>
        </w:rPr>
        <w:t>’</w:t>
      </w:r>
      <w:r w:rsidRPr="00894396">
        <w:rPr>
          <w:szCs w:val="32"/>
        </w:rPr>
        <w:t>était pas plus redoutable qu</w:t>
      </w:r>
      <w:r w:rsidR="008D6F52">
        <w:rPr>
          <w:szCs w:val="32"/>
        </w:rPr>
        <w:t>’</w:t>
      </w:r>
      <w:r w:rsidRPr="00894396">
        <w:rPr>
          <w:szCs w:val="32"/>
        </w:rPr>
        <w:t>avant</w:t>
      </w:r>
      <w:r w:rsidR="008D6F52">
        <w:rPr>
          <w:szCs w:val="32"/>
        </w:rPr>
        <w:t xml:space="preserve">, </w:t>
      </w:r>
      <w:r w:rsidRPr="00894396">
        <w:rPr>
          <w:szCs w:val="32"/>
        </w:rPr>
        <w:t>à cause de l</w:t>
      </w:r>
      <w:r w:rsidR="008D6F52">
        <w:rPr>
          <w:szCs w:val="32"/>
        </w:rPr>
        <w:t>’</w:t>
      </w:r>
      <w:r w:rsidRPr="00894396">
        <w:rPr>
          <w:szCs w:val="32"/>
        </w:rPr>
        <w:t>engourdissement de ses bras et de ses mains</w:t>
      </w:r>
      <w:r w:rsidR="008D6F52">
        <w:rPr>
          <w:szCs w:val="32"/>
        </w:rPr>
        <w:t xml:space="preserve">, </w:t>
      </w:r>
      <w:r w:rsidRPr="00894396">
        <w:rPr>
          <w:szCs w:val="32"/>
        </w:rPr>
        <w:t>qui persista quelque temps</w:t>
      </w:r>
      <w:r w:rsidR="008D6F52">
        <w:rPr>
          <w:szCs w:val="32"/>
        </w:rPr>
        <w:t>.</w:t>
      </w:r>
    </w:p>
    <w:p w14:paraId="2C1C7C69" w14:textId="23BC8088" w:rsidR="008D6F52" w:rsidRDefault="00000000" w:rsidP="008D6F52">
      <w:r w:rsidRPr="00894396">
        <w:rPr>
          <w:szCs w:val="32"/>
        </w:rPr>
        <w:t>Le sergent avait recouvré l</w:t>
      </w:r>
      <w:r w:rsidR="008D6F52">
        <w:rPr>
          <w:szCs w:val="32"/>
        </w:rPr>
        <w:t>’</w:t>
      </w:r>
      <w:r w:rsidRPr="00894396">
        <w:rPr>
          <w:szCs w:val="32"/>
        </w:rPr>
        <w:t>usage de la parole</w:t>
      </w:r>
      <w:r w:rsidR="008D6F52">
        <w:rPr>
          <w:szCs w:val="32"/>
        </w:rPr>
        <w:t>. – « </w:t>
      </w:r>
      <w:r w:rsidRPr="00894396">
        <w:rPr>
          <w:szCs w:val="32"/>
        </w:rPr>
        <w:t>Par tous les saints</w:t>
      </w:r>
      <w:r w:rsidR="008D6F52">
        <w:rPr>
          <w:szCs w:val="32"/>
        </w:rPr>
        <w:t xml:space="preserve"> ! </w:t>
      </w:r>
      <w:r w:rsidRPr="00894396">
        <w:rPr>
          <w:szCs w:val="32"/>
        </w:rPr>
        <w:t>s</w:t>
      </w:r>
      <w:r w:rsidR="008D6F52">
        <w:rPr>
          <w:szCs w:val="32"/>
        </w:rPr>
        <w:t>’</w:t>
      </w:r>
      <w:r w:rsidRPr="00894396">
        <w:rPr>
          <w:szCs w:val="32"/>
        </w:rPr>
        <w:t>écria-t-il</w:t>
      </w:r>
      <w:r w:rsidR="008D6F52">
        <w:rPr>
          <w:szCs w:val="32"/>
        </w:rPr>
        <w:t>, « </w:t>
      </w:r>
      <w:r w:rsidRPr="00894396">
        <w:rPr>
          <w:szCs w:val="32"/>
        </w:rPr>
        <w:t>il va falloir que nous fassions venir un cavalier avec son lasso</w:t>
      </w:r>
      <w:r w:rsidR="008D6F52">
        <w:rPr>
          <w:szCs w:val="32"/>
        </w:rPr>
        <w:t xml:space="preserve">, </w:t>
      </w:r>
      <w:r w:rsidRPr="00894396">
        <w:rPr>
          <w:szCs w:val="32"/>
        </w:rPr>
        <w:t>pour disposer de lui</w:t>
      </w:r>
      <w:r w:rsidR="008D6F52">
        <w:rPr>
          <w:szCs w:val="32"/>
        </w:rPr>
        <w:t xml:space="preserve">, </w:t>
      </w:r>
      <w:r w:rsidRPr="00894396">
        <w:rPr>
          <w:szCs w:val="32"/>
        </w:rPr>
        <w:t>si nous voulons l</w:t>
      </w:r>
      <w:r w:rsidR="008D6F52">
        <w:rPr>
          <w:szCs w:val="32"/>
        </w:rPr>
        <w:t>’</w:t>
      </w:r>
      <w:r w:rsidRPr="00894396">
        <w:rPr>
          <w:szCs w:val="32"/>
        </w:rPr>
        <w:t>emmener au poteau d</w:t>
      </w:r>
      <w:r w:rsidR="008D6F52">
        <w:rPr>
          <w:szCs w:val="32"/>
        </w:rPr>
        <w:t>’</w:t>
      </w:r>
      <w:r w:rsidRPr="00894396">
        <w:rPr>
          <w:szCs w:val="32"/>
        </w:rPr>
        <w:t>exécution</w:t>
      </w:r>
      <w:r w:rsidR="008D6F52">
        <w:rPr>
          <w:szCs w:val="32"/>
        </w:rPr>
        <w:t xml:space="preserve">. </w:t>
      </w:r>
      <w:r w:rsidRPr="00894396">
        <w:rPr>
          <w:szCs w:val="32"/>
        </w:rPr>
        <w:t xml:space="preserve">Il faut un bon </w:t>
      </w:r>
      <w:proofErr w:type="spellStart"/>
      <w:r w:rsidRPr="00894396">
        <w:rPr>
          <w:i/>
          <w:iCs/>
          <w:szCs w:val="32"/>
        </w:rPr>
        <w:t>enlazador</w:t>
      </w:r>
      <w:proofErr w:type="spellEnd"/>
      <w:r w:rsidR="008D6F52">
        <w:rPr>
          <w:i/>
          <w:iCs/>
          <w:szCs w:val="32"/>
        </w:rPr>
        <w:t xml:space="preserve">, </w:t>
      </w:r>
      <w:r w:rsidRPr="00894396">
        <w:rPr>
          <w:szCs w:val="32"/>
        </w:rPr>
        <w:t>sur un fort cheval</w:t>
      </w:r>
      <w:r w:rsidR="008D6F52">
        <w:rPr>
          <w:szCs w:val="32"/>
        </w:rPr>
        <w:t xml:space="preserve">, </w:t>
      </w:r>
      <w:r w:rsidRPr="00894396">
        <w:rPr>
          <w:szCs w:val="32"/>
        </w:rPr>
        <w:t>pour en venir à bout</w:t>
      </w:r>
      <w:r w:rsidR="008D6F52">
        <w:rPr>
          <w:szCs w:val="32"/>
        </w:rPr>
        <w:t xml:space="preserve">. </w:t>
      </w:r>
      <w:r w:rsidRPr="00894396">
        <w:rPr>
          <w:szCs w:val="32"/>
        </w:rPr>
        <w:t>Votre Excellence a fait une belle folie</w:t>
      </w:r>
      <w:r w:rsidR="008D6F52">
        <w:rPr>
          <w:szCs w:val="32"/>
        </w:rPr>
        <w:t> ! »</w:t>
      </w:r>
    </w:p>
    <w:p w14:paraId="0427F501" w14:textId="77777777" w:rsidR="008D6F52" w:rsidRDefault="00000000" w:rsidP="008D6F52">
      <w:pPr>
        <w:rPr>
          <w:szCs w:val="32"/>
        </w:rPr>
      </w:pPr>
      <w:r w:rsidRPr="00894396">
        <w:rPr>
          <w:szCs w:val="32"/>
        </w:rPr>
        <w:t>Je ne trouvai rien à répondre</w:t>
      </w:r>
      <w:r w:rsidR="008D6F52">
        <w:rPr>
          <w:szCs w:val="32"/>
        </w:rPr>
        <w:t xml:space="preserve">. </w:t>
      </w:r>
      <w:r w:rsidRPr="00894396">
        <w:rPr>
          <w:szCs w:val="32"/>
        </w:rPr>
        <w:t>J</w:t>
      </w:r>
      <w:r w:rsidR="008D6F52">
        <w:rPr>
          <w:szCs w:val="32"/>
        </w:rPr>
        <w:t>’</w:t>
      </w:r>
      <w:r w:rsidRPr="00894396">
        <w:rPr>
          <w:szCs w:val="32"/>
        </w:rPr>
        <w:t>étais surpris moi-même</w:t>
      </w:r>
      <w:r w:rsidR="008D6F52">
        <w:rPr>
          <w:szCs w:val="32"/>
        </w:rPr>
        <w:t xml:space="preserve">, </w:t>
      </w:r>
      <w:r w:rsidRPr="00894396">
        <w:rPr>
          <w:szCs w:val="32"/>
        </w:rPr>
        <w:t>et j</w:t>
      </w:r>
      <w:r w:rsidR="008D6F52">
        <w:rPr>
          <w:szCs w:val="32"/>
        </w:rPr>
        <w:t>’</w:t>
      </w:r>
      <w:r w:rsidRPr="00894396">
        <w:rPr>
          <w:szCs w:val="32"/>
        </w:rPr>
        <w:t>éprouvais l</w:t>
      </w:r>
      <w:r w:rsidR="008D6F52">
        <w:rPr>
          <w:szCs w:val="32"/>
        </w:rPr>
        <w:t>’</w:t>
      </w:r>
      <w:r w:rsidRPr="00894396">
        <w:rPr>
          <w:szCs w:val="32"/>
        </w:rPr>
        <w:t>enfantine curiosité de voir ce qui allait arriver</w:t>
      </w:r>
      <w:r w:rsidR="008D6F52">
        <w:rPr>
          <w:szCs w:val="32"/>
        </w:rPr>
        <w:t xml:space="preserve">. </w:t>
      </w:r>
      <w:r w:rsidRPr="00894396">
        <w:rPr>
          <w:szCs w:val="32"/>
        </w:rPr>
        <w:t>Le sergent</w:t>
      </w:r>
      <w:r w:rsidR="008D6F52">
        <w:rPr>
          <w:szCs w:val="32"/>
        </w:rPr>
        <w:t xml:space="preserve">, </w:t>
      </w:r>
      <w:r w:rsidRPr="00894396">
        <w:rPr>
          <w:szCs w:val="32"/>
        </w:rPr>
        <w:t>lui</w:t>
      </w:r>
      <w:r w:rsidR="008D6F52">
        <w:rPr>
          <w:szCs w:val="32"/>
        </w:rPr>
        <w:t xml:space="preserve">, </w:t>
      </w:r>
      <w:r w:rsidRPr="00894396">
        <w:rPr>
          <w:szCs w:val="32"/>
        </w:rPr>
        <w:t>ne songeait qu</w:t>
      </w:r>
      <w:r w:rsidR="008D6F52">
        <w:rPr>
          <w:szCs w:val="32"/>
        </w:rPr>
        <w:t>’</w:t>
      </w:r>
      <w:r w:rsidRPr="00894396">
        <w:rPr>
          <w:szCs w:val="32"/>
        </w:rPr>
        <w:t>à la difficulté de maîtriser son prisonnier</w:t>
      </w:r>
      <w:r w:rsidR="008D6F52">
        <w:rPr>
          <w:szCs w:val="32"/>
        </w:rPr>
        <w:t xml:space="preserve">, </w:t>
      </w:r>
      <w:r w:rsidRPr="00894396">
        <w:rPr>
          <w:szCs w:val="32"/>
        </w:rPr>
        <w:t>quand l</w:t>
      </w:r>
      <w:r w:rsidR="008D6F52">
        <w:rPr>
          <w:szCs w:val="32"/>
        </w:rPr>
        <w:t>’</w:t>
      </w:r>
      <w:r w:rsidRPr="00894396">
        <w:rPr>
          <w:szCs w:val="32"/>
        </w:rPr>
        <w:t>heure serait venue de faire un exemple</w:t>
      </w:r>
      <w:r w:rsidR="008D6F52">
        <w:rPr>
          <w:szCs w:val="32"/>
        </w:rPr>
        <w:t>.</w:t>
      </w:r>
    </w:p>
    <w:p w14:paraId="6303D628" w14:textId="77777777" w:rsidR="008D6F52" w:rsidRDefault="008D6F52" w:rsidP="008D6F52">
      <w:pPr>
        <w:rPr>
          <w:szCs w:val="32"/>
        </w:rPr>
      </w:pPr>
      <w:r>
        <w:t>— </w:t>
      </w:r>
      <w:r>
        <w:rPr>
          <w:szCs w:val="32"/>
        </w:rPr>
        <w:t>« </w:t>
      </w:r>
      <w:r w:rsidRPr="00894396">
        <w:rPr>
          <w:szCs w:val="32"/>
        </w:rPr>
        <w:t>Nous allons être obligés de lui tirer dessus par la porte ouverte</w:t>
      </w:r>
      <w:r>
        <w:rPr>
          <w:szCs w:val="32"/>
        </w:rPr>
        <w:t xml:space="preserve">, </w:t>
      </w:r>
      <w:r w:rsidRPr="00894396">
        <w:rPr>
          <w:szCs w:val="32"/>
        </w:rPr>
        <w:t>dès qu</w:t>
      </w:r>
      <w:r>
        <w:rPr>
          <w:szCs w:val="32"/>
        </w:rPr>
        <w:t>’</w:t>
      </w:r>
      <w:r w:rsidRPr="00894396">
        <w:rPr>
          <w:szCs w:val="32"/>
        </w:rPr>
        <w:t>il voudra sortir</w:t>
      </w:r>
      <w:r>
        <w:rPr>
          <w:szCs w:val="32"/>
        </w:rPr>
        <w:t xml:space="preserve"> », </w:t>
      </w:r>
      <w:r w:rsidRPr="00894396">
        <w:rPr>
          <w:szCs w:val="32"/>
        </w:rPr>
        <w:t>poursuivit-il d</w:t>
      </w:r>
      <w:r>
        <w:rPr>
          <w:szCs w:val="32"/>
        </w:rPr>
        <w:t>’</w:t>
      </w:r>
      <w:r w:rsidRPr="00894396">
        <w:rPr>
          <w:szCs w:val="32"/>
        </w:rPr>
        <w:t>un ton maussade</w:t>
      </w:r>
      <w:r>
        <w:rPr>
          <w:szCs w:val="32"/>
        </w:rPr>
        <w:t xml:space="preserve">. </w:t>
      </w:r>
      <w:r w:rsidRPr="00894396">
        <w:rPr>
          <w:szCs w:val="32"/>
        </w:rPr>
        <w:t>Il allait donner un nouveau cours à ses inquiétude</w:t>
      </w:r>
      <w:r>
        <w:rPr>
          <w:szCs w:val="32"/>
        </w:rPr>
        <w:t xml:space="preserve">s, </w:t>
      </w:r>
      <w:r w:rsidRPr="00894396">
        <w:rPr>
          <w:szCs w:val="32"/>
        </w:rPr>
        <w:t>touchant l</w:t>
      </w:r>
      <w:r>
        <w:rPr>
          <w:szCs w:val="32"/>
        </w:rPr>
        <w:t>’</w:t>
      </w:r>
      <w:r w:rsidRPr="00894396">
        <w:rPr>
          <w:szCs w:val="32"/>
        </w:rPr>
        <w:t xml:space="preserve">exécution correcte de </w:t>
      </w:r>
      <w:proofErr w:type="spellStart"/>
      <w:r w:rsidRPr="00894396">
        <w:rPr>
          <w:szCs w:val="32"/>
        </w:rPr>
        <w:t>là</w:t>
      </w:r>
      <w:proofErr w:type="spellEnd"/>
      <w:r w:rsidRPr="00894396">
        <w:rPr>
          <w:szCs w:val="32"/>
        </w:rPr>
        <w:t xml:space="preserve"> sentence</w:t>
      </w:r>
      <w:r>
        <w:rPr>
          <w:szCs w:val="32"/>
        </w:rPr>
        <w:t xml:space="preserve">, </w:t>
      </w:r>
      <w:r w:rsidRPr="00894396">
        <w:rPr>
          <w:szCs w:val="32"/>
        </w:rPr>
        <w:t>quand il s</w:t>
      </w:r>
      <w:r>
        <w:rPr>
          <w:szCs w:val="32"/>
        </w:rPr>
        <w:t>’</w:t>
      </w:r>
      <w:r w:rsidRPr="00894396">
        <w:rPr>
          <w:szCs w:val="32"/>
        </w:rPr>
        <w:t>interrompit</w:t>
      </w:r>
      <w:r>
        <w:rPr>
          <w:szCs w:val="32"/>
        </w:rPr>
        <w:t xml:space="preserve">, </w:t>
      </w:r>
      <w:r w:rsidRPr="00894396">
        <w:rPr>
          <w:szCs w:val="32"/>
        </w:rPr>
        <w:t>avec une exclamation soudaine</w:t>
      </w:r>
      <w:r>
        <w:rPr>
          <w:szCs w:val="32"/>
        </w:rPr>
        <w:t xml:space="preserve">, </w:t>
      </w:r>
      <w:r w:rsidRPr="00894396">
        <w:rPr>
          <w:szCs w:val="32"/>
        </w:rPr>
        <w:t>arracha un fusil à un soldat</w:t>
      </w:r>
      <w:r>
        <w:rPr>
          <w:szCs w:val="32"/>
        </w:rPr>
        <w:t xml:space="preserve">, </w:t>
      </w:r>
      <w:r w:rsidRPr="00894396">
        <w:rPr>
          <w:szCs w:val="32"/>
        </w:rPr>
        <w:t>et resta attentif</w:t>
      </w:r>
      <w:r>
        <w:rPr>
          <w:szCs w:val="32"/>
        </w:rPr>
        <w:t xml:space="preserve">, </w:t>
      </w:r>
      <w:r w:rsidRPr="00894396">
        <w:rPr>
          <w:szCs w:val="32"/>
        </w:rPr>
        <w:t>les yeux fixés sur la fenêtre</w:t>
      </w:r>
      <w:r>
        <w:rPr>
          <w:szCs w:val="32"/>
        </w:rPr>
        <w:t>.</w:t>
      </w:r>
    </w:p>
    <w:p w14:paraId="656E26EE" w14:textId="0BEECB8F" w:rsidR="00C71140" w:rsidRPr="006643D3" w:rsidRDefault="00000000" w:rsidP="008D6F52">
      <w:pPr>
        <w:pStyle w:val="Titre2"/>
        <w:pageBreakBefore/>
        <w:rPr>
          <w:sz w:val="40"/>
        </w:rPr>
      </w:pPr>
      <w:bookmarkStart w:id="6" w:name="_Toc199599793"/>
      <w:r w:rsidRPr="006643D3">
        <w:rPr>
          <w:sz w:val="40"/>
        </w:rPr>
        <w:lastRenderedPageBreak/>
        <w:t>IV</w:t>
      </w:r>
      <w:bookmarkEnd w:id="6"/>
    </w:p>
    <w:p w14:paraId="4DD86A34" w14:textId="77777777" w:rsidR="00C71140" w:rsidRPr="00894396" w:rsidRDefault="00C71140" w:rsidP="00830A5C">
      <w:pPr>
        <w:rPr>
          <w:szCs w:val="32"/>
        </w:rPr>
      </w:pPr>
    </w:p>
    <w:p w14:paraId="75021D61" w14:textId="77777777" w:rsidR="008D6F52" w:rsidRDefault="00000000" w:rsidP="008D6F52">
      <w:pPr>
        <w:rPr>
          <w:szCs w:val="32"/>
        </w:rPr>
      </w:pPr>
      <w:r w:rsidRPr="00894396">
        <w:rPr>
          <w:szCs w:val="32"/>
        </w:rPr>
        <w:t>Gaspar Ruiz</w:t>
      </w:r>
      <w:r w:rsidR="008D6F52">
        <w:rPr>
          <w:szCs w:val="32"/>
        </w:rPr>
        <w:t xml:space="preserve">, </w:t>
      </w:r>
      <w:r w:rsidRPr="00894396">
        <w:rPr>
          <w:szCs w:val="32"/>
        </w:rPr>
        <w:t>grimpé sur le bord de la fenêtre</w:t>
      </w:r>
      <w:r w:rsidR="008D6F52">
        <w:rPr>
          <w:szCs w:val="32"/>
        </w:rPr>
        <w:t xml:space="preserve">, </w:t>
      </w:r>
      <w:r w:rsidRPr="00894396">
        <w:rPr>
          <w:szCs w:val="32"/>
        </w:rPr>
        <w:t>s</w:t>
      </w:r>
      <w:r w:rsidR="008D6F52">
        <w:rPr>
          <w:szCs w:val="32"/>
        </w:rPr>
        <w:t>’</w:t>
      </w:r>
      <w:r w:rsidRPr="00894396">
        <w:rPr>
          <w:szCs w:val="32"/>
        </w:rPr>
        <w:t>y était assis</w:t>
      </w:r>
      <w:r w:rsidR="008D6F52">
        <w:rPr>
          <w:szCs w:val="32"/>
        </w:rPr>
        <w:t xml:space="preserve">, </w:t>
      </w:r>
      <w:r w:rsidRPr="00894396">
        <w:rPr>
          <w:szCs w:val="32"/>
        </w:rPr>
        <w:t>les pieds contre l</w:t>
      </w:r>
      <w:r w:rsidR="008D6F52">
        <w:rPr>
          <w:szCs w:val="32"/>
        </w:rPr>
        <w:t>’</w:t>
      </w:r>
      <w:r w:rsidRPr="00894396">
        <w:rPr>
          <w:szCs w:val="32"/>
        </w:rPr>
        <w:t>épaisseur du mur</w:t>
      </w:r>
      <w:r w:rsidR="008D6F52">
        <w:rPr>
          <w:szCs w:val="32"/>
        </w:rPr>
        <w:t xml:space="preserve">, </w:t>
      </w:r>
      <w:r w:rsidRPr="00894396">
        <w:rPr>
          <w:szCs w:val="32"/>
        </w:rPr>
        <w:t>et les genoux légèrement pliés</w:t>
      </w:r>
      <w:r w:rsidR="008D6F52">
        <w:rPr>
          <w:szCs w:val="32"/>
        </w:rPr>
        <w:t xml:space="preserve">. </w:t>
      </w:r>
      <w:r w:rsidRPr="00894396">
        <w:rPr>
          <w:szCs w:val="32"/>
        </w:rPr>
        <w:t>L</w:t>
      </w:r>
      <w:r w:rsidR="008D6F52">
        <w:rPr>
          <w:szCs w:val="32"/>
        </w:rPr>
        <w:t>’</w:t>
      </w:r>
      <w:r w:rsidRPr="00894396">
        <w:rPr>
          <w:szCs w:val="32"/>
        </w:rPr>
        <w:t>ouverture n</w:t>
      </w:r>
      <w:r w:rsidR="008D6F52">
        <w:rPr>
          <w:szCs w:val="32"/>
        </w:rPr>
        <w:t>’</w:t>
      </w:r>
      <w:r w:rsidRPr="00894396">
        <w:rPr>
          <w:szCs w:val="32"/>
        </w:rPr>
        <w:t>était pas tout à fait assez large pour la longueur de ses jambes</w:t>
      </w:r>
      <w:r w:rsidR="008D6F52">
        <w:rPr>
          <w:szCs w:val="32"/>
        </w:rPr>
        <w:t xml:space="preserve">. </w:t>
      </w:r>
      <w:r w:rsidRPr="00894396">
        <w:rPr>
          <w:szCs w:val="32"/>
        </w:rPr>
        <w:t>Je crus</w:t>
      </w:r>
      <w:r w:rsidR="008D6F52">
        <w:rPr>
          <w:szCs w:val="32"/>
        </w:rPr>
        <w:t xml:space="preserve">, </w:t>
      </w:r>
      <w:r w:rsidRPr="00894396">
        <w:rPr>
          <w:szCs w:val="32"/>
        </w:rPr>
        <w:t>dans mon abattement</w:t>
      </w:r>
      <w:r w:rsidR="008D6F52">
        <w:rPr>
          <w:szCs w:val="32"/>
        </w:rPr>
        <w:t xml:space="preserve">, </w:t>
      </w:r>
      <w:r w:rsidRPr="00894396">
        <w:rPr>
          <w:szCs w:val="32"/>
        </w:rPr>
        <w:t>qu</w:t>
      </w:r>
      <w:r w:rsidR="008D6F52">
        <w:rPr>
          <w:szCs w:val="32"/>
        </w:rPr>
        <w:t>’</w:t>
      </w:r>
      <w:r w:rsidRPr="00894396">
        <w:rPr>
          <w:szCs w:val="32"/>
        </w:rPr>
        <w:t>il prétendait garder la fenêtre pour lui seul</w:t>
      </w:r>
      <w:r w:rsidR="008D6F52">
        <w:rPr>
          <w:szCs w:val="32"/>
        </w:rPr>
        <w:t xml:space="preserve"> ; </w:t>
      </w:r>
      <w:r w:rsidRPr="00894396">
        <w:rPr>
          <w:szCs w:val="32"/>
        </w:rPr>
        <w:t>on eût dit qu</w:t>
      </w:r>
      <w:r w:rsidR="008D6F52">
        <w:rPr>
          <w:szCs w:val="32"/>
        </w:rPr>
        <w:t>’</w:t>
      </w:r>
      <w:r w:rsidRPr="00894396">
        <w:rPr>
          <w:szCs w:val="32"/>
        </w:rPr>
        <w:t>il cherchait une position de repos</w:t>
      </w:r>
      <w:r w:rsidR="008D6F52">
        <w:rPr>
          <w:szCs w:val="32"/>
        </w:rPr>
        <w:t xml:space="preserve">. </w:t>
      </w:r>
      <w:r w:rsidRPr="00894396">
        <w:rPr>
          <w:szCs w:val="32"/>
        </w:rPr>
        <w:t>Aucun des prisonniers n</w:t>
      </w:r>
      <w:r w:rsidR="008D6F52">
        <w:rPr>
          <w:szCs w:val="32"/>
        </w:rPr>
        <w:t>’</w:t>
      </w:r>
      <w:r w:rsidRPr="00894396">
        <w:rPr>
          <w:szCs w:val="32"/>
        </w:rPr>
        <w:t>osait plus l</w:t>
      </w:r>
      <w:r w:rsidR="008D6F52">
        <w:rPr>
          <w:szCs w:val="32"/>
        </w:rPr>
        <w:t>’</w:t>
      </w:r>
      <w:r w:rsidRPr="00894396">
        <w:rPr>
          <w:szCs w:val="32"/>
        </w:rPr>
        <w:t>approcher</w:t>
      </w:r>
      <w:r w:rsidR="008D6F52">
        <w:rPr>
          <w:szCs w:val="32"/>
        </w:rPr>
        <w:t xml:space="preserve">, </w:t>
      </w:r>
      <w:r w:rsidRPr="00894396">
        <w:rPr>
          <w:szCs w:val="32"/>
        </w:rPr>
        <w:t>maintenant qu</w:t>
      </w:r>
      <w:r w:rsidR="008D6F52">
        <w:rPr>
          <w:szCs w:val="32"/>
        </w:rPr>
        <w:t>’</w:t>
      </w:r>
      <w:r w:rsidRPr="00894396">
        <w:rPr>
          <w:szCs w:val="32"/>
        </w:rPr>
        <w:t>il avait les mains libres</w:t>
      </w:r>
      <w:r w:rsidR="008D6F52">
        <w:rPr>
          <w:szCs w:val="32"/>
        </w:rPr>
        <w:t>.</w:t>
      </w:r>
    </w:p>
    <w:p w14:paraId="79647490" w14:textId="5C384028" w:rsidR="008D6F52" w:rsidRDefault="008D6F52" w:rsidP="008D6F52">
      <w:r>
        <w:t>— </w:t>
      </w:r>
      <w:r>
        <w:rPr>
          <w:szCs w:val="32"/>
        </w:rPr>
        <w:t>« </w:t>
      </w:r>
      <w:proofErr w:type="spellStart"/>
      <w:r w:rsidRPr="00894396">
        <w:rPr>
          <w:i/>
          <w:iCs/>
          <w:szCs w:val="32"/>
        </w:rPr>
        <w:t>Por</w:t>
      </w:r>
      <w:proofErr w:type="spellEnd"/>
      <w:r w:rsidRPr="00894396">
        <w:rPr>
          <w:i/>
          <w:iCs/>
          <w:szCs w:val="32"/>
        </w:rPr>
        <w:t xml:space="preserve"> </w:t>
      </w:r>
      <w:proofErr w:type="spellStart"/>
      <w:r w:rsidRPr="00894396">
        <w:rPr>
          <w:i/>
          <w:iCs/>
          <w:szCs w:val="32"/>
        </w:rPr>
        <w:t>Dios</w:t>
      </w:r>
      <w:proofErr w:type="spellEnd"/>
      <w:r>
        <w:rPr>
          <w:i/>
          <w:iCs/>
          <w:szCs w:val="32"/>
        </w:rPr>
        <w:t> ! »</w:t>
      </w:r>
      <w:r w:rsidRPr="00894396">
        <w:rPr>
          <w:szCs w:val="32"/>
        </w:rPr>
        <w:t xml:space="preserve"> entendis-je le sergent grommeler près de moi</w:t>
      </w:r>
      <w:r>
        <w:rPr>
          <w:szCs w:val="32"/>
        </w:rPr>
        <w:t> ; « </w:t>
      </w:r>
      <w:r w:rsidRPr="00894396">
        <w:rPr>
          <w:szCs w:val="32"/>
        </w:rPr>
        <w:t>je vais lui envoyer</w:t>
      </w:r>
      <w:r>
        <w:rPr>
          <w:szCs w:val="32"/>
        </w:rPr>
        <w:t xml:space="preserve">, </w:t>
      </w:r>
      <w:r w:rsidRPr="00894396">
        <w:rPr>
          <w:szCs w:val="32"/>
        </w:rPr>
        <w:t>une balle dans la tête et nous débarrasser de lui</w:t>
      </w:r>
      <w:r>
        <w:rPr>
          <w:szCs w:val="32"/>
        </w:rPr>
        <w:t xml:space="preserve"> ; </w:t>
      </w:r>
      <w:r w:rsidRPr="00894396">
        <w:rPr>
          <w:szCs w:val="32"/>
        </w:rPr>
        <w:t>c</w:t>
      </w:r>
      <w:r>
        <w:rPr>
          <w:szCs w:val="32"/>
        </w:rPr>
        <w:t>’</w:t>
      </w:r>
      <w:r w:rsidRPr="00894396">
        <w:rPr>
          <w:szCs w:val="32"/>
        </w:rPr>
        <w:t>est un condamné</w:t>
      </w:r>
      <w:r>
        <w:rPr>
          <w:szCs w:val="32"/>
        </w:rPr>
        <w:t>. »</w:t>
      </w:r>
    </w:p>
    <w:p w14:paraId="02BBF6F8" w14:textId="15C1419F" w:rsidR="008D6F52" w:rsidRDefault="00000000" w:rsidP="008D6F52">
      <w:r w:rsidRPr="00894396">
        <w:rPr>
          <w:szCs w:val="32"/>
        </w:rPr>
        <w:t>Je le regardai avec colère</w:t>
      </w:r>
      <w:r w:rsidR="008D6F52">
        <w:rPr>
          <w:szCs w:val="32"/>
        </w:rPr>
        <w:t> : – « </w:t>
      </w:r>
      <w:r w:rsidRPr="00894396">
        <w:rPr>
          <w:szCs w:val="32"/>
        </w:rPr>
        <w:t>Le général n</w:t>
      </w:r>
      <w:r w:rsidR="008D6F52">
        <w:rPr>
          <w:szCs w:val="32"/>
        </w:rPr>
        <w:t>’</w:t>
      </w:r>
      <w:r w:rsidRPr="00894396">
        <w:rPr>
          <w:szCs w:val="32"/>
        </w:rPr>
        <w:t>a pas confirmé la sentence</w:t>
      </w:r>
      <w:r w:rsidR="008D6F52">
        <w:rPr>
          <w:szCs w:val="32"/>
        </w:rPr>
        <w:t xml:space="preserve"> », </w:t>
      </w:r>
      <w:r w:rsidRPr="00894396">
        <w:rPr>
          <w:szCs w:val="32"/>
        </w:rPr>
        <w:t>répliquai-je</w:t>
      </w:r>
      <w:r w:rsidR="008D6F52">
        <w:rPr>
          <w:szCs w:val="32"/>
        </w:rPr>
        <w:t xml:space="preserve">, </w:t>
      </w:r>
      <w:r w:rsidRPr="00894396">
        <w:rPr>
          <w:szCs w:val="32"/>
        </w:rPr>
        <w:t>non sans sentir</w:t>
      </w:r>
      <w:r w:rsidR="008D6F52">
        <w:rPr>
          <w:szCs w:val="32"/>
        </w:rPr>
        <w:t xml:space="preserve">, </w:t>
      </w:r>
      <w:r w:rsidRPr="00894396">
        <w:rPr>
          <w:szCs w:val="32"/>
        </w:rPr>
        <w:t>au fond du cœur</w:t>
      </w:r>
      <w:r w:rsidR="008D6F52">
        <w:rPr>
          <w:szCs w:val="32"/>
        </w:rPr>
        <w:t xml:space="preserve">, </w:t>
      </w:r>
      <w:r w:rsidRPr="00894396">
        <w:rPr>
          <w:szCs w:val="32"/>
        </w:rPr>
        <w:t>l</w:t>
      </w:r>
      <w:r w:rsidR="008D6F52">
        <w:rPr>
          <w:szCs w:val="32"/>
        </w:rPr>
        <w:t>’</w:t>
      </w:r>
      <w:r w:rsidRPr="00894396">
        <w:rPr>
          <w:szCs w:val="32"/>
        </w:rPr>
        <w:t>inanité de ces paroles</w:t>
      </w:r>
      <w:r w:rsidR="008D6F52">
        <w:rPr>
          <w:szCs w:val="32"/>
        </w:rPr>
        <w:t xml:space="preserve">. </w:t>
      </w:r>
      <w:r w:rsidRPr="00894396">
        <w:rPr>
          <w:szCs w:val="32"/>
        </w:rPr>
        <w:t>La sentence ne demandait pas de confirmation</w:t>
      </w:r>
      <w:r w:rsidR="008D6F52">
        <w:rPr>
          <w:szCs w:val="32"/>
        </w:rPr>
        <w:t>. « </w:t>
      </w:r>
      <w:r w:rsidRPr="00894396">
        <w:rPr>
          <w:szCs w:val="32"/>
        </w:rPr>
        <w:t>Vous n</w:t>
      </w:r>
      <w:r w:rsidR="008D6F52">
        <w:rPr>
          <w:szCs w:val="32"/>
        </w:rPr>
        <w:t>’</w:t>
      </w:r>
      <w:r w:rsidRPr="00894396">
        <w:rPr>
          <w:szCs w:val="32"/>
        </w:rPr>
        <w:t>avez pas le droit de le tuer s</w:t>
      </w:r>
      <w:r w:rsidR="008D6F52">
        <w:rPr>
          <w:szCs w:val="32"/>
        </w:rPr>
        <w:t>’</w:t>
      </w:r>
      <w:r w:rsidRPr="00894396">
        <w:rPr>
          <w:szCs w:val="32"/>
        </w:rPr>
        <w:t>il n</w:t>
      </w:r>
      <w:r w:rsidR="008D6F52">
        <w:rPr>
          <w:szCs w:val="32"/>
        </w:rPr>
        <w:t>’</w:t>
      </w:r>
      <w:r w:rsidRPr="00894396">
        <w:rPr>
          <w:szCs w:val="32"/>
        </w:rPr>
        <w:t>essaie pas de s</w:t>
      </w:r>
      <w:r w:rsidR="008D6F52">
        <w:rPr>
          <w:szCs w:val="32"/>
        </w:rPr>
        <w:t>’</w:t>
      </w:r>
      <w:r w:rsidRPr="00894396">
        <w:rPr>
          <w:szCs w:val="32"/>
        </w:rPr>
        <w:t>enfuir</w:t>
      </w:r>
      <w:r w:rsidR="008D6F52">
        <w:rPr>
          <w:szCs w:val="32"/>
        </w:rPr>
        <w:t>. »</w:t>
      </w:r>
    </w:p>
    <w:p w14:paraId="67DA1C47" w14:textId="23495367" w:rsidR="008D6F52" w:rsidRDefault="008D6F52" w:rsidP="008D6F52">
      <w:r>
        <w:t>— </w:t>
      </w:r>
      <w:r>
        <w:rPr>
          <w:szCs w:val="32"/>
        </w:rPr>
        <w:t>« </w:t>
      </w:r>
      <w:r w:rsidRPr="00894396">
        <w:rPr>
          <w:szCs w:val="32"/>
        </w:rPr>
        <w:t>Mais</w:t>
      </w:r>
      <w:r>
        <w:rPr>
          <w:szCs w:val="32"/>
        </w:rPr>
        <w:t xml:space="preserve">, </w:t>
      </w:r>
      <w:proofErr w:type="spellStart"/>
      <w:r w:rsidRPr="00894396">
        <w:rPr>
          <w:i/>
          <w:iCs/>
          <w:szCs w:val="32"/>
        </w:rPr>
        <w:t>sangre</w:t>
      </w:r>
      <w:proofErr w:type="spellEnd"/>
      <w:r w:rsidRPr="00894396">
        <w:rPr>
          <w:i/>
          <w:iCs/>
          <w:szCs w:val="32"/>
        </w:rPr>
        <w:t xml:space="preserve"> de </w:t>
      </w:r>
      <w:proofErr w:type="spellStart"/>
      <w:r w:rsidRPr="00894396">
        <w:rPr>
          <w:i/>
          <w:iCs/>
          <w:szCs w:val="32"/>
        </w:rPr>
        <w:t>Dios</w:t>
      </w:r>
      <w:proofErr w:type="spellEnd"/>
      <w:r>
        <w:rPr>
          <w:i/>
          <w:iCs/>
          <w:szCs w:val="32"/>
        </w:rPr>
        <w:t> ! »</w:t>
      </w:r>
      <w:r w:rsidRPr="00894396">
        <w:rPr>
          <w:szCs w:val="32"/>
        </w:rPr>
        <w:t xml:space="preserve"> hurla le sergent</w:t>
      </w:r>
      <w:r>
        <w:rPr>
          <w:szCs w:val="32"/>
        </w:rPr>
        <w:t xml:space="preserve">, </w:t>
      </w:r>
      <w:r w:rsidRPr="00894396">
        <w:rPr>
          <w:szCs w:val="32"/>
        </w:rPr>
        <w:t>en épaulant son fusil</w:t>
      </w:r>
      <w:r>
        <w:rPr>
          <w:szCs w:val="32"/>
        </w:rPr>
        <w:t>, « </w:t>
      </w:r>
      <w:r w:rsidRPr="00894396">
        <w:rPr>
          <w:szCs w:val="32"/>
        </w:rPr>
        <w:t>le voilà qui s</w:t>
      </w:r>
      <w:r>
        <w:rPr>
          <w:szCs w:val="32"/>
        </w:rPr>
        <w:t>’</w:t>
      </w:r>
      <w:r w:rsidRPr="00894396">
        <w:rPr>
          <w:szCs w:val="32"/>
        </w:rPr>
        <w:t>échappe</w:t>
      </w:r>
      <w:r>
        <w:rPr>
          <w:szCs w:val="32"/>
        </w:rPr>
        <w:t xml:space="preserve">. </w:t>
      </w:r>
      <w:r w:rsidRPr="00894396">
        <w:rPr>
          <w:szCs w:val="32"/>
        </w:rPr>
        <w:t>Regardez</w:t>
      </w:r>
      <w:r>
        <w:rPr>
          <w:szCs w:val="32"/>
        </w:rPr>
        <w:t> ! »</w:t>
      </w:r>
    </w:p>
    <w:p w14:paraId="18FCA807" w14:textId="77777777" w:rsidR="008D6F52" w:rsidRDefault="00000000" w:rsidP="008D6F52">
      <w:pPr>
        <w:rPr>
          <w:szCs w:val="32"/>
        </w:rPr>
      </w:pPr>
      <w:r w:rsidRPr="00894396">
        <w:rPr>
          <w:szCs w:val="32"/>
        </w:rPr>
        <w:t>Comme si ce Gaspar Ruiz m</w:t>
      </w:r>
      <w:r w:rsidR="008D6F52">
        <w:rPr>
          <w:szCs w:val="32"/>
        </w:rPr>
        <w:t>’</w:t>
      </w:r>
      <w:r w:rsidRPr="00894396">
        <w:rPr>
          <w:szCs w:val="32"/>
        </w:rPr>
        <w:t>eût jeté un sort</w:t>
      </w:r>
      <w:r w:rsidR="008D6F52">
        <w:rPr>
          <w:szCs w:val="32"/>
        </w:rPr>
        <w:t xml:space="preserve">, </w:t>
      </w:r>
      <w:r w:rsidRPr="00894396">
        <w:rPr>
          <w:szCs w:val="32"/>
        </w:rPr>
        <w:t>je relevai brusquement le fusil</w:t>
      </w:r>
      <w:r w:rsidR="008D6F52">
        <w:rPr>
          <w:szCs w:val="32"/>
        </w:rPr>
        <w:t xml:space="preserve">, </w:t>
      </w:r>
      <w:r w:rsidRPr="00894396">
        <w:rPr>
          <w:szCs w:val="32"/>
        </w:rPr>
        <w:t>et la balle fila par-dessus le toit</w:t>
      </w:r>
      <w:r w:rsidR="008D6F52">
        <w:rPr>
          <w:szCs w:val="32"/>
        </w:rPr>
        <w:t xml:space="preserve">. </w:t>
      </w:r>
      <w:r w:rsidRPr="00894396">
        <w:rPr>
          <w:szCs w:val="32"/>
        </w:rPr>
        <w:t>Le sergent jeta son arme à terre</w:t>
      </w:r>
      <w:r w:rsidR="008D6F52">
        <w:rPr>
          <w:szCs w:val="32"/>
        </w:rPr>
        <w:t xml:space="preserve">, </w:t>
      </w:r>
      <w:r w:rsidRPr="00894396">
        <w:rPr>
          <w:szCs w:val="32"/>
        </w:rPr>
        <w:t>et se tint coi</w:t>
      </w:r>
      <w:r w:rsidR="008D6F52">
        <w:rPr>
          <w:szCs w:val="32"/>
        </w:rPr>
        <w:t xml:space="preserve">, </w:t>
      </w:r>
      <w:r w:rsidRPr="00894396">
        <w:rPr>
          <w:szCs w:val="32"/>
        </w:rPr>
        <w:t>les yeux grands ouverts</w:t>
      </w:r>
      <w:r w:rsidR="008D6F52">
        <w:rPr>
          <w:szCs w:val="32"/>
        </w:rPr>
        <w:t xml:space="preserve">. </w:t>
      </w:r>
      <w:r w:rsidRPr="00894396">
        <w:rPr>
          <w:szCs w:val="32"/>
        </w:rPr>
        <w:t>Il eût pu ordonner à ses hommes de tirer mais il n</w:t>
      </w:r>
      <w:r w:rsidR="008D6F52">
        <w:rPr>
          <w:szCs w:val="32"/>
        </w:rPr>
        <w:t>’</w:t>
      </w:r>
      <w:r w:rsidRPr="00894396">
        <w:rPr>
          <w:szCs w:val="32"/>
        </w:rPr>
        <w:t>en fit rien</w:t>
      </w:r>
      <w:r w:rsidR="008D6F52">
        <w:rPr>
          <w:szCs w:val="32"/>
        </w:rPr>
        <w:t xml:space="preserve">. </w:t>
      </w:r>
      <w:r w:rsidRPr="00894396">
        <w:rPr>
          <w:szCs w:val="32"/>
        </w:rPr>
        <w:t>Et d</w:t>
      </w:r>
      <w:r w:rsidR="008D6F52">
        <w:rPr>
          <w:szCs w:val="32"/>
        </w:rPr>
        <w:t>’</w:t>
      </w:r>
      <w:r w:rsidRPr="00894396">
        <w:rPr>
          <w:szCs w:val="32"/>
        </w:rPr>
        <w:t>ailleurs</w:t>
      </w:r>
      <w:r w:rsidR="008D6F52">
        <w:rPr>
          <w:szCs w:val="32"/>
        </w:rPr>
        <w:t xml:space="preserve">, </w:t>
      </w:r>
      <w:r w:rsidRPr="00894396">
        <w:rPr>
          <w:szCs w:val="32"/>
        </w:rPr>
        <w:t>les soldats n</w:t>
      </w:r>
      <w:r w:rsidR="008D6F52">
        <w:rPr>
          <w:szCs w:val="32"/>
        </w:rPr>
        <w:t>’</w:t>
      </w:r>
      <w:r w:rsidRPr="00894396">
        <w:rPr>
          <w:szCs w:val="32"/>
        </w:rPr>
        <w:t>auraient pas obéi</w:t>
      </w:r>
      <w:r w:rsidR="008D6F52">
        <w:rPr>
          <w:szCs w:val="32"/>
        </w:rPr>
        <w:t xml:space="preserve">, </w:t>
      </w:r>
      <w:r w:rsidRPr="00894396">
        <w:rPr>
          <w:szCs w:val="32"/>
        </w:rPr>
        <w:t>sans doute</w:t>
      </w:r>
      <w:r w:rsidR="008D6F52">
        <w:rPr>
          <w:szCs w:val="32"/>
        </w:rPr>
        <w:t xml:space="preserve">, </w:t>
      </w:r>
      <w:r w:rsidRPr="00894396">
        <w:rPr>
          <w:szCs w:val="32"/>
        </w:rPr>
        <w:t>à ce moment-là</w:t>
      </w:r>
      <w:r w:rsidR="008D6F52">
        <w:rPr>
          <w:szCs w:val="32"/>
        </w:rPr>
        <w:t>.</w:t>
      </w:r>
    </w:p>
    <w:p w14:paraId="7A895BBD" w14:textId="77777777" w:rsidR="008D6F52" w:rsidRDefault="00000000" w:rsidP="008D6F52">
      <w:pPr>
        <w:rPr>
          <w:szCs w:val="32"/>
        </w:rPr>
      </w:pPr>
      <w:r w:rsidRPr="00894396">
        <w:rPr>
          <w:szCs w:val="32"/>
        </w:rPr>
        <w:t>Gaspar restait immobile comme une statue</w:t>
      </w:r>
      <w:r w:rsidR="008D6F52">
        <w:rPr>
          <w:szCs w:val="32"/>
        </w:rPr>
        <w:t xml:space="preserve">, </w:t>
      </w:r>
      <w:r w:rsidRPr="00894396">
        <w:rPr>
          <w:szCs w:val="32"/>
        </w:rPr>
        <w:t>les pieds appliqués au mur et ses mains velues sur la barre de fer</w:t>
      </w:r>
      <w:r w:rsidR="008D6F52">
        <w:rPr>
          <w:szCs w:val="32"/>
        </w:rPr>
        <w:t xml:space="preserve">. </w:t>
      </w:r>
      <w:r w:rsidRPr="00894396">
        <w:rPr>
          <w:szCs w:val="32"/>
        </w:rPr>
        <w:t>Rien ne se passa pendant quelques instants</w:t>
      </w:r>
      <w:r w:rsidR="008D6F52">
        <w:rPr>
          <w:szCs w:val="32"/>
        </w:rPr>
        <w:t xml:space="preserve"> ; </w:t>
      </w:r>
      <w:r w:rsidRPr="00894396">
        <w:rPr>
          <w:szCs w:val="32"/>
        </w:rPr>
        <w:t xml:space="preserve">et tout à coup je vis le </w:t>
      </w:r>
      <w:r w:rsidRPr="00894396">
        <w:rPr>
          <w:szCs w:val="32"/>
        </w:rPr>
        <w:lastRenderedPageBreak/>
        <w:t>géant redresser son dos voûté et contracter ses muscles</w:t>
      </w:r>
      <w:r w:rsidR="008D6F52">
        <w:rPr>
          <w:szCs w:val="32"/>
        </w:rPr>
        <w:t xml:space="preserve">. </w:t>
      </w:r>
      <w:r w:rsidRPr="00894396">
        <w:rPr>
          <w:szCs w:val="32"/>
        </w:rPr>
        <w:t>Ses lèvres se retroussaient</w:t>
      </w:r>
      <w:r w:rsidR="008D6F52">
        <w:rPr>
          <w:szCs w:val="32"/>
        </w:rPr>
        <w:t xml:space="preserve">, </w:t>
      </w:r>
      <w:r w:rsidRPr="00894396">
        <w:rPr>
          <w:szCs w:val="32"/>
        </w:rPr>
        <w:t>en découvrant ses dents</w:t>
      </w:r>
      <w:r w:rsidR="008D6F52">
        <w:rPr>
          <w:szCs w:val="32"/>
        </w:rPr>
        <w:t xml:space="preserve">. </w:t>
      </w:r>
      <w:r w:rsidRPr="00894396">
        <w:rPr>
          <w:szCs w:val="32"/>
        </w:rPr>
        <w:t>Puis</w:t>
      </w:r>
      <w:r w:rsidR="008D6F52">
        <w:rPr>
          <w:szCs w:val="32"/>
        </w:rPr>
        <w:t xml:space="preserve">, </w:t>
      </w:r>
      <w:r w:rsidRPr="00894396">
        <w:rPr>
          <w:szCs w:val="32"/>
        </w:rPr>
        <w:t>je m</w:t>
      </w:r>
      <w:r w:rsidR="008D6F52">
        <w:rPr>
          <w:szCs w:val="32"/>
        </w:rPr>
        <w:t>’</w:t>
      </w:r>
      <w:r w:rsidRPr="00894396">
        <w:rPr>
          <w:szCs w:val="32"/>
        </w:rPr>
        <w:t>aperçus que</w:t>
      </w:r>
      <w:r w:rsidR="008D6F52">
        <w:rPr>
          <w:szCs w:val="32"/>
        </w:rPr>
        <w:t xml:space="preserve">, </w:t>
      </w:r>
      <w:r w:rsidRPr="00894396">
        <w:rPr>
          <w:szCs w:val="32"/>
        </w:rPr>
        <w:t>sous sa traction formidable</w:t>
      </w:r>
      <w:r w:rsidR="008D6F52">
        <w:rPr>
          <w:szCs w:val="32"/>
        </w:rPr>
        <w:t xml:space="preserve">, </w:t>
      </w:r>
      <w:r w:rsidRPr="00894396">
        <w:rPr>
          <w:szCs w:val="32"/>
        </w:rPr>
        <w:t>le barreau de fer se tordait lentement</w:t>
      </w:r>
      <w:r w:rsidR="008D6F52">
        <w:rPr>
          <w:szCs w:val="32"/>
        </w:rPr>
        <w:t xml:space="preserve">. </w:t>
      </w:r>
      <w:r w:rsidRPr="00894396">
        <w:rPr>
          <w:szCs w:val="32"/>
        </w:rPr>
        <w:t>Le soleil dardait sur ses traits</w:t>
      </w:r>
      <w:r w:rsidR="008D6F52">
        <w:rPr>
          <w:szCs w:val="32"/>
        </w:rPr>
        <w:t xml:space="preserve">, </w:t>
      </w:r>
      <w:r w:rsidRPr="00894396">
        <w:rPr>
          <w:szCs w:val="32"/>
        </w:rPr>
        <w:t>figés dans leur effort</w:t>
      </w:r>
      <w:r w:rsidR="008D6F52">
        <w:rPr>
          <w:szCs w:val="32"/>
        </w:rPr>
        <w:t xml:space="preserve">, </w:t>
      </w:r>
      <w:r w:rsidRPr="00894396">
        <w:rPr>
          <w:szCs w:val="32"/>
        </w:rPr>
        <w:t>et la sueur ruisselait en grosses gouttes sur son front</w:t>
      </w:r>
      <w:r w:rsidR="008D6F52">
        <w:rPr>
          <w:szCs w:val="32"/>
        </w:rPr>
        <w:t xml:space="preserve">. </w:t>
      </w:r>
      <w:r w:rsidRPr="00894396">
        <w:rPr>
          <w:szCs w:val="32"/>
        </w:rPr>
        <w:t>En regardant le barreau</w:t>
      </w:r>
      <w:r w:rsidR="008D6F52">
        <w:rPr>
          <w:szCs w:val="32"/>
        </w:rPr>
        <w:t xml:space="preserve">, </w:t>
      </w:r>
      <w:r w:rsidRPr="00894396">
        <w:rPr>
          <w:szCs w:val="32"/>
        </w:rPr>
        <w:t>je vis du sang filtrer sous les ongles de Gaspar</w:t>
      </w:r>
      <w:r w:rsidR="008D6F52">
        <w:rPr>
          <w:szCs w:val="32"/>
        </w:rPr>
        <w:t xml:space="preserve">. </w:t>
      </w:r>
      <w:r w:rsidRPr="00894396">
        <w:rPr>
          <w:szCs w:val="32"/>
        </w:rPr>
        <w:t>Il cessa enfin de tirer et resta un instant recroquevillé</w:t>
      </w:r>
      <w:r w:rsidR="008D6F52">
        <w:rPr>
          <w:szCs w:val="32"/>
        </w:rPr>
        <w:t xml:space="preserve">, </w:t>
      </w:r>
      <w:r w:rsidRPr="00894396">
        <w:rPr>
          <w:szCs w:val="32"/>
        </w:rPr>
        <w:t>la tête pendante</w:t>
      </w:r>
      <w:r w:rsidR="008D6F52">
        <w:rPr>
          <w:szCs w:val="32"/>
        </w:rPr>
        <w:t xml:space="preserve">, </w:t>
      </w:r>
      <w:r w:rsidRPr="00894396">
        <w:rPr>
          <w:szCs w:val="32"/>
        </w:rPr>
        <w:t>regardant d</w:t>
      </w:r>
      <w:r w:rsidR="008D6F52">
        <w:rPr>
          <w:szCs w:val="32"/>
        </w:rPr>
        <w:t>’</w:t>
      </w:r>
      <w:r w:rsidRPr="00894396">
        <w:rPr>
          <w:szCs w:val="32"/>
        </w:rPr>
        <w:t>un air somnolent dans la paume de ses mains puissantes</w:t>
      </w:r>
      <w:r w:rsidR="008D6F52">
        <w:rPr>
          <w:szCs w:val="32"/>
        </w:rPr>
        <w:t xml:space="preserve">. </w:t>
      </w:r>
      <w:r w:rsidRPr="00894396">
        <w:rPr>
          <w:szCs w:val="32"/>
        </w:rPr>
        <w:t>On eût dit qu</w:t>
      </w:r>
      <w:r w:rsidR="008D6F52">
        <w:rPr>
          <w:szCs w:val="32"/>
        </w:rPr>
        <w:t>’</w:t>
      </w:r>
      <w:r w:rsidRPr="00894396">
        <w:rPr>
          <w:szCs w:val="32"/>
        </w:rPr>
        <w:t>il venait de s</w:t>
      </w:r>
      <w:r w:rsidR="008D6F52">
        <w:rPr>
          <w:szCs w:val="32"/>
        </w:rPr>
        <w:t>’</w:t>
      </w:r>
      <w:r w:rsidRPr="00894396">
        <w:rPr>
          <w:szCs w:val="32"/>
        </w:rPr>
        <w:t>éveiller</w:t>
      </w:r>
      <w:r w:rsidR="008D6F52">
        <w:rPr>
          <w:szCs w:val="32"/>
        </w:rPr>
        <w:t xml:space="preserve">. </w:t>
      </w:r>
      <w:r w:rsidRPr="00894396">
        <w:rPr>
          <w:szCs w:val="32"/>
        </w:rPr>
        <w:t>Brusquement</w:t>
      </w:r>
      <w:r w:rsidR="008D6F52">
        <w:rPr>
          <w:szCs w:val="32"/>
        </w:rPr>
        <w:t xml:space="preserve">, </w:t>
      </w:r>
      <w:r w:rsidRPr="00894396">
        <w:rPr>
          <w:szCs w:val="32"/>
        </w:rPr>
        <w:t>il s</w:t>
      </w:r>
      <w:r w:rsidR="008D6F52">
        <w:rPr>
          <w:szCs w:val="32"/>
        </w:rPr>
        <w:t>’</w:t>
      </w:r>
      <w:r w:rsidRPr="00894396">
        <w:rPr>
          <w:szCs w:val="32"/>
        </w:rPr>
        <w:t>arc-bouta contre le bord de la fenêtre</w:t>
      </w:r>
      <w:r w:rsidR="008D6F52">
        <w:rPr>
          <w:szCs w:val="32"/>
        </w:rPr>
        <w:t xml:space="preserve">, </w:t>
      </w:r>
      <w:r w:rsidRPr="00894396">
        <w:rPr>
          <w:szCs w:val="32"/>
        </w:rPr>
        <w:t>appliqua contre le second barreau la plante de ses pieds nus</w:t>
      </w:r>
      <w:r w:rsidR="008D6F52">
        <w:rPr>
          <w:szCs w:val="32"/>
        </w:rPr>
        <w:t xml:space="preserve">, </w:t>
      </w:r>
      <w:r w:rsidRPr="00894396">
        <w:rPr>
          <w:szCs w:val="32"/>
        </w:rPr>
        <w:t>et le tordit en sens inverse du premier</w:t>
      </w:r>
      <w:r w:rsidR="008D6F52">
        <w:rPr>
          <w:szCs w:val="32"/>
        </w:rPr>
        <w:t>.</w:t>
      </w:r>
    </w:p>
    <w:p w14:paraId="30271FDB" w14:textId="2FC6D941" w:rsidR="008D6F52" w:rsidRDefault="00000000" w:rsidP="008D6F52">
      <w:r w:rsidRPr="00894396">
        <w:rPr>
          <w:szCs w:val="32"/>
        </w:rPr>
        <w:t>Telle était sa force</w:t>
      </w:r>
      <w:r w:rsidR="008D6F52">
        <w:rPr>
          <w:szCs w:val="32"/>
        </w:rPr>
        <w:t xml:space="preserve">, </w:t>
      </w:r>
      <w:r w:rsidRPr="00894396">
        <w:rPr>
          <w:szCs w:val="32"/>
        </w:rPr>
        <w:t>dont</w:t>
      </w:r>
      <w:r w:rsidR="008D6F52">
        <w:rPr>
          <w:szCs w:val="32"/>
        </w:rPr>
        <w:t xml:space="preserve">, </w:t>
      </w:r>
      <w:r w:rsidRPr="00894396">
        <w:rPr>
          <w:szCs w:val="32"/>
        </w:rPr>
        <w:t>en l</w:t>
      </w:r>
      <w:r w:rsidR="008D6F52">
        <w:rPr>
          <w:szCs w:val="32"/>
        </w:rPr>
        <w:t>’</w:t>
      </w:r>
      <w:r w:rsidRPr="00894396">
        <w:rPr>
          <w:szCs w:val="32"/>
        </w:rPr>
        <w:t>occurrence</w:t>
      </w:r>
      <w:r w:rsidR="008D6F52">
        <w:rPr>
          <w:szCs w:val="32"/>
        </w:rPr>
        <w:t xml:space="preserve">, </w:t>
      </w:r>
      <w:r w:rsidRPr="00894396">
        <w:rPr>
          <w:szCs w:val="32"/>
        </w:rPr>
        <w:t>l</w:t>
      </w:r>
      <w:r w:rsidR="008D6F52">
        <w:rPr>
          <w:szCs w:val="32"/>
        </w:rPr>
        <w:t>’</w:t>
      </w:r>
      <w:r w:rsidRPr="00894396">
        <w:rPr>
          <w:szCs w:val="32"/>
        </w:rPr>
        <w:t>effet soulagea mes pensées douloureuses</w:t>
      </w:r>
      <w:r w:rsidR="008D6F52">
        <w:rPr>
          <w:szCs w:val="32"/>
        </w:rPr>
        <w:t xml:space="preserve">. </w:t>
      </w:r>
      <w:r w:rsidRPr="00894396">
        <w:rPr>
          <w:szCs w:val="32"/>
        </w:rPr>
        <w:t>Et l</w:t>
      </w:r>
      <w:r w:rsidR="008D6F52">
        <w:rPr>
          <w:szCs w:val="32"/>
        </w:rPr>
        <w:t>’</w:t>
      </w:r>
      <w:r w:rsidRPr="00894396">
        <w:rPr>
          <w:szCs w:val="32"/>
        </w:rPr>
        <w:t>on aurait cru qu</w:t>
      </w:r>
      <w:r w:rsidR="008D6F52">
        <w:rPr>
          <w:szCs w:val="32"/>
        </w:rPr>
        <w:t>’</w:t>
      </w:r>
      <w:r w:rsidRPr="00894396">
        <w:rPr>
          <w:szCs w:val="32"/>
        </w:rPr>
        <w:t>il n</w:t>
      </w:r>
      <w:r w:rsidR="008D6F52">
        <w:rPr>
          <w:szCs w:val="32"/>
        </w:rPr>
        <w:t>’</w:t>
      </w:r>
      <w:r w:rsidRPr="00894396">
        <w:rPr>
          <w:szCs w:val="32"/>
        </w:rPr>
        <w:t>avait rien fait</w:t>
      </w:r>
      <w:r w:rsidR="008D6F52">
        <w:rPr>
          <w:szCs w:val="32"/>
        </w:rPr>
        <w:t xml:space="preserve"> ! </w:t>
      </w:r>
      <w:r w:rsidRPr="00894396">
        <w:rPr>
          <w:szCs w:val="32"/>
        </w:rPr>
        <w:t>Sauf le changement de position</w:t>
      </w:r>
      <w:r w:rsidR="008D6F52">
        <w:rPr>
          <w:szCs w:val="32"/>
        </w:rPr>
        <w:t xml:space="preserve">, </w:t>
      </w:r>
      <w:r w:rsidRPr="00894396">
        <w:rPr>
          <w:szCs w:val="32"/>
        </w:rPr>
        <w:t>dont la vivacité nous avait surpris</w:t>
      </w:r>
      <w:r w:rsidR="008D6F52">
        <w:rPr>
          <w:szCs w:val="32"/>
        </w:rPr>
        <w:t xml:space="preserve">, </w:t>
      </w:r>
      <w:r w:rsidRPr="00894396">
        <w:rPr>
          <w:szCs w:val="32"/>
        </w:rPr>
        <w:t>je n</w:t>
      </w:r>
      <w:r w:rsidR="008D6F52">
        <w:rPr>
          <w:szCs w:val="32"/>
        </w:rPr>
        <w:t>’</w:t>
      </w:r>
      <w:r w:rsidRPr="00894396">
        <w:rPr>
          <w:szCs w:val="32"/>
        </w:rPr>
        <w:t>ai gardé de cette scène qu</w:t>
      </w:r>
      <w:r w:rsidR="008D6F52">
        <w:rPr>
          <w:szCs w:val="32"/>
        </w:rPr>
        <w:t>’</w:t>
      </w:r>
      <w:r w:rsidRPr="00894396">
        <w:rPr>
          <w:szCs w:val="32"/>
        </w:rPr>
        <w:t>une impression d</w:t>
      </w:r>
      <w:r w:rsidR="008D6F52">
        <w:rPr>
          <w:szCs w:val="32"/>
        </w:rPr>
        <w:t>’</w:t>
      </w:r>
      <w:r w:rsidRPr="00894396">
        <w:rPr>
          <w:szCs w:val="32"/>
        </w:rPr>
        <w:t>immobilité</w:t>
      </w:r>
      <w:r w:rsidR="008D6F52">
        <w:rPr>
          <w:szCs w:val="32"/>
        </w:rPr>
        <w:t xml:space="preserve">. </w:t>
      </w:r>
      <w:r w:rsidRPr="00894396">
        <w:rPr>
          <w:szCs w:val="32"/>
        </w:rPr>
        <w:t>Il avait largement écarté les barreaux</w:t>
      </w:r>
      <w:r w:rsidR="008D6F52">
        <w:rPr>
          <w:szCs w:val="32"/>
        </w:rPr>
        <w:t xml:space="preserve">, </w:t>
      </w:r>
      <w:r w:rsidRPr="00894396">
        <w:rPr>
          <w:szCs w:val="32"/>
        </w:rPr>
        <w:t>pourtant</w:t>
      </w:r>
      <w:r w:rsidR="008D6F52">
        <w:rPr>
          <w:szCs w:val="32"/>
        </w:rPr>
        <w:t xml:space="preserve">. </w:t>
      </w:r>
      <w:r w:rsidRPr="00894396">
        <w:rPr>
          <w:szCs w:val="32"/>
        </w:rPr>
        <w:t>Et il aurait pu sortir</w:t>
      </w:r>
      <w:r w:rsidR="008D6F52">
        <w:rPr>
          <w:szCs w:val="32"/>
        </w:rPr>
        <w:t xml:space="preserve">, </w:t>
      </w:r>
      <w:r w:rsidRPr="00894396">
        <w:rPr>
          <w:szCs w:val="32"/>
        </w:rPr>
        <w:t>si tel eût été son désir</w:t>
      </w:r>
      <w:r w:rsidR="008D6F52">
        <w:rPr>
          <w:szCs w:val="32"/>
        </w:rPr>
        <w:t xml:space="preserve">. </w:t>
      </w:r>
      <w:r w:rsidRPr="00894396">
        <w:rPr>
          <w:szCs w:val="32"/>
        </w:rPr>
        <w:t>Mais il laissa retomber ses jambes dans la cellule</w:t>
      </w:r>
      <w:r w:rsidR="008D6F52">
        <w:rPr>
          <w:szCs w:val="32"/>
        </w:rPr>
        <w:t xml:space="preserve">, </w:t>
      </w:r>
      <w:r w:rsidRPr="00894396">
        <w:rPr>
          <w:szCs w:val="32"/>
        </w:rPr>
        <w:t>et tourna la tête par-dessus son épaule en faisant signe aux soldats</w:t>
      </w:r>
      <w:r w:rsidR="008D6F52">
        <w:rPr>
          <w:szCs w:val="32"/>
        </w:rPr>
        <w:t> : – « </w:t>
      </w:r>
      <w:r w:rsidRPr="00894396">
        <w:rPr>
          <w:szCs w:val="32"/>
        </w:rPr>
        <w:t>Envoyez l</w:t>
      </w:r>
      <w:r w:rsidR="008D6F52">
        <w:rPr>
          <w:szCs w:val="32"/>
        </w:rPr>
        <w:t>’</w:t>
      </w:r>
      <w:r w:rsidRPr="00894396">
        <w:rPr>
          <w:szCs w:val="32"/>
        </w:rPr>
        <w:t>eau</w:t>
      </w:r>
      <w:r w:rsidR="008D6F52">
        <w:rPr>
          <w:szCs w:val="32"/>
        </w:rPr>
        <w:t xml:space="preserve"> », </w:t>
      </w:r>
      <w:r w:rsidRPr="00894396">
        <w:rPr>
          <w:szCs w:val="32"/>
        </w:rPr>
        <w:t>dit-il</w:t>
      </w:r>
      <w:r w:rsidR="008D6F52">
        <w:rPr>
          <w:szCs w:val="32"/>
        </w:rPr>
        <w:t>, « </w:t>
      </w:r>
      <w:r w:rsidRPr="00894396">
        <w:rPr>
          <w:szCs w:val="32"/>
        </w:rPr>
        <w:t>je vais leur donner à boire</w:t>
      </w:r>
      <w:r w:rsidR="008D6F52">
        <w:rPr>
          <w:szCs w:val="32"/>
        </w:rPr>
        <w:t> ! »</w:t>
      </w:r>
    </w:p>
    <w:p w14:paraId="20021A69" w14:textId="77777777" w:rsidR="008D6F52" w:rsidRDefault="00000000" w:rsidP="008D6F52">
      <w:pPr>
        <w:rPr>
          <w:szCs w:val="32"/>
        </w:rPr>
      </w:pPr>
      <w:r w:rsidRPr="00894396">
        <w:rPr>
          <w:szCs w:val="32"/>
        </w:rPr>
        <w:t>On lui obéit</w:t>
      </w:r>
      <w:r w:rsidR="008D6F52">
        <w:rPr>
          <w:szCs w:val="32"/>
        </w:rPr>
        <w:t xml:space="preserve">. </w:t>
      </w:r>
      <w:r w:rsidRPr="00894396">
        <w:rPr>
          <w:szCs w:val="32"/>
        </w:rPr>
        <w:t>Pendant un instant</w:t>
      </w:r>
      <w:r w:rsidR="008D6F52">
        <w:rPr>
          <w:szCs w:val="32"/>
        </w:rPr>
        <w:t xml:space="preserve">, </w:t>
      </w:r>
      <w:r w:rsidRPr="00894396">
        <w:rPr>
          <w:szCs w:val="32"/>
        </w:rPr>
        <w:t>je m</w:t>
      </w:r>
      <w:r w:rsidR="008D6F52">
        <w:rPr>
          <w:szCs w:val="32"/>
        </w:rPr>
        <w:t>’</w:t>
      </w:r>
      <w:r w:rsidRPr="00894396">
        <w:rPr>
          <w:szCs w:val="32"/>
        </w:rPr>
        <w:t>attendis à voir disparaître le seau et l</w:t>
      </w:r>
      <w:r w:rsidR="008D6F52">
        <w:rPr>
          <w:szCs w:val="32"/>
        </w:rPr>
        <w:t>’</w:t>
      </w:r>
      <w:r w:rsidRPr="00894396">
        <w:rPr>
          <w:szCs w:val="32"/>
        </w:rPr>
        <w:t>homme</w:t>
      </w:r>
      <w:r w:rsidR="008D6F52">
        <w:rPr>
          <w:szCs w:val="32"/>
        </w:rPr>
        <w:t xml:space="preserve">, </w:t>
      </w:r>
      <w:r w:rsidRPr="00894396">
        <w:rPr>
          <w:szCs w:val="32"/>
        </w:rPr>
        <w:t>submergés sous un élan furieux</w:t>
      </w:r>
      <w:r w:rsidR="008D6F52">
        <w:rPr>
          <w:szCs w:val="32"/>
        </w:rPr>
        <w:t xml:space="preserve"> ; </w:t>
      </w:r>
      <w:r w:rsidRPr="00894396">
        <w:rPr>
          <w:szCs w:val="32"/>
        </w:rPr>
        <w:t>je crus que les prisonniers allaient faire tomber Ruiz à coups de dents</w:t>
      </w:r>
      <w:r w:rsidR="008D6F52">
        <w:rPr>
          <w:szCs w:val="32"/>
        </w:rPr>
        <w:t xml:space="preserve">. </w:t>
      </w:r>
      <w:r w:rsidRPr="00894396">
        <w:rPr>
          <w:szCs w:val="32"/>
        </w:rPr>
        <w:t>Ils se ruaient sur lui</w:t>
      </w:r>
      <w:r w:rsidR="008D6F52">
        <w:rPr>
          <w:szCs w:val="32"/>
        </w:rPr>
        <w:t xml:space="preserve">, </w:t>
      </w:r>
      <w:r w:rsidRPr="00894396">
        <w:rPr>
          <w:szCs w:val="32"/>
        </w:rPr>
        <w:t>mais</w:t>
      </w:r>
      <w:r w:rsidR="008D6F52">
        <w:rPr>
          <w:szCs w:val="32"/>
        </w:rPr>
        <w:t xml:space="preserve">, </w:t>
      </w:r>
      <w:r w:rsidRPr="00894396">
        <w:rPr>
          <w:szCs w:val="32"/>
        </w:rPr>
        <w:t>avec son seau sur les genoux</w:t>
      </w:r>
      <w:r w:rsidR="008D6F52">
        <w:rPr>
          <w:szCs w:val="32"/>
        </w:rPr>
        <w:t xml:space="preserve">, </w:t>
      </w:r>
      <w:r w:rsidRPr="00894396">
        <w:rPr>
          <w:szCs w:val="32"/>
        </w:rPr>
        <w:t>il repoussa l</w:t>
      </w:r>
      <w:r w:rsidR="008D6F52">
        <w:rPr>
          <w:szCs w:val="32"/>
        </w:rPr>
        <w:t>’</w:t>
      </w:r>
      <w:r w:rsidRPr="00894396">
        <w:rPr>
          <w:szCs w:val="32"/>
        </w:rPr>
        <w:t>assaut des malheureux</w:t>
      </w:r>
      <w:r w:rsidR="008D6F52">
        <w:rPr>
          <w:szCs w:val="32"/>
        </w:rPr>
        <w:t xml:space="preserve">, </w:t>
      </w:r>
      <w:r w:rsidRPr="00894396">
        <w:rPr>
          <w:szCs w:val="32"/>
        </w:rPr>
        <w:t>rien qu</w:t>
      </w:r>
      <w:r w:rsidR="008D6F52">
        <w:rPr>
          <w:szCs w:val="32"/>
        </w:rPr>
        <w:t>’</w:t>
      </w:r>
      <w:r w:rsidRPr="00894396">
        <w:rPr>
          <w:szCs w:val="32"/>
        </w:rPr>
        <w:t>en balançant ses pieds</w:t>
      </w:r>
      <w:r w:rsidR="008D6F52">
        <w:rPr>
          <w:szCs w:val="32"/>
        </w:rPr>
        <w:t xml:space="preserve">. </w:t>
      </w:r>
      <w:r w:rsidRPr="00894396">
        <w:rPr>
          <w:szCs w:val="32"/>
        </w:rPr>
        <w:t>Ils retombaient en arrière</w:t>
      </w:r>
      <w:r w:rsidR="008D6F52">
        <w:rPr>
          <w:szCs w:val="32"/>
        </w:rPr>
        <w:t xml:space="preserve">, </w:t>
      </w:r>
      <w:r w:rsidRPr="00894396">
        <w:rPr>
          <w:szCs w:val="32"/>
        </w:rPr>
        <w:t>avec des hurlements de douleur</w:t>
      </w:r>
      <w:r w:rsidR="008D6F52">
        <w:rPr>
          <w:szCs w:val="32"/>
        </w:rPr>
        <w:t xml:space="preserve">, </w:t>
      </w:r>
      <w:r w:rsidRPr="00894396">
        <w:rPr>
          <w:szCs w:val="32"/>
        </w:rPr>
        <w:t>et les soldats riaient de ce spectacle</w:t>
      </w:r>
      <w:r w:rsidR="008D6F52">
        <w:rPr>
          <w:szCs w:val="32"/>
        </w:rPr>
        <w:t>.</w:t>
      </w:r>
    </w:p>
    <w:p w14:paraId="45D36B02" w14:textId="77777777" w:rsidR="008D6F52" w:rsidRDefault="00000000" w:rsidP="008D6F52">
      <w:pPr>
        <w:rPr>
          <w:szCs w:val="32"/>
        </w:rPr>
      </w:pPr>
      <w:r w:rsidRPr="00894396">
        <w:rPr>
          <w:szCs w:val="32"/>
        </w:rPr>
        <w:t>Ils riaient tous</w:t>
      </w:r>
      <w:r w:rsidR="008D6F52">
        <w:rPr>
          <w:szCs w:val="32"/>
        </w:rPr>
        <w:t xml:space="preserve">, </w:t>
      </w:r>
      <w:r w:rsidRPr="00894396">
        <w:rPr>
          <w:szCs w:val="32"/>
        </w:rPr>
        <w:t>à se tenir les côtes</w:t>
      </w:r>
      <w:r w:rsidR="008D6F52">
        <w:rPr>
          <w:szCs w:val="32"/>
        </w:rPr>
        <w:t xml:space="preserve">, </w:t>
      </w:r>
      <w:r w:rsidRPr="00894396">
        <w:rPr>
          <w:szCs w:val="32"/>
        </w:rPr>
        <w:t>sauf le sergent qui restait sombre et morose</w:t>
      </w:r>
      <w:r w:rsidR="008D6F52">
        <w:rPr>
          <w:szCs w:val="32"/>
        </w:rPr>
        <w:t xml:space="preserve">. </w:t>
      </w:r>
      <w:r w:rsidRPr="00894396">
        <w:rPr>
          <w:szCs w:val="32"/>
        </w:rPr>
        <w:t>Il redoutait que les prisonniers soulevés ne prissent la fuite</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il n</w:t>
      </w:r>
      <w:r w:rsidR="008D6F52">
        <w:rPr>
          <w:szCs w:val="32"/>
        </w:rPr>
        <w:t>’</w:t>
      </w:r>
      <w:r w:rsidRPr="00894396">
        <w:rPr>
          <w:szCs w:val="32"/>
        </w:rPr>
        <w:t xml:space="preserve">y avait rien à craindre </w:t>
      </w:r>
      <w:r w:rsidRPr="00894396">
        <w:rPr>
          <w:szCs w:val="32"/>
        </w:rPr>
        <w:lastRenderedPageBreak/>
        <w:t>de semblable</w:t>
      </w:r>
      <w:r w:rsidR="008D6F52">
        <w:rPr>
          <w:szCs w:val="32"/>
        </w:rPr>
        <w:t xml:space="preserve">, </w:t>
      </w:r>
      <w:r w:rsidRPr="00894396">
        <w:rPr>
          <w:szCs w:val="32"/>
        </w:rPr>
        <w:t>et je me tenais moi-même devant la fenêtre</w:t>
      </w:r>
      <w:r w:rsidR="008D6F52">
        <w:rPr>
          <w:szCs w:val="32"/>
        </w:rPr>
        <w:t xml:space="preserve">, </w:t>
      </w:r>
      <w:r w:rsidRPr="00894396">
        <w:rPr>
          <w:szCs w:val="32"/>
        </w:rPr>
        <w:t>l</w:t>
      </w:r>
      <w:r w:rsidR="008D6F52">
        <w:rPr>
          <w:szCs w:val="32"/>
        </w:rPr>
        <w:t>’</w:t>
      </w:r>
      <w:r w:rsidRPr="00894396">
        <w:rPr>
          <w:szCs w:val="32"/>
        </w:rPr>
        <w:t>épée à la main</w:t>
      </w:r>
      <w:r w:rsidR="008D6F52">
        <w:rPr>
          <w:szCs w:val="32"/>
        </w:rPr>
        <w:t xml:space="preserve">. </w:t>
      </w:r>
      <w:r w:rsidRPr="00894396">
        <w:rPr>
          <w:szCs w:val="32"/>
        </w:rPr>
        <w:t>Lorsque la force de Gaspar Ruiz les eut remis à la raison</w:t>
      </w:r>
      <w:r w:rsidR="008D6F52">
        <w:rPr>
          <w:szCs w:val="32"/>
        </w:rPr>
        <w:t xml:space="preserve">, </w:t>
      </w:r>
      <w:r w:rsidRPr="00894396">
        <w:rPr>
          <w:szCs w:val="32"/>
        </w:rPr>
        <w:t>les captifs s</w:t>
      </w:r>
      <w:r w:rsidR="008D6F52">
        <w:rPr>
          <w:szCs w:val="32"/>
        </w:rPr>
        <w:t>’</w:t>
      </w:r>
      <w:r w:rsidRPr="00894396">
        <w:rPr>
          <w:szCs w:val="32"/>
        </w:rPr>
        <w:t>approchèrent de lui un à un</w:t>
      </w:r>
      <w:r w:rsidR="008D6F52">
        <w:rPr>
          <w:szCs w:val="32"/>
        </w:rPr>
        <w:t xml:space="preserve">, </w:t>
      </w:r>
      <w:r w:rsidRPr="00894396">
        <w:rPr>
          <w:szCs w:val="32"/>
        </w:rPr>
        <w:t>en tendant le cou vers le seau que le géant inclinait sur leurs lèvres</w:t>
      </w:r>
      <w:r w:rsidR="008D6F52">
        <w:rPr>
          <w:szCs w:val="32"/>
        </w:rPr>
        <w:t xml:space="preserve">, </w:t>
      </w:r>
      <w:r w:rsidRPr="00894396">
        <w:rPr>
          <w:szCs w:val="32"/>
        </w:rPr>
        <w:t>avec un air singulier de charité</w:t>
      </w:r>
      <w:r w:rsidR="008D6F52">
        <w:rPr>
          <w:szCs w:val="32"/>
        </w:rPr>
        <w:t xml:space="preserve">, </w:t>
      </w:r>
      <w:r w:rsidRPr="00894396">
        <w:rPr>
          <w:szCs w:val="32"/>
        </w:rPr>
        <w:t>de douceur et de compassion</w:t>
      </w:r>
      <w:r w:rsidR="008D6F52">
        <w:rPr>
          <w:szCs w:val="32"/>
        </w:rPr>
        <w:t xml:space="preserve">. </w:t>
      </w:r>
      <w:r w:rsidRPr="00894396">
        <w:rPr>
          <w:szCs w:val="32"/>
        </w:rPr>
        <w:t>Cet aspect de bienveillance était l</w:t>
      </w:r>
      <w:r w:rsidR="008D6F52">
        <w:rPr>
          <w:szCs w:val="32"/>
        </w:rPr>
        <w:t>’</w:t>
      </w:r>
      <w:r w:rsidRPr="00894396">
        <w:rPr>
          <w:szCs w:val="32"/>
        </w:rPr>
        <w:t>effet de l</w:t>
      </w:r>
      <w:r w:rsidR="008D6F52">
        <w:rPr>
          <w:szCs w:val="32"/>
        </w:rPr>
        <w:t>’</w:t>
      </w:r>
      <w:r w:rsidRPr="00894396">
        <w:rPr>
          <w:szCs w:val="32"/>
        </w:rPr>
        <w:t>attention qu</w:t>
      </w:r>
      <w:r w:rsidR="008D6F52">
        <w:rPr>
          <w:szCs w:val="32"/>
        </w:rPr>
        <w:t>’</w:t>
      </w:r>
      <w:r w:rsidRPr="00894396">
        <w:rPr>
          <w:szCs w:val="32"/>
        </w:rPr>
        <w:t>il apportait à ne pas perdre d</w:t>
      </w:r>
      <w:r w:rsidR="008D6F52">
        <w:rPr>
          <w:szCs w:val="32"/>
        </w:rPr>
        <w:t>’</w:t>
      </w:r>
      <w:r w:rsidRPr="00894396">
        <w:rPr>
          <w:szCs w:val="32"/>
        </w:rPr>
        <w:t>eau</w:t>
      </w:r>
      <w:r w:rsidR="008D6F52">
        <w:rPr>
          <w:szCs w:val="32"/>
        </w:rPr>
        <w:t xml:space="preserve">, </w:t>
      </w:r>
      <w:r w:rsidRPr="00894396">
        <w:rPr>
          <w:szCs w:val="32"/>
        </w:rPr>
        <w:t>et de sa posture sur le bord de la fenêtre</w:t>
      </w:r>
      <w:r w:rsidR="008D6F52">
        <w:rPr>
          <w:szCs w:val="32"/>
        </w:rPr>
        <w:t xml:space="preserve"> ; </w:t>
      </w:r>
      <w:r w:rsidRPr="00894396">
        <w:rPr>
          <w:szCs w:val="32"/>
        </w:rPr>
        <w:t>si l</w:t>
      </w:r>
      <w:r w:rsidR="008D6F52">
        <w:rPr>
          <w:szCs w:val="32"/>
        </w:rPr>
        <w:t>’</w:t>
      </w:r>
      <w:r w:rsidRPr="00894396">
        <w:rPr>
          <w:szCs w:val="32"/>
        </w:rPr>
        <w:t>un des prisonniers s</w:t>
      </w:r>
      <w:r w:rsidR="008D6F52">
        <w:rPr>
          <w:szCs w:val="32"/>
        </w:rPr>
        <w:t>’</w:t>
      </w:r>
      <w:r w:rsidRPr="00894396">
        <w:rPr>
          <w:szCs w:val="32"/>
        </w:rPr>
        <w:t>obstinait à garder les lèvres collées au bord du seau après que Gaspar avait dit</w:t>
      </w:r>
      <w:r w:rsidR="008D6F52">
        <w:rPr>
          <w:szCs w:val="32"/>
        </w:rPr>
        <w:t> : « </w:t>
      </w:r>
      <w:r w:rsidRPr="00894396">
        <w:rPr>
          <w:szCs w:val="32"/>
        </w:rPr>
        <w:t>Assez</w:t>
      </w:r>
      <w:r w:rsidR="008D6F52">
        <w:rPr>
          <w:szCs w:val="32"/>
        </w:rPr>
        <w:t> ! »</w:t>
      </w:r>
      <w:r w:rsidRPr="00894396">
        <w:rPr>
          <w:szCs w:val="32"/>
        </w:rPr>
        <w:t xml:space="preserve"> il n</w:t>
      </w:r>
      <w:r w:rsidR="008D6F52">
        <w:rPr>
          <w:szCs w:val="32"/>
        </w:rPr>
        <w:t>’</w:t>
      </w:r>
      <w:r w:rsidRPr="00894396">
        <w:rPr>
          <w:szCs w:val="32"/>
        </w:rPr>
        <w:t>y avait ni tendresse ni douceur dans le coup de pied qui le renvoyait courbé en deux et gémissant dans l</w:t>
      </w:r>
      <w:r w:rsidR="008D6F52">
        <w:rPr>
          <w:szCs w:val="32"/>
        </w:rPr>
        <w:t>’</w:t>
      </w:r>
      <w:r w:rsidRPr="00894396">
        <w:rPr>
          <w:szCs w:val="32"/>
        </w:rPr>
        <w:t>intérieur de la cellule</w:t>
      </w:r>
      <w:r w:rsidR="008D6F52">
        <w:rPr>
          <w:szCs w:val="32"/>
        </w:rPr>
        <w:t xml:space="preserve">, </w:t>
      </w:r>
      <w:r w:rsidRPr="00894396">
        <w:rPr>
          <w:szCs w:val="32"/>
        </w:rPr>
        <w:t>où il culbutait deux ou trois de ses camarades avant de retomber lui-même</w:t>
      </w:r>
      <w:r w:rsidR="008D6F52">
        <w:rPr>
          <w:szCs w:val="32"/>
        </w:rPr>
        <w:t xml:space="preserve">. </w:t>
      </w:r>
      <w:r w:rsidRPr="00894396">
        <w:rPr>
          <w:szCs w:val="32"/>
        </w:rPr>
        <w:t>Ils revenaient tour à tour vers lui</w:t>
      </w:r>
      <w:r w:rsidR="008D6F52">
        <w:rPr>
          <w:szCs w:val="32"/>
        </w:rPr>
        <w:t xml:space="preserve"> ; </w:t>
      </w:r>
      <w:r w:rsidRPr="00894396">
        <w:rPr>
          <w:szCs w:val="32"/>
        </w:rPr>
        <w:t>on aurait dit qu</w:t>
      </w:r>
      <w:r w:rsidR="008D6F52">
        <w:rPr>
          <w:szCs w:val="32"/>
        </w:rPr>
        <w:t>’</w:t>
      </w:r>
      <w:r w:rsidRPr="00894396">
        <w:rPr>
          <w:szCs w:val="32"/>
        </w:rPr>
        <w:t>ils voulaient mettre le puits à sec avant de mourir</w:t>
      </w:r>
      <w:r w:rsidR="008D6F52">
        <w:rPr>
          <w:szCs w:val="32"/>
        </w:rPr>
        <w:t xml:space="preserve">, </w:t>
      </w:r>
      <w:r w:rsidRPr="00894396">
        <w:rPr>
          <w:szCs w:val="32"/>
        </w:rPr>
        <w:t>car les soldats</w:t>
      </w:r>
      <w:r w:rsidR="008D6F52">
        <w:rPr>
          <w:szCs w:val="32"/>
        </w:rPr>
        <w:t xml:space="preserve">, </w:t>
      </w:r>
      <w:r w:rsidRPr="00894396">
        <w:rPr>
          <w:szCs w:val="32"/>
        </w:rPr>
        <w:t>amusés par la distribution méthodique de Gaspar Ruiz</w:t>
      </w:r>
      <w:r w:rsidR="008D6F52">
        <w:rPr>
          <w:szCs w:val="32"/>
        </w:rPr>
        <w:t xml:space="preserve">, </w:t>
      </w:r>
      <w:r w:rsidRPr="00894396">
        <w:rPr>
          <w:szCs w:val="32"/>
        </w:rPr>
        <w:t>apportaient gaiement les seaux à la fenêtre</w:t>
      </w:r>
      <w:r w:rsidR="008D6F52">
        <w:rPr>
          <w:szCs w:val="32"/>
        </w:rPr>
        <w:t>.</w:t>
      </w:r>
    </w:p>
    <w:p w14:paraId="219F50EF" w14:textId="77777777" w:rsidR="008D6F52" w:rsidRDefault="00000000" w:rsidP="008D6F52">
      <w:pPr>
        <w:rPr>
          <w:szCs w:val="32"/>
        </w:rPr>
      </w:pPr>
      <w:r w:rsidRPr="00894396">
        <w:rPr>
          <w:szCs w:val="32"/>
        </w:rPr>
        <w:t>Quand l</w:t>
      </w:r>
      <w:r w:rsidR="008D6F52">
        <w:rPr>
          <w:szCs w:val="32"/>
        </w:rPr>
        <w:t>’</w:t>
      </w:r>
      <w:r w:rsidRPr="00894396">
        <w:rPr>
          <w:szCs w:val="32"/>
        </w:rPr>
        <w:t>adjudant parut dans la cour</w:t>
      </w:r>
      <w:r w:rsidR="008D6F52">
        <w:rPr>
          <w:szCs w:val="32"/>
        </w:rPr>
        <w:t xml:space="preserve">, </w:t>
      </w:r>
      <w:r w:rsidRPr="00894396">
        <w:rPr>
          <w:szCs w:val="32"/>
        </w:rPr>
        <w:t>après sa sieste</w:t>
      </w:r>
      <w:r w:rsidR="008D6F52">
        <w:rPr>
          <w:szCs w:val="32"/>
        </w:rPr>
        <w:t xml:space="preserve">, </w:t>
      </w:r>
      <w:r w:rsidRPr="00894396">
        <w:rPr>
          <w:szCs w:val="32"/>
        </w:rPr>
        <w:t>il y eut de beaux cris</w:t>
      </w:r>
      <w:r w:rsidR="008D6F52">
        <w:rPr>
          <w:szCs w:val="32"/>
        </w:rPr>
        <w:t xml:space="preserve">, </w:t>
      </w:r>
      <w:r w:rsidRPr="00894396">
        <w:rPr>
          <w:szCs w:val="32"/>
        </w:rPr>
        <w:t>je vous l</w:t>
      </w:r>
      <w:r w:rsidR="008D6F52">
        <w:rPr>
          <w:szCs w:val="32"/>
        </w:rPr>
        <w:t>’</w:t>
      </w:r>
      <w:r w:rsidRPr="00894396">
        <w:rPr>
          <w:szCs w:val="32"/>
        </w:rPr>
        <w:t>affirme</w:t>
      </w:r>
      <w:r w:rsidR="008D6F52">
        <w:rPr>
          <w:szCs w:val="32"/>
        </w:rPr>
        <w:t xml:space="preserve">. </w:t>
      </w:r>
      <w:r w:rsidRPr="00894396">
        <w:rPr>
          <w:szCs w:val="32"/>
        </w:rPr>
        <w:t>Et le pis</w:t>
      </w:r>
      <w:r w:rsidR="008D6F52">
        <w:rPr>
          <w:szCs w:val="32"/>
        </w:rPr>
        <w:t xml:space="preserve">, </w:t>
      </w:r>
      <w:r w:rsidRPr="00894396">
        <w:rPr>
          <w:szCs w:val="32"/>
        </w:rPr>
        <w:t>c</w:t>
      </w:r>
      <w:r w:rsidR="008D6F52">
        <w:rPr>
          <w:szCs w:val="32"/>
        </w:rPr>
        <w:t>’</w:t>
      </w:r>
      <w:r w:rsidRPr="00894396">
        <w:rPr>
          <w:szCs w:val="32"/>
        </w:rPr>
        <w:t>est que le général attendu ne vint pas au château ce jour-là</w:t>
      </w:r>
      <w:r w:rsidR="008D6F52">
        <w:rPr>
          <w:szCs w:val="32"/>
        </w:rPr>
        <w:t>.</w:t>
      </w:r>
    </w:p>
    <w:p w14:paraId="6758B2E5" w14:textId="77777777" w:rsidR="008D6F52" w:rsidRDefault="00000000" w:rsidP="008D6F52">
      <w:pPr>
        <w:rPr>
          <w:szCs w:val="32"/>
        </w:rPr>
      </w:pPr>
      <w:r w:rsidRPr="00894396">
        <w:rPr>
          <w:szCs w:val="32"/>
        </w:rPr>
        <w:t xml:space="preserve">Les hôtes du général </w:t>
      </w:r>
      <w:proofErr w:type="spellStart"/>
      <w:r w:rsidRPr="00894396">
        <w:rPr>
          <w:szCs w:val="32"/>
        </w:rPr>
        <w:t>Santierra</w:t>
      </w:r>
      <w:proofErr w:type="spellEnd"/>
      <w:r w:rsidRPr="00894396">
        <w:rPr>
          <w:szCs w:val="32"/>
        </w:rPr>
        <w:t xml:space="preserve"> exprimèrent le regret unanime qu</w:t>
      </w:r>
      <w:r w:rsidR="008D6F52">
        <w:rPr>
          <w:szCs w:val="32"/>
        </w:rPr>
        <w:t>’</w:t>
      </w:r>
      <w:r w:rsidRPr="00894396">
        <w:rPr>
          <w:szCs w:val="32"/>
        </w:rPr>
        <w:t>un homme si fort et si patient n</w:t>
      </w:r>
      <w:r w:rsidR="008D6F52">
        <w:rPr>
          <w:szCs w:val="32"/>
        </w:rPr>
        <w:t>’</w:t>
      </w:r>
      <w:r w:rsidRPr="00894396">
        <w:rPr>
          <w:szCs w:val="32"/>
        </w:rPr>
        <w:t>eût pas été sauvé</w:t>
      </w:r>
      <w:r w:rsidR="008D6F52">
        <w:rPr>
          <w:szCs w:val="32"/>
        </w:rPr>
        <w:t>.</w:t>
      </w:r>
    </w:p>
    <w:p w14:paraId="6E57AF42" w14:textId="77777777" w:rsidR="008D6F52" w:rsidRDefault="008D6F52" w:rsidP="008D6F52">
      <w:pPr>
        <w:rPr>
          <w:szCs w:val="32"/>
        </w:rPr>
      </w:pPr>
      <w:r>
        <w:t>— </w:t>
      </w:r>
      <w:r w:rsidRPr="00894396">
        <w:rPr>
          <w:szCs w:val="32"/>
        </w:rPr>
        <w:t>Il ne le fut pas par mon entremise</w:t>
      </w:r>
      <w:r>
        <w:rPr>
          <w:szCs w:val="32"/>
        </w:rPr>
        <w:t xml:space="preserve">, </w:t>
      </w:r>
      <w:r w:rsidRPr="00894396">
        <w:rPr>
          <w:szCs w:val="32"/>
        </w:rPr>
        <w:t>reprit le général</w:t>
      </w:r>
      <w:r>
        <w:rPr>
          <w:szCs w:val="32"/>
        </w:rPr>
        <w:t xml:space="preserve">. </w:t>
      </w:r>
      <w:r w:rsidRPr="00894396">
        <w:rPr>
          <w:szCs w:val="32"/>
        </w:rPr>
        <w:t>Les prisonniers furent conduits au terrain d</w:t>
      </w:r>
      <w:r>
        <w:rPr>
          <w:szCs w:val="32"/>
        </w:rPr>
        <w:t>’</w:t>
      </w:r>
      <w:r w:rsidRPr="00894396">
        <w:rPr>
          <w:szCs w:val="32"/>
        </w:rPr>
        <w:t>exécution une heure avant le coucher du soleil</w:t>
      </w:r>
      <w:r>
        <w:rPr>
          <w:szCs w:val="32"/>
        </w:rPr>
        <w:t xml:space="preserve">. </w:t>
      </w:r>
      <w:r w:rsidRPr="00894396">
        <w:rPr>
          <w:szCs w:val="32"/>
        </w:rPr>
        <w:t>Démentant les appréhensions du sergent</w:t>
      </w:r>
      <w:r>
        <w:rPr>
          <w:szCs w:val="32"/>
        </w:rPr>
        <w:t xml:space="preserve">, </w:t>
      </w:r>
      <w:r w:rsidRPr="00894396">
        <w:rPr>
          <w:szCs w:val="32"/>
        </w:rPr>
        <w:t>Gaspar Ruiz ne donna aucune peine</w:t>
      </w:r>
      <w:r>
        <w:rPr>
          <w:szCs w:val="32"/>
        </w:rPr>
        <w:t xml:space="preserve">. </w:t>
      </w:r>
      <w:r w:rsidRPr="00894396">
        <w:rPr>
          <w:szCs w:val="32"/>
        </w:rPr>
        <w:t>On n</w:t>
      </w:r>
      <w:r>
        <w:rPr>
          <w:szCs w:val="32"/>
        </w:rPr>
        <w:t>’</w:t>
      </w:r>
      <w:r w:rsidRPr="00894396">
        <w:rPr>
          <w:szCs w:val="32"/>
        </w:rPr>
        <w:t>eut pas besoin d</w:t>
      </w:r>
      <w:r>
        <w:rPr>
          <w:szCs w:val="32"/>
        </w:rPr>
        <w:t>’</w:t>
      </w:r>
      <w:r w:rsidRPr="00894396">
        <w:rPr>
          <w:szCs w:val="32"/>
        </w:rPr>
        <w:t>avoir recours à un cavalier armé d</w:t>
      </w:r>
      <w:r>
        <w:rPr>
          <w:szCs w:val="32"/>
        </w:rPr>
        <w:t>’</w:t>
      </w:r>
      <w:r w:rsidRPr="00894396">
        <w:rPr>
          <w:szCs w:val="32"/>
        </w:rPr>
        <w:t>un lasso pour le maîtriser</w:t>
      </w:r>
      <w:r>
        <w:rPr>
          <w:szCs w:val="32"/>
        </w:rPr>
        <w:t xml:space="preserve">, </w:t>
      </w:r>
      <w:r w:rsidRPr="00894396">
        <w:rPr>
          <w:szCs w:val="32"/>
        </w:rPr>
        <w:t xml:space="preserve">comme un taureau sauvage du </w:t>
      </w:r>
      <w:r w:rsidRPr="00894396">
        <w:rPr>
          <w:i/>
          <w:iCs/>
          <w:szCs w:val="32"/>
        </w:rPr>
        <w:t>campo</w:t>
      </w:r>
      <w:r>
        <w:rPr>
          <w:i/>
          <w:iCs/>
          <w:szCs w:val="32"/>
        </w:rPr>
        <w:t xml:space="preserve">. </w:t>
      </w:r>
      <w:r w:rsidRPr="00894396">
        <w:rPr>
          <w:szCs w:val="32"/>
        </w:rPr>
        <w:t>Je crois qu</w:t>
      </w:r>
      <w:r>
        <w:rPr>
          <w:szCs w:val="32"/>
        </w:rPr>
        <w:t>’</w:t>
      </w:r>
      <w:r w:rsidRPr="00894396">
        <w:rPr>
          <w:szCs w:val="32"/>
        </w:rPr>
        <w:t>il s</w:t>
      </w:r>
      <w:r>
        <w:rPr>
          <w:szCs w:val="32"/>
        </w:rPr>
        <w:t>’</w:t>
      </w:r>
      <w:r w:rsidRPr="00894396">
        <w:rPr>
          <w:szCs w:val="32"/>
        </w:rPr>
        <w:t>en alla les bras libres au milieu des autres prisonniers ligotés</w:t>
      </w:r>
      <w:r>
        <w:rPr>
          <w:szCs w:val="32"/>
        </w:rPr>
        <w:t xml:space="preserve">. </w:t>
      </w:r>
      <w:r w:rsidRPr="00894396">
        <w:rPr>
          <w:szCs w:val="32"/>
        </w:rPr>
        <w:t>Je ne le vis pas</w:t>
      </w:r>
      <w:r>
        <w:rPr>
          <w:szCs w:val="32"/>
        </w:rPr>
        <w:t xml:space="preserve"> ; </w:t>
      </w:r>
      <w:r w:rsidRPr="00894396">
        <w:rPr>
          <w:szCs w:val="32"/>
        </w:rPr>
        <w:t>je n</w:t>
      </w:r>
      <w:r>
        <w:rPr>
          <w:szCs w:val="32"/>
        </w:rPr>
        <w:t>’</w:t>
      </w:r>
      <w:r w:rsidRPr="00894396">
        <w:rPr>
          <w:szCs w:val="32"/>
        </w:rPr>
        <w:t>étais plus là</w:t>
      </w:r>
      <w:r>
        <w:rPr>
          <w:szCs w:val="32"/>
        </w:rPr>
        <w:t xml:space="preserve">. </w:t>
      </w:r>
      <w:r w:rsidRPr="00894396">
        <w:rPr>
          <w:szCs w:val="32"/>
        </w:rPr>
        <w:t>J</w:t>
      </w:r>
      <w:r>
        <w:rPr>
          <w:szCs w:val="32"/>
        </w:rPr>
        <w:t>’</w:t>
      </w:r>
      <w:r w:rsidRPr="00894396">
        <w:rPr>
          <w:szCs w:val="32"/>
        </w:rPr>
        <w:t>avais été mis aux arrêts</w:t>
      </w:r>
      <w:r>
        <w:rPr>
          <w:szCs w:val="32"/>
        </w:rPr>
        <w:t xml:space="preserve">, </w:t>
      </w:r>
      <w:r w:rsidRPr="00894396">
        <w:rPr>
          <w:szCs w:val="32"/>
        </w:rPr>
        <w:t>pour mon intervention en faveur des prisonniers</w:t>
      </w:r>
      <w:r>
        <w:rPr>
          <w:szCs w:val="32"/>
        </w:rPr>
        <w:t xml:space="preserve">. </w:t>
      </w:r>
      <w:r w:rsidRPr="00894396">
        <w:rPr>
          <w:szCs w:val="32"/>
        </w:rPr>
        <w:lastRenderedPageBreak/>
        <w:t>Au crépuscule</w:t>
      </w:r>
      <w:r>
        <w:rPr>
          <w:szCs w:val="32"/>
        </w:rPr>
        <w:t xml:space="preserve">, </w:t>
      </w:r>
      <w:r w:rsidRPr="00894396">
        <w:rPr>
          <w:szCs w:val="32"/>
        </w:rPr>
        <w:t>tristement assis dans ma chambre</w:t>
      </w:r>
      <w:r>
        <w:rPr>
          <w:szCs w:val="32"/>
        </w:rPr>
        <w:t xml:space="preserve">, </w:t>
      </w:r>
      <w:r w:rsidRPr="00894396">
        <w:rPr>
          <w:szCs w:val="32"/>
        </w:rPr>
        <w:t>je perçus dans le lointain trois salves et je crus que je n</w:t>
      </w:r>
      <w:r>
        <w:rPr>
          <w:szCs w:val="32"/>
        </w:rPr>
        <w:t>’</w:t>
      </w:r>
      <w:r w:rsidRPr="00894396">
        <w:rPr>
          <w:szCs w:val="32"/>
        </w:rPr>
        <w:t>entendrais jamais plus parler de Gaspar Ruiz</w:t>
      </w:r>
      <w:r>
        <w:rPr>
          <w:szCs w:val="32"/>
        </w:rPr>
        <w:t xml:space="preserve">. </w:t>
      </w:r>
      <w:r w:rsidRPr="00894396">
        <w:rPr>
          <w:szCs w:val="32"/>
        </w:rPr>
        <w:t>Nous devions le revoir</w:t>
      </w:r>
      <w:r>
        <w:rPr>
          <w:szCs w:val="32"/>
        </w:rPr>
        <w:t xml:space="preserve">, </w:t>
      </w:r>
      <w:r w:rsidRPr="00894396">
        <w:rPr>
          <w:szCs w:val="32"/>
        </w:rPr>
        <w:t>pourtant</w:t>
      </w:r>
      <w:r>
        <w:rPr>
          <w:szCs w:val="32"/>
        </w:rPr>
        <w:t xml:space="preserve">, </w:t>
      </w:r>
      <w:r w:rsidRPr="00894396">
        <w:rPr>
          <w:szCs w:val="32"/>
        </w:rPr>
        <w:t>bien que le sergent se vantât de lui avoir coupé le cou avec son sabre</w:t>
      </w:r>
      <w:r>
        <w:rPr>
          <w:szCs w:val="32"/>
        </w:rPr>
        <w:t xml:space="preserve">, </w:t>
      </w:r>
      <w:r w:rsidRPr="00894396">
        <w:rPr>
          <w:szCs w:val="32"/>
        </w:rPr>
        <w:t>après l</w:t>
      </w:r>
      <w:r>
        <w:rPr>
          <w:szCs w:val="32"/>
        </w:rPr>
        <w:t>’</w:t>
      </w:r>
      <w:r w:rsidRPr="00894396">
        <w:rPr>
          <w:szCs w:val="32"/>
        </w:rPr>
        <w:t>avoir trouvé mort ou expirant sous le tas des fusillés</w:t>
      </w:r>
      <w:r>
        <w:rPr>
          <w:szCs w:val="32"/>
        </w:rPr>
        <w:t xml:space="preserve">. </w:t>
      </w:r>
      <w:r w:rsidRPr="00894396">
        <w:rPr>
          <w:szCs w:val="32"/>
        </w:rPr>
        <w:t>Il avait fait cela</w:t>
      </w:r>
      <w:r>
        <w:rPr>
          <w:szCs w:val="32"/>
        </w:rPr>
        <w:t xml:space="preserve">, </w:t>
      </w:r>
      <w:r w:rsidRPr="00894396">
        <w:rPr>
          <w:szCs w:val="32"/>
        </w:rPr>
        <w:t>à l</w:t>
      </w:r>
      <w:r>
        <w:rPr>
          <w:szCs w:val="32"/>
        </w:rPr>
        <w:t>’</w:t>
      </w:r>
      <w:r w:rsidRPr="00894396">
        <w:rPr>
          <w:szCs w:val="32"/>
        </w:rPr>
        <w:t>en croire</w:t>
      </w:r>
      <w:r>
        <w:rPr>
          <w:szCs w:val="32"/>
        </w:rPr>
        <w:t xml:space="preserve">, </w:t>
      </w:r>
      <w:r w:rsidRPr="00894396">
        <w:rPr>
          <w:szCs w:val="32"/>
        </w:rPr>
        <w:t>pour débarrasser le monde d</w:t>
      </w:r>
      <w:r>
        <w:rPr>
          <w:szCs w:val="32"/>
        </w:rPr>
        <w:t>’</w:t>
      </w:r>
      <w:r w:rsidRPr="00894396">
        <w:rPr>
          <w:szCs w:val="32"/>
        </w:rPr>
        <w:t>un traître redoutable</w:t>
      </w:r>
      <w:r>
        <w:rPr>
          <w:szCs w:val="32"/>
        </w:rPr>
        <w:t>.</w:t>
      </w:r>
    </w:p>
    <w:p w14:paraId="478A39FE" w14:textId="77777777" w:rsidR="008D6F52" w:rsidRDefault="00000000" w:rsidP="008D6F52">
      <w:pPr>
        <w:rPr>
          <w:szCs w:val="32"/>
        </w:rPr>
      </w:pPr>
      <w:r w:rsidRPr="00894396">
        <w:rPr>
          <w:szCs w:val="32"/>
        </w:rPr>
        <w:t>Je vous avoue</w:t>
      </w:r>
      <w:r w:rsidR="008D6F52">
        <w:rPr>
          <w:szCs w:val="32"/>
        </w:rPr>
        <w:t xml:space="preserve">, </w:t>
      </w:r>
      <w:r w:rsidRPr="00894396">
        <w:rPr>
          <w:szCs w:val="32"/>
        </w:rPr>
        <w:t>Messieurs</w:t>
      </w:r>
      <w:r w:rsidR="008D6F52">
        <w:rPr>
          <w:szCs w:val="32"/>
        </w:rPr>
        <w:t xml:space="preserve">, </w:t>
      </w:r>
      <w:r w:rsidRPr="00894396">
        <w:rPr>
          <w:szCs w:val="32"/>
        </w:rPr>
        <w:t>que je songeais à ce colosse avec une sorte de gratitude et quelque admiration</w:t>
      </w:r>
      <w:r w:rsidR="008D6F52">
        <w:rPr>
          <w:szCs w:val="32"/>
        </w:rPr>
        <w:t xml:space="preserve">. </w:t>
      </w:r>
      <w:r w:rsidRPr="00894396">
        <w:rPr>
          <w:szCs w:val="32"/>
        </w:rPr>
        <w:t>Il avait fait de sa force un honorable usage</w:t>
      </w:r>
      <w:r w:rsidR="008D6F52">
        <w:rPr>
          <w:szCs w:val="32"/>
        </w:rPr>
        <w:t xml:space="preserve">. </w:t>
      </w:r>
      <w:r w:rsidRPr="00894396">
        <w:rPr>
          <w:szCs w:val="32"/>
        </w:rPr>
        <w:t>Son âme n</w:t>
      </w:r>
      <w:r w:rsidR="008D6F52">
        <w:rPr>
          <w:szCs w:val="32"/>
        </w:rPr>
        <w:t>’</w:t>
      </w:r>
      <w:r w:rsidRPr="00894396">
        <w:rPr>
          <w:szCs w:val="32"/>
        </w:rPr>
        <w:t>abritait pas une férocité correspondant à la vigueur de son corps</w:t>
      </w:r>
      <w:r w:rsidR="008D6F52">
        <w:rPr>
          <w:szCs w:val="32"/>
        </w:rPr>
        <w:t>.</w:t>
      </w:r>
    </w:p>
    <w:p w14:paraId="240B5AD8" w14:textId="34EB723C" w:rsidR="00C71140" w:rsidRPr="006643D3" w:rsidRDefault="00000000" w:rsidP="008D6F52">
      <w:pPr>
        <w:pStyle w:val="Titre2"/>
        <w:pageBreakBefore/>
        <w:rPr>
          <w:sz w:val="40"/>
        </w:rPr>
      </w:pPr>
      <w:bookmarkStart w:id="7" w:name="_Toc199599794"/>
      <w:r w:rsidRPr="006643D3">
        <w:rPr>
          <w:sz w:val="40"/>
        </w:rPr>
        <w:lastRenderedPageBreak/>
        <w:t>V</w:t>
      </w:r>
      <w:bookmarkEnd w:id="7"/>
    </w:p>
    <w:p w14:paraId="62A8E8E2" w14:textId="77777777" w:rsidR="00C71140" w:rsidRPr="00894396" w:rsidRDefault="00C71140" w:rsidP="00830A5C">
      <w:pPr>
        <w:rPr>
          <w:szCs w:val="32"/>
        </w:rPr>
      </w:pPr>
    </w:p>
    <w:p w14:paraId="4DEAE122" w14:textId="77777777" w:rsidR="008D6F52" w:rsidRDefault="00000000" w:rsidP="008D6F52">
      <w:pPr>
        <w:rPr>
          <w:szCs w:val="32"/>
        </w:rPr>
      </w:pPr>
      <w:r w:rsidRPr="00894396">
        <w:rPr>
          <w:szCs w:val="32"/>
        </w:rPr>
        <w:t>Gaspar Ruiz qui tordait sans peine les barreaux de sa geôle</w:t>
      </w:r>
      <w:r w:rsidR="008D6F52">
        <w:rPr>
          <w:szCs w:val="32"/>
        </w:rPr>
        <w:t xml:space="preserve">, </w:t>
      </w:r>
      <w:r w:rsidRPr="00894396">
        <w:rPr>
          <w:szCs w:val="32"/>
        </w:rPr>
        <w:t>fut mené avec les autres prisonniers vers le lieu de son exécution sommaire</w:t>
      </w:r>
      <w:r w:rsidR="008D6F52">
        <w:rPr>
          <w:szCs w:val="32"/>
        </w:rPr>
        <w:t>. « </w:t>
      </w:r>
      <w:r w:rsidRPr="00894396">
        <w:rPr>
          <w:szCs w:val="32"/>
        </w:rPr>
        <w:t>Toute balle a sa destinée</w:t>
      </w:r>
      <w:r w:rsidR="008D6F52">
        <w:rPr>
          <w:szCs w:val="32"/>
        </w:rPr>
        <w:t xml:space="preserve"> », </w:t>
      </w:r>
      <w:r w:rsidRPr="00894396">
        <w:rPr>
          <w:szCs w:val="32"/>
        </w:rPr>
        <w:t>dit le proverbe</w:t>
      </w:r>
      <w:r w:rsidR="008D6F52">
        <w:rPr>
          <w:szCs w:val="32"/>
        </w:rPr>
        <w:t xml:space="preserve">. </w:t>
      </w:r>
      <w:r w:rsidRPr="00894396">
        <w:rPr>
          <w:szCs w:val="32"/>
        </w:rPr>
        <w:t>Tout le mérite des proverbes tient dans la concision et le pittoresque de l</w:t>
      </w:r>
      <w:r w:rsidR="008D6F52">
        <w:rPr>
          <w:szCs w:val="32"/>
        </w:rPr>
        <w:t>’</w:t>
      </w:r>
      <w:r w:rsidRPr="00894396">
        <w:rPr>
          <w:szCs w:val="32"/>
        </w:rPr>
        <w:t>expression</w:t>
      </w:r>
      <w:r w:rsidR="008D6F52">
        <w:rPr>
          <w:szCs w:val="32"/>
        </w:rPr>
        <w:t xml:space="preserve">. </w:t>
      </w:r>
      <w:r w:rsidRPr="00894396">
        <w:rPr>
          <w:szCs w:val="32"/>
        </w:rPr>
        <w:t>Leur influence s</w:t>
      </w:r>
      <w:r w:rsidR="008D6F52">
        <w:rPr>
          <w:szCs w:val="32"/>
        </w:rPr>
        <w:t>’</w:t>
      </w:r>
      <w:r w:rsidRPr="00894396">
        <w:rPr>
          <w:szCs w:val="32"/>
        </w:rPr>
        <w:t>exerce par la surprise produite sur notre esprit</w:t>
      </w:r>
      <w:r w:rsidR="008D6F52">
        <w:rPr>
          <w:szCs w:val="32"/>
        </w:rPr>
        <w:t xml:space="preserve">. </w:t>
      </w:r>
      <w:r w:rsidRPr="00894396">
        <w:rPr>
          <w:szCs w:val="32"/>
        </w:rPr>
        <w:t>En d</w:t>
      </w:r>
      <w:r w:rsidR="008D6F52">
        <w:rPr>
          <w:szCs w:val="32"/>
        </w:rPr>
        <w:t>’</w:t>
      </w:r>
      <w:r w:rsidRPr="00894396">
        <w:rPr>
          <w:szCs w:val="32"/>
        </w:rPr>
        <w:t>autres termes</w:t>
      </w:r>
      <w:r w:rsidR="008D6F52">
        <w:rPr>
          <w:szCs w:val="32"/>
        </w:rPr>
        <w:t xml:space="preserve">, </w:t>
      </w:r>
      <w:r w:rsidRPr="00894396">
        <w:rPr>
          <w:szCs w:val="32"/>
        </w:rPr>
        <w:t>nous sommes frappés et convaincus par le choc</w:t>
      </w:r>
      <w:r w:rsidR="008D6F52">
        <w:rPr>
          <w:szCs w:val="32"/>
        </w:rPr>
        <w:t>.</w:t>
      </w:r>
    </w:p>
    <w:p w14:paraId="0D800E53" w14:textId="77777777" w:rsidR="008D6F52" w:rsidRDefault="00000000" w:rsidP="008D6F52">
      <w:pPr>
        <w:rPr>
          <w:szCs w:val="32"/>
        </w:rPr>
      </w:pPr>
      <w:r w:rsidRPr="00894396">
        <w:rPr>
          <w:szCs w:val="32"/>
        </w:rPr>
        <w:t>Ce qui nous surprend</w:t>
      </w:r>
      <w:r w:rsidR="008D6F52">
        <w:rPr>
          <w:szCs w:val="32"/>
        </w:rPr>
        <w:t xml:space="preserve">, </w:t>
      </w:r>
      <w:r w:rsidRPr="00894396">
        <w:rPr>
          <w:szCs w:val="32"/>
        </w:rPr>
        <w:t>c</w:t>
      </w:r>
      <w:r w:rsidR="008D6F52">
        <w:rPr>
          <w:szCs w:val="32"/>
        </w:rPr>
        <w:t>’</w:t>
      </w:r>
      <w:r w:rsidRPr="00894396">
        <w:rPr>
          <w:szCs w:val="32"/>
        </w:rPr>
        <w:t>est la forme et non pas la substance</w:t>
      </w:r>
      <w:r w:rsidR="008D6F52">
        <w:rPr>
          <w:szCs w:val="32"/>
        </w:rPr>
        <w:t xml:space="preserve">. </w:t>
      </w:r>
      <w:r w:rsidRPr="00894396">
        <w:rPr>
          <w:szCs w:val="32"/>
        </w:rPr>
        <w:t>Les proverbes sont de l</w:t>
      </w:r>
      <w:r w:rsidR="008D6F52">
        <w:rPr>
          <w:szCs w:val="32"/>
        </w:rPr>
        <w:t>’</w:t>
      </w:r>
      <w:r w:rsidRPr="00894396">
        <w:rPr>
          <w:szCs w:val="32"/>
        </w:rPr>
        <w:t>art</w:t>
      </w:r>
      <w:r w:rsidR="008D6F52">
        <w:rPr>
          <w:szCs w:val="32"/>
        </w:rPr>
        <w:t xml:space="preserve">, </w:t>
      </w:r>
      <w:r w:rsidRPr="00894396">
        <w:rPr>
          <w:szCs w:val="32"/>
        </w:rPr>
        <w:t>et de l</w:t>
      </w:r>
      <w:r w:rsidR="008D6F52">
        <w:rPr>
          <w:szCs w:val="32"/>
        </w:rPr>
        <w:t>’</w:t>
      </w:r>
      <w:r w:rsidRPr="00894396">
        <w:rPr>
          <w:szCs w:val="32"/>
        </w:rPr>
        <w:t>art à bon marché</w:t>
      </w:r>
      <w:r w:rsidR="008D6F52">
        <w:rPr>
          <w:szCs w:val="32"/>
        </w:rPr>
        <w:t xml:space="preserve">. </w:t>
      </w:r>
      <w:r w:rsidRPr="00894396">
        <w:rPr>
          <w:szCs w:val="32"/>
        </w:rPr>
        <w:t>De façon générale</w:t>
      </w:r>
      <w:r w:rsidR="008D6F52">
        <w:rPr>
          <w:szCs w:val="32"/>
        </w:rPr>
        <w:t xml:space="preserve">, </w:t>
      </w:r>
      <w:r w:rsidRPr="00894396">
        <w:rPr>
          <w:szCs w:val="32"/>
        </w:rPr>
        <w:t>ils sont inexacts</w:t>
      </w:r>
      <w:r w:rsidR="008D6F52">
        <w:rPr>
          <w:szCs w:val="32"/>
        </w:rPr>
        <w:t xml:space="preserve">, </w:t>
      </w:r>
      <w:r w:rsidRPr="00894396">
        <w:rPr>
          <w:szCs w:val="32"/>
        </w:rPr>
        <w:t>quand ils n</w:t>
      </w:r>
      <w:r w:rsidR="008D6F52">
        <w:rPr>
          <w:szCs w:val="32"/>
        </w:rPr>
        <w:t>’</w:t>
      </w:r>
      <w:r w:rsidRPr="00894396">
        <w:rPr>
          <w:szCs w:val="32"/>
        </w:rPr>
        <w:t>énoncent pas de vulgaires platitudes</w:t>
      </w:r>
      <w:r w:rsidR="008D6F52">
        <w:rPr>
          <w:szCs w:val="32"/>
        </w:rPr>
        <w:t xml:space="preserve">, </w:t>
      </w:r>
      <w:r w:rsidRPr="00894396">
        <w:rPr>
          <w:szCs w:val="32"/>
        </w:rPr>
        <w:t>telles que</w:t>
      </w:r>
      <w:r w:rsidR="008D6F52">
        <w:rPr>
          <w:szCs w:val="32"/>
        </w:rPr>
        <w:t> : « </w:t>
      </w:r>
      <w:r w:rsidRPr="00894396">
        <w:rPr>
          <w:szCs w:val="32"/>
        </w:rPr>
        <w:t>Mieux vaut un demi-pain que pas de pain du tout</w:t>
      </w:r>
      <w:r w:rsidR="008D6F52">
        <w:rPr>
          <w:szCs w:val="32"/>
        </w:rPr>
        <w:t> ! »</w:t>
      </w:r>
      <w:r w:rsidRPr="00894396">
        <w:rPr>
          <w:szCs w:val="32"/>
        </w:rPr>
        <w:t xml:space="preserve"> ou </w:t>
      </w:r>
      <w:r w:rsidR="008D6F52">
        <w:rPr>
          <w:szCs w:val="32"/>
        </w:rPr>
        <w:t>« </w:t>
      </w:r>
      <w:r w:rsidRPr="00894396">
        <w:rPr>
          <w:szCs w:val="32"/>
        </w:rPr>
        <w:t>d</w:t>
      </w:r>
      <w:r w:rsidR="008D6F52">
        <w:rPr>
          <w:szCs w:val="32"/>
        </w:rPr>
        <w:t>’</w:t>
      </w:r>
      <w:r w:rsidRPr="00894396">
        <w:rPr>
          <w:szCs w:val="32"/>
        </w:rPr>
        <w:t>une heure ou une minute</w:t>
      </w:r>
      <w:r w:rsidR="008D6F52">
        <w:rPr>
          <w:szCs w:val="32"/>
        </w:rPr>
        <w:t xml:space="preserve">, </w:t>
      </w:r>
      <w:r w:rsidRPr="00894396">
        <w:rPr>
          <w:szCs w:val="32"/>
        </w:rPr>
        <w:t>on manque aussi bien le train</w:t>
      </w:r>
      <w:r w:rsidR="008D6F52">
        <w:rPr>
          <w:szCs w:val="32"/>
        </w:rPr>
        <w:t> ! »</w:t>
      </w:r>
      <w:r w:rsidRPr="00894396">
        <w:rPr>
          <w:szCs w:val="32"/>
        </w:rPr>
        <w:t xml:space="preserve"> Certains sont simplement imbéciles</w:t>
      </w:r>
      <w:r w:rsidR="008D6F52">
        <w:rPr>
          <w:szCs w:val="32"/>
        </w:rPr>
        <w:t xml:space="preserve">, </w:t>
      </w:r>
      <w:r w:rsidRPr="00894396">
        <w:rPr>
          <w:szCs w:val="32"/>
        </w:rPr>
        <w:t>tandis que d</w:t>
      </w:r>
      <w:r w:rsidR="008D6F52">
        <w:rPr>
          <w:szCs w:val="32"/>
        </w:rPr>
        <w:t>’</w:t>
      </w:r>
      <w:r w:rsidRPr="00894396">
        <w:rPr>
          <w:szCs w:val="32"/>
        </w:rPr>
        <w:t>autres sont immoraux</w:t>
      </w:r>
      <w:r w:rsidR="008D6F52">
        <w:rPr>
          <w:szCs w:val="32"/>
        </w:rPr>
        <w:t xml:space="preserve">. </w:t>
      </w:r>
      <w:r w:rsidRPr="00894396">
        <w:rPr>
          <w:szCs w:val="32"/>
        </w:rPr>
        <w:t>Celui-ci</w:t>
      </w:r>
      <w:r w:rsidR="008D6F52">
        <w:rPr>
          <w:szCs w:val="32"/>
        </w:rPr>
        <w:t xml:space="preserve">, </w:t>
      </w:r>
      <w:r w:rsidRPr="00894396">
        <w:rPr>
          <w:szCs w:val="32"/>
        </w:rPr>
        <w:t>sorti du cœur naïf du grand peuple russe</w:t>
      </w:r>
      <w:r w:rsidR="008D6F52">
        <w:rPr>
          <w:szCs w:val="32"/>
        </w:rPr>
        <w:t> : « </w:t>
      </w:r>
      <w:r w:rsidRPr="00894396">
        <w:rPr>
          <w:szCs w:val="32"/>
        </w:rPr>
        <w:t>L</w:t>
      </w:r>
      <w:r w:rsidR="008D6F52">
        <w:rPr>
          <w:szCs w:val="32"/>
        </w:rPr>
        <w:t>’</w:t>
      </w:r>
      <w:r w:rsidRPr="00894396">
        <w:rPr>
          <w:szCs w:val="32"/>
        </w:rPr>
        <w:t>homme décharge la pièce</w:t>
      </w:r>
      <w:r w:rsidR="008D6F52">
        <w:rPr>
          <w:szCs w:val="32"/>
        </w:rPr>
        <w:t xml:space="preserve">, </w:t>
      </w:r>
      <w:r w:rsidRPr="00894396">
        <w:rPr>
          <w:szCs w:val="32"/>
        </w:rPr>
        <w:t>mais Dieu mène le boulet</w:t>
      </w:r>
      <w:r w:rsidR="008D6F52">
        <w:rPr>
          <w:szCs w:val="32"/>
        </w:rPr>
        <w:t> ! »</w:t>
      </w:r>
      <w:r w:rsidRPr="00894396">
        <w:rPr>
          <w:szCs w:val="32"/>
        </w:rPr>
        <w:t xml:space="preserve"> paraît pieusement atroce</w:t>
      </w:r>
      <w:r w:rsidR="008D6F52">
        <w:rPr>
          <w:szCs w:val="32"/>
        </w:rPr>
        <w:t xml:space="preserve">, </w:t>
      </w:r>
      <w:r w:rsidRPr="00894396">
        <w:rPr>
          <w:szCs w:val="32"/>
        </w:rPr>
        <w:t>en contradiction amère avec la conception reçue d</w:t>
      </w:r>
      <w:r w:rsidR="008D6F52">
        <w:rPr>
          <w:szCs w:val="32"/>
        </w:rPr>
        <w:t>’</w:t>
      </w:r>
      <w:r w:rsidRPr="00894396">
        <w:rPr>
          <w:szCs w:val="32"/>
        </w:rPr>
        <w:t>un Dieu compatissant</w:t>
      </w:r>
      <w:r w:rsidR="008D6F52">
        <w:rPr>
          <w:szCs w:val="32"/>
        </w:rPr>
        <w:t xml:space="preserve">. </w:t>
      </w:r>
      <w:r w:rsidRPr="00894396">
        <w:rPr>
          <w:szCs w:val="32"/>
        </w:rPr>
        <w:t>Ce serait</w:t>
      </w:r>
      <w:r w:rsidR="008D6F52">
        <w:rPr>
          <w:szCs w:val="32"/>
        </w:rPr>
        <w:t xml:space="preserve">, </w:t>
      </w:r>
      <w:r w:rsidRPr="00894396">
        <w:rPr>
          <w:szCs w:val="32"/>
        </w:rPr>
        <w:t>à coup sûr</w:t>
      </w:r>
      <w:r w:rsidR="008D6F52">
        <w:rPr>
          <w:szCs w:val="32"/>
        </w:rPr>
        <w:t xml:space="preserve">, </w:t>
      </w:r>
      <w:r w:rsidRPr="00894396">
        <w:rPr>
          <w:szCs w:val="32"/>
        </w:rPr>
        <w:t>une occupation assez contradictoire</w:t>
      </w:r>
      <w:r w:rsidR="008D6F52">
        <w:rPr>
          <w:szCs w:val="32"/>
        </w:rPr>
        <w:t xml:space="preserve">, </w:t>
      </w:r>
      <w:r w:rsidRPr="00894396">
        <w:rPr>
          <w:szCs w:val="32"/>
        </w:rPr>
        <w:t>pour le protecteur du pauvre</w:t>
      </w:r>
      <w:r w:rsidR="008D6F52">
        <w:rPr>
          <w:szCs w:val="32"/>
        </w:rPr>
        <w:t xml:space="preserve">, </w:t>
      </w:r>
      <w:r w:rsidRPr="00894396">
        <w:rPr>
          <w:szCs w:val="32"/>
        </w:rPr>
        <w:t>de l</w:t>
      </w:r>
      <w:r w:rsidR="008D6F52">
        <w:rPr>
          <w:szCs w:val="32"/>
        </w:rPr>
        <w:t>’</w:t>
      </w:r>
      <w:r w:rsidRPr="00894396">
        <w:rPr>
          <w:szCs w:val="32"/>
        </w:rPr>
        <w:t>innocent et du déshérité</w:t>
      </w:r>
      <w:r w:rsidR="008D6F52">
        <w:rPr>
          <w:szCs w:val="32"/>
        </w:rPr>
        <w:t xml:space="preserve">, </w:t>
      </w:r>
      <w:r w:rsidRPr="00894396">
        <w:rPr>
          <w:szCs w:val="32"/>
        </w:rPr>
        <w:t>que de pousser le boulet vers le cœur d</w:t>
      </w:r>
      <w:r w:rsidR="008D6F52">
        <w:rPr>
          <w:szCs w:val="32"/>
        </w:rPr>
        <w:t>’</w:t>
      </w:r>
      <w:r w:rsidRPr="00894396">
        <w:rPr>
          <w:szCs w:val="32"/>
        </w:rPr>
        <w:t>un père de famille</w:t>
      </w:r>
      <w:r w:rsidR="008D6F52">
        <w:rPr>
          <w:szCs w:val="32"/>
        </w:rPr>
        <w:t xml:space="preserve">, </w:t>
      </w:r>
      <w:r w:rsidRPr="00894396">
        <w:rPr>
          <w:szCs w:val="32"/>
        </w:rPr>
        <w:t>par exemple</w:t>
      </w:r>
      <w:r w:rsidR="008D6F52">
        <w:rPr>
          <w:szCs w:val="32"/>
        </w:rPr>
        <w:t>.</w:t>
      </w:r>
    </w:p>
    <w:p w14:paraId="4345B393" w14:textId="77777777" w:rsidR="008D6F52" w:rsidRDefault="00000000" w:rsidP="008D6F52">
      <w:pPr>
        <w:rPr>
          <w:szCs w:val="32"/>
        </w:rPr>
      </w:pPr>
      <w:r w:rsidRPr="00894396">
        <w:rPr>
          <w:szCs w:val="32"/>
        </w:rPr>
        <w:t>Gaspar Ruiz était sans enfant</w:t>
      </w:r>
      <w:r w:rsidR="008D6F52">
        <w:rPr>
          <w:szCs w:val="32"/>
        </w:rPr>
        <w:t xml:space="preserve"> ; </w:t>
      </w:r>
      <w:r w:rsidRPr="00894396">
        <w:rPr>
          <w:szCs w:val="32"/>
        </w:rPr>
        <w:t>il n</w:t>
      </w:r>
      <w:r w:rsidR="008D6F52">
        <w:rPr>
          <w:szCs w:val="32"/>
        </w:rPr>
        <w:t>’</w:t>
      </w:r>
      <w:r w:rsidRPr="00894396">
        <w:rPr>
          <w:szCs w:val="32"/>
        </w:rPr>
        <w:t>était pas marié et n</w:t>
      </w:r>
      <w:r w:rsidR="008D6F52">
        <w:rPr>
          <w:szCs w:val="32"/>
        </w:rPr>
        <w:t>’</w:t>
      </w:r>
      <w:r w:rsidRPr="00894396">
        <w:rPr>
          <w:szCs w:val="32"/>
        </w:rPr>
        <w:t>avait jamais aimé</w:t>
      </w:r>
      <w:r w:rsidR="008D6F52">
        <w:rPr>
          <w:szCs w:val="32"/>
        </w:rPr>
        <w:t xml:space="preserve">. </w:t>
      </w:r>
      <w:r w:rsidRPr="00894396">
        <w:rPr>
          <w:szCs w:val="32"/>
        </w:rPr>
        <w:t>À peine avait-il parlé à une femme</w:t>
      </w:r>
      <w:r w:rsidR="008D6F52">
        <w:rPr>
          <w:szCs w:val="32"/>
        </w:rPr>
        <w:t xml:space="preserve">, </w:t>
      </w:r>
      <w:r w:rsidRPr="00894396">
        <w:rPr>
          <w:szCs w:val="32"/>
        </w:rPr>
        <w:t>en dehors de sa mère et de la vieille négresse de la ferme</w:t>
      </w:r>
      <w:r w:rsidR="008D6F52">
        <w:rPr>
          <w:szCs w:val="32"/>
        </w:rPr>
        <w:t xml:space="preserve">, </w:t>
      </w:r>
      <w:r w:rsidRPr="00894396">
        <w:rPr>
          <w:szCs w:val="32"/>
        </w:rPr>
        <w:t>dont la peau ridée était couleur de cendres</w:t>
      </w:r>
      <w:r w:rsidR="008D6F52">
        <w:rPr>
          <w:szCs w:val="32"/>
        </w:rPr>
        <w:t xml:space="preserve">, </w:t>
      </w:r>
      <w:r w:rsidRPr="00894396">
        <w:rPr>
          <w:szCs w:val="32"/>
        </w:rPr>
        <w:t>et dont l</w:t>
      </w:r>
      <w:r w:rsidR="008D6F52">
        <w:rPr>
          <w:szCs w:val="32"/>
        </w:rPr>
        <w:t>’</w:t>
      </w:r>
      <w:r w:rsidRPr="00894396">
        <w:rPr>
          <w:szCs w:val="32"/>
        </w:rPr>
        <w:t>âge courbait en deux le corps émacié</w:t>
      </w:r>
      <w:r w:rsidR="008D6F52">
        <w:rPr>
          <w:szCs w:val="32"/>
        </w:rPr>
        <w:t xml:space="preserve">. </w:t>
      </w:r>
      <w:r w:rsidRPr="00894396">
        <w:rPr>
          <w:szCs w:val="32"/>
        </w:rPr>
        <w:t>Si les balles des fusils tirées à quinze pas étaient spécialement désignées pour le cœur de Gaspar Ruiz</w:t>
      </w:r>
      <w:r w:rsidR="008D6F52">
        <w:rPr>
          <w:szCs w:val="32"/>
        </w:rPr>
        <w:t xml:space="preserve">, </w:t>
      </w:r>
      <w:r w:rsidRPr="00894396">
        <w:rPr>
          <w:szCs w:val="32"/>
        </w:rPr>
        <w:t>elles faillirent toutes à leur destinée</w:t>
      </w:r>
      <w:r w:rsidR="008D6F52">
        <w:rPr>
          <w:szCs w:val="32"/>
        </w:rPr>
        <w:t xml:space="preserve">. </w:t>
      </w:r>
      <w:r w:rsidRPr="00894396">
        <w:rPr>
          <w:szCs w:val="32"/>
        </w:rPr>
        <w:t>L</w:t>
      </w:r>
      <w:r w:rsidR="008D6F52">
        <w:rPr>
          <w:szCs w:val="32"/>
        </w:rPr>
        <w:t>’</w:t>
      </w:r>
      <w:r w:rsidRPr="00894396">
        <w:rPr>
          <w:szCs w:val="32"/>
        </w:rPr>
        <w:t>une d</w:t>
      </w:r>
      <w:r w:rsidR="008D6F52">
        <w:rPr>
          <w:szCs w:val="32"/>
        </w:rPr>
        <w:t>’</w:t>
      </w:r>
      <w:r w:rsidRPr="00894396">
        <w:rPr>
          <w:szCs w:val="32"/>
        </w:rPr>
        <w:t>elles</w:t>
      </w:r>
      <w:r w:rsidR="008D6F52">
        <w:rPr>
          <w:szCs w:val="32"/>
        </w:rPr>
        <w:t xml:space="preserve">, </w:t>
      </w:r>
      <w:r w:rsidRPr="00894396">
        <w:rPr>
          <w:szCs w:val="32"/>
        </w:rPr>
        <w:lastRenderedPageBreak/>
        <w:t>pourtant</w:t>
      </w:r>
      <w:r w:rsidR="008D6F52">
        <w:rPr>
          <w:szCs w:val="32"/>
        </w:rPr>
        <w:t xml:space="preserve">, </w:t>
      </w:r>
      <w:r w:rsidRPr="00894396">
        <w:rPr>
          <w:szCs w:val="32"/>
        </w:rPr>
        <w:t>emporta un petit bout de son oreille</w:t>
      </w:r>
      <w:r w:rsidR="008D6F52">
        <w:rPr>
          <w:szCs w:val="32"/>
        </w:rPr>
        <w:t xml:space="preserve">, </w:t>
      </w:r>
      <w:r w:rsidRPr="00894396">
        <w:rPr>
          <w:szCs w:val="32"/>
        </w:rPr>
        <w:t>et une autre un fragment de chair de son épaule</w:t>
      </w:r>
      <w:r w:rsidR="008D6F52">
        <w:rPr>
          <w:szCs w:val="32"/>
        </w:rPr>
        <w:t>.</w:t>
      </w:r>
    </w:p>
    <w:p w14:paraId="79C31047" w14:textId="77777777" w:rsidR="008D6F52" w:rsidRDefault="00000000" w:rsidP="008D6F52">
      <w:pPr>
        <w:rPr>
          <w:szCs w:val="32"/>
        </w:rPr>
      </w:pPr>
      <w:r w:rsidRPr="00894396">
        <w:rPr>
          <w:szCs w:val="32"/>
        </w:rPr>
        <w:t>Un soleil rouge et sans voiles se couchait dans un océan de pourpre et plongeait son regard de feu sur l</w:t>
      </w:r>
      <w:r w:rsidR="008D6F52">
        <w:rPr>
          <w:szCs w:val="32"/>
        </w:rPr>
        <w:t>’</w:t>
      </w:r>
      <w:r w:rsidRPr="00894396">
        <w:rPr>
          <w:szCs w:val="32"/>
        </w:rPr>
        <w:t>énorme mur de la Cordillère</w:t>
      </w:r>
      <w:r w:rsidR="008D6F52">
        <w:rPr>
          <w:szCs w:val="32"/>
        </w:rPr>
        <w:t xml:space="preserve">, </w:t>
      </w:r>
      <w:r w:rsidRPr="00894396">
        <w:rPr>
          <w:szCs w:val="32"/>
        </w:rPr>
        <w:t>digne témoin de cette extinction glorieuse</w:t>
      </w:r>
      <w:r w:rsidR="008D6F52">
        <w:rPr>
          <w:szCs w:val="32"/>
        </w:rPr>
        <w:t xml:space="preserve">. </w:t>
      </w:r>
      <w:r w:rsidRPr="00894396">
        <w:rPr>
          <w:szCs w:val="32"/>
        </w:rPr>
        <w:t>Il est inconcevable qu</w:t>
      </w:r>
      <w:r w:rsidR="008D6F52">
        <w:rPr>
          <w:szCs w:val="32"/>
        </w:rPr>
        <w:t>’</w:t>
      </w:r>
      <w:r w:rsidRPr="00894396">
        <w:rPr>
          <w:szCs w:val="32"/>
        </w:rPr>
        <w:t>il ait pu aussi contempler les hommes</w:t>
      </w:r>
      <w:r w:rsidR="008D6F52">
        <w:rPr>
          <w:szCs w:val="32"/>
        </w:rPr>
        <w:t xml:space="preserve">, </w:t>
      </w:r>
      <w:r w:rsidRPr="00894396">
        <w:rPr>
          <w:szCs w:val="32"/>
        </w:rPr>
        <w:t>fourmis acharnées à leurs absurdes et insignifiantes tâches de meurtre et de mort</w:t>
      </w:r>
      <w:r w:rsidR="008D6F52">
        <w:rPr>
          <w:szCs w:val="32"/>
        </w:rPr>
        <w:t xml:space="preserve">, </w:t>
      </w:r>
      <w:r w:rsidRPr="00894396">
        <w:rPr>
          <w:szCs w:val="32"/>
        </w:rPr>
        <w:t>pour des raisons assez mal comprises</w:t>
      </w:r>
      <w:r w:rsidR="008D6F52">
        <w:rPr>
          <w:szCs w:val="32"/>
        </w:rPr>
        <w:t xml:space="preserve">, </w:t>
      </w:r>
      <w:r w:rsidRPr="00894396">
        <w:rPr>
          <w:szCs w:val="32"/>
        </w:rPr>
        <w:t>en dehors même de leur ordinaire puérilité</w:t>
      </w:r>
      <w:r w:rsidR="008D6F52">
        <w:rPr>
          <w:szCs w:val="32"/>
        </w:rPr>
        <w:t xml:space="preserve">. </w:t>
      </w:r>
      <w:r w:rsidRPr="00894396">
        <w:rPr>
          <w:szCs w:val="32"/>
        </w:rPr>
        <w:t>Il éclairait pourtant le dos des tireurs et le visage des condamnés</w:t>
      </w:r>
      <w:r w:rsidR="008D6F52">
        <w:rPr>
          <w:szCs w:val="32"/>
        </w:rPr>
        <w:t xml:space="preserve">. </w:t>
      </w:r>
      <w:r w:rsidRPr="00894396">
        <w:rPr>
          <w:szCs w:val="32"/>
        </w:rPr>
        <w:t>D</w:t>
      </w:r>
      <w:r w:rsidR="008D6F52">
        <w:rPr>
          <w:szCs w:val="32"/>
        </w:rPr>
        <w:t>’</w:t>
      </w:r>
      <w:r w:rsidRPr="00894396">
        <w:rPr>
          <w:szCs w:val="32"/>
        </w:rPr>
        <w:t>aucuns étaient tombés à genoux</w:t>
      </w:r>
      <w:r w:rsidR="008D6F52">
        <w:rPr>
          <w:szCs w:val="32"/>
        </w:rPr>
        <w:t xml:space="preserve"> ; </w:t>
      </w:r>
      <w:r w:rsidRPr="00894396">
        <w:rPr>
          <w:szCs w:val="32"/>
        </w:rPr>
        <w:t>d</w:t>
      </w:r>
      <w:r w:rsidR="008D6F52">
        <w:rPr>
          <w:szCs w:val="32"/>
        </w:rPr>
        <w:t>’</w:t>
      </w:r>
      <w:r w:rsidRPr="00894396">
        <w:rPr>
          <w:szCs w:val="32"/>
        </w:rPr>
        <w:t>autres restaient debout</w:t>
      </w:r>
      <w:r w:rsidR="008D6F52">
        <w:rPr>
          <w:szCs w:val="32"/>
        </w:rPr>
        <w:t xml:space="preserve"> ; </w:t>
      </w:r>
      <w:r w:rsidRPr="00894396">
        <w:rPr>
          <w:szCs w:val="32"/>
        </w:rPr>
        <w:t>certains détournaient les yeux des canons levés des fusils</w:t>
      </w:r>
      <w:r w:rsidR="008D6F52">
        <w:rPr>
          <w:szCs w:val="32"/>
        </w:rPr>
        <w:t xml:space="preserve">. </w:t>
      </w:r>
      <w:r w:rsidRPr="00894396">
        <w:rPr>
          <w:szCs w:val="32"/>
        </w:rPr>
        <w:t>Tout droit</w:t>
      </w:r>
      <w:r w:rsidR="008D6F52">
        <w:rPr>
          <w:szCs w:val="32"/>
        </w:rPr>
        <w:t xml:space="preserve">, </w:t>
      </w:r>
      <w:r w:rsidRPr="00894396">
        <w:rPr>
          <w:szCs w:val="32"/>
        </w:rPr>
        <w:t>Gaspar Ruiz</w:t>
      </w:r>
      <w:r w:rsidR="008D6F52">
        <w:rPr>
          <w:szCs w:val="32"/>
        </w:rPr>
        <w:t xml:space="preserve">, </w:t>
      </w:r>
      <w:r w:rsidRPr="00894396">
        <w:rPr>
          <w:szCs w:val="32"/>
        </w:rPr>
        <w:t>le plus large de tous</w:t>
      </w:r>
      <w:r w:rsidR="008D6F52">
        <w:rPr>
          <w:szCs w:val="32"/>
        </w:rPr>
        <w:t xml:space="preserve">, </w:t>
      </w:r>
      <w:r w:rsidRPr="00894396">
        <w:rPr>
          <w:szCs w:val="32"/>
        </w:rPr>
        <w:t>laissait pendre sa grosse tête hirsute</w:t>
      </w:r>
      <w:r w:rsidR="008D6F52">
        <w:rPr>
          <w:szCs w:val="32"/>
        </w:rPr>
        <w:t xml:space="preserve">. </w:t>
      </w:r>
      <w:r w:rsidRPr="00894396">
        <w:rPr>
          <w:szCs w:val="32"/>
        </w:rPr>
        <w:t>Le soleil bas l</w:t>
      </w:r>
      <w:r w:rsidR="008D6F52">
        <w:rPr>
          <w:szCs w:val="32"/>
        </w:rPr>
        <w:t>’</w:t>
      </w:r>
      <w:r w:rsidRPr="00894396">
        <w:rPr>
          <w:szCs w:val="32"/>
        </w:rPr>
        <w:t>éblouissait un peu et il se tenait déjà pour mort</w:t>
      </w:r>
      <w:r w:rsidR="008D6F52">
        <w:rPr>
          <w:szCs w:val="32"/>
        </w:rPr>
        <w:t>.</w:t>
      </w:r>
    </w:p>
    <w:p w14:paraId="7EC2741C" w14:textId="77777777" w:rsidR="008D6F52" w:rsidRDefault="00000000" w:rsidP="008D6F52">
      <w:pPr>
        <w:rPr>
          <w:szCs w:val="32"/>
        </w:rPr>
      </w:pPr>
      <w:r w:rsidRPr="00894396">
        <w:rPr>
          <w:szCs w:val="32"/>
        </w:rPr>
        <w:t>Il tomba à la première décharge</w:t>
      </w:r>
      <w:r w:rsidR="008D6F52">
        <w:rPr>
          <w:szCs w:val="32"/>
        </w:rPr>
        <w:t xml:space="preserve">. </w:t>
      </w:r>
      <w:r w:rsidRPr="00894396">
        <w:rPr>
          <w:szCs w:val="32"/>
        </w:rPr>
        <w:t>Il tomba parce qu</w:t>
      </w:r>
      <w:r w:rsidR="008D6F52">
        <w:rPr>
          <w:szCs w:val="32"/>
        </w:rPr>
        <w:t>’</w:t>
      </w:r>
      <w:r w:rsidRPr="00894396">
        <w:rPr>
          <w:szCs w:val="32"/>
        </w:rPr>
        <w:t>il se croyait tué</w:t>
      </w:r>
      <w:r w:rsidR="008D6F52">
        <w:rPr>
          <w:szCs w:val="32"/>
        </w:rPr>
        <w:t xml:space="preserve">. </w:t>
      </w:r>
      <w:r w:rsidRPr="00894396">
        <w:rPr>
          <w:szCs w:val="32"/>
        </w:rPr>
        <w:t>Il s</w:t>
      </w:r>
      <w:r w:rsidR="008D6F52">
        <w:rPr>
          <w:szCs w:val="32"/>
        </w:rPr>
        <w:t>’</w:t>
      </w:r>
      <w:r w:rsidRPr="00894396">
        <w:rPr>
          <w:szCs w:val="32"/>
        </w:rPr>
        <w:t>affaissa lourdement sur le sol</w:t>
      </w:r>
      <w:r w:rsidR="008D6F52">
        <w:rPr>
          <w:szCs w:val="32"/>
        </w:rPr>
        <w:t xml:space="preserve">. </w:t>
      </w:r>
      <w:r w:rsidRPr="00894396">
        <w:rPr>
          <w:szCs w:val="32"/>
        </w:rPr>
        <w:t>La secousse le surprit</w:t>
      </w:r>
      <w:r w:rsidR="008D6F52">
        <w:rPr>
          <w:szCs w:val="32"/>
        </w:rPr>
        <w:t> : – « </w:t>
      </w:r>
      <w:r w:rsidRPr="00894396">
        <w:rPr>
          <w:szCs w:val="32"/>
        </w:rPr>
        <w:t>Je ne suis pas mort</w:t>
      </w:r>
      <w:r w:rsidR="008D6F52">
        <w:rPr>
          <w:szCs w:val="32"/>
        </w:rPr>
        <w:t xml:space="preserve">, </w:t>
      </w:r>
      <w:r w:rsidRPr="00894396">
        <w:rPr>
          <w:szCs w:val="32"/>
        </w:rPr>
        <w:t>apparemment</w:t>
      </w:r>
      <w:r w:rsidR="008D6F52">
        <w:rPr>
          <w:szCs w:val="32"/>
        </w:rPr>
        <w:t xml:space="preserve"> », </w:t>
      </w:r>
      <w:r w:rsidRPr="00894396">
        <w:rPr>
          <w:szCs w:val="32"/>
        </w:rPr>
        <w:t>se dit-il</w:t>
      </w:r>
      <w:r w:rsidR="008D6F52">
        <w:rPr>
          <w:szCs w:val="32"/>
        </w:rPr>
        <w:t xml:space="preserve">, </w:t>
      </w:r>
      <w:r w:rsidRPr="00894396">
        <w:rPr>
          <w:szCs w:val="32"/>
        </w:rPr>
        <w:t>en entendant</w:t>
      </w:r>
      <w:r w:rsidR="008D6F52">
        <w:rPr>
          <w:szCs w:val="32"/>
        </w:rPr>
        <w:t xml:space="preserve">, </w:t>
      </w:r>
      <w:r w:rsidRPr="00894396">
        <w:rPr>
          <w:szCs w:val="32"/>
        </w:rPr>
        <w:t>au commandement</w:t>
      </w:r>
      <w:r w:rsidR="008D6F52">
        <w:rPr>
          <w:szCs w:val="32"/>
        </w:rPr>
        <w:t xml:space="preserve">, </w:t>
      </w:r>
      <w:r w:rsidRPr="00894396">
        <w:rPr>
          <w:szCs w:val="32"/>
        </w:rPr>
        <w:t>le peloton d</w:t>
      </w:r>
      <w:r w:rsidR="008D6F52">
        <w:rPr>
          <w:szCs w:val="32"/>
        </w:rPr>
        <w:t>’</w:t>
      </w:r>
      <w:r w:rsidRPr="00894396">
        <w:rPr>
          <w:szCs w:val="32"/>
        </w:rPr>
        <w:t>exécution recharger ses armes</w:t>
      </w:r>
      <w:r w:rsidR="008D6F52">
        <w:rPr>
          <w:szCs w:val="32"/>
        </w:rPr>
        <w:t xml:space="preserve">. </w:t>
      </w:r>
      <w:r w:rsidRPr="00894396">
        <w:rPr>
          <w:szCs w:val="32"/>
        </w:rPr>
        <w:t>Il resta allongé</w:t>
      </w:r>
      <w:r w:rsidR="008D6F52">
        <w:rPr>
          <w:szCs w:val="32"/>
        </w:rPr>
        <w:t xml:space="preserve">, </w:t>
      </w:r>
      <w:r w:rsidRPr="00894396">
        <w:rPr>
          <w:szCs w:val="32"/>
        </w:rPr>
        <w:t>les membres tout raides sous le poids de deux corps affalés en croix au-dessus du sien</w:t>
      </w:r>
      <w:r w:rsidR="008D6F52">
        <w:rPr>
          <w:szCs w:val="32"/>
        </w:rPr>
        <w:t>.</w:t>
      </w:r>
    </w:p>
    <w:p w14:paraId="1E3D280A" w14:textId="77777777" w:rsidR="008D6F52" w:rsidRDefault="00000000" w:rsidP="008D6F52">
      <w:pPr>
        <w:rPr>
          <w:szCs w:val="32"/>
        </w:rPr>
      </w:pPr>
      <w:r w:rsidRPr="00894396">
        <w:rPr>
          <w:szCs w:val="32"/>
        </w:rPr>
        <w:t>Lorsque les soldats eurent tiré une troisième salve dans le tas des cadavres animés d</w:t>
      </w:r>
      <w:r w:rsidR="008D6F52">
        <w:rPr>
          <w:szCs w:val="32"/>
        </w:rPr>
        <w:t>’</w:t>
      </w:r>
      <w:r w:rsidRPr="00894396">
        <w:rPr>
          <w:szCs w:val="32"/>
        </w:rPr>
        <w:t>ultimes soubresauts</w:t>
      </w:r>
      <w:r w:rsidR="008D6F52">
        <w:rPr>
          <w:szCs w:val="32"/>
        </w:rPr>
        <w:t xml:space="preserve">, </w:t>
      </w:r>
      <w:r w:rsidRPr="00894396">
        <w:rPr>
          <w:szCs w:val="32"/>
        </w:rPr>
        <w:t>le soleil disparut</w:t>
      </w:r>
      <w:r w:rsidR="008D6F52">
        <w:rPr>
          <w:szCs w:val="32"/>
        </w:rPr>
        <w:t xml:space="preserve">, </w:t>
      </w:r>
      <w:r w:rsidRPr="00894396">
        <w:rPr>
          <w:szCs w:val="32"/>
        </w:rPr>
        <w:t>et presque aussitôt la nuit tomba sur l</w:t>
      </w:r>
      <w:r w:rsidR="008D6F52">
        <w:rPr>
          <w:szCs w:val="32"/>
        </w:rPr>
        <w:t>’</w:t>
      </w:r>
      <w:r w:rsidRPr="00894396">
        <w:rPr>
          <w:szCs w:val="32"/>
        </w:rPr>
        <w:t>océan assombri et les côtes de la jeune république</w:t>
      </w:r>
      <w:r w:rsidR="008D6F52">
        <w:rPr>
          <w:szCs w:val="32"/>
        </w:rPr>
        <w:t xml:space="preserve">. </w:t>
      </w:r>
      <w:r w:rsidRPr="00894396">
        <w:rPr>
          <w:szCs w:val="32"/>
        </w:rPr>
        <w:t>Au-dessus de l</w:t>
      </w:r>
      <w:r w:rsidR="008D6F52">
        <w:rPr>
          <w:szCs w:val="32"/>
        </w:rPr>
        <w:t>’</w:t>
      </w:r>
      <w:r w:rsidRPr="00894396">
        <w:rPr>
          <w:szCs w:val="32"/>
        </w:rPr>
        <w:t>ombre des basses terres</w:t>
      </w:r>
      <w:r w:rsidR="008D6F52">
        <w:rPr>
          <w:szCs w:val="32"/>
        </w:rPr>
        <w:t xml:space="preserve">, </w:t>
      </w:r>
      <w:r w:rsidRPr="00894396">
        <w:rPr>
          <w:szCs w:val="32"/>
        </w:rPr>
        <w:t>les sommets neigeux de la Cordillère restèrent longtemps empourprés de lumière</w:t>
      </w:r>
      <w:r w:rsidR="008D6F52">
        <w:rPr>
          <w:szCs w:val="32"/>
        </w:rPr>
        <w:t xml:space="preserve">. </w:t>
      </w:r>
      <w:r w:rsidRPr="00894396">
        <w:rPr>
          <w:szCs w:val="32"/>
        </w:rPr>
        <w:t>Les soldats s</w:t>
      </w:r>
      <w:r w:rsidR="008D6F52">
        <w:rPr>
          <w:szCs w:val="32"/>
        </w:rPr>
        <w:t>’</w:t>
      </w:r>
      <w:r w:rsidRPr="00894396">
        <w:rPr>
          <w:szCs w:val="32"/>
        </w:rPr>
        <w:t>assirent pour fumer</w:t>
      </w:r>
      <w:r w:rsidR="008D6F52">
        <w:rPr>
          <w:szCs w:val="32"/>
        </w:rPr>
        <w:t xml:space="preserve">, </w:t>
      </w:r>
      <w:r w:rsidRPr="00894396">
        <w:rPr>
          <w:szCs w:val="32"/>
        </w:rPr>
        <w:t>avant de regagner le fort</w:t>
      </w:r>
      <w:r w:rsidR="008D6F52">
        <w:rPr>
          <w:szCs w:val="32"/>
        </w:rPr>
        <w:t>.</w:t>
      </w:r>
    </w:p>
    <w:p w14:paraId="47C80DCD" w14:textId="77777777" w:rsidR="008D6F52" w:rsidRDefault="00000000" w:rsidP="008D6F52">
      <w:pPr>
        <w:rPr>
          <w:szCs w:val="32"/>
        </w:rPr>
      </w:pPr>
      <w:r w:rsidRPr="00894396">
        <w:rPr>
          <w:szCs w:val="32"/>
        </w:rPr>
        <w:t>Le sergent se promenait parmi les morts</w:t>
      </w:r>
      <w:r w:rsidR="008D6F52">
        <w:rPr>
          <w:szCs w:val="32"/>
        </w:rPr>
        <w:t xml:space="preserve">, </w:t>
      </w:r>
      <w:r w:rsidRPr="00894396">
        <w:rPr>
          <w:szCs w:val="32"/>
        </w:rPr>
        <w:t>une épée en main</w:t>
      </w:r>
      <w:r w:rsidR="008D6F52">
        <w:rPr>
          <w:szCs w:val="32"/>
        </w:rPr>
        <w:t xml:space="preserve">. </w:t>
      </w:r>
      <w:r w:rsidRPr="00894396">
        <w:rPr>
          <w:szCs w:val="32"/>
        </w:rPr>
        <w:t>C</w:t>
      </w:r>
      <w:r w:rsidR="008D6F52">
        <w:rPr>
          <w:szCs w:val="32"/>
        </w:rPr>
        <w:t>’</w:t>
      </w:r>
      <w:r w:rsidRPr="00894396">
        <w:rPr>
          <w:szCs w:val="32"/>
        </w:rPr>
        <w:t>était un homme bienveillant</w:t>
      </w:r>
      <w:r w:rsidR="008D6F52">
        <w:rPr>
          <w:szCs w:val="32"/>
        </w:rPr>
        <w:t xml:space="preserve">, </w:t>
      </w:r>
      <w:r w:rsidRPr="00894396">
        <w:rPr>
          <w:szCs w:val="32"/>
        </w:rPr>
        <w:t>et il guettait le moindre mouvement ou le moindre spasme</w:t>
      </w:r>
      <w:r w:rsidR="008D6F52">
        <w:rPr>
          <w:szCs w:val="32"/>
        </w:rPr>
        <w:t xml:space="preserve">, </w:t>
      </w:r>
      <w:r w:rsidRPr="00894396">
        <w:rPr>
          <w:szCs w:val="32"/>
        </w:rPr>
        <w:t>avec l</w:t>
      </w:r>
      <w:r w:rsidR="008D6F52">
        <w:rPr>
          <w:szCs w:val="32"/>
        </w:rPr>
        <w:t>’</w:t>
      </w:r>
      <w:r w:rsidRPr="00894396">
        <w:rPr>
          <w:szCs w:val="32"/>
        </w:rPr>
        <w:t xml:space="preserve">intention clémente </w:t>
      </w:r>
      <w:r w:rsidRPr="00894396">
        <w:rPr>
          <w:szCs w:val="32"/>
        </w:rPr>
        <w:lastRenderedPageBreak/>
        <w:t>de plonger la pointe de sa lame dans le corps qui donnerait le plus léger signe de vie</w:t>
      </w:r>
      <w:r w:rsidR="008D6F52">
        <w:rPr>
          <w:szCs w:val="32"/>
        </w:rPr>
        <w:t xml:space="preserve">. </w:t>
      </w:r>
      <w:r w:rsidRPr="00894396">
        <w:rPr>
          <w:szCs w:val="32"/>
        </w:rPr>
        <w:t>Mais aucun des cadavres ne lui offrit l</w:t>
      </w:r>
      <w:r w:rsidR="008D6F52">
        <w:rPr>
          <w:szCs w:val="32"/>
        </w:rPr>
        <w:t>’</w:t>
      </w:r>
      <w:r w:rsidRPr="00894396">
        <w:rPr>
          <w:szCs w:val="32"/>
        </w:rPr>
        <w:t>occasion de réaliser son intention charitable</w:t>
      </w:r>
      <w:r w:rsidR="008D6F52">
        <w:rPr>
          <w:szCs w:val="32"/>
        </w:rPr>
        <w:t xml:space="preserve">. </w:t>
      </w:r>
      <w:r w:rsidRPr="00894396">
        <w:rPr>
          <w:szCs w:val="32"/>
        </w:rPr>
        <w:t>Pas un muscle ne bougeait</w:t>
      </w:r>
      <w:r w:rsidR="008D6F52">
        <w:rPr>
          <w:szCs w:val="32"/>
        </w:rPr>
        <w:t xml:space="preserve">, </w:t>
      </w:r>
      <w:r w:rsidRPr="00894396">
        <w:rPr>
          <w:szCs w:val="32"/>
        </w:rPr>
        <w:t>pas même un des muscles puissants de Gaspar Ruiz qui</w:t>
      </w:r>
      <w:r w:rsidR="008D6F52">
        <w:rPr>
          <w:szCs w:val="32"/>
        </w:rPr>
        <w:t xml:space="preserve">, </w:t>
      </w:r>
      <w:r w:rsidRPr="00894396">
        <w:rPr>
          <w:szCs w:val="32"/>
        </w:rPr>
        <w:t>inondé du sang de ses voisins</w:t>
      </w:r>
      <w:r w:rsidR="008D6F52">
        <w:rPr>
          <w:szCs w:val="32"/>
        </w:rPr>
        <w:t xml:space="preserve">, </w:t>
      </w:r>
      <w:r w:rsidRPr="00894396">
        <w:rPr>
          <w:szCs w:val="32"/>
        </w:rPr>
        <w:t>et faisant le mort</w:t>
      </w:r>
      <w:r w:rsidR="008D6F52">
        <w:rPr>
          <w:szCs w:val="32"/>
        </w:rPr>
        <w:t xml:space="preserve">, </w:t>
      </w:r>
      <w:r w:rsidRPr="00894396">
        <w:rPr>
          <w:szCs w:val="32"/>
        </w:rPr>
        <w:t>s</w:t>
      </w:r>
      <w:r w:rsidR="008D6F52">
        <w:rPr>
          <w:szCs w:val="32"/>
        </w:rPr>
        <w:t>’</w:t>
      </w:r>
      <w:r w:rsidRPr="00894396">
        <w:rPr>
          <w:szCs w:val="32"/>
        </w:rPr>
        <w:t>efforçait de paraître plus mort que les autres</w:t>
      </w:r>
      <w:r w:rsidR="008D6F52">
        <w:rPr>
          <w:szCs w:val="32"/>
        </w:rPr>
        <w:t>.</w:t>
      </w:r>
    </w:p>
    <w:p w14:paraId="311BFB0E" w14:textId="77777777" w:rsidR="008D6F52" w:rsidRDefault="00000000" w:rsidP="008D6F52">
      <w:pPr>
        <w:rPr>
          <w:szCs w:val="32"/>
        </w:rPr>
      </w:pPr>
      <w:r w:rsidRPr="00894396">
        <w:rPr>
          <w:szCs w:val="32"/>
        </w:rPr>
        <w:t>Il était allongé le visage contre terre</w:t>
      </w:r>
      <w:r w:rsidR="008D6F52">
        <w:rPr>
          <w:szCs w:val="32"/>
        </w:rPr>
        <w:t xml:space="preserve">. </w:t>
      </w:r>
      <w:r w:rsidRPr="00894396">
        <w:rPr>
          <w:szCs w:val="32"/>
        </w:rPr>
        <w:t>Le sergent le reconnut à sa stature</w:t>
      </w:r>
      <w:r w:rsidR="008D6F52">
        <w:rPr>
          <w:szCs w:val="32"/>
        </w:rPr>
        <w:t xml:space="preserve">, </w:t>
      </w:r>
      <w:r w:rsidRPr="00894396">
        <w:rPr>
          <w:szCs w:val="32"/>
        </w:rPr>
        <w:t>et étant lui-même un très petit homme</w:t>
      </w:r>
      <w:r w:rsidR="008D6F52">
        <w:rPr>
          <w:szCs w:val="32"/>
        </w:rPr>
        <w:t xml:space="preserve">, </w:t>
      </w:r>
      <w:r w:rsidRPr="00894396">
        <w:rPr>
          <w:szCs w:val="32"/>
        </w:rPr>
        <w:t>regarda avec envie et mépris cette force abattue</w:t>
      </w:r>
      <w:r w:rsidR="008D6F52">
        <w:rPr>
          <w:szCs w:val="32"/>
        </w:rPr>
        <w:t xml:space="preserve">. </w:t>
      </w:r>
      <w:r w:rsidRPr="00894396">
        <w:rPr>
          <w:szCs w:val="32"/>
        </w:rPr>
        <w:t>Il avait toujours détesté ce soldat-là</w:t>
      </w:r>
      <w:r w:rsidR="008D6F52">
        <w:rPr>
          <w:szCs w:val="32"/>
        </w:rPr>
        <w:t xml:space="preserve">. </w:t>
      </w:r>
      <w:r w:rsidRPr="00894396">
        <w:rPr>
          <w:szCs w:val="32"/>
        </w:rPr>
        <w:t>Poussé par une obscure animosité</w:t>
      </w:r>
      <w:r w:rsidR="008D6F52">
        <w:rPr>
          <w:szCs w:val="32"/>
        </w:rPr>
        <w:t xml:space="preserve">, </w:t>
      </w:r>
      <w:r w:rsidRPr="00894396">
        <w:rPr>
          <w:szCs w:val="32"/>
        </w:rPr>
        <w:t>il fit une longue estafilade au cou de Gaspar Ruiz avec la vague idée de s</w:t>
      </w:r>
      <w:r w:rsidR="008D6F52">
        <w:rPr>
          <w:szCs w:val="32"/>
        </w:rPr>
        <w:t>’</w:t>
      </w:r>
      <w:r w:rsidRPr="00894396">
        <w:rPr>
          <w:szCs w:val="32"/>
        </w:rPr>
        <w:t>assurer de la mort de l</w:t>
      </w:r>
      <w:r w:rsidR="008D6F52">
        <w:rPr>
          <w:szCs w:val="32"/>
        </w:rPr>
        <w:t>’</w:t>
      </w:r>
      <w:r w:rsidRPr="00894396">
        <w:rPr>
          <w:szCs w:val="32"/>
        </w:rPr>
        <w:t>hercule</w:t>
      </w:r>
      <w:r w:rsidR="008D6F52">
        <w:rPr>
          <w:szCs w:val="32"/>
        </w:rPr>
        <w:t xml:space="preserve">, </w:t>
      </w:r>
      <w:r w:rsidRPr="00894396">
        <w:rPr>
          <w:szCs w:val="32"/>
        </w:rPr>
        <w:t>comme si un physique puissant eût pu mieux résister aux balles</w:t>
      </w:r>
      <w:r w:rsidR="008D6F52">
        <w:rPr>
          <w:szCs w:val="32"/>
        </w:rPr>
        <w:t xml:space="preserve">. </w:t>
      </w:r>
      <w:r w:rsidRPr="00894396">
        <w:rPr>
          <w:szCs w:val="32"/>
        </w:rPr>
        <w:t>Car le sergent ne doutait pas que Gaspar Ruiz n</w:t>
      </w:r>
      <w:r w:rsidR="008D6F52">
        <w:rPr>
          <w:szCs w:val="32"/>
        </w:rPr>
        <w:t>’</w:t>
      </w:r>
      <w:r w:rsidRPr="00894396">
        <w:rPr>
          <w:szCs w:val="32"/>
        </w:rPr>
        <w:t>eût eu le corps traversé en maints endroits</w:t>
      </w:r>
      <w:r w:rsidR="008D6F52">
        <w:rPr>
          <w:szCs w:val="32"/>
        </w:rPr>
        <w:t xml:space="preserve">. </w:t>
      </w:r>
      <w:r w:rsidRPr="00894396">
        <w:rPr>
          <w:szCs w:val="32"/>
        </w:rPr>
        <w:t>Puis il délaissa sa funèbre besogne</w:t>
      </w:r>
      <w:r w:rsidR="008D6F52">
        <w:rPr>
          <w:szCs w:val="32"/>
        </w:rPr>
        <w:t xml:space="preserve">, </w:t>
      </w:r>
      <w:r w:rsidRPr="00894396">
        <w:rPr>
          <w:szCs w:val="32"/>
        </w:rPr>
        <w:t>pour s</w:t>
      </w:r>
      <w:r w:rsidR="008D6F52">
        <w:rPr>
          <w:szCs w:val="32"/>
        </w:rPr>
        <w:t>’</w:t>
      </w:r>
      <w:r w:rsidRPr="00894396">
        <w:rPr>
          <w:szCs w:val="32"/>
        </w:rPr>
        <w:t>éloigner bientôt avec ses hommes</w:t>
      </w:r>
      <w:r w:rsidR="008D6F52">
        <w:rPr>
          <w:szCs w:val="32"/>
        </w:rPr>
        <w:t xml:space="preserve">, </w:t>
      </w:r>
      <w:r w:rsidRPr="00894396">
        <w:rPr>
          <w:szCs w:val="32"/>
        </w:rPr>
        <w:t>et laissa les cadavres au soin des corbeaux et des vautours</w:t>
      </w:r>
      <w:r w:rsidR="008D6F52">
        <w:rPr>
          <w:szCs w:val="32"/>
        </w:rPr>
        <w:t>.</w:t>
      </w:r>
    </w:p>
    <w:p w14:paraId="29A13F03" w14:textId="60C64398" w:rsidR="008D6F52" w:rsidRDefault="00000000" w:rsidP="008D6F52">
      <w:r w:rsidRPr="00894396">
        <w:rPr>
          <w:szCs w:val="32"/>
        </w:rPr>
        <w:t>Gaspar Ruiz avait retenu un cri en sentant le sabre qui lui avait paru trancher son cou</w:t>
      </w:r>
      <w:r w:rsidR="008D6F52">
        <w:rPr>
          <w:szCs w:val="32"/>
        </w:rPr>
        <w:t xml:space="preserve">. </w:t>
      </w:r>
      <w:r w:rsidRPr="00894396">
        <w:rPr>
          <w:szCs w:val="32"/>
        </w:rPr>
        <w:t>Quand vint le soir</w:t>
      </w:r>
      <w:r w:rsidR="008D6F52">
        <w:rPr>
          <w:szCs w:val="32"/>
        </w:rPr>
        <w:t xml:space="preserve">, </w:t>
      </w:r>
      <w:r w:rsidRPr="00894396">
        <w:rPr>
          <w:szCs w:val="32"/>
        </w:rPr>
        <w:t>il rejeta les morts dont le poids l</w:t>
      </w:r>
      <w:r w:rsidR="008D6F52">
        <w:rPr>
          <w:szCs w:val="32"/>
        </w:rPr>
        <w:t>’</w:t>
      </w:r>
      <w:r w:rsidRPr="00894396">
        <w:rPr>
          <w:szCs w:val="32"/>
        </w:rPr>
        <w:t>écrasait et se traîna par la plaine</w:t>
      </w:r>
      <w:r w:rsidR="008D6F52">
        <w:rPr>
          <w:szCs w:val="32"/>
        </w:rPr>
        <w:t xml:space="preserve">, </w:t>
      </w:r>
      <w:r w:rsidRPr="00894396">
        <w:rPr>
          <w:szCs w:val="32"/>
        </w:rPr>
        <w:t>sur les pieds et les mains</w:t>
      </w:r>
      <w:r w:rsidR="008D6F52">
        <w:rPr>
          <w:szCs w:val="32"/>
        </w:rPr>
        <w:t xml:space="preserve">. </w:t>
      </w:r>
      <w:r w:rsidRPr="00894396">
        <w:rPr>
          <w:szCs w:val="32"/>
        </w:rPr>
        <w:t>Après avoir bu longuement</w:t>
      </w:r>
      <w:r w:rsidR="008D6F52">
        <w:rPr>
          <w:szCs w:val="32"/>
        </w:rPr>
        <w:t xml:space="preserve">, </w:t>
      </w:r>
      <w:r w:rsidRPr="00894396">
        <w:rPr>
          <w:szCs w:val="32"/>
        </w:rPr>
        <w:t>comme une bête blessée</w:t>
      </w:r>
      <w:r w:rsidR="008D6F52">
        <w:rPr>
          <w:szCs w:val="32"/>
        </w:rPr>
        <w:t xml:space="preserve">, </w:t>
      </w:r>
      <w:r w:rsidRPr="00894396">
        <w:rPr>
          <w:szCs w:val="32"/>
        </w:rPr>
        <w:t>dans un ruisseau boueux</w:t>
      </w:r>
      <w:r w:rsidR="008D6F52">
        <w:rPr>
          <w:szCs w:val="32"/>
        </w:rPr>
        <w:t xml:space="preserve">, </w:t>
      </w:r>
      <w:r w:rsidRPr="00894396">
        <w:rPr>
          <w:szCs w:val="32"/>
        </w:rPr>
        <w:t>il se releva</w:t>
      </w:r>
      <w:r w:rsidR="008D6F52">
        <w:rPr>
          <w:szCs w:val="32"/>
        </w:rPr>
        <w:t xml:space="preserve">, </w:t>
      </w:r>
      <w:r w:rsidRPr="00894396">
        <w:rPr>
          <w:szCs w:val="32"/>
        </w:rPr>
        <w:t>et titubant</w:t>
      </w:r>
      <w:r w:rsidR="008D6F52">
        <w:rPr>
          <w:szCs w:val="32"/>
        </w:rPr>
        <w:t xml:space="preserve">, </w:t>
      </w:r>
      <w:r w:rsidRPr="00894396">
        <w:rPr>
          <w:szCs w:val="32"/>
        </w:rPr>
        <w:t>la tête vide</w:t>
      </w:r>
      <w:r w:rsidR="008D6F52">
        <w:rPr>
          <w:szCs w:val="32"/>
        </w:rPr>
        <w:t xml:space="preserve">, </w:t>
      </w:r>
      <w:r w:rsidRPr="00894396">
        <w:rPr>
          <w:szCs w:val="32"/>
        </w:rPr>
        <w:t>partit au hasard comme un homme perdu sous les étoiles de la nuit claire</w:t>
      </w:r>
      <w:r w:rsidR="008D6F52">
        <w:rPr>
          <w:szCs w:val="32"/>
        </w:rPr>
        <w:t xml:space="preserve">. </w:t>
      </w:r>
      <w:r w:rsidRPr="00894396">
        <w:rPr>
          <w:szCs w:val="32"/>
        </w:rPr>
        <w:t>Une petite maison parut surgir du sol devant lui</w:t>
      </w:r>
      <w:r w:rsidR="008D6F52">
        <w:rPr>
          <w:szCs w:val="32"/>
        </w:rPr>
        <w:t xml:space="preserve">. </w:t>
      </w:r>
      <w:r w:rsidRPr="00894396">
        <w:rPr>
          <w:szCs w:val="32"/>
        </w:rPr>
        <w:t>Il tomba sur le seuil et frappa la porte du poing</w:t>
      </w:r>
      <w:r w:rsidR="008D6F52">
        <w:rPr>
          <w:szCs w:val="32"/>
        </w:rPr>
        <w:t xml:space="preserve">. </w:t>
      </w:r>
      <w:r w:rsidRPr="00894396">
        <w:rPr>
          <w:szCs w:val="32"/>
        </w:rPr>
        <w:t>On ne voyait pas la moindre lumière</w:t>
      </w:r>
      <w:r w:rsidR="008D6F52">
        <w:rPr>
          <w:szCs w:val="32"/>
        </w:rPr>
        <w:t xml:space="preserve">. </w:t>
      </w:r>
      <w:r w:rsidRPr="00894396">
        <w:rPr>
          <w:szCs w:val="32"/>
        </w:rPr>
        <w:t>Gaspar Ruiz aurait pu croire les habitants enfuis comme beaucoup de leurs voisins</w:t>
      </w:r>
      <w:r w:rsidR="008D6F52">
        <w:rPr>
          <w:szCs w:val="32"/>
        </w:rPr>
        <w:t xml:space="preserve">, </w:t>
      </w:r>
      <w:r w:rsidRPr="00894396">
        <w:rPr>
          <w:szCs w:val="32"/>
        </w:rPr>
        <w:t>sans les cris de colère qui répondirent à son appel</w:t>
      </w:r>
      <w:r w:rsidR="008D6F52">
        <w:rPr>
          <w:szCs w:val="32"/>
        </w:rPr>
        <w:t xml:space="preserve">. </w:t>
      </w:r>
      <w:r w:rsidRPr="00894396">
        <w:rPr>
          <w:szCs w:val="32"/>
        </w:rPr>
        <w:t>Dans son état d</w:t>
      </w:r>
      <w:r w:rsidR="008D6F52">
        <w:rPr>
          <w:szCs w:val="32"/>
        </w:rPr>
        <w:t>’</w:t>
      </w:r>
      <w:r w:rsidRPr="00894396">
        <w:rPr>
          <w:szCs w:val="32"/>
        </w:rPr>
        <w:t>affaiblissement et de fièvre</w:t>
      </w:r>
      <w:r w:rsidR="008D6F52">
        <w:rPr>
          <w:szCs w:val="32"/>
        </w:rPr>
        <w:t xml:space="preserve">, </w:t>
      </w:r>
      <w:r w:rsidRPr="00894396">
        <w:rPr>
          <w:szCs w:val="32"/>
        </w:rPr>
        <w:t>les éclats furieux lui firent l</w:t>
      </w:r>
      <w:r w:rsidR="008D6F52">
        <w:rPr>
          <w:szCs w:val="32"/>
        </w:rPr>
        <w:t>’</w:t>
      </w:r>
      <w:r w:rsidRPr="00894396">
        <w:rPr>
          <w:szCs w:val="32"/>
        </w:rPr>
        <w:t>effet d</w:t>
      </w:r>
      <w:r w:rsidR="008D6F52">
        <w:rPr>
          <w:szCs w:val="32"/>
        </w:rPr>
        <w:t>’</w:t>
      </w:r>
      <w:r w:rsidRPr="00894396">
        <w:rPr>
          <w:szCs w:val="32"/>
        </w:rPr>
        <w:t>une hallucination et d</w:t>
      </w:r>
      <w:r w:rsidR="008D6F52">
        <w:rPr>
          <w:szCs w:val="32"/>
        </w:rPr>
        <w:t>’</w:t>
      </w:r>
      <w:r w:rsidRPr="00894396">
        <w:rPr>
          <w:szCs w:val="32"/>
        </w:rPr>
        <w:t>un cauchemar affreux où se mêlaient sa condamnation inattendue</w:t>
      </w:r>
      <w:r w:rsidR="008D6F52">
        <w:rPr>
          <w:szCs w:val="32"/>
        </w:rPr>
        <w:t xml:space="preserve">, </w:t>
      </w:r>
      <w:r w:rsidRPr="00894396">
        <w:rPr>
          <w:szCs w:val="32"/>
        </w:rPr>
        <w:t>les tortures de la soif</w:t>
      </w:r>
      <w:r w:rsidR="008D6F52">
        <w:rPr>
          <w:szCs w:val="32"/>
        </w:rPr>
        <w:t xml:space="preserve">, </w:t>
      </w:r>
      <w:r w:rsidRPr="00894396">
        <w:rPr>
          <w:szCs w:val="32"/>
        </w:rPr>
        <w:t>les salves tirées à quinze pas</w:t>
      </w:r>
      <w:r w:rsidR="008D6F52">
        <w:rPr>
          <w:szCs w:val="32"/>
        </w:rPr>
        <w:t xml:space="preserve">, </w:t>
      </w:r>
      <w:r w:rsidRPr="00894396">
        <w:rPr>
          <w:szCs w:val="32"/>
        </w:rPr>
        <w:t xml:space="preserve">et le coup qui lui tranchait la </w:t>
      </w:r>
      <w:r w:rsidRPr="00894396">
        <w:rPr>
          <w:szCs w:val="32"/>
        </w:rPr>
        <w:lastRenderedPageBreak/>
        <w:t>tête</w:t>
      </w:r>
      <w:r w:rsidR="008D6F52">
        <w:rPr>
          <w:szCs w:val="32"/>
        </w:rPr>
        <w:t>. – « </w:t>
      </w:r>
      <w:r w:rsidRPr="00894396">
        <w:rPr>
          <w:szCs w:val="32"/>
        </w:rPr>
        <w:t>Ouvrez la porte</w:t>
      </w:r>
      <w:r w:rsidR="008D6F52">
        <w:rPr>
          <w:szCs w:val="32"/>
        </w:rPr>
        <w:t> ! »</w:t>
      </w:r>
      <w:r w:rsidRPr="00894396">
        <w:rPr>
          <w:szCs w:val="32"/>
        </w:rPr>
        <w:t xml:space="preserve"> cria-t-il</w:t>
      </w:r>
      <w:r w:rsidR="008D6F52">
        <w:rPr>
          <w:szCs w:val="32"/>
        </w:rPr>
        <w:t>. « </w:t>
      </w:r>
      <w:r w:rsidRPr="00894396">
        <w:rPr>
          <w:szCs w:val="32"/>
        </w:rPr>
        <w:t>Ouvrez</w:t>
      </w:r>
      <w:r w:rsidR="008D6F52">
        <w:rPr>
          <w:szCs w:val="32"/>
        </w:rPr>
        <w:t xml:space="preserve">, </w:t>
      </w:r>
      <w:r w:rsidRPr="00894396">
        <w:rPr>
          <w:szCs w:val="32"/>
        </w:rPr>
        <w:t>au nom de Dieu</w:t>
      </w:r>
      <w:r w:rsidR="008D6F52">
        <w:rPr>
          <w:szCs w:val="32"/>
        </w:rPr>
        <w:t> ! »</w:t>
      </w:r>
    </w:p>
    <w:p w14:paraId="04843EFB" w14:textId="4ED0857F" w:rsidR="008D6F52" w:rsidRDefault="00000000" w:rsidP="008D6F52">
      <w:r w:rsidRPr="00894396">
        <w:rPr>
          <w:szCs w:val="32"/>
        </w:rPr>
        <w:t>Une voix exaspérée lança de l</w:t>
      </w:r>
      <w:r w:rsidR="008D6F52">
        <w:rPr>
          <w:szCs w:val="32"/>
        </w:rPr>
        <w:t>’</w:t>
      </w:r>
      <w:r w:rsidRPr="00894396">
        <w:rPr>
          <w:szCs w:val="32"/>
        </w:rPr>
        <w:t>intérieur un</w:t>
      </w:r>
      <w:r w:rsidR="008D6F52">
        <w:rPr>
          <w:szCs w:val="32"/>
        </w:rPr>
        <w:t> : – « </w:t>
      </w:r>
      <w:r w:rsidRPr="00894396">
        <w:rPr>
          <w:szCs w:val="32"/>
        </w:rPr>
        <w:t>Entrez</w:t>
      </w:r>
      <w:r w:rsidR="008D6F52">
        <w:rPr>
          <w:szCs w:val="32"/>
        </w:rPr>
        <w:t xml:space="preserve">, </w:t>
      </w:r>
      <w:r w:rsidRPr="00894396">
        <w:rPr>
          <w:szCs w:val="32"/>
        </w:rPr>
        <w:t>entrez donc</w:t>
      </w:r>
      <w:r w:rsidR="008D6F52">
        <w:rPr>
          <w:szCs w:val="32"/>
        </w:rPr>
        <w:t xml:space="preserve"> ! </w:t>
      </w:r>
      <w:r w:rsidRPr="00894396">
        <w:rPr>
          <w:szCs w:val="32"/>
        </w:rPr>
        <w:t>Cette maison vous appartient</w:t>
      </w:r>
      <w:r w:rsidR="008D6F52">
        <w:rPr>
          <w:szCs w:val="32"/>
        </w:rPr>
        <w:t xml:space="preserve">. </w:t>
      </w:r>
      <w:r w:rsidRPr="00894396">
        <w:rPr>
          <w:szCs w:val="32"/>
        </w:rPr>
        <w:t>Tout le pays vous appartient</w:t>
      </w:r>
      <w:r w:rsidR="008D6F52">
        <w:rPr>
          <w:szCs w:val="32"/>
        </w:rPr>
        <w:t xml:space="preserve">. </w:t>
      </w:r>
      <w:r w:rsidRPr="00894396">
        <w:rPr>
          <w:szCs w:val="32"/>
        </w:rPr>
        <w:t>Entrez et prenez-la</w:t>
      </w:r>
      <w:r w:rsidR="008D6F52">
        <w:rPr>
          <w:szCs w:val="32"/>
        </w:rPr>
        <w:t> ! »</w:t>
      </w:r>
    </w:p>
    <w:p w14:paraId="241EEF48" w14:textId="77777777" w:rsidR="008D6F52" w:rsidRDefault="008D6F52" w:rsidP="008D6F52">
      <w:pPr>
        <w:rPr>
          <w:szCs w:val="32"/>
        </w:rPr>
      </w:pPr>
      <w:r>
        <w:t>— </w:t>
      </w:r>
      <w:r>
        <w:rPr>
          <w:szCs w:val="32"/>
        </w:rPr>
        <w:t>« </w:t>
      </w:r>
      <w:r w:rsidRPr="00894396">
        <w:rPr>
          <w:szCs w:val="32"/>
        </w:rPr>
        <w:t>Pour l</w:t>
      </w:r>
      <w:r>
        <w:rPr>
          <w:szCs w:val="32"/>
        </w:rPr>
        <w:t>’</w:t>
      </w:r>
      <w:r w:rsidRPr="00894396">
        <w:rPr>
          <w:szCs w:val="32"/>
        </w:rPr>
        <w:t>amour de Dieu</w:t>
      </w:r>
      <w:r>
        <w:rPr>
          <w:szCs w:val="32"/>
        </w:rPr>
        <w:t> ! »</w:t>
      </w:r>
      <w:r w:rsidRPr="00894396">
        <w:rPr>
          <w:szCs w:val="32"/>
        </w:rPr>
        <w:t xml:space="preserve"> soupirait Ruiz</w:t>
      </w:r>
      <w:r>
        <w:rPr>
          <w:szCs w:val="32"/>
        </w:rPr>
        <w:t>.</w:t>
      </w:r>
    </w:p>
    <w:p w14:paraId="29FBE508" w14:textId="197B23F3" w:rsidR="008D6F52" w:rsidRDefault="008D6F52" w:rsidP="008D6F52">
      <w:r>
        <w:t>— </w:t>
      </w:r>
      <w:r>
        <w:rPr>
          <w:szCs w:val="32"/>
        </w:rPr>
        <w:t>« </w:t>
      </w:r>
      <w:r w:rsidRPr="00894396">
        <w:rPr>
          <w:szCs w:val="32"/>
        </w:rPr>
        <w:t>Est-ce que tout le pays n</w:t>
      </w:r>
      <w:r>
        <w:rPr>
          <w:szCs w:val="32"/>
        </w:rPr>
        <w:t>’</w:t>
      </w:r>
      <w:r w:rsidRPr="00894396">
        <w:rPr>
          <w:szCs w:val="32"/>
        </w:rPr>
        <w:t>appartient pas aux patriotes</w:t>
      </w:r>
      <w:r>
        <w:rPr>
          <w:szCs w:val="32"/>
        </w:rPr>
        <w:t> ? »</w:t>
      </w:r>
      <w:r w:rsidRPr="00894396">
        <w:rPr>
          <w:szCs w:val="32"/>
        </w:rPr>
        <w:t xml:space="preserve"> poursuivait la voix derrière la porte</w:t>
      </w:r>
      <w:r>
        <w:rPr>
          <w:szCs w:val="32"/>
        </w:rPr>
        <w:t>. « </w:t>
      </w:r>
      <w:r w:rsidRPr="00894396">
        <w:rPr>
          <w:szCs w:val="32"/>
        </w:rPr>
        <w:t>N</w:t>
      </w:r>
      <w:r>
        <w:rPr>
          <w:szCs w:val="32"/>
        </w:rPr>
        <w:t>’</w:t>
      </w:r>
      <w:r w:rsidRPr="00894396">
        <w:rPr>
          <w:szCs w:val="32"/>
        </w:rPr>
        <w:t>êtes-vous pas patriote</w:t>
      </w:r>
      <w:r>
        <w:rPr>
          <w:szCs w:val="32"/>
        </w:rPr>
        <w:t> ? »</w:t>
      </w:r>
    </w:p>
    <w:p w14:paraId="737982B3" w14:textId="77777777" w:rsidR="008D6F52" w:rsidRDefault="00000000" w:rsidP="008D6F52">
      <w:pPr>
        <w:rPr>
          <w:szCs w:val="32"/>
        </w:rPr>
      </w:pPr>
      <w:r w:rsidRPr="00894396">
        <w:rPr>
          <w:szCs w:val="32"/>
        </w:rPr>
        <w:t>Gaspar Ruiz n</w:t>
      </w:r>
      <w:r w:rsidR="008D6F52">
        <w:rPr>
          <w:szCs w:val="32"/>
        </w:rPr>
        <w:t>’</w:t>
      </w:r>
      <w:r w:rsidRPr="00894396">
        <w:rPr>
          <w:szCs w:val="32"/>
        </w:rPr>
        <w:t>en savait rien</w:t>
      </w:r>
      <w:r w:rsidR="008D6F52">
        <w:rPr>
          <w:szCs w:val="32"/>
        </w:rPr>
        <w:t>.</w:t>
      </w:r>
    </w:p>
    <w:p w14:paraId="4023780A" w14:textId="77777777" w:rsidR="008D6F52" w:rsidRDefault="008D6F52" w:rsidP="008D6F52">
      <w:pPr>
        <w:rPr>
          <w:szCs w:val="32"/>
        </w:rPr>
      </w:pPr>
      <w:r>
        <w:t>— </w:t>
      </w:r>
      <w:r>
        <w:rPr>
          <w:szCs w:val="32"/>
        </w:rPr>
        <w:t>« </w:t>
      </w:r>
      <w:r w:rsidRPr="00894396">
        <w:rPr>
          <w:szCs w:val="32"/>
        </w:rPr>
        <w:t>Je suis blessé</w:t>
      </w:r>
      <w:r>
        <w:rPr>
          <w:szCs w:val="32"/>
        </w:rPr>
        <w:t xml:space="preserve"> », </w:t>
      </w:r>
      <w:r w:rsidRPr="00894396">
        <w:rPr>
          <w:szCs w:val="32"/>
        </w:rPr>
        <w:t>fit-il machinalement</w:t>
      </w:r>
      <w:r>
        <w:rPr>
          <w:szCs w:val="32"/>
        </w:rPr>
        <w:t>.</w:t>
      </w:r>
    </w:p>
    <w:p w14:paraId="2336298E" w14:textId="77777777" w:rsidR="008D6F52" w:rsidRDefault="00000000" w:rsidP="008D6F52">
      <w:pPr>
        <w:rPr>
          <w:szCs w:val="32"/>
        </w:rPr>
      </w:pPr>
      <w:r w:rsidRPr="00894396">
        <w:rPr>
          <w:szCs w:val="32"/>
        </w:rPr>
        <w:t>Tout se tut à l</w:t>
      </w:r>
      <w:r w:rsidR="008D6F52">
        <w:rPr>
          <w:szCs w:val="32"/>
        </w:rPr>
        <w:t>’</w:t>
      </w:r>
      <w:r w:rsidRPr="00894396">
        <w:rPr>
          <w:szCs w:val="32"/>
        </w:rPr>
        <w:t>intérieur</w:t>
      </w:r>
      <w:r w:rsidR="008D6F52">
        <w:rPr>
          <w:szCs w:val="32"/>
        </w:rPr>
        <w:t xml:space="preserve">. </w:t>
      </w:r>
      <w:r w:rsidRPr="00894396">
        <w:rPr>
          <w:szCs w:val="32"/>
        </w:rPr>
        <w:t>Renonçant à tout espoir d</w:t>
      </w:r>
      <w:r w:rsidR="008D6F52">
        <w:rPr>
          <w:szCs w:val="32"/>
        </w:rPr>
        <w:t>’</w:t>
      </w:r>
      <w:r w:rsidRPr="00894396">
        <w:rPr>
          <w:szCs w:val="32"/>
        </w:rPr>
        <w:t>accueil</w:t>
      </w:r>
      <w:r w:rsidR="008D6F52">
        <w:rPr>
          <w:szCs w:val="32"/>
        </w:rPr>
        <w:t xml:space="preserve">, </w:t>
      </w:r>
      <w:r w:rsidRPr="00894396">
        <w:rPr>
          <w:szCs w:val="32"/>
        </w:rPr>
        <w:t>Gaspar Ruiz resta couché sur le seuil de la porte</w:t>
      </w:r>
      <w:r w:rsidR="008D6F52">
        <w:rPr>
          <w:szCs w:val="32"/>
        </w:rPr>
        <w:t xml:space="preserve">. </w:t>
      </w:r>
      <w:r w:rsidRPr="00894396">
        <w:rPr>
          <w:szCs w:val="32"/>
        </w:rPr>
        <w:t>Il était parfaitement insoucieux de ce qui pouvait lui arriver</w:t>
      </w:r>
      <w:r w:rsidR="008D6F52">
        <w:rPr>
          <w:szCs w:val="32"/>
        </w:rPr>
        <w:t xml:space="preserve">. </w:t>
      </w:r>
      <w:r w:rsidRPr="00894396">
        <w:rPr>
          <w:szCs w:val="32"/>
        </w:rPr>
        <w:t>Toute sa conscience semblait s</w:t>
      </w:r>
      <w:r w:rsidR="008D6F52">
        <w:rPr>
          <w:szCs w:val="32"/>
        </w:rPr>
        <w:t>’</w:t>
      </w:r>
      <w:r w:rsidRPr="00894396">
        <w:rPr>
          <w:szCs w:val="32"/>
        </w:rPr>
        <w:t>être concentrée sur son cou</w:t>
      </w:r>
      <w:r w:rsidR="008D6F52">
        <w:rPr>
          <w:szCs w:val="32"/>
        </w:rPr>
        <w:t xml:space="preserve">, </w:t>
      </w:r>
      <w:r w:rsidRPr="00894396">
        <w:rPr>
          <w:szCs w:val="32"/>
        </w:rPr>
        <w:t>où il ressentait une douleur vive</w:t>
      </w:r>
      <w:r w:rsidR="008D6F52">
        <w:rPr>
          <w:szCs w:val="32"/>
        </w:rPr>
        <w:t xml:space="preserve">. </w:t>
      </w:r>
      <w:r w:rsidRPr="00894396">
        <w:rPr>
          <w:szCs w:val="32"/>
        </w:rPr>
        <w:t>Son indifférence à son sort était absolue</w:t>
      </w:r>
      <w:r w:rsidR="008D6F52">
        <w:rPr>
          <w:szCs w:val="32"/>
        </w:rPr>
        <w:t>.</w:t>
      </w:r>
    </w:p>
    <w:p w14:paraId="3CC1DCF9" w14:textId="77777777" w:rsidR="008D6F52" w:rsidRDefault="008D6F52" w:rsidP="008D6F52">
      <w:pPr>
        <w:rPr>
          <w:szCs w:val="32"/>
        </w:rPr>
      </w:pPr>
      <w:r>
        <w:rPr>
          <w:szCs w:val="32"/>
        </w:rPr>
        <w:t>« </w:t>
      </w:r>
      <w:r w:rsidRPr="00894396">
        <w:rPr>
          <w:szCs w:val="32"/>
        </w:rPr>
        <w:t>Le jour se levait quand il s</w:t>
      </w:r>
      <w:r>
        <w:rPr>
          <w:szCs w:val="32"/>
        </w:rPr>
        <w:t>’</w:t>
      </w:r>
      <w:r w:rsidRPr="00894396">
        <w:rPr>
          <w:szCs w:val="32"/>
        </w:rPr>
        <w:t>éveilla d</w:t>
      </w:r>
      <w:r>
        <w:rPr>
          <w:szCs w:val="32"/>
        </w:rPr>
        <w:t>’</w:t>
      </w:r>
      <w:r w:rsidRPr="00894396">
        <w:rPr>
          <w:szCs w:val="32"/>
        </w:rPr>
        <w:t>un sommeil fiévreux</w:t>
      </w:r>
      <w:r>
        <w:rPr>
          <w:szCs w:val="32"/>
        </w:rPr>
        <w:t xml:space="preserve"> ; </w:t>
      </w:r>
      <w:r w:rsidRPr="00894396">
        <w:rPr>
          <w:szCs w:val="32"/>
        </w:rPr>
        <w:t>la porte qu</w:t>
      </w:r>
      <w:r>
        <w:rPr>
          <w:szCs w:val="32"/>
        </w:rPr>
        <w:t>’</w:t>
      </w:r>
      <w:r w:rsidRPr="00894396">
        <w:rPr>
          <w:szCs w:val="32"/>
        </w:rPr>
        <w:t>il avait heurtée dans la nuit était grande ouverte et une jeune fille penchée sur le seuil se tenait des deux bras au chambranle</w:t>
      </w:r>
      <w:r>
        <w:rPr>
          <w:szCs w:val="32"/>
        </w:rPr>
        <w:t xml:space="preserve">. </w:t>
      </w:r>
      <w:r w:rsidRPr="00894396">
        <w:rPr>
          <w:szCs w:val="32"/>
        </w:rPr>
        <w:t>Allongé sur le dos</w:t>
      </w:r>
      <w:r>
        <w:rPr>
          <w:szCs w:val="32"/>
        </w:rPr>
        <w:t xml:space="preserve">, </w:t>
      </w:r>
      <w:r w:rsidRPr="00894396">
        <w:rPr>
          <w:szCs w:val="32"/>
        </w:rPr>
        <w:t>Gaspar Ruiz la regardait</w:t>
      </w:r>
      <w:r>
        <w:rPr>
          <w:szCs w:val="32"/>
        </w:rPr>
        <w:t xml:space="preserve">. </w:t>
      </w:r>
      <w:r w:rsidRPr="00894396">
        <w:rPr>
          <w:szCs w:val="32"/>
        </w:rPr>
        <w:t>Elle avait des yeux très sombres dans un visage pâle</w:t>
      </w:r>
      <w:r>
        <w:rPr>
          <w:szCs w:val="32"/>
        </w:rPr>
        <w:t xml:space="preserve"> ; </w:t>
      </w:r>
      <w:r w:rsidRPr="00894396">
        <w:rPr>
          <w:szCs w:val="32"/>
        </w:rPr>
        <w:t>ses cheveux d</w:t>
      </w:r>
      <w:r>
        <w:rPr>
          <w:szCs w:val="32"/>
        </w:rPr>
        <w:t>’</w:t>
      </w:r>
      <w:r w:rsidRPr="00894396">
        <w:rPr>
          <w:szCs w:val="32"/>
        </w:rPr>
        <w:t>ébène tombaient contre ses joues blanches</w:t>
      </w:r>
      <w:r>
        <w:rPr>
          <w:szCs w:val="32"/>
        </w:rPr>
        <w:t xml:space="preserve"> ; </w:t>
      </w:r>
      <w:r w:rsidRPr="00894396">
        <w:rPr>
          <w:szCs w:val="32"/>
        </w:rPr>
        <w:t>ses lèvres étaient pleines et rouges</w:t>
      </w:r>
      <w:r>
        <w:rPr>
          <w:szCs w:val="32"/>
        </w:rPr>
        <w:t xml:space="preserve">. </w:t>
      </w:r>
      <w:r w:rsidRPr="00894396">
        <w:rPr>
          <w:szCs w:val="32"/>
        </w:rPr>
        <w:t>Derrière elle</w:t>
      </w:r>
      <w:r>
        <w:rPr>
          <w:szCs w:val="32"/>
        </w:rPr>
        <w:t xml:space="preserve">, </w:t>
      </w:r>
      <w:r w:rsidRPr="00894396">
        <w:rPr>
          <w:szCs w:val="32"/>
        </w:rPr>
        <w:t>il vit une autre tête à longs cheveux gris et un vieux visage maigre</w:t>
      </w:r>
      <w:r>
        <w:rPr>
          <w:szCs w:val="32"/>
        </w:rPr>
        <w:t xml:space="preserve">, </w:t>
      </w:r>
      <w:r w:rsidRPr="00894396">
        <w:rPr>
          <w:szCs w:val="32"/>
        </w:rPr>
        <w:t>avec une paire de mains anxieusement nouées sous le menton</w:t>
      </w:r>
      <w:r>
        <w:rPr>
          <w:szCs w:val="32"/>
        </w:rPr>
        <w:t>.</w:t>
      </w:r>
    </w:p>
    <w:p w14:paraId="04CE5170" w14:textId="6FE4EF6B" w:rsidR="00C71140" w:rsidRPr="006643D3" w:rsidRDefault="00000000" w:rsidP="008D6F52">
      <w:pPr>
        <w:pStyle w:val="Titre2"/>
        <w:pageBreakBefore/>
        <w:rPr>
          <w:sz w:val="40"/>
        </w:rPr>
      </w:pPr>
      <w:bookmarkStart w:id="8" w:name="_Toc199599795"/>
      <w:r w:rsidRPr="006643D3">
        <w:rPr>
          <w:sz w:val="40"/>
        </w:rPr>
        <w:lastRenderedPageBreak/>
        <w:t>VI</w:t>
      </w:r>
      <w:bookmarkEnd w:id="8"/>
    </w:p>
    <w:p w14:paraId="64A68782" w14:textId="77777777" w:rsidR="008D6F52" w:rsidRDefault="008D6F52" w:rsidP="00830A5C">
      <w:pPr>
        <w:rPr>
          <w:szCs w:val="32"/>
        </w:rPr>
      </w:pPr>
    </w:p>
    <w:p w14:paraId="722BE05E" w14:textId="77777777" w:rsidR="008D6F52" w:rsidRDefault="008D6F52" w:rsidP="008D6F52">
      <w:pPr>
        <w:rPr>
          <w:szCs w:val="32"/>
        </w:rPr>
      </w:pPr>
      <w:r>
        <w:rPr>
          <w:szCs w:val="32"/>
        </w:rPr>
        <w:t>— </w:t>
      </w:r>
      <w:r w:rsidRPr="00894396">
        <w:rPr>
          <w:szCs w:val="32"/>
        </w:rPr>
        <w:t>Je connaissais ces gens-là de vue</w:t>
      </w:r>
      <w:r>
        <w:rPr>
          <w:szCs w:val="32"/>
        </w:rPr>
        <w:t xml:space="preserve">, </w:t>
      </w:r>
      <w:r w:rsidRPr="00894396">
        <w:rPr>
          <w:szCs w:val="32"/>
        </w:rPr>
        <w:t xml:space="preserve">disait en dînant le général </w:t>
      </w:r>
      <w:proofErr w:type="spellStart"/>
      <w:r w:rsidRPr="00894396">
        <w:rPr>
          <w:szCs w:val="32"/>
        </w:rPr>
        <w:t>Santierra</w:t>
      </w:r>
      <w:proofErr w:type="spellEnd"/>
      <w:r w:rsidRPr="00894396">
        <w:rPr>
          <w:szCs w:val="32"/>
        </w:rPr>
        <w:t xml:space="preserve"> à ses hôtes</w:t>
      </w:r>
      <w:r>
        <w:rPr>
          <w:szCs w:val="32"/>
        </w:rPr>
        <w:t xml:space="preserve">, </w:t>
      </w:r>
      <w:r w:rsidRPr="00894396">
        <w:rPr>
          <w:szCs w:val="32"/>
        </w:rPr>
        <w:t>je veux dire les gens chez qui Gaspar Ruiz trouva un refuge</w:t>
      </w:r>
      <w:r>
        <w:rPr>
          <w:szCs w:val="32"/>
        </w:rPr>
        <w:t xml:space="preserve">. </w:t>
      </w:r>
      <w:r w:rsidRPr="00894396">
        <w:rPr>
          <w:szCs w:val="32"/>
        </w:rPr>
        <w:t>Le père était un vieil Espagnol</w:t>
      </w:r>
      <w:r>
        <w:rPr>
          <w:szCs w:val="32"/>
        </w:rPr>
        <w:t xml:space="preserve">, </w:t>
      </w:r>
      <w:r w:rsidRPr="00894396">
        <w:rPr>
          <w:szCs w:val="32"/>
        </w:rPr>
        <w:t>propriétaire ruiné par la révolution</w:t>
      </w:r>
      <w:r>
        <w:rPr>
          <w:szCs w:val="32"/>
        </w:rPr>
        <w:t xml:space="preserve">. </w:t>
      </w:r>
      <w:r w:rsidRPr="00894396">
        <w:rPr>
          <w:szCs w:val="32"/>
        </w:rPr>
        <w:t>Domaines</w:t>
      </w:r>
      <w:r>
        <w:rPr>
          <w:szCs w:val="32"/>
        </w:rPr>
        <w:t xml:space="preserve">, </w:t>
      </w:r>
      <w:r w:rsidRPr="00894396">
        <w:rPr>
          <w:szCs w:val="32"/>
        </w:rPr>
        <w:t>maison de ville</w:t>
      </w:r>
      <w:r>
        <w:rPr>
          <w:szCs w:val="32"/>
        </w:rPr>
        <w:t xml:space="preserve">, </w:t>
      </w:r>
      <w:r w:rsidRPr="00894396">
        <w:rPr>
          <w:szCs w:val="32"/>
        </w:rPr>
        <w:t>argent</w:t>
      </w:r>
      <w:r>
        <w:rPr>
          <w:szCs w:val="32"/>
        </w:rPr>
        <w:t xml:space="preserve">, </w:t>
      </w:r>
      <w:r w:rsidRPr="00894396">
        <w:rPr>
          <w:szCs w:val="32"/>
        </w:rPr>
        <w:t>tout ce qu</w:t>
      </w:r>
      <w:r>
        <w:rPr>
          <w:szCs w:val="32"/>
        </w:rPr>
        <w:t>’</w:t>
      </w:r>
      <w:r w:rsidRPr="00894396">
        <w:rPr>
          <w:szCs w:val="32"/>
        </w:rPr>
        <w:t>il possédait ici-bas avait été confisqué par proclamation</w:t>
      </w:r>
      <w:r>
        <w:rPr>
          <w:szCs w:val="32"/>
        </w:rPr>
        <w:t xml:space="preserve">, </w:t>
      </w:r>
      <w:r w:rsidRPr="00894396">
        <w:rPr>
          <w:szCs w:val="32"/>
        </w:rPr>
        <w:t>car c</w:t>
      </w:r>
      <w:r>
        <w:rPr>
          <w:szCs w:val="32"/>
        </w:rPr>
        <w:t>’</w:t>
      </w:r>
      <w:r w:rsidRPr="00894396">
        <w:rPr>
          <w:szCs w:val="32"/>
        </w:rPr>
        <w:t>était un ennemi féroce de notre indépendance</w:t>
      </w:r>
      <w:r>
        <w:rPr>
          <w:szCs w:val="32"/>
        </w:rPr>
        <w:t xml:space="preserve">. </w:t>
      </w:r>
      <w:r w:rsidRPr="00894396">
        <w:rPr>
          <w:szCs w:val="32"/>
        </w:rPr>
        <w:t>D</w:t>
      </w:r>
      <w:r>
        <w:rPr>
          <w:szCs w:val="32"/>
        </w:rPr>
        <w:t>’</w:t>
      </w:r>
      <w:r w:rsidRPr="00894396">
        <w:rPr>
          <w:szCs w:val="32"/>
        </w:rPr>
        <w:t>une haute situation de dignité et d</w:t>
      </w:r>
      <w:r>
        <w:rPr>
          <w:szCs w:val="32"/>
        </w:rPr>
        <w:t>’</w:t>
      </w:r>
      <w:r w:rsidRPr="00894396">
        <w:rPr>
          <w:szCs w:val="32"/>
        </w:rPr>
        <w:t>influence au Conseil du Vice-Roi</w:t>
      </w:r>
      <w:r>
        <w:rPr>
          <w:szCs w:val="32"/>
        </w:rPr>
        <w:t xml:space="preserve">, </w:t>
      </w:r>
      <w:r w:rsidRPr="00894396">
        <w:rPr>
          <w:szCs w:val="32"/>
        </w:rPr>
        <w:t>il était tombé à une importance moindre que celle de ses esclaves</w:t>
      </w:r>
      <w:r>
        <w:rPr>
          <w:szCs w:val="32"/>
        </w:rPr>
        <w:t xml:space="preserve">, </w:t>
      </w:r>
      <w:r w:rsidRPr="00894396">
        <w:rPr>
          <w:szCs w:val="32"/>
        </w:rPr>
        <w:t>nègres libérés par notre glorieuse révolution</w:t>
      </w:r>
      <w:r>
        <w:rPr>
          <w:szCs w:val="32"/>
        </w:rPr>
        <w:t xml:space="preserve">. </w:t>
      </w:r>
      <w:r w:rsidRPr="00894396">
        <w:rPr>
          <w:szCs w:val="32"/>
        </w:rPr>
        <w:t>Il n</w:t>
      </w:r>
      <w:r>
        <w:rPr>
          <w:szCs w:val="32"/>
        </w:rPr>
        <w:t>’</w:t>
      </w:r>
      <w:r w:rsidRPr="00894396">
        <w:rPr>
          <w:szCs w:val="32"/>
        </w:rPr>
        <w:t>avait même pas les moyens de fuir le pays</w:t>
      </w:r>
      <w:r>
        <w:rPr>
          <w:szCs w:val="32"/>
        </w:rPr>
        <w:t xml:space="preserve">, </w:t>
      </w:r>
      <w:r w:rsidRPr="00894396">
        <w:rPr>
          <w:szCs w:val="32"/>
        </w:rPr>
        <w:t>comme l</w:t>
      </w:r>
      <w:r>
        <w:rPr>
          <w:szCs w:val="32"/>
        </w:rPr>
        <w:t>’</w:t>
      </w:r>
      <w:r w:rsidRPr="00894396">
        <w:rPr>
          <w:szCs w:val="32"/>
        </w:rPr>
        <w:t>avaient fait d</w:t>
      </w:r>
      <w:r>
        <w:rPr>
          <w:szCs w:val="32"/>
        </w:rPr>
        <w:t>’</w:t>
      </w:r>
      <w:r w:rsidRPr="00894396">
        <w:rPr>
          <w:szCs w:val="32"/>
        </w:rPr>
        <w:t>autres Espagnols</w:t>
      </w:r>
      <w:r>
        <w:rPr>
          <w:szCs w:val="32"/>
        </w:rPr>
        <w:t xml:space="preserve">. </w:t>
      </w:r>
      <w:r w:rsidRPr="00894396">
        <w:rPr>
          <w:szCs w:val="32"/>
        </w:rPr>
        <w:t>Peut-être</w:t>
      </w:r>
      <w:r>
        <w:rPr>
          <w:szCs w:val="32"/>
        </w:rPr>
        <w:t xml:space="preserve">, </w:t>
      </w:r>
      <w:r w:rsidRPr="00894396">
        <w:rPr>
          <w:szCs w:val="32"/>
        </w:rPr>
        <w:t>ruiné</w:t>
      </w:r>
      <w:r>
        <w:rPr>
          <w:szCs w:val="32"/>
        </w:rPr>
        <w:t xml:space="preserve">, </w:t>
      </w:r>
      <w:r w:rsidRPr="00894396">
        <w:rPr>
          <w:szCs w:val="32"/>
        </w:rPr>
        <w:t>sans foyer et sans autre fardeau que celui de la vie</w:t>
      </w:r>
      <w:r>
        <w:rPr>
          <w:szCs w:val="32"/>
        </w:rPr>
        <w:t xml:space="preserve">, </w:t>
      </w:r>
      <w:r w:rsidRPr="00894396">
        <w:rPr>
          <w:szCs w:val="32"/>
        </w:rPr>
        <w:t>que lui avait laissée la clémence du Gouvernement Provisoire</w:t>
      </w:r>
      <w:r>
        <w:rPr>
          <w:szCs w:val="32"/>
        </w:rPr>
        <w:t xml:space="preserve">, </w:t>
      </w:r>
      <w:r w:rsidRPr="00894396">
        <w:rPr>
          <w:szCs w:val="32"/>
        </w:rPr>
        <w:t>était-il simplement entré un beau jour sous ce toit crevé de vieilles tuiles</w:t>
      </w:r>
      <w:r>
        <w:rPr>
          <w:szCs w:val="32"/>
        </w:rPr>
        <w:t xml:space="preserve">. </w:t>
      </w:r>
      <w:r w:rsidRPr="00894396">
        <w:rPr>
          <w:szCs w:val="32"/>
        </w:rPr>
        <w:t>C</w:t>
      </w:r>
      <w:r>
        <w:rPr>
          <w:szCs w:val="32"/>
        </w:rPr>
        <w:t>’</w:t>
      </w:r>
      <w:r w:rsidRPr="00894396">
        <w:rPr>
          <w:szCs w:val="32"/>
        </w:rPr>
        <w:t>était un endroit désert</w:t>
      </w:r>
      <w:r>
        <w:rPr>
          <w:szCs w:val="32"/>
        </w:rPr>
        <w:t xml:space="preserve">, </w:t>
      </w:r>
      <w:r w:rsidRPr="00894396">
        <w:rPr>
          <w:szCs w:val="32"/>
        </w:rPr>
        <w:t>sans un chien aux environs</w:t>
      </w:r>
      <w:r>
        <w:rPr>
          <w:szCs w:val="32"/>
        </w:rPr>
        <w:t xml:space="preserve">. </w:t>
      </w:r>
      <w:r w:rsidRPr="00894396">
        <w:rPr>
          <w:szCs w:val="32"/>
        </w:rPr>
        <w:t>Mais si le toit avait des trous</w:t>
      </w:r>
      <w:r>
        <w:rPr>
          <w:szCs w:val="32"/>
        </w:rPr>
        <w:t xml:space="preserve">, </w:t>
      </w:r>
      <w:r w:rsidRPr="00894396">
        <w:rPr>
          <w:szCs w:val="32"/>
        </w:rPr>
        <w:t>les volets de bois étaient épais et toujours hermétiquement clos</w:t>
      </w:r>
      <w:r>
        <w:rPr>
          <w:szCs w:val="32"/>
        </w:rPr>
        <w:t>.</w:t>
      </w:r>
    </w:p>
    <w:p w14:paraId="1F9588A3" w14:textId="77777777" w:rsidR="008D6F52" w:rsidRDefault="00000000" w:rsidP="008D6F52">
      <w:pPr>
        <w:rPr>
          <w:szCs w:val="32"/>
        </w:rPr>
      </w:pPr>
      <w:r w:rsidRPr="00894396">
        <w:rPr>
          <w:szCs w:val="32"/>
        </w:rPr>
        <w:t xml:space="preserve">Je passais souvent au pied de ce </w:t>
      </w:r>
      <w:r w:rsidRPr="00894396">
        <w:rPr>
          <w:i/>
          <w:iCs/>
          <w:szCs w:val="32"/>
        </w:rPr>
        <w:t xml:space="preserve">rancho </w:t>
      </w:r>
      <w:r w:rsidRPr="00894396">
        <w:rPr>
          <w:szCs w:val="32"/>
        </w:rPr>
        <w:t>misérable</w:t>
      </w:r>
      <w:r w:rsidR="008D6F52">
        <w:rPr>
          <w:szCs w:val="32"/>
        </w:rPr>
        <w:t xml:space="preserve">. </w:t>
      </w:r>
      <w:r w:rsidRPr="00894396">
        <w:rPr>
          <w:szCs w:val="32"/>
        </w:rPr>
        <w:t>J</w:t>
      </w:r>
      <w:r w:rsidR="008D6F52">
        <w:rPr>
          <w:szCs w:val="32"/>
        </w:rPr>
        <w:t>’</w:t>
      </w:r>
      <w:r w:rsidRPr="00894396">
        <w:rPr>
          <w:szCs w:val="32"/>
        </w:rPr>
        <w:t>allais presque tous les soirs du fort à la ville</w:t>
      </w:r>
      <w:r w:rsidR="008D6F52">
        <w:rPr>
          <w:szCs w:val="32"/>
        </w:rPr>
        <w:t xml:space="preserve">, </w:t>
      </w:r>
      <w:r w:rsidRPr="00894396">
        <w:rPr>
          <w:szCs w:val="32"/>
        </w:rPr>
        <w:t>pour soupirer sous la fenêtre d</w:t>
      </w:r>
      <w:r w:rsidR="008D6F52">
        <w:rPr>
          <w:szCs w:val="32"/>
        </w:rPr>
        <w:t>’</w:t>
      </w:r>
      <w:r w:rsidRPr="00894396">
        <w:rPr>
          <w:szCs w:val="32"/>
        </w:rPr>
        <w:t>une dame que j</w:t>
      </w:r>
      <w:r w:rsidR="008D6F52">
        <w:rPr>
          <w:szCs w:val="32"/>
        </w:rPr>
        <w:t>’</w:t>
      </w:r>
      <w:r w:rsidRPr="00894396">
        <w:rPr>
          <w:szCs w:val="32"/>
        </w:rPr>
        <w:t>aimais</w:t>
      </w:r>
      <w:r w:rsidR="008D6F52">
        <w:rPr>
          <w:szCs w:val="32"/>
        </w:rPr>
        <w:t xml:space="preserve">. </w:t>
      </w:r>
      <w:r w:rsidRPr="00894396">
        <w:rPr>
          <w:szCs w:val="32"/>
        </w:rPr>
        <w:t>Quand on est jeune</w:t>
      </w:r>
      <w:r w:rsidR="008D6F52">
        <w:rPr>
          <w:szCs w:val="32"/>
        </w:rPr>
        <w:t xml:space="preserve">, </w:t>
      </w:r>
      <w:r w:rsidRPr="00894396">
        <w:rPr>
          <w:szCs w:val="32"/>
        </w:rPr>
        <w:t>vous comprenez</w:t>
      </w:r>
      <w:r w:rsidR="008D6F52">
        <w:rPr>
          <w:szCs w:val="32"/>
        </w:rPr>
        <w:t xml:space="preserve">… </w:t>
      </w:r>
      <w:r w:rsidRPr="00894396">
        <w:rPr>
          <w:szCs w:val="32"/>
        </w:rPr>
        <w:t>C</w:t>
      </w:r>
      <w:r w:rsidR="008D6F52">
        <w:rPr>
          <w:szCs w:val="32"/>
        </w:rPr>
        <w:t>’</w:t>
      </w:r>
      <w:r w:rsidRPr="00894396">
        <w:rPr>
          <w:szCs w:val="32"/>
        </w:rPr>
        <w:t>était une bonne patriote</w:t>
      </w:r>
      <w:r w:rsidR="008D6F52">
        <w:rPr>
          <w:szCs w:val="32"/>
        </w:rPr>
        <w:t xml:space="preserve">, </w:t>
      </w:r>
      <w:r w:rsidRPr="00894396">
        <w:rPr>
          <w:szCs w:val="32"/>
        </w:rPr>
        <w:t>je vous l</w:t>
      </w:r>
      <w:r w:rsidR="008D6F52">
        <w:rPr>
          <w:szCs w:val="32"/>
        </w:rPr>
        <w:t>’</w:t>
      </w:r>
      <w:r w:rsidRPr="00894396">
        <w:rPr>
          <w:szCs w:val="32"/>
        </w:rPr>
        <w:t>affirme</w:t>
      </w:r>
      <w:r w:rsidR="008D6F52">
        <w:rPr>
          <w:szCs w:val="32"/>
        </w:rPr>
        <w:t xml:space="preserve">. </w:t>
      </w:r>
      <w:r w:rsidRPr="00894396">
        <w:rPr>
          <w:i/>
          <w:iCs/>
          <w:szCs w:val="32"/>
        </w:rPr>
        <w:t>Caballeros</w:t>
      </w:r>
      <w:r w:rsidR="008D6F52">
        <w:rPr>
          <w:i/>
          <w:iCs/>
          <w:szCs w:val="32"/>
        </w:rPr>
        <w:t xml:space="preserve">, </w:t>
      </w:r>
      <w:r w:rsidRPr="00894396">
        <w:rPr>
          <w:szCs w:val="32"/>
        </w:rPr>
        <w:t>croyez-moi ou non</w:t>
      </w:r>
      <w:r w:rsidR="008D6F52">
        <w:rPr>
          <w:szCs w:val="32"/>
        </w:rPr>
        <w:t xml:space="preserve">, </w:t>
      </w:r>
      <w:r w:rsidRPr="00894396">
        <w:rPr>
          <w:szCs w:val="32"/>
        </w:rPr>
        <w:t>mais l</w:t>
      </w:r>
      <w:r w:rsidR="008D6F52">
        <w:rPr>
          <w:szCs w:val="32"/>
        </w:rPr>
        <w:t>’</w:t>
      </w:r>
      <w:r w:rsidRPr="00894396">
        <w:rPr>
          <w:szCs w:val="32"/>
        </w:rPr>
        <w:t>ardeur politique était telle</w:t>
      </w:r>
      <w:r w:rsidR="008D6F52">
        <w:rPr>
          <w:szCs w:val="32"/>
        </w:rPr>
        <w:t xml:space="preserve">, </w:t>
      </w:r>
      <w:r w:rsidRPr="00894396">
        <w:rPr>
          <w:szCs w:val="32"/>
        </w:rPr>
        <w:t>à cette époque-là</w:t>
      </w:r>
      <w:r w:rsidR="008D6F52">
        <w:rPr>
          <w:szCs w:val="32"/>
        </w:rPr>
        <w:t xml:space="preserve">, </w:t>
      </w:r>
      <w:r w:rsidRPr="00894396">
        <w:rPr>
          <w:szCs w:val="32"/>
        </w:rPr>
        <w:t>que je n</w:t>
      </w:r>
      <w:r w:rsidR="008D6F52">
        <w:rPr>
          <w:szCs w:val="32"/>
        </w:rPr>
        <w:t>’</w:t>
      </w:r>
      <w:r w:rsidRPr="00894396">
        <w:rPr>
          <w:szCs w:val="32"/>
        </w:rPr>
        <w:t>aurais pas pu céder aux charmes d</w:t>
      </w:r>
      <w:r w:rsidR="008D6F52">
        <w:rPr>
          <w:szCs w:val="32"/>
        </w:rPr>
        <w:t>’</w:t>
      </w:r>
      <w:r w:rsidRPr="00894396">
        <w:rPr>
          <w:szCs w:val="32"/>
        </w:rPr>
        <w:t>une royaliste</w:t>
      </w:r>
      <w:r w:rsidR="008D6F52">
        <w:rPr>
          <w:szCs w:val="32"/>
        </w:rPr>
        <w:t>…</w:t>
      </w:r>
    </w:p>
    <w:p w14:paraId="2794F90C" w14:textId="77777777" w:rsidR="008D6F52" w:rsidRDefault="00000000" w:rsidP="008D6F52">
      <w:pPr>
        <w:rPr>
          <w:szCs w:val="32"/>
        </w:rPr>
      </w:pPr>
      <w:r w:rsidRPr="00894396">
        <w:rPr>
          <w:szCs w:val="32"/>
        </w:rPr>
        <w:t>Des murmures de joyeuse incrédulité s</w:t>
      </w:r>
      <w:r w:rsidR="008D6F52">
        <w:rPr>
          <w:szCs w:val="32"/>
        </w:rPr>
        <w:t>’</w:t>
      </w:r>
      <w:r w:rsidRPr="00894396">
        <w:rPr>
          <w:szCs w:val="32"/>
        </w:rPr>
        <w:t>élevaient autour de la table</w:t>
      </w:r>
      <w:r w:rsidR="008D6F52">
        <w:rPr>
          <w:szCs w:val="32"/>
        </w:rPr>
        <w:t xml:space="preserve">, </w:t>
      </w:r>
      <w:r w:rsidRPr="00894396">
        <w:rPr>
          <w:szCs w:val="32"/>
        </w:rPr>
        <w:t>interrompant le général qui caressait gravement sa barbe</w:t>
      </w:r>
      <w:r w:rsidR="008D6F52">
        <w:rPr>
          <w:szCs w:val="32"/>
        </w:rPr>
        <w:t>.</w:t>
      </w:r>
    </w:p>
    <w:p w14:paraId="70DA7C16" w14:textId="77777777" w:rsidR="008D6F52" w:rsidRDefault="008D6F52" w:rsidP="008D6F52">
      <w:pPr>
        <w:rPr>
          <w:szCs w:val="32"/>
        </w:rPr>
      </w:pPr>
      <w:r>
        <w:lastRenderedPageBreak/>
        <w:t>— </w:t>
      </w:r>
      <w:r w:rsidRPr="00894396">
        <w:rPr>
          <w:szCs w:val="32"/>
        </w:rPr>
        <w:t>Señores</w:t>
      </w:r>
      <w:r>
        <w:rPr>
          <w:szCs w:val="32"/>
        </w:rPr>
        <w:t xml:space="preserve">, </w:t>
      </w:r>
      <w:r w:rsidRPr="00894396">
        <w:rPr>
          <w:szCs w:val="32"/>
        </w:rPr>
        <w:t>protestait-il</w:t>
      </w:r>
      <w:r>
        <w:rPr>
          <w:szCs w:val="32"/>
        </w:rPr>
        <w:t xml:space="preserve">, </w:t>
      </w:r>
      <w:r w:rsidRPr="00894396">
        <w:rPr>
          <w:szCs w:val="32"/>
        </w:rPr>
        <w:t>à nos cœurs surmenés</w:t>
      </w:r>
      <w:r>
        <w:rPr>
          <w:szCs w:val="32"/>
        </w:rPr>
        <w:t xml:space="preserve">, </w:t>
      </w:r>
      <w:r w:rsidRPr="00894396">
        <w:rPr>
          <w:szCs w:val="32"/>
        </w:rPr>
        <w:t>une royaliste faisait l</w:t>
      </w:r>
      <w:r>
        <w:rPr>
          <w:szCs w:val="32"/>
        </w:rPr>
        <w:t>’</w:t>
      </w:r>
      <w:r w:rsidRPr="00894396">
        <w:rPr>
          <w:szCs w:val="32"/>
        </w:rPr>
        <w:t>effet d</w:t>
      </w:r>
      <w:r>
        <w:rPr>
          <w:szCs w:val="32"/>
        </w:rPr>
        <w:t>’</w:t>
      </w:r>
      <w:r w:rsidRPr="00894396">
        <w:rPr>
          <w:szCs w:val="32"/>
        </w:rPr>
        <w:t>un monstre</w:t>
      </w:r>
      <w:r>
        <w:rPr>
          <w:szCs w:val="32"/>
        </w:rPr>
        <w:t xml:space="preserve">. </w:t>
      </w:r>
      <w:r w:rsidRPr="00894396">
        <w:rPr>
          <w:szCs w:val="32"/>
        </w:rPr>
        <w:t>Je vous dis cela pour que vous ne me soupçonniez pas de la moindre tendresse envers la fille de ce vieux royaliste</w:t>
      </w:r>
      <w:r>
        <w:rPr>
          <w:szCs w:val="32"/>
        </w:rPr>
        <w:t xml:space="preserve">. </w:t>
      </w:r>
      <w:r w:rsidRPr="00894396">
        <w:rPr>
          <w:szCs w:val="32"/>
        </w:rPr>
        <w:t>Au surplus</w:t>
      </w:r>
      <w:r>
        <w:rPr>
          <w:szCs w:val="32"/>
        </w:rPr>
        <w:t xml:space="preserve">, </w:t>
      </w:r>
      <w:r w:rsidRPr="00894396">
        <w:rPr>
          <w:szCs w:val="32"/>
        </w:rPr>
        <w:t>je vous l</w:t>
      </w:r>
      <w:r>
        <w:rPr>
          <w:szCs w:val="32"/>
        </w:rPr>
        <w:t>’</w:t>
      </w:r>
      <w:r w:rsidRPr="00894396">
        <w:rPr>
          <w:szCs w:val="32"/>
        </w:rPr>
        <w:t>ai dit</w:t>
      </w:r>
      <w:r>
        <w:rPr>
          <w:szCs w:val="32"/>
        </w:rPr>
        <w:t xml:space="preserve">, </w:t>
      </w:r>
      <w:r w:rsidRPr="00894396">
        <w:rPr>
          <w:szCs w:val="32"/>
        </w:rPr>
        <w:t>mon cœur était engagé ailleurs</w:t>
      </w:r>
      <w:r>
        <w:rPr>
          <w:szCs w:val="32"/>
        </w:rPr>
        <w:t xml:space="preserve">. </w:t>
      </w:r>
      <w:r w:rsidRPr="00894396">
        <w:rPr>
          <w:szCs w:val="32"/>
        </w:rPr>
        <w:t>Mais je ne pouvais m</w:t>
      </w:r>
      <w:r>
        <w:rPr>
          <w:szCs w:val="32"/>
        </w:rPr>
        <w:t>’</w:t>
      </w:r>
      <w:r w:rsidRPr="00894396">
        <w:rPr>
          <w:szCs w:val="32"/>
        </w:rPr>
        <w:t>empêcher de la remarquer</w:t>
      </w:r>
      <w:r>
        <w:rPr>
          <w:szCs w:val="32"/>
        </w:rPr>
        <w:t xml:space="preserve">, </w:t>
      </w:r>
      <w:r w:rsidRPr="00894396">
        <w:rPr>
          <w:szCs w:val="32"/>
        </w:rPr>
        <w:t>dans les rares occasions où elle se tenait sur le seuil de sa porte ouverte</w:t>
      </w:r>
      <w:r>
        <w:rPr>
          <w:szCs w:val="32"/>
        </w:rPr>
        <w:t>.</w:t>
      </w:r>
    </w:p>
    <w:p w14:paraId="486227B5" w14:textId="77777777" w:rsidR="008D6F52" w:rsidRDefault="00000000" w:rsidP="008D6F52">
      <w:pPr>
        <w:rPr>
          <w:szCs w:val="32"/>
        </w:rPr>
      </w:pPr>
      <w:r w:rsidRPr="00894396">
        <w:rPr>
          <w:szCs w:val="32"/>
        </w:rPr>
        <w:t>Vous saurez que ce vieux royaliste était aussi fou qu</w:t>
      </w:r>
      <w:r w:rsidR="008D6F52">
        <w:rPr>
          <w:szCs w:val="32"/>
        </w:rPr>
        <w:t>’</w:t>
      </w:r>
      <w:r w:rsidRPr="00894396">
        <w:rPr>
          <w:szCs w:val="32"/>
        </w:rPr>
        <w:t>homme peut l</w:t>
      </w:r>
      <w:r w:rsidR="008D6F52">
        <w:rPr>
          <w:szCs w:val="32"/>
        </w:rPr>
        <w:t>’</w:t>
      </w:r>
      <w:r w:rsidRPr="00894396">
        <w:rPr>
          <w:szCs w:val="32"/>
        </w:rPr>
        <w:t>être</w:t>
      </w:r>
      <w:r w:rsidR="008D6F52">
        <w:rPr>
          <w:szCs w:val="32"/>
        </w:rPr>
        <w:t xml:space="preserve">. </w:t>
      </w:r>
      <w:r w:rsidRPr="00894396">
        <w:rPr>
          <w:szCs w:val="32"/>
        </w:rPr>
        <w:t>Ses malheurs politiques</w:t>
      </w:r>
      <w:r w:rsidR="008D6F52">
        <w:rPr>
          <w:szCs w:val="32"/>
        </w:rPr>
        <w:t xml:space="preserve">, </w:t>
      </w:r>
      <w:r w:rsidRPr="00894396">
        <w:rPr>
          <w:szCs w:val="32"/>
        </w:rPr>
        <w:t>sa déchéance totale et son irrémédiable ruine avaient dérangé son esprit</w:t>
      </w:r>
      <w:r w:rsidR="008D6F52">
        <w:rPr>
          <w:szCs w:val="32"/>
        </w:rPr>
        <w:t xml:space="preserve">. </w:t>
      </w:r>
      <w:r w:rsidRPr="00894396">
        <w:rPr>
          <w:szCs w:val="32"/>
        </w:rPr>
        <w:t>Pour témoigner son mépris de tout ce que pouvaient faire les patriotes</w:t>
      </w:r>
      <w:r w:rsidR="008D6F52">
        <w:rPr>
          <w:szCs w:val="32"/>
        </w:rPr>
        <w:t xml:space="preserve">, </w:t>
      </w:r>
      <w:r w:rsidRPr="00894396">
        <w:rPr>
          <w:szCs w:val="32"/>
        </w:rPr>
        <w:t>il affectait de rire de son emprisonnement</w:t>
      </w:r>
      <w:r w:rsidR="008D6F52">
        <w:rPr>
          <w:szCs w:val="32"/>
        </w:rPr>
        <w:t xml:space="preserve">, </w:t>
      </w:r>
      <w:r w:rsidRPr="00894396">
        <w:rPr>
          <w:szCs w:val="32"/>
        </w:rPr>
        <w:t>de la confiscation de ses terres</w:t>
      </w:r>
      <w:r w:rsidR="008D6F52">
        <w:rPr>
          <w:szCs w:val="32"/>
        </w:rPr>
        <w:t xml:space="preserve">, </w:t>
      </w:r>
      <w:r w:rsidRPr="00894396">
        <w:rPr>
          <w:szCs w:val="32"/>
        </w:rPr>
        <w:t>de l</w:t>
      </w:r>
      <w:r w:rsidR="008D6F52">
        <w:rPr>
          <w:szCs w:val="32"/>
        </w:rPr>
        <w:t>’</w:t>
      </w:r>
      <w:r w:rsidRPr="00894396">
        <w:rPr>
          <w:szCs w:val="32"/>
        </w:rPr>
        <w:t>incendie de ses maisons et de la misère à quoi ses femmes et lui étaient réduits</w:t>
      </w:r>
      <w:r w:rsidR="008D6F52">
        <w:rPr>
          <w:szCs w:val="32"/>
        </w:rPr>
        <w:t xml:space="preserve">. </w:t>
      </w:r>
      <w:r w:rsidRPr="00894396">
        <w:rPr>
          <w:szCs w:val="32"/>
        </w:rPr>
        <w:t>Cette habitude de rire lui était devenue si naturelle qu</w:t>
      </w:r>
      <w:r w:rsidR="008D6F52">
        <w:rPr>
          <w:szCs w:val="32"/>
        </w:rPr>
        <w:t>’</w:t>
      </w:r>
      <w:r w:rsidRPr="00894396">
        <w:rPr>
          <w:szCs w:val="32"/>
        </w:rPr>
        <w:t>il se mettait à ricaner et à pousser des cris dès qu</w:t>
      </w:r>
      <w:r w:rsidR="008D6F52">
        <w:rPr>
          <w:szCs w:val="32"/>
        </w:rPr>
        <w:t>’</w:t>
      </w:r>
      <w:r w:rsidRPr="00894396">
        <w:rPr>
          <w:szCs w:val="32"/>
        </w:rPr>
        <w:t>il voyait un étranger</w:t>
      </w:r>
      <w:r w:rsidR="008D6F52">
        <w:rPr>
          <w:szCs w:val="32"/>
        </w:rPr>
        <w:t xml:space="preserve">. </w:t>
      </w:r>
      <w:r w:rsidRPr="00894396">
        <w:rPr>
          <w:szCs w:val="32"/>
        </w:rPr>
        <w:t>C</w:t>
      </w:r>
      <w:r w:rsidR="008D6F52">
        <w:rPr>
          <w:szCs w:val="32"/>
        </w:rPr>
        <w:t>’</w:t>
      </w:r>
      <w:r w:rsidRPr="00894396">
        <w:rPr>
          <w:szCs w:val="32"/>
        </w:rPr>
        <w:t>était la forme de sa folie</w:t>
      </w:r>
      <w:r w:rsidR="008D6F52">
        <w:rPr>
          <w:szCs w:val="32"/>
        </w:rPr>
        <w:t>.</w:t>
      </w:r>
    </w:p>
    <w:p w14:paraId="4BCB54C7" w14:textId="77777777" w:rsidR="008D6F52" w:rsidRDefault="00000000" w:rsidP="008D6F52">
      <w:pPr>
        <w:rPr>
          <w:szCs w:val="32"/>
        </w:rPr>
      </w:pPr>
      <w:r w:rsidRPr="00894396">
        <w:rPr>
          <w:szCs w:val="32"/>
        </w:rPr>
        <w:t>Moi</w:t>
      </w:r>
      <w:r w:rsidR="008D6F52">
        <w:rPr>
          <w:szCs w:val="32"/>
        </w:rPr>
        <w:t xml:space="preserve">, </w:t>
      </w:r>
      <w:r w:rsidRPr="00894396">
        <w:rPr>
          <w:szCs w:val="32"/>
        </w:rPr>
        <w:t>naturellement</w:t>
      </w:r>
      <w:r w:rsidR="008D6F52">
        <w:rPr>
          <w:szCs w:val="32"/>
        </w:rPr>
        <w:t xml:space="preserve">, </w:t>
      </w:r>
      <w:r w:rsidRPr="00894396">
        <w:rPr>
          <w:szCs w:val="32"/>
        </w:rPr>
        <w:t>je méprisais son vacarme</w:t>
      </w:r>
      <w:r w:rsidR="008D6F52">
        <w:rPr>
          <w:szCs w:val="32"/>
        </w:rPr>
        <w:t xml:space="preserve">, </w:t>
      </w:r>
      <w:r w:rsidRPr="00894396">
        <w:rPr>
          <w:szCs w:val="32"/>
        </w:rPr>
        <w:t>avec ce sentiment de supériorité que nous a inspiré</w:t>
      </w:r>
      <w:r w:rsidR="008D6F52">
        <w:rPr>
          <w:szCs w:val="32"/>
        </w:rPr>
        <w:t xml:space="preserve">, </w:t>
      </w:r>
      <w:r w:rsidRPr="00894396">
        <w:rPr>
          <w:szCs w:val="32"/>
        </w:rPr>
        <w:t>à nous Américains</w:t>
      </w:r>
      <w:r w:rsidR="008D6F52">
        <w:rPr>
          <w:szCs w:val="32"/>
        </w:rPr>
        <w:t xml:space="preserve">, </w:t>
      </w:r>
      <w:r w:rsidRPr="00894396">
        <w:rPr>
          <w:szCs w:val="32"/>
        </w:rPr>
        <w:t>le succès de notre cause</w:t>
      </w:r>
      <w:r w:rsidR="008D6F52">
        <w:rPr>
          <w:szCs w:val="32"/>
        </w:rPr>
        <w:t xml:space="preserve">. </w:t>
      </w:r>
      <w:r w:rsidRPr="00894396">
        <w:rPr>
          <w:szCs w:val="32"/>
        </w:rPr>
        <w:t>Je crois qu</w:t>
      </w:r>
      <w:r w:rsidR="008D6F52">
        <w:rPr>
          <w:szCs w:val="32"/>
        </w:rPr>
        <w:t>’</w:t>
      </w:r>
      <w:r w:rsidRPr="00894396">
        <w:rPr>
          <w:szCs w:val="32"/>
        </w:rPr>
        <w:t>en réalité</w:t>
      </w:r>
      <w:r w:rsidR="008D6F52">
        <w:rPr>
          <w:szCs w:val="32"/>
        </w:rPr>
        <w:t xml:space="preserve">, </w:t>
      </w:r>
      <w:r w:rsidRPr="00894396">
        <w:rPr>
          <w:szCs w:val="32"/>
        </w:rPr>
        <w:t>je le méprisais comme vieux Castillan</w:t>
      </w:r>
      <w:r w:rsidR="008D6F52">
        <w:rPr>
          <w:szCs w:val="32"/>
        </w:rPr>
        <w:t xml:space="preserve">, </w:t>
      </w:r>
      <w:r w:rsidRPr="00894396">
        <w:rPr>
          <w:szCs w:val="32"/>
        </w:rPr>
        <w:t>Espagnol-né et royaliste</w:t>
      </w:r>
      <w:r w:rsidR="008D6F52">
        <w:rPr>
          <w:szCs w:val="32"/>
        </w:rPr>
        <w:t xml:space="preserve">. </w:t>
      </w:r>
      <w:r w:rsidRPr="00894396">
        <w:rPr>
          <w:szCs w:val="32"/>
        </w:rPr>
        <w:t>Ce n</w:t>
      </w:r>
      <w:r w:rsidR="008D6F52">
        <w:rPr>
          <w:szCs w:val="32"/>
        </w:rPr>
        <w:t>’</w:t>
      </w:r>
      <w:r w:rsidRPr="00894396">
        <w:rPr>
          <w:szCs w:val="32"/>
        </w:rPr>
        <w:t>étaient certainement pas là motifs plausibles de mépris</w:t>
      </w:r>
      <w:r w:rsidR="008D6F52">
        <w:rPr>
          <w:szCs w:val="32"/>
        </w:rPr>
        <w:t xml:space="preserve">, </w:t>
      </w:r>
      <w:r w:rsidRPr="00894396">
        <w:rPr>
          <w:szCs w:val="32"/>
        </w:rPr>
        <w:t>mais</w:t>
      </w:r>
      <w:r w:rsidR="008D6F52">
        <w:rPr>
          <w:szCs w:val="32"/>
        </w:rPr>
        <w:t xml:space="preserve">, </w:t>
      </w:r>
      <w:r w:rsidRPr="00894396">
        <w:rPr>
          <w:szCs w:val="32"/>
        </w:rPr>
        <w:t>pendant des siècles</w:t>
      </w:r>
      <w:r w:rsidR="008D6F52">
        <w:rPr>
          <w:szCs w:val="32"/>
        </w:rPr>
        <w:t xml:space="preserve">, </w:t>
      </w:r>
      <w:r w:rsidRPr="00894396">
        <w:rPr>
          <w:szCs w:val="32"/>
        </w:rPr>
        <w:t>les Espagnols d</w:t>
      </w:r>
      <w:r w:rsidR="008D6F52">
        <w:rPr>
          <w:szCs w:val="32"/>
        </w:rPr>
        <w:t>’</w:t>
      </w:r>
      <w:r w:rsidRPr="00894396">
        <w:rPr>
          <w:szCs w:val="32"/>
        </w:rPr>
        <w:t>origine nous avaient accablés de leur dédain</w:t>
      </w:r>
      <w:r w:rsidR="008D6F52">
        <w:rPr>
          <w:szCs w:val="32"/>
        </w:rPr>
        <w:t xml:space="preserve">, </w:t>
      </w:r>
      <w:r w:rsidRPr="00894396">
        <w:rPr>
          <w:szCs w:val="32"/>
        </w:rPr>
        <w:t>nous autres Américains</w:t>
      </w:r>
      <w:r w:rsidR="008D6F52">
        <w:rPr>
          <w:szCs w:val="32"/>
        </w:rPr>
        <w:t xml:space="preserve">, </w:t>
      </w:r>
      <w:r w:rsidRPr="00894396">
        <w:rPr>
          <w:szCs w:val="32"/>
        </w:rPr>
        <w:t>hommes aussi bien nés qu</w:t>
      </w:r>
      <w:r w:rsidR="008D6F52">
        <w:rPr>
          <w:szCs w:val="32"/>
        </w:rPr>
        <w:t>’</w:t>
      </w:r>
      <w:r w:rsidRPr="00894396">
        <w:rPr>
          <w:szCs w:val="32"/>
        </w:rPr>
        <w:t>eux</w:t>
      </w:r>
      <w:r w:rsidR="008D6F52">
        <w:rPr>
          <w:szCs w:val="32"/>
        </w:rPr>
        <w:t xml:space="preserve">, </w:t>
      </w:r>
      <w:r w:rsidRPr="00894396">
        <w:rPr>
          <w:szCs w:val="32"/>
        </w:rPr>
        <w:t>simplement parce que nous étions des créoles</w:t>
      </w:r>
      <w:r w:rsidR="008D6F52">
        <w:rPr>
          <w:szCs w:val="32"/>
        </w:rPr>
        <w:t xml:space="preserve">. </w:t>
      </w:r>
      <w:r w:rsidRPr="00894396">
        <w:rPr>
          <w:szCs w:val="32"/>
        </w:rPr>
        <w:t>On nous avait maintenus dans un état d</w:t>
      </w:r>
      <w:r w:rsidR="008D6F52">
        <w:rPr>
          <w:szCs w:val="32"/>
        </w:rPr>
        <w:t>’</w:t>
      </w:r>
      <w:r w:rsidRPr="00894396">
        <w:rPr>
          <w:szCs w:val="32"/>
        </w:rPr>
        <w:t>abaissement et fait sentir notre infériorité dans les relations sociales</w:t>
      </w:r>
      <w:r w:rsidR="008D6F52">
        <w:rPr>
          <w:szCs w:val="32"/>
        </w:rPr>
        <w:t xml:space="preserve">. </w:t>
      </w:r>
      <w:r w:rsidRPr="00894396">
        <w:rPr>
          <w:szCs w:val="32"/>
        </w:rPr>
        <w:t>Et maintenant notre tour était venu</w:t>
      </w:r>
      <w:r w:rsidR="008D6F52">
        <w:rPr>
          <w:szCs w:val="32"/>
        </w:rPr>
        <w:t xml:space="preserve">. </w:t>
      </w:r>
      <w:r w:rsidRPr="00894396">
        <w:rPr>
          <w:szCs w:val="32"/>
        </w:rPr>
        <w:t>Nous pouvions</w:t>
      </w:r>
      <w:r w:rsidR="008D6F52">
        <w:rPr>
          <w:szCs w:val="32"/>
        </w:rPr>
        <w:t xml:space="preserve">, </w:t>
      </w:r>
      <w:r w:rsidRPr="00894396">
        <w:rPr>
          <w:szCs w:val="32"/>
        </w:rPr>
        <w:t>nous</w:t>
      </w:r>
      <w:r w:rsidR="008D6F52">
        <w:rPr>
          <w:szCs w:val="32"/>
        </w:rPr>
        <w:t xml:space="preserve">, </w:t>
      </w:r>
      <w:r w:rsidRPr="00894396">
        <w:rPr>
          <w:szCs w:val="32"/>
        </w:rPr>
        <w:t>les patriotes</w:t>
      </w:r>
      <w:r w:rsidR="008D6F52">
        <w:rPr>
          <w:szCs w:val="32"/>
        </w:rPr>
        <w:t xml:space="preserve">, </w:t>
      </w:r>
      <w:r w:rsidRPr="00894396">
        <w:rPr>
          <w:szCs w:val="32"/>
        </w:rPr>
        <w:t>faire état de sentiments semblables</w:t>
      </w:r>
      <w:r w:rsidR="008D6F52">
        <w:rPr>
          <w:szCs w:val="32"/>
        </w:rPr>
        <w:t xml:space="preserve"> ; </w:t>
      </w:r>
      <w:r w:rsidRPr="00894396">
        <w:rPr>
          <w:szCs w:val="32"/>
        </w:rPr>
        <w:t>moi</w:t>
      </w:r>
      <w:r w:rsidR="008D6F52">
        <w:rPr>
          <w:szCs w:val="32"/>
        </w:rPr>
        <w:t xml:space="preserve">, </w:t>
      </w:r>
      <w:r w:rsidRPr="00894396">
        <w:rPr>
          <w:szCs w:val="32"/>
        </w:rPr>
        <w:t>jeune patriote</w:t>
      </w:r>
      <w:r w:rsidR="008D6F52">
        <w:rPr>
          <w:szCs w:val="32"/>
        </w:rPr>
        <w:t xml:space="preserve">, </w:t>
      </w:r>
      <w:r w:rsidRPr="00894396">
        <w:rPr>
          <w:szCs w:val="32"/>
        </w:rPr>
        <w:t>fils de patriote</w:t>
      </w:r>
      <w:r w:rsidR="008D6F52">
        <w:rPr>
          <w:szCs w:val="32"/>
        </w:rPr>
        <w:t xml:space="preserve">, </w:t>
      </w:r>
      <w:r w:rsidRPr="00894396">
        <w:rPr>
          <w:szCs w:val="32"/>
        </w:rPr>
        <w:t>je méprisais ce vieil Espagnol et passais sur ses injures</w:t>
      </w:r>
      <w:r w:rsidR="008D6F52">
        <w:rPr>
          <w:szCs w:val="32"/>
        </w:rPr>
        <w:t xml:space="preserve">, </w:t>
      </w:r>
      <w:r w:rsidRPr="00894396">
        <w:rPr>
          <w:szCs w:val="32"/>
        </w:rPr>
        <w:t xml:space="preserve">qui ne laissaient pourtant pas de me </w:t>
      </w:r>
      <w:r w:rsidRPr="00894396">
        <w:rPr>
          <w:szCs w:val="32"/>
        </w:rPr>
        <w:lastRenderedPageBreak/>
        <w:t>blesser</w:t>
      </w:r>
      <w:r w:rsidR="008D6F52">
        <w:rPr>
          <w:szCs w:val="32"/>
        </w:rPr>
        <w:t xml:space="preserve">. </w:t>
      </w:r>
      <w:r w:rsidRPr="00894396">
        <w:rPr>
          <w:szCs w:val="32"/>
        </w:rPr>
        <w:t>D</w:t>
      </w:r>
      <w:r w:rsidR="008D6F52">
        <w:rPr>
          <w:szCs w:val="32"/>
        </w:rPr>
        <w:t>’</w:t>
      </w:r>
      <w:r w:rsidRPr="00894396">
        <w:rPr>
          <w:szCs w:val="32"/>
        </w:rPr>
        <w:t>autres n</w:t>
      </w:r>
      <w:r w:rsidR="008D6F52">
        <w:rPr>
          <w:szCs w:val="32"/>
        </w:rPr>
        <w:t>’</w:t>
      </w:r>
      <w:r w:rsidRPr="00894396">
        <w:rPr>
          <w:szCs w:val="32"/>
        </w:rPr>
        <w:t>auraient peut-être pas montré pareille longanimité</w:t>
      </w:r>
      <w:r w:rsidR="008D6F52">
        <w:rPr>
          <w:szCs w:val="32"/>
        </w:rPr>
        <w:t>.</w:t>
      </w:r>
    </w:p>
    <w:p w14:paraId="1DE27613" w14:textId="77777777" w:rsidR="008D6F52" w:rsidRDefault="00000000" w:rsidP="008D6F52">
      <w:pPr>
        <w:rPr>
          <w:szCs w:val="32"/>
        </w:rPr>
      </w:pPr>
      <w:r w:rsidRPr="00894396">
        <w:rPr>
          <w:szCs w:val="32"/>
        </w:rPr>
        <w:t>Dès qu</w:t>
      </w:r>
      <w:r w:rsidR="008D6F52">
        <w:rPr>
          <w:szCs w:val="32"/>
        </w:rPr>
        <w:t>’</w:t>
      </w:r>
      <w:r w:rsidRPr="00894396">
        <w:rPr>
          <w:szCs w:val="32"/>
        </w:rPr>
        <w:t>il m</w:t>
      </w:r>
      <w:r w:rsidR="008D6F52">
        <w:rPr>
          <w:szCs w:val="32"/>
        </w:rPr>
        <w:t>’</w:t>
      </w:r>
      <w:r w:rsidRPr="00894396">
        <w:rPr>
          <w:szCs w:val="32"/>
        </w:rPr>
        <w:t>apercevait et longtemps avant que je n</w:t>
      </w:r>
      <w:r w:rsidR="008D6F52">
        <w:rPr>
          <w:szCs w:val="32"/>
        </w:rPr>
        <w:t>’</w:t>
      </w:r>
      <w:r w:rsidRPr="00894396">
        <w:rPr>
          <w:szCs w:val="32"/>
        </w:rPr>
        <w:t>atteignisse la maison</w:t>
      </w:r>
      <w:r w:rsidR="008D6F52">
        <w:rPr>
          <w:szCs w:val="32"/>
        </w:rPr>
        <w:t xml:space="preserve">, </w:t>
      </w:r>
      <w:r w:rsidRPr="00894396">
        <w:rPr>
          <w:szCs w:val="32"/>
        </w:rPr>
        <w:t>il commençait par un grand cri</w:t>
      </w:r>
      <w:r w:rsidR="008D6F52">
        <w:rPr>
          <w:szCs w:val="32"/>
        </w:rPr>
        <w:t> : « </w:t>
      </w:r>
      <w:r w:rsidRPr="00894396">
        <w:rPr>
          <w:szCs w:val="32"/>
        </w:rPr>
        <w:t>Un patriote</w:t>
      </w:r>
      <w:r w:rsidR="008D6F52">
        <w:rPr>
          <w:szCs w:val="32"/>
        </w:rPr>
        <w:t xml:space="preserve">. </w:t>
      </w:r>
      <w:r w:rsidRPr="00894396">
        <w:rPr>
          <w:szCs w:val="32"/>
        </w:rPr>
        <w:t>Encore un</w:t>
      </w:r>
      <w:r w:rsidR="008D6F52">
        <w:rPr>
          <w:szCs w:val="32"/>
        </w:rPr>
        <w:t> ! »</w:t>
      </w:r>
      <w:r w:rsidRPr="00894396">
        <w:rPr>
          <w:szCs w:val="32"/>
        </w:rPr>
        <w:t xml:space="preserve"> Le ton de ses divagations insultantes</w:t>
      </w:r>
      <w:r w:rsidR="008D6F52">
        <w:rPr>
          <w:szCs w:val="32"/>
        </w:rPr>
        <w:t xml:space="preserve">, </w:t>
      </w:r>
      <w:r w:rsidRPr="00894396">
        <w:rPr>
          <w:szCs w:val="32"/>
        </w:rPr>
        <w:t>mêlées d</w:t>
      </w:r>
      <w:r w:rsidR="008D6F52">
        <w:rPr>
          <w:szCs w:val="32"/>
        </w:rPr>
        <w:t>’</w:t>
      </w:r>
      <w:r w:rsidRPr="00894396">
        <w:rPr>
          <w:szCs w:val="32"/>
        </w:rPr>
        <w:t>éclats de rire</w:t>
      </w:r>
      <w:r w:rsidR="008D6F52">
        <w:rPr>
          <w:szCs w:val="32"/>
        </w:rPr>
        <w:t xml:space="preserve">, </w:t>
      </w:r>
      <w:r w:rsidRPr="00894396">
        <w:rPr>
          <w:szCs w:val="32"/>
        </w:rPr>
        <w:t>était parfois perçant</w:t>
      </w:r>
      <w:r w:rsidR="008D6F52">
        <w:rPr>
          <w:szCs w:val="32"/>
        </w:rPr>
        <w:t xml:space="preserve">, </w:t>
      </w:r>
      <w:r w:rsidRPr="00894396">
        <w:rPr>
          <w:szCs w:val="32"/>
        </w:rPr>
        <w:t>d</w:t>
      </w:r>
      <w:r w:rsidR="008D6F52">
        <w:rPr>
          <w:szCs w:val="32"/>
        </w:rPr>
        <w:t>’</w:t>
      </w:r>
      <w:r w:rsidRPr="00894396">
        <w:rPr>
          <w:szCs w:val="32"/>
        </w:rPr>
        <w:t>autres jours grave</w:t>
      </w:r>
      <w:r w:rsidR="008D6F52">
        <w:rPr>
          <w:szCs w:val="32"/>
        </w:rPr>
        <w:t xml:space="preserve">. </w:t>
      </w:r>
      <w:r w:rsidRPr="00894396">
        <w:rPr>
          <w:szCs w:val="32"/>
        </w:rPr>
        <w:t>C</w:t>
      </w:r>
      <w:r w:rsidR="008D6F52">
        <w:rPr>
          <w:szCs w:val="32"/>
        </w:rPr>
        <w:t>’</w:t>
      </w:r>
      <w:r w:rsidRPr="00894396">
        <w:rPr>
          <w:szCs w:val="32"/>
        </w:rPr>
        <w:t>était parfaitement fou</w:t>
      </w:r>
      <w:r w:rsidR="008D6F52">
        <w:rPr>
          <w:szCs w:val="32"/>
        </w:rPr>
        <w:t xml:space="preserve">, </w:t>
      </w:r>
      <w:r w:rsidRPr="00894396">
        <w:rPr>
          <w:szCs w:val="32"/>
        </w:rPr>
        <w:t>mais je croyais nécessaire à ma dignité de mettre mon cheval au pas sans même regarder la maison</w:t>
      </w:r>
      <w:r w:rsidR="008D6F52">
        <w:rPr>
          <w:szCs w:val="32"/>
        </w:rPr>
        <w:t xml:space="preserve">, </w:t>
      </w:r>
      <w:r w:rsidRPr="00894396">
        <w:rPr>
          <w:szCs w:val="32"/>
        </w:rPr>
        <w:t>comme si les clameurs injurieuses de cet homme avaient eu moins d</w:t>
      </w:r>
      <w:r w:rsidR="008D6F52">
        <w:rPr>
          <w:szCs w:val="32"/>
        </w:rPr>
        <w:t>’</w:t>
      </w:r>
      <w:r w:rsidRPr="00894396">
        <w:rPr>
          <w:szCs w:val="32"/>
        </w:rPr>
        <w:t>importance qu</w:t>
      </w:r>
      <w:r w:rsidR="008D6F52">
        <w:rPr>
          <w:szCs w:val="32"/>
        </w:rPr>
        <w:t>’</w:t>
      </w:r>
      <w:r w:rsidRPr="00894396">
        <w:rPr>
          <w:szCs w:val="32"/>
        </w:rPr>
        <w:t>un aboiement de roquet</w:t>
      </w:r>
      <w:r w:rsidR="008D6F52">
        <w:rPr>
          <w:szCs w:val="32"/>
        </w:rPr>
        <w:t xml:space="preserve">. </w:t>
      </w:r>
      <w:r w:rsidRPr="00894396">
        <w:rPr>
          <w:szCs w:val="32"/>
        </w:rPr>
        <w:t>Je passais avec une expression d</w:t>
      </w:r>
      <w:r w:rsidR="008D6F52">
        <w:rPr>
          <w:szCs w:val="32"/>
        </w:rPr>
        <w:t>’</w:t>
      </w:r>
      <w:r w:rsidRPr="00894396">
        <w:rPr>
          <w:szCs w:val="32"/>
        </w:rPr>
        <w:t>indifférence hautaine sur le visage</w:t>
      </w:r>
      <w:r w:rsidR="008D6F52">
        <w:rPr>
          <w:szCs w:val="32"/>
        </w:rPr>
        <w:t>.</w:t>
      </w:r>
    </w:p>
    <w:p w14:paraId="712DD4A1" w14:textId="77777777" w:rsidR="008D6F52" w:rsidRDefault="00000000" w:rsidP="008D6F52">
      <w:pPr>
        <w:rPr>
          <w:szCs w:val="32"/>
        </w:rPr>
      </w:pPr>
      <w:r w:rsidRPr="00894396">
        <w:rPr>
          <w:szCs w:val="32"/>
        </w:rPr>
        <w:t>C</w:t>
      </w:r>
      <w:r w:rsidR="008D6F52">
        <w:rPr>
          <w:szCs w:val="32"/>
        </w:rPr>
        <w:t>’</w:t>
      </w:r>
      <w:r w:rsidRPr="00894396">
        <w:rPr>
          <w:szCs w:val="32"/>
        </w:rPr>
        <w:t>était très noble évidemment</w:t>
      </w:r>
      <w:r w:rsidR="008D6F52">
        <w:rPr>
          <w:szCs w:val="32"/>
        </w:rPr>
        <w:t xml:space="preserve">, </w:t>
      </w:r>
      <w:r w:rsidRPr="00894396">
        <w:rPr>
          <w:szCs w:val="32"/>
        </w:rPr>
        <w:t>mais j</w:t>
      </w:r>
      <w:r w:rsidR="008D6F52">
        <w:rPr>
          <w:szCs w:val="32"/>
        </w:rPr>
        <w:t>’</w:t>
      </w:r>
      <w:r w:rsidRPr="00894396">
        <w:rPr>
          <w:szCs w:val="32"/>
        </w:rPr>
        <w:t>aurais mieux fait d</w:t>
      </w:r>
      <w:r w:rsidR="008D6F52">
        <w:rPr>
          <w:szCs w:val="32"/>
        </w:rPr>
        <w:t>’</w:t>
      </w:r>
      <w:r w:rsidRPr="00894396">
        <w:rPr>
          <w:szCs w:val="32"/>
        </w:rPr>
        <w:t>ouvrir l</w:t>
      </w:r>
      <w:r w:rsidR="008D6F52">
        <w:rPr>
          <w:szCs w:val="32"/>
        </w:rPr>
        <w:t>’</w:t>
      </w:r>
      <w:r w:rsidRPr="00894396">
        <w:rPr>
          <w:szCs w:val="32"/>
        </w:rPr>
        <w:t>œil</w:t>
      </w:r>
      <w:r w:rsidR="008D6F52">
        <w:rPr>
          <w:szCs w:val="32"/>
        </w:rPr>
        <w:t xml:space="preserve">. </w:t>
      </w:r>
      <w:r w:rsidRPr="00894396">
        <w:rPr>
          <w:szCs w:val="32"/>
        </w:rPr>
        <w:t>Un soldat</w:t>
      </w:r>
      <w:r w:rsidR="008D6F52">
        <w:rPr>
          <w:szCs w:val="32"/>
        </w:rPr>
        <w:t xml:space="preserve">, </w:t>
      </w:r>
      <w:r w:rsidRPr="00894396">
        <w:rPr>
          <w:szCs w:val="32"/>
        </w:rPr>
        <w:t>en temps de guerre</w:t>
      </w:r>
      <w:r w:rsidR="008D6F52">
        <w:rPr>
          <w:szCs w:val="32"/>
        </w:rPr>
        <w:t xml:space="preserve">, </w:t>
      </w:r>
      <w:r w:rsidRPr="00894396">
        <w:rPr>
          <w:szCs w:val="32"/>
        </w:rPr>
        <w:t>devrait se sentir toujours en service</w:t>
      </w:r>
      <w:r w:rsidR="008D6F52">
        <w:rPr>
          <w:szCs w:val="32"/>
        </w:rPr>
        <w:t xml:space="preserve">, </w:t>
      </w:r>
      <w:r w:rsidRPr="00894396">
        <w:rPr>
          <w:szCs w:val="32"/>
        </w:rPr>
        <w:t>surtout lorsqu</w:t>
      </w:r>
      <w:r w:rsidR="008D6F52">
        <w:rPr>
          <w:szCs w:val="32"/>
        </w:rPr>
        <w:t>’</w:t>
      </w:r>
      <w:r w:rsidRPr="00894396">
        <w:rPr>
          <w:szCs w:val="32"/>
        </w:rPr>
        <w:t>il s</w:t>
      </w:r>
      <w:r w:rsidR="008D6F52">
        <w:rPr>
          <w:szCs w:val="32"/>
        </w:rPr>
        <w:t>’</w:t>
      </w:r>
      <w:r w:rsidRPr="00894396">
        <w:rPr>
          <w:szCs w:val="32"/>
        </w:rPr>
        <w:t>agit d</w:t>
      </w:r>
      <w:r w:rsidR="008D6F52">
        <w:rPr>
          <w:szCs w:val="32"/>
        </w:rPr>
        <w:t>’</w:t>
      </w:r>
      <w:r w:rsidRPr="00894396">
        <w:rPr>
          <w:szCs w:val="32"/>
        </w:rPr>
        <w:t>une guerre révolutionnaire</w:t>
      </w:r>
      <w:r w:rsidR="008D6F52">
        <w:rPr>
          <w:szCs w:val="32"/>
        </w:rPr>
        <w:t xml:space="preserve">, </w:t>
      </w:r>
      <w:r w:rsidRPr="00894396">
        <w:rPr>
          <w:szCs w:val="32"/>
        </w:rPr>
        <w:t>où l</w:t>
      </w:r>
      <w:r w:rsidR="008D6F52">
        <w:rPr>
          <w:szCs w:val="32"/>
        </w:rPr>
        <w:t>’</w:t>
      </w:r>
      <w:r w:rsidRPr="00894396">
        <w:rPr>
          <w:szCs w:val="32"/>
        </w:rPr>
        <w:t>ennemi n</w:t>
      </w:r>
      <w:r w:rsidR="008D6F52">
        <w:rPr>
          <w:szCs w:val="32"/>
        </w:rPr>
        <w:t>’</w:t>
      </w:r>
      <w:r w:rsidRPr="00894396">
        <w:rPr>
          <w:szCs w:val="32"/>
        </w:rPr>
        <w:t>est pas à notre porte</w:t>
      </w:r>
      <w:r w:rsidR="008D6F52">
        <w:rPr>
          <w:szCs w:val="32"/>
        </w:rPr>
        <w:t xml:space="preserve">, </w:t>
      </w:r>
      <w:r w:rsidRPr="00894396">
        <w:rPr>
          <w:szCs w:val="32"/>
        </w:rPr>
        <w:t>mais dans la maison même</w:t>
      </w:r>
      <w:r w:rsidR="008D6F52">
        <w:rPr>
          <w:szCs w:val="32"/>
        </w:rPr>
        <w:t xml:space="preserve">. </w:t>
      </w:r>
      <w:r w:rsidRPr="00894396">
        <w:rPr>
          <w:szCs w:val="32"/>
        </w:rPr>
        <w:t>En de tels moments</w:t>
      </w:r>
      <w:r w:rsidR="008D6F52">
        <w:rPr>
          <w:szCs w:val="32"/>
        </w:rPr>
        <w:t xml:space="preserve">, </w:t>
      </w:r>
      <w:r w:rsidRPr="00894396">
        <w:rPr>
          <w:szCs w:val="32"/>
        </w:rPr>
        <w:t>l</w:t>
      </w:r>
      <w:r w:rsidR="008D6F52">
        <w:rPr>
          <w:szCs w:val="32"/>
        </w:rPr>
        <w:t>’</w:t>
      </w:r>
      <w:r w:rsidRPr="00894396">
        <w:rPr>
          <w:szCs w:val="32"/>
        </w:rPr>
        <w:t>ardeur des convictions passionnées se transforme en haine</w:t>
      </w:r>
      <w:r w:rsidR="008D6F52">
        <w:rPr>
          <w:szCs w:val="32"/>
        </w:rPr>
        <w:t xml:space="preserve">, </w:t>
      </w:r>
      <w:r w:rsidRPr="00894396">
        <w:rPr>
          <w:szCs w:val="32"/>
        </w:rPr>
        <w:t>supprime chez bien des hommes toute contrainte d</w:t>
      </w:r>
      <w:r w:rsidR="008D6F52">
        <w:rPr>
          <w:szCs w:val="32"/>
        </w:rPr>
        <w:t>’</w:t>
      </w:r>
      <w:r w:rsidRPr="00894396">
        <w:rPr>
          <w:szCs w:val="32"/>
        </w:rPr>
        <w:t>honneur ou d</w:t>
      </w:r>
      <w:r w:rsidR="008D6F52">
        <w:rPr>
          <w:szCs w:val="32"/>
        </w:rPr>
        <w:t>’</w:t>
      </w:r>
      <w:r w:rsidRPr="00894396">
        <w:rPr>
          <w:szCs w:val="32"/>
        </w:rPr>
        <w:t>humanité et enlève à certaines femmes timidités et délicatesse</w:t>
      </w:r>
      <w:r w:rsidR="008D6F52">
        <w:rPr>
          <w:szCs w:val="32"/>
        </w:rPr>
        <w:t xml:space="preserve">. </w:t>
      </w:r>
      <w:r w:rsidRPr="00894396">
        <w:rPr>
          <w:szCs w:val="32"/>
        </w:rPr>
        <w:t>Celles-là</w:t>
      </w:r>
      <w:r w:rsidR="008D6F52">
        <w:rPr>
          <w:szCs w:val="32"/>
        </w:rPr>
        <w:t xml:space="preserve">, </w:t>
      </w:r>
      <w:r w:rsidRPr="00894396">
        <w:rPr>
          <w:szCs w:val="32"/>
        </w:rPr>
        <w:t>lorsqu</w:t>
      </w:r>
      <w:r w:rsidR="008D6F52">
        <w:rPr>
          <w:szCs w:val="32"/>
        </w:rPr>
        <w:t>’</w:t>
      </w:r>
      <w:r w:rsidRPr="00894396">
        <w:rPr>
          <w:szCs w:val="32"/>
        </w:rPr>
        <w:t>elles ont une fois dépouillé la retenue et la réserve de leur sexe</w:t>
      </w:r>
      <w:r w:rsidR="008D6F52">
        <w:rPr>
          <w:szCs w:val="32"/>
        </w:rPr>
        <w:t xml:space="preserve">, </w:t>
      </w:r>
      <w:r w:rsidRPr="00894396">
        <w:rPr>
          <w:szCs w:val="32"/>
        </w:rPr>
        <w:t>deviennent</w:t>
      </w:r>
      <w:r w:rsidR="008D6F52">
        <w:rPr>
          <w:szCs w:val="32"/>
        </w:rPr>
        <w:t xml:space="preserve">, </w:t>
      </w:r>
      <w:r w:rsidRPr="00894396">
        <w:rPr>
          <w:szCs w:val="32"/>
        </w:rPr>
        <w:t>par la vivacité de leur intelligence et la violence de leur impitoyable ressentiment</w:t>
      </w:r>
      <w:r w:rsidR="008D6F52">
        <w:rPr>
          <w:szCs w:val="32"/>
        </w:rPr>
        <w:t xml:space="preserve">, </w:t>
      </w:r>
      <w:r w:rsidRPr="00894396">
        <w:rPr>
          <w:szCs w:val="32"/>
        </w:rPr>
        <w:t>plus dangereuses que des géants armés de pied en cap</w:t>
      </w:r>
      <w:r w:rsidR="008D6F52">
        <w:rPr>
          <w:szCs w:val="32"/>
        </w:rPr>
        <w:t>.</w:t>
      </w:r>
    </w:p>
    <w:p w14:paraId="598A248C" w14:textId="77777777" w:rsidR="008D6F52" w:rsidRDefault="00000000" w:rsidP="008D6F52">
      <w:pPr>
        <w:rPr>
          <w:szCs w:val="32"/>
        </w:rPr>
      </w:pPr>
      <w:r w:rsidRPr="00894396">
        <w:rPr>
          <w:szCs w:val="32"/>
        </w:rPr>
        <w:t>Le général haussait la voix</w:t>
      </w:r>
      <w:r w:rsidR="008D6F52">
        <w:rPr>
          <w:szCs w:val="32"/>
        </w:rPr>
        <w:t xml:space="preserve"> ; </w:t>
      </w:r>
      <w:r w:rsidRPr="00894396">
        <w:rPr>
          <w:szCs w:val="32"/>
        </w:rPr>
        <w:t>sa grande main passait par deux fois sur sa barbe blanche avec un effet de placidité vénérable</w:t>
      </w:r>
      <w:r w:rsidR="008D6F52">
        <w:rPr>
          <w:szCs w:val="32"/>
        </w:rPr>
        <w:t xml:space="preserve">. – </w:t>
      </w:r>
      <w:r w:rsidRPr="00894396">
        <w:rPr>
          <w:i/>
          <w:iCs/>
          <w:szCs w:val="32"/>
        </w:rPr>
        <w:t>Si</w:t>
      </w:r>
      <w:r w:rsidR="008D6F52">
        <w:rPr>
          <w:i/>
          <w:iCs/>
          <w:szCs w:val="32"/>
        </w:rPr>
        <w:t xml:space="preserve">, </w:t>
      </w:r>
      <w:r w:rsidRPr="00894396">
        <w:rPr>
          <w:i/>
          <w:iCs/>
          <w:szCs w:val="32"/>
        </w:rPr>
        <w:t>señores</w:t>
      </w:r>
      <w:r w:rsidR="008D6F52">
        <w:rPr>
          <w:i/>
          <w:iCs/>
          <w:szCs w:val="32"/>
        </w:rPr>
        <w:t xml:space="preserve"> ! </w:t>
      </w:r>
      <w:r w:rsidRPr="00894396">
        <w:rPr>
          <w:szCs w:val="32"/>
        </w:rPr>
        <w:t>Les femmes savent s</w:t>
      </w:r>
      <w:r w:rsidR="008D6F52">
        <w:rPr>
          <w:szCs w:val="32"/>
        </w:rPr>
        <w:t>’</w:t>
      </w:r>
      <w:r w:rsidRPr="00894396">
        <w:rPr>
          <w:szCs w:val="32"/>
        </w:rPr>
        <w:t>élever à une hauteur de dévouement inconnue aux hommes</w:t>
      </w:r>
      <w:r w:rsidR="008D6F52">
        <w:rPr>
          <w:szCs w:val="32"/>
        </w:rPr>
        <w:t xml:space="preserve">, </w:t>
      </w:r>
      <w:r w:rsidRPr="00894396">
        <w:rPr>
          <w:szCs w:val="32"/>
        </w:rPr>
        <w:t>ou tomber dans des abîmes d</w:t>
      </w:r>
      <w:r w:rsidR="008D6F52">
        <w:rPr>
          <w:szCs w:val="32"/>
        </w:rPr>
        <w:t>’</w:t>
      </w:r>
      <w:r w:rsidRPr="00894396">
        <w:rPr>
          <w:szCs w:val="32"/>
        </w:rPr>
        <w:t>avilissement qui stupéfient nos préjugés masculins</w:t>
      </w:r>
      <w:r w:rsidR="008D6F52">
        <w:rPr>
          <w:szCs w:val="32"/>
        </w:rPr>
        <w:t xml:space="preserve">. </w:t>
      </w:r>
      <w:r w:rsidRPr="00894396">
        <w:rPr>
          <w:szCs w:val="32"/>
        </w:rPr>
        <w:t>Comprenez bien d</w:t>
      </w:r>
      <w:r w:rsidR="008D6F52">
        <w:rPr>
          <w:szCs w:val="32"/>
        </w:rPr>
        <w:t>’</w:t>
      </w:r>
      <w:r w:rsidRPr="00894396">
        <w:rPr>
          <w:szCs w:val="32"/>
        </w:rPr>
        <w:t>ailleurs que je parle de femmes exceptionnelles</w:t>
      </w:r>
      <w:r w:rsidR="008D6F52">
        <w:rPr>
          <w:szCs w:val="32"/>
        </w:rPr>
        <w:t>.</w:t>
      </w:r>
    </w:p>
    <w:p w14:paraId="219AD0B6" w14:textId="77777777" w:rsidR="008D6F52" w:rsidRDefault="00000000" w:rsidP="008D6F52">
      <w:pPr>
        <w:rPr>
          <w:szCs w:val="32"/>
        </w:rPr>
      </w:pPr>
      <w:r w:rsidRPr="00894396">
        <w:rPr>
          <w:szCs w:val="32"/>
        </w:rPr>
        <w:lastRenderedPageBreak/>
        <w:t>Là-dessus</w:t>
      </w:r>
      <w:r w:rsidR="008D6F52">
        <w:rPr>
          <w:szCs w:val="32"/>
        </w:rPr>
        <w:t xml:space="preserve">, </w:t>
      </w:r>
      <w:r w:rsidRPr="00894396">
        <w:rPr>
          <w:szCs w:val="32"/>
        </w:rPr>
        <w:t>un des convives faisait observer n</w:t>
      </w:r>
      <w:r w:rsidR="008D6F52">
        <w:rPr>
          <w:szCs w:val="32"/>
        </w:rPr>
        <w:t>’</w:t>
      </w:r>
      <w:r w:rsidRPr="00894396">
        <w:rPr>
          <w:szCs w:val="32"/>
        </w:rPr>
        <w:t>avoir jamais rencontré de femme qui ne pût se montrer exceptionnelle en des circonstances touchant à des sentiments profonds</w:t>
      </w:r>
      <w:r w:rsidR="008D6F52">
        <w:rPr>
          <w:szCs w:val="32"/>
        </w:rPr>
        <w:t xml:space="preserve">. – </w:t>
      </w:r>
      <w:r w:rsidRPr="00894396">
        <w:rPr>
          <w:szCs w:val="32"/>
        </w:rPr>
        <w:t>Cette sorte de supériorité dans l</w:t>
      </w:r>
      <w:r w:rsidR="008D6F52">
        <w:rPr>
          <w:szCs w:val="32"/>
        </w:rPr>
        <w:t>’</w:t>
      </w:r>
      <w:r w:rsidRPr="00894396">
        <w:rPr>
          <w:szCs w:val="32"/>
        </w:rPr>
        <w:t>insouciance qu</w:t>
      </w:r>
      <w:r w:rsidR="008D6F52">
        <w:rPr>
          <w:szCs w:val="32"/>
        </w:rPr>
        <w:t>’</w:t>
      </w:r>
      <w:r w:rsidRPr="00894396">
        <w:rPr>
          <w:szCs w:val="32"/>
        </w:rPr>
        <w:t>elles possèdent sur nous</w:t>
      </w:r>
      <w:r w:rsidR="008D6F52">
        <w:rPr>
          <w:szCs w:val="32"/>
        </w:rPr>
        <w:t xml:space="preserve">, </w:t>
      </w:r>
      <w:r w:rsidRPr="00894396">
        <w:rPr>
          <w:szCs w:val="32"/>
        </w:rPr>
        <w:t>fait des femmes la moitié la plus intéressante de l</w:t>
      </w:r>
      <w:r w:rsidR="008D6F52">
        <w:rPr>
          <w:szCs w:val="32"/>
        </w:rPr>
        <w:t>’</w:t>
      </w:r>
      <w:r w:rsidRPr="00894396">
        <w:rPr>
          <w:szCs w:val="32"/>
        </w:rPr>
        <w:t>humanité</w:t>
      </w:r>
      <w:r w:rsidR="008D6F52">
        <w:rPr>
          <w:szCs w:val="32"/>
        </w:rPr>
        <w:t xml:space="preserve">, </w:t>
      </w:r>
      <w:r w:rsidRPr="00894396">
        <w:rPr>
          <w:szCs w:val="32"/>
        </w:rPr>
        <w:t>concluait-il</w:t>
      </w:r>
      <w:r w:rsidR="008D6F52">
        <w:rPr>
          <w:szCs w:val="32"/>
        </w:rPr>
        <w:t>.</w:t>
      </w:r>
    </w:p>
    <w:p w14:paraId="4790E8CF" w14:textId="77777777" w:rsidR="008D6F52" w:rsidRDefault="00000000" w:rsidP="008D6F52">
      <w:pPr>
        <w:rPr>
          <w:szCs w:val="32"/>
        </w:rPr>
      </w:pPr>
      <w:r w:rsidRPr="00894396">
        <w:rPr>
          <w:szCs w:val="32"/>
        </w:rPr>
        <w:t>Le Général écoutait l</w:t>
      </w:r>
      <w:r w:rsidR="008D6F52">
        <w:rPr>
          <w:szCs w:val="32"/>
        </w:rPr>
        <w:t>’</w:t>
      </w:r>
      <w:r w:rsidRPr="00894396">
        <w:rPr>
          <w:szCs w:val="32"/>
        </w:rPr>
        <w:t>interrupteur avec gravité</w:t>
      </w:r>
      <w:r w:rsidR="008D6F52">
        <w:rPr>
          <w:szCs w:val="32"/>
        </w:rPr>
        <w:t xml:space="preserve">, </w:t>
      </w:r>
      <w:r w:rsidRPr="00894396">
        <w:rPr>
          <w:szCs w:val="32"/>
        </w:rPr>
        <w:t>et faisait un signe courtois d</w:t>
      </w:r>
      <w:r w:rsidR="008D6F52">
        <w:rPr>
          <w:szCs w:val="32"/>
        </w:rPr>
        <w:t>’</w:t>
      </w:r>
      <w:r w:rsidRPr="00894396">
        <w:rPr>
          <w:szCs w:val="32"/>
        </w:rPr>
        <w:t>assentiment</w:t>
      </w:r>
      <w:r w:rsidR="008D6F52">
        <w:rPr>
          <w:szCs w:val="32"/>
        </w:rPr>
        <w:t xml:space="preserve">. – </w:t>
      </w:r>
      <w:r w:rsidRPr="00894396">
        <w:rPr>
          <w:i/>
          <w:iCs/>
          <w:szCs w:val="32"/>
        </w:rPr>
        <w:t>Si</w:t>
      </w:r>
      <w:r w:rsidR="008D6F52">
        <w:rPr>
          <w:i/>
          <w:iCs/>
          <w:szCs w:val="32"/>
        </w:rPr>
        <w:t xml:space="preserve">, </w:t>
      </w:r>
      <w:r w:rsidRPr="00894396">
        <w:rPr>
          <w:i/>
          <w:iCs/>
          <w:szCs w:val="32"/>
        </w:rPr>
        <w:t>si</w:t>
      </w:r>
      <w:r w:rsidR="008D6F52">
        <w:rPr>
          <w:i/>
          <w:iCs/>
          <w:szCs w:val="32"/>
        </w:rPr>
        <w:t xml:space="preserve"> ! </w:t>
      </w:r>
      <w:r w:rsidRPr="00894396">
        <w:rPr>
          <w:szCs w:val="32"/>
        </w:rPr>
        <w:t>En certaines circonstances</w:t>
      </w:r>
      <w:r w:rsidR="008D6F52">
        <w:rPr>
          <w:szCs w:val="32"/>
        </w:rPr>
        <w:t xml:space="preserve">… </w:t>
      </w:r>
      <w:r w:rsidRPr="00894396">
        <w:rPr>
          <w:szCs w:val="32"/>
        </w:rPr>
        <w:t>Précisément</w:t>
      </w:r>
      <w:r w:rsidR="008D6F52">
        <w:rPr>
          <w:szCs w:val="32"/>
        </w:rPr>
        <w:t xml:space="preserve">. </w:t>
      </w:r>
      <w:r w:rsidRPr="00894396">
        <w:rPr>
          <w:szCs w:val="32"/>
        </w:rPr>
        <w:t>Elles peuvent faire parfois un mal infini et de façon parfaitement inattendue</w:t>
      </w:r>
      <w:r w:rsidR="008D6F52">
        <w:rPr>
          <w:szCs w:val="32"/>
        </w:rPr>
        <w:t xml:space="preserve">. </w:t>
      </w:r>
      <w:r w:rsidRPr="00894396">
        <w:rPr>
          <w:szCs w:val="32"/>
        </w:rPr>
        <w:t>Comment imaginer que la fille d</w:t>
      </w:r>
      <w:r w:rsidR="008D6F52">
        <w:rPr>
          <w:szCs w:val="32"/>
        </w:rPr>
        <w:t>’</w:t>
      </w:r>
      <w:r w:rsidRPr="00894396">
        <w:rPr>
          <w:szCs w:val="32"/>
        </w:rPr>
        <w:t>un royaliste ruiné</w:t>
      </w:r>
      <w:r w:rsidR="008D6F52">
        <w:rPr>
          <w:szCs w:val="32"/>
        </w:rPr>
        <w:t xml:space="preserve">, </w:t>
      </w:r>
      <w:r w:rsidRPr="00894396">
        <w:rPr>
          <w:szCs w:val="32"/>
        </w:rPr>
        <w:t>qui ne devait la vie qu</w:t>
      </w:r>
      <w:r w:rsidR="008D6F52">
        <w:rPr>
          <w:szCs w:val="32"/>
        </w:rPr>
        <w:t>’</w:t>
      </w:r>
      <w:r w:rsidRPr="00894396">
        <w:rPr>
          <w:szCs w:val="32"/>
        </w:rPr>
        <w:t>au mépris de ses ennemis</w:t>
      </w:r>
      <w:r w:rsidR="008D6F52">
        <w:rPr>
          <w:szCs w:val="32"/>
        </w:rPr>
        <w:t xml:space="preserve">, </w:t>
      </w:r>
      <w:r w:rsidRPr="00894396">
        <w:rPr>
          <w:szCs w:val="32"/>
        </w:rPr>
        <w:t>eût le pouvoir de déchaîner mort et dévastation sur deux provinces florissantes et de causer des inquiétudes sérieuses aux chefs de la révolution</w:t>
      </w:r>
      <w:r w:rsidR="008D6F52">
        <w:rPr>
          <w:szCs w:val="32"/>
        </w:rPr>
        <w:t xml:space="preserve">, </w:t>
      </w:r>
      <w:r w:rsidRPr="00894396">
        <w:rPr>
          <w:szCs w:val="32"/>
        </w:rPr>
        <w:t>à l</w:t>
      </w:r>
      <w:r w:rsidR="008D6F52">
        <w:rPr>
          <w:szCs w:val="32"/>
        </w:rPr>
        <w:t>’</w:t>
      </w:r>
      <w:r w:rsidRPr="00894396">
        <w:rPr>
          <w:szCs w:val="32"/>
        </w:rPr>
        <w:t>heure même de son triomphe</w:t>
      </w:r>
      <w:r w:rsidR="008D6F52">
        <w:rPr>
          <w:szCs w:val="32"/>
        </w:rPr>
        <w:t xml:space="preserve"> ? </w:t>
      </w:r>
      <w:r w:rsidRPr="00894396">
        <w:rPr>
          <w:szCs w:val="32"/>
        </w:rPr>
        <w:t>Il se tut pour laisser agir sur nous la surprise de telles paroles</w:t>
      </w:r>
      <w:r w:rsidR="008D6F52">
        <w:rPr>
          <w:szCs w:val="32"/>
        </w:rPr>
        <w:t>.</w:t>
      </w:r>
    </w:p>
    <w:p w14:paraId="43E6BC9F" w14:textId="77777777" w:rsidR="008D6F52" w:rsidRDefault="008D6F52" w:rsidP="008D6F52">
      <w:pPr>
        <w:rPr>
          <w:szCs w:val="32"/>
        </w:rPr>
      </w:pPr>
      <w:r>
        <w:t>— </w:t>
      </w:r>
      <w:r w:rsidRPr="00894396">
        <w:rPr>
          <w:szCs w:val="32"/>
        </w:rPr>
        <w:t>Mort et dévastation</w:t>
      </w:r>
      <w:r>
        <w:rPr>
          <w:szCs w:val="32"/>
        </w:rPr>
        <w:t xml:space="preserve"> ! </w:t>
      </w:r>
      <w:r w:rsidRPr="00894396">
        <w:rPr>
          <w:szCs w:val="32"/>
        </w:rPr>
        <w:t>murmura un des convives avec étonnement</w:t>
      </w:r>
      <w:r>
        <w:rPr>
          <w:szCs w:val="32"/>
        </w:rPr>
        <w:t xml:space="preserve">. </w:t>
      </w:r>
      <w:r w:rsidRPr="00894396">
        <w:rPr>
          <w:szCs w:val="32"/>
        </w:rPr>
        <w:t>Quelle horreur</w:t>
      </w:r>
      <w:r>
        <w:rPr>
          <w:szCs w:val="32"/>
        </w:rPr>
        <w:t> !</w:t>
      </w:r>
    </w:p>
    <w:p w14:paraId="54349079" w14:textId="77777777" w:rsidR="008D6F52" w:rsidRDefault="00000000" w:rsidP="008D6F52">
      <w:pPr>
        <w:rPr>
          <w:szCs w:val="32"/>
        </w:rPr>
      </w:pPr>
      <w:r w:rsidRPr="00894396">
        <w:rPr>
          <w:szCs w:val="32"/>
        </w:rPr>
        <w:t>Le vieux général lança un regard sur son hôte avant de reprendre</w:t>
      </w:r>
      <w:r w:rsidR="008D6F52">
        <w:rPr>
          <w:szCs w:val="32"/>
        </w:rPr>
        <w:t xml:space="preserve"> : – </w:t>
      </w:r>
      <w:r w:rsidRPr="00894396">
        <w:rPr>
          <w:szCs w:val="32"/>
        </w:rPr>
        <w:t>Oui</w:t>
      </w:r>
      <w:r w:rsidR="008D6F52">
        <w:rPr>
          <w:szCs w:val="32"/>
        </w:rPr>
        <w:t xml:space="preserve">, </w:t>
      </w:r>
      <w:r w:rsidRPr="00894396">
        <w:rPr>
          <w:szCs w:val="32"/>
        </w:rPr>
        <w:t>la guerre</w:t>
      </w:r>
      <w:r w:rsidR="008D6F52">
        <w:rPr>
          <w:szCs w:val="32"/>
        </w:rPr>
        <w:t xml:space="preserve">, </w:t>
      </w:r>
      <w:r w:rsidRPr="00894396">
        <w:rPr>
          <w:szCs w:val="32"/>
        </w:rPr>
        <w:t>si vous voulez</w:t>
      </w:r>
      <w:r w:rsidR="008D6F52">
        <w:rPr>
          <w:szCs w:val="32"/>
        </w:rPr>
        <w:t xml:space="preserve">, </w:t>
      </w:r>
      <w:r w:rsidRPr="00894396">
        <w:rPr>
          <w:szCs w:val="32"/>
        </w:rPr>
        <w:t>avec toutes ses calamités</w:t>
      </w:r>
      <w:r w:rsidR="008D6F52">
        <w:rPr>
          <w:szCs w:val="32"/>
        </w:rPr>
        <w:t xml:space="preserve">. </w:t>
      </w:r>
      <w:r w:rsidRPr="00894396">
        <w:rPr>
          <w:szCs w:val="32"/>
        </w:rPr>
        <w:t>Mais le moyen qui lui permit de mettre à feu et à sang notre frontière méridionale me parut à moi</w:t>
      </w:r>
      <w:r w:rsidR="008D6F52">
        <w:rPr>
          <w:szCs w:val="32"/>
        </w:rPr>
        <w:t xml:space="preserve">, </w:t>
      </w:r>
      <w:r w:rsidRPr="00894396">
        <w:rPr>
          <w:szCs w:val="32"/>
        </w:rPr>
        <w:t>qui l</w:t>
      </w:r>
      <w:r w:rsidR="008D6F52">
        <w:rPr>
          <w:szCs w:val="32"/>
        </w:rPr>
        <w:t>’</w:t>
      </w:r>
      <w:r w:rsidRPr="00894396">
        <w:rPr>
          <w:szCs w:val="32"/>
        </w:rPr>
        <w:t>ai vue et lui ai parlé</w:t>
      </w:r>
      <w:r w:rsidR="008D6F52">
        <w:rPr>
          <w:szCs w:val="32"/>
        </w:rPr>
        <w:t xml:space="preserve">, </w:t>
      </w:r>
      <w:r w:rsidRPr="00894396">
        <w:rPr>
          <w:szCs w:val="32"/>
        </w:rPr>
        <w:t>plus monstrueux encore</w:t>
      </w:r>
      <w:r w:rsidR="008D6F52">
        <w:rPr>
          <w:szCs w:val="32"/>
        </w:rPr>
        <w:t xml:space="preserve">. </w:t>
      </w:r>
      <w:r w:rsidRPr="00894396">
        <w:rPr>
          <w:szCs w:val="32"/>
        </w:rPr>
        <w:t>Ce fait particulier a laissé dans mon esprit une stupeur et un effroi que l</w:t>
      </w:r>
      <w:r w:rsidR="008D6F52">
        <w:rPr>
          <w:szCs w:val="32"/>
        </w:rPr>
        <w:t>’</w:t>
      </w:r>
      <w:r w:rsidRPr="00894396">
        <w:rPr>
          <w:szCs w:val="32"/>
        </w:rPr>
        <w:t>expérience ultérieure de plus de cinquante années de vie n</w:t>
      </w:r>
      <w:r w:rsidR="008D6F52">
        <w:rPr>
          <w:szCs w:val="32"/>
        </w:rPr>
        <w:t>’</w:t>
      </w:r>
      <w:r w:rsidRPr="00894396">
        <w:rPr>
          <w:szCs w:val="32"/>
        </w:rPr>
        <w:t>a pu en rien amoindrir</w:t>
      </w:r>
      <w:r w:rsidR="008D6F52">
        <w:rPr>
          <w:szCs w:val="32"/>
        </w:rPr>
        <w:t xml:space="preserve">. </w:t>
      </w:r>
      <w:r w:rsidRPr="00894396">
        <w:rPr>
          <w:szCs w:val="32"/>
        </w:rPr>
        <w:t>Il jetait les yeux autour de lui</w:t>
      </w:r>
      <w:r w:rsidR="008D6F52">
        <w:rPr>
          <w:szCs w:val="32"/>
        </w:rPr>
        <w:t xml:space="preserve">, </w:t>
      </w:r>
      <w:r w:rsidRPr="00894396">
        <w:rPr>
          <w:szCs w:val="32"/>
        </w:rPr>
        <w:t>comme pour s</w:t>
      </w:r>
      <w:r w:rsidR="008D6F52">
        <w:rPr>
          <w:szCs w:val="32"/>
        </w:rPr>
        <w:t>’</w:t>
      </w:r>
      <w:r w:rsidRPr="00894396">
        <w:rPr>
          <w:szCs w:val="32"/>
        </w:rPr>
        <w:t>assurer de notre attention</w:t>
      </w:r>
      <w:r w:rsidR="008D6F52">
        <w:rPr>
          <w:szCs w:val="32"/>
        </w:rPr>
        <w:t xml:space="preserve">, </w:t>
      </w:r>
      <w:r w:rsidRPr="00894396">
        <w:rPr>
          <w:szCs w:val="32"/>
        </w:rPr>
        <w:t>et sur un nouveau ton</w:t>
      </w:r>
      <w:r w:rsidR="008D6F52">
        <w:rPr>
          <w:szCs w:val="32"/>
        </w:rPr>
        <w:t xml:space="preserve"> : </w:t>
      </w:r>
      <w:r w:rsidRPr="00894396">
        <w:rPr>
          <w:szCs w:val="32"/>
        </w:rPr>
        <w:t>Je suis</w:t>
      </w:r>
      <w:r w:rsidR="008D6F52">
        <w:rPr>
          <w:szCs w:val="32"/>
        </w:rPr>
        <w:t xml:space="preserve">, </w:t>
      </w:r>
      <w:r w:rsidRPr="00894396">
        <w:rPr>
          <w:szCs w:val="32"/>
        </w:rPr>
        <w:t>comme vous le savez</w:t>
      </w:r>
      <w:r w:rsidR="008D6F52">
        <w:rPr>
          <w:szCs w:val="32"/>
        </w:rPr>
        <w:t xml:space="preserve">, </w:t>
      </w:r>
      <w:r w:rsidRPr="00894396">
        <w:rPr>
          <w:szCs w:val="32"/>
        </w:rPr>
        <w:t>républicain et fils de Libérateur</w:t>
      </w:r>
      <w:r w:rsidR="008D6F52">
        <w:rPr>
          <w:szCs w:val="32"/>
        </w:rPr>
        <w:t xml:space="preserve">. </w:t>
      </w:r>
      <w:r w:rsidRPr="00894396">
        <w:rPr>
          <w:szCs w:val="32"/>
        </w:rPr>
        <w:t>Mon incomparable mère</w:t>
      </w:r>
      <w:r w:rsidR="008D6F52">
        <w:rPr>
          <w:szCs w:val="32"/>
        </w:rPr>
        <w:t xml:space="preserve"> – </w:t>
      </w:r>
      <w:r w:rsidRPr="00894396">
        <w:rPr>
          <w:szCs w:val="32"/>
        </w:rPr>
        <w:t>Dieu ait son âme</w:t>
      </w:r>
      <w:r w:rsidR="008D6F52">
        <w:rPr>
          <w:szCs w:val="32"/>
        </w:rPr>
        <w:t xml:space="preserve"> – </w:t>
      </w:r>
      <w:r w:rsidRPr="00894396">
        <w:rPr>
          <w:szCs w:val="32"/>
        </w:rPr>
        <w:t>était Française et fille d</w:t>
      </w:r>
      <w:r w:rsidR="008D6F52">
        <w:rPr>
          <w:szCs w:val="32"/>
        </w:rPr>
        <w:t>’</w:t>
      </w:r>
      <w:r w:rsidRPr="00894396">
        <w:rPr>
          <w:szCs w:val="32"/>
        </w:rPr>
        <w:t>un ardent républicain</w:t>
      </w:r>
      <w:r w:rsidR="008D6F52">
        <w:rPr>
          <w:szCs w:val="32"/>
        </w:rPr>
        <w:t xml:space="preserve">. </w:t>
      </w:r>
      <w:r w:rsidRPr="00894396">
        <w:rPr>
          <w:szCs w:val="32"/>
        </w:rPr>
        <w:t>Dès l</w:t>
      </w:r>
      <w:r w:rsidR="008D6F52">
        <w:rPr>
          <w:szCs w:val="32"/>
        </w:rPr>
        <w:t>’</w:t>
      </w:r>
      <w:r w:rsidRPr="00894396">
        <w:rPr>
          <w:szCs w:val="32"/>
        </w:rPr>
        <w:t>enfance</w:t>
      </w:r>
      <w:r w:rsidR="008D6F52">
        <w:rPr>
          <w:szCs w:val="32"/>
        </w:rPr>
        <w:t xml:space="preserve">, </w:t>
      </w:r>
      <w:r w:rsidRPr="00894396">
        <w:rPr>
          <w:szCs w:val="32"/>
        </w:rPr>
        <w:t>j</w:t>
      </w:r>
      <w:r w:rsidR="008D6F52">
        <w:rPr>
          <w:szCs w:val="32"/>
        </w:rPr>
        <w:t>’</w:t>
      </w:r>
      <w:r w:rsidRPr="00894396">
        <w:rPr>
          <w:szCs w:val="32"/>
        </w:rPr>
        <w:t>ai combattu pour la liberté</w:t>
      </w:r>
      <w:r w:rsidR="008D6F52">
        <w:rPr>
          <w:szCs w:val="32"/>
        </w:rPr>
        <w:t xml:space="preserve"> : </w:t>
      </w:r>
      <w:r w:rsidRPr="00894396">
        <w:rPr>
          <w:szCs w:val="32"/>
        </w:rPr>
        <w:t>j</w:t>
      </w:r>
      <w:r w:rsidR="008D6F52">
        <w:rPr>
          <w:szCs w:val="32"/>
        </w:rPr>
        <w:t>’</w:t>
      </w:r>
      <w:r w:rsidRPr="00894396">
        <w:rPr>
          <w:szCs w:val="32"/>
        </w:rPr>
        <w:t>ai toujours cru à l</w:t>
      </w:r>
      <w:r w:rsidR="008D6F52">
        <w:rPr>
          <w:szCs w:val="32"/>
        </w:rPr>
        <w:t>’</w:t>
      </w:r>
      <w:r w:rsidRPr="00894396">
        <w:rPr>
          <w:szCs w:val="32"/>
        </w:rPr>
        <w:t>égalité des hommes</w:t>
      </w:r>
      <w:r w:rsidR="008D6F52">
        <w:rPr>
          <w:szCs w:val="32"/>
        </w:rPr>
        <w:t xml:space="preserve">, </w:t>
      </w:r>
      <w:r w:rsidRPr="00894396">
        <w:rPr>
          <w:szCs w:val="32"/>
        </w:rPr>
        <w:t xml:space="preserve">et quant à </w:t>
      </w:r>
      <w:r w:rsidRPr="00894396">
        <w:rPr>
          <w:szCs w:val="32"/>
        </w:rPr>
        <w:lastRenderedPageBreak/>
        <w:t>leur fraternité</w:t>
      </w:r>
      <w:r w:rsidR="008D6F52">
        <w:rPr>
          <w:szCs w:val="32"/>
        </w:rPr>
        <w:t xml:space="preserve">, </w:t>
      </w:r>
      <w:r w:rsidRPr="00894396">
        <w:rPr>
          <w:szCs w:val="32"/>
        </w:rPr>
        <w:t>c</w:t>
      </w:r>
      <w:r w:rsidR="008D6F52">
        <w:rPr>
          <w:szCs w:val="32"/>
        </w:rPr>
        <w:t>’</w:t>
      </w:r>
      <w:r w:rsidRPr="00894396">
        <w:rPr>
          <w:szCs w:val="32"/>
        </w:rPr>
        <w:t>est chose encore plus certaine à mes yeux</w:t>
      </w:r>
      <w:r w:rsidR="008D6F52">
        <w:rPr>
          <w:szCs w:val="32"/>
        </w:rPr>
        <w:t xml:space="preserve">. </w:t>
      </w:r>
      <w:r w:rsidRPr="00894396">
        <w:rPr>
          <w:szCs w:val="32"/>
        </w:rPr>
        <w:t>Voyez l</w:t>
      </w:r>
      <w:r w:rsidR="008D6F52">
        <w:rPr>
          <w:szCs w:val="32"/>
        </w:rPr>
        <w:t>’</w:t>
      </w:r>
      <w:r w:rsidRPr="00894396">
        <w:rPr>
          <w:szCs w:val="32"/>
        </w:rPr>
        <w:t>animosité féroce qu</w:t>
      </w:r>
      <w:r w:rsidR="008D6F52">
        <w:rPr>
          <w:szCs w:val="32"/>
        </w:rPr>
        <w:t>’</w:t>
      </w:r>
      <w:r w:rsidRPr="00894396">
        <w:rPr>
          <w:szCs w:val="32"/>
        </w:rPr>
        <w:t>ils déploient dans leurs discordes et dites-moi si vous connaissez querelles plus terribles et plus atroces que les querelles de frères</w:t>
      </w:r>
      <w:r w:rsidR="008D6F52">
        <w:rPr>
          <w:szCs w:val="32"/>
        </w:rPr>
        <w:t> ?</w:t>
      </w:r>
    </w:p>
    <w:p w14:paraId="6B157957" w14:textId="77777777" w:rsidR="008D6F52" w:rsidRDefault="00000000" w:rsidP="008D6F52">
      <w:pPr>
        <w:rPr>
          <w:szCs w:val="32"/>
        </w:rPr>
      </w:pPr>
      <w:r w:rsidRPr="00894396">
        <w:rPr>
          <w:szCs w:val="32"/>
        </w:rPr>
        <w:t>La parfaite ingénuité de ces paroles sans cynisme réprimait les sourires qu</w:t>
      </w:r>
      <w:r w:rsidR="008D6F52">
        <w:rPr>
          <w:szCs w:val="32"/>
        </w:rPr>
        <w:t>’</w:t>
      </w:r>
      <w:r w:rsidRPr="00894396">
        <w:rPr>
          <w:szCs w:val="32"/>
        </w:rPr>
        <w:t>eût pu provoquer une telle définition de la fraternité humaine</w:t>
      </w:r>
      <w:r w:rsidR="008D6F52">
        <w:rPr>
          <w:szCs w:val="32"/>
        </w:rPr>
        <w:t xml:space="preserve">. </w:t>
      </w:r>
      <w:r w:rsidRPr="00894396">
        <w:rPr>
          <w:szCs w:val="32"/>
        </w:rPr>
        <w:t>L</w:t>
      </w:r>
      <w:r w:rsidR="008D6F52">
        <w:rPr>
          <w:szCs w:val="32"/>
        </w:rPr>
        <w:t>’</w:t>
      </w:r>
      <w:r w:rsidRPr="00894396">
        <w:rPr>
          <w:szCs w:val="32"/>
        </w:rPr>
        <w:t>accent du général trahissait la mélancolie propre à un homme profondément humain</w:t>
      </w:r>
      <w:r w:rsidR="008D6F52">
        <w:rPr>
          <w:szCs w:val="32"/>
        </w:rPr>
        <w:t xml:space="preserve">, </w:t>
      </w:r>
      <w:r w:rsidRPr="00894396">
        <w:rPr>
          <w:szCs w:val="32"/>
        </w:rPr>
        <w:t>auquel le devoir</w:t>
      </w:r>
      <w:r w:rsidR="008D6F52">
        <w:rPr>
          <w:szCs w:val="32"/>
        </w:rPr>
        <w:t xml:space="preserve">, </w:t>
      </w:r>
      <w:r w:rsidRPr="00894396">
        <w:rPr>
          <w:szCs w:val="32"/>
        </w:rPr>
        <w:t>la conviction et la nécessité avaient imposé un rôle dans des scènes d</w:t>
      </w:r>
      <w:r w:rsidR="008D6F52">
        <w:rPr>
          <w:szCs w:val="32"/>
        </w:rPr>
        <w:t>’</w:t>
      </w:r>
      <w:r w:rsidRPr="00894396">
        <w:rPr>
          <w:szCs w:val="32"/>
        </w:rPr>
        <w:t>impitoyable violence</w:t>
      </w:r>
      <w:r w:rsidR="008D6F52">
        <w:rPr>
          <w:szCs w:val="32"/>
        </w:rPr>
        <w:t xml:space="preserve">. </w:t>
      </w:r>
      <w:r w:rsidRPr="00894396">
        <w:rPr>
          <w:szCs w:val="32"/>
        </w:rPr>
        <w:t>Le vieillard avait assisté à maintes luttes fratricides</w:t>
      </w:r>
      <w:r w:rsidR="008D6F52">
        <w:rPr>
          <w:szCs w:val="32"/>
        </w:rPr>
        <w:t xml:space="preserve">. </w:t>
      </w:r>
      <w:r w:rsidRPr="00894396">
        <w:rPr>
          <w:szCs w:val="32"/>
        </w:rPr>
        <w:t>Certes</w:t>
      </w:r>
      <w:r w:rsidR="008D6F52">
        <w:rPr>
          <w:szCs w:val="32"/>
        </w:rPr>
        <w:t xml:space="preserve">, </w:t>
      </w:r>
      <w:r w:rsidRPr="00894396">
        <w:rPr>
          <w:szCs w:val="32"/>
        </w:rPr>
        <w:t>on ne saurait douter de leur fraternité</w:t>
      </w:r>
      <w:r w:rsidR="008D6F52">
        <w:rPr>
          <w:szCs w:val="32"/>
        </w:rPr>
        <w:t xml:space="preserve">. </w:t>
      </w:r>
      <w:r w:rsidRPr="00894396">
        <w:rPr>
          <w:szCs w:val="32"/>
        </w:rPr>
        <w:t>Tous les hommes sont frères</w:t>
      </w:r>
      <w:r w:rsidR="008D6F52">
        <w:rPr>
          <w:szCs w:val="32"/>
        </w:rPr>
        <w:t xml:space="preserve">, </w:t>
      </w:r>
      <w:r w:rsidRPr="00894396">
        <w:rPr>
          <w:szCs w:val="32"/>
        </w:rPr>
        <w:t>et comme tels</w:t>
      </w:r>
      <w:r w:rsidR="008D6F52">
        <w:rPr>
          <w:szCs w:val="32"/>
        </w:rPr>
        <w:t xml:space="preserve">, </w:t>
      </w:r>
      <w:r w:rsidRPr="00894396">
        <w:rPr>
          <w:szCs w:val="32"/>
        </w:rPr>
        <w:t>savent trop de choses sur leur compte réciproque</w:t>
      </w:r>
      <w:r w:rsidR="008D6F52">
        <w:rPr>
          <w:szCs w:val="32"/>
        </w:rPr>
        <w:t xml:space="preserve">. </w:t>
      </w:r>
      <w:r w:rsidRPr="00894396">
        <w:rPr>
          <w:szCs w:val="32"/>
        </w:rPr>
        <w:t>Mais</w:t>
      </w:r>
      <w:r w:rsidR="008D6F52">
        <w:rPr>
          <w:szCs w:val="32"/>
        </w:rPr>
        <w:t xml:space="preserve">, </w:t>
      </w:r>
      <w:r w:rsidRPr="00894396">
        <w:rPr>
          <w:szCs w:val="32"/>
        </w:rPr>
        <w:t>et ici les yeux noirs avaient une lueur de gaîté sous la chevelure d</w:t>
      </w:r>
      <w:r w:rsidR="008D6F52">
        <w:rPr>
          <w:szCs w:val="32"/>
        </w:rPr>
        <w:t>’</w:t>
      </w:r>
      <w:r w:rsidRPr="00894396">
        <w:rPr>
          <w:szCs w:val="32"/>
        </w:rPr>
        <w:t>argent du patriarche</w:t>
      </w:r>
      <w:r w:rsidR="008D6F52">
        <w:rPr>
          <w:szCs w:val="32"/>
        </w:rPr>
        <w:t xml:space="preserve">, </w:t>
      </w:r>
      <w:r w:rsidRPr="00894396">
        <w:rPr>
          <w:szCs w:val="32"/>
        </w:rPr>
        <w:t>si nous sommes tous frères</w:t>
      </w:r>
      <w:r w:rsidR="008D6F52">
        <w:rPr>
          <w:szCs w:val="32"/>
        </w:rPr>
        <w:t xml:space="preserve">, </w:t>
      </w:r>
      <w:r w:rsidRPr="00894396">
        <w:rPr>
          <w:szCs w:val="32"/>
        </w:rPr>
        <w:t>toutes les femmes ne sont pas nos sœurs</w:t>
      </w:r>
      <w:r w:rsidR="008D6F52">
        <w:rPr>
          <w:szCs w:val="32"/>
        </w:rPr>
        <w:t> !</w:t>
      </w:r>
    </w:p>
    <w:p w14:paraId="0142D556" w14:textId="77777777" w:rsidR="008D6F52" w:rsidRDefault="00000000" w:rsidP="008D6F52">
      <w:pPr>
        <w:rPr>
          <w:szCs w:val="32"/>
        </w:rPr>
      </w:pPr>
      <w:r w:rsidRPr="00894396">
        <w:rPr>
          <w:szCs w:val="32"/>
        </w:rPr>
        <w:t>On entendit un des plus jeunes auditeurs exprimer sa satisfaction de ce fait</w:t>
      </w:r>
      <w:r w:rsidR="008D6F52">
        <w:rPr>
          <w:szCs w:val="32"/>
        </w:rPr>
        <w:t xml:space="preserve">. </w:t>
      </w:r>
      <w:r w:rsidRPr="00894396">
        <w:rPr>
          <w:szCs w:val="32"/>
        </w:rPr>
        <w:t>Et le général poursuivait</w:t>
      </w:r>
      <w:r w:rsidR="008D6F52">
        <w:rPr>
          <w:szCs w:val="32"/>
        </w:rPr>
        <w:t xml:space="preserve">, </w:t>
      </w:r>
      <w:r w:rsidRPr="00894396">
        <w:rPr>
          <w:szCs w:val="32"/>
        </w:rPr>
        <w:t>avec une conviction ardente</w:t>
      </w:r>
      <w:r w:rsidR="008D6F52">
        <w:rPr>
          <w:szCs w:val="32"/>
        </w:rPr>
        <w:t xml:space="preserve"> : – </w:t>
      </w:r>
      <w:r w:rsidRPr="00894396">
        <w:rPr>
          <w:szCs w:val="32"/>
        </w:rPr>
        <w:t>Elles sont si différentes de nous</w:t>
      </w:r>
      <w:r w:rsidR="008D6F52">
        <w:rPr>
          <w:szCs w:val="32"/>
        </w:rPr>
        <w:t xml:space="preserve"> ! </w:t>
      </w:r>
      <w:r w:rsidRPr="00894396">
        <w:rPr>
          <w:szCs w:val="32"/>
        </w:rPr>
        <w:t>L</w:t>
      </w:r>
      <w:r w:rsidR="008D6F52">
        <w:rPr>
          <w:szCs w:val="32"/>
        </w:rPr>
        <w:t>’</w:t>
      </w:r>
      <w:r w:rsidRPr="00894396">
        <w:rPr>
          <w:szCs w:val="32"/>
        </w:rPr>
        <w:t>histoire du roi qui prit une mendiante</w:t>
      </w:r>
      <w:r w:rsidR="008D6F52">
        <w:rPr>
          <w:szCs w:val="32"/>
        </w:rPr>
        <w:t xml:space="preserve">, </w:t>
      </w:r>
      <w:r w:rsidRPr="00894396">
        <w:rPr>
          <w:szCs w:val="32"/>
        </w:rPr>
        <w:t>pour partager son trône est peut-être fort jolie pour ce que nous savons des hommes et de l</w:t>
      </w:r>
      <w:r w:rsidR="008D6F52">
        <w:rPr>
          <w:szCs w:val="32"/>
        </w:rPr>
        <w:t>’</w:t>
      </w:r>
      <w:r w:rsidRPr="00894396">
        <w:rPr>
          <w:szCs w:val="32"/>
        </w:rPr>
        <w:t>amour</w:t>
      </w:r>
      <w:r w:rsidR="008D6F52">
        <w:rPr>
          <w:szCs w:val="32"/>
        </w:rPr>
        <w:t xml:space="preserve">. </w:t>
      </w:r>
      <w:r w:rsidRPr="00894396">
        <w:rPr>
          <w:szCs w:val="32"/>
        </w:rPr>
        <w:t>Mais qu</w:t>
      </w:r>
      <w:r w:rsidR="008D6F52">
        <w:rPr>
          <w:szCs w:val="32"/>
        </w:rPr>
        <w:t>’</w:t>
      </w:r>
      <w:r w:rsidRPr="00894396">
        <w:rPr>
          <w:szCs w:val="32"/>
        </w:rPr>
        <w:t>une jeune fille</w:t>
      </w:r>
      <w:r w:rsidR="008D6F52">
        <w:rPr>
          <w:szCs w:val="32"/>
        </w:rPr>
        <w:t xml:space="preserve">, </w:t>
      </w:r>
      <w:r w:rsidRPr="00894396">
        <w:rPr>
          <w:szCs w:val="32"/>
        </w:rPr>
        <w:t>fameuse pour sa beauté hautaine</w:t>
      </w:r>
      <w:r w:rsidR="008D6F52">
        <w:rPr>
          <w:szCs w:val="32"/>
        </w:rPr>
        <w:t xml:space="preserve">, </w:t>
      </w:r>
      <w:r w:rsidRPr="00894396">
        <w:rPr>
          <w:szCs w:val="32"/>
        </w:rPr>
        <w:t>et</w:t>
      </w:r>
      <w:r w:rsidR="008D6F52">
        <w:rPr>
          <w:szCs w:val="32"/>
        </w:rPr>
        <w:t xml:space="preserve">, </w:t>
      </w:r>
      <w:r w:rsidRPr="00894396">
        <w:rPr>
          <w:szCs w:val="32"/>
        </w:rPr>
        <w:t>peu de temps auparavant</w:t>
      </w:r>
      <w:r w:rsidR="008D6F52">
        <w:rPr>
          <w:szCs w:val="32"/>
        </w:rPr>
        <w:t xml:space="preserve">, </w:t>
      </w:r>
      <w:r w:rsidRPr="00894396">
        <w:rPr>
          <w:szCs w:val="32"/>
        </w:rPr>
        <w:t>admirée entre toutes dans les bals du palais</w:t>
      </w:r>
      <w:r w:rsidR="008D6F52">
        <w:rPr>
          <w:szCs w:val="32"/>
        </w:rPr>
        <w:t xml:space="preserve">, </w:t>
      </w:r>
      <w:r w:rsidRPr="00894396">
        <w:rPr>
          <w:szCs w:val="32"/>
        </w:rPr>
        <w:t>du Vice-Roi</w:t>
      </w:r>
      <w:r w:rsidR="008D6F52">
        <w:rPr>
          <w:szCs w:val="32"/>
        </w:rPr>
        <w:t xml:space="preserve">, </w:t>
      </w:r>
      <w:r w:rsidRPr="00894396">
        <w:rPr>
          <w:szCs w:val="32"/>
        </w:rPr>
        <w:t xml:space="preserve">ait pris par la main un </w:t>
      </w:r>
      <w:proofErr w:type="spellStart"/>
      <w:r w:rsidRPr="00894396">
        <w:rPr>
          <w:i/>
          <w:iCs/>
          <w:szCs w:val="32"/>
        </w:rPr>
        <w:t>guaso</w:t>
      </w:r>
      <w:proofErr w:type="spellEnd"/>
      <w:r w:rsidR="008D6F52">
        <w:rPr>
          <w:i/>
          <w:iCs/>
          <w:szCs w:val="32"/>
        </w:rPr>
        <w:t xml:space="preserve">, </w:t>
      </w:r>
      <w:r w:rsidRPr="00894396">
        <w:rPr>
          <w:szCs w:val="32"/>
        </w:rPr>
        <w:t>un vulgaire paysan</w:t>
      </w:r>
      <w:r w:rsidR="008D6F52">
        <w:rPr>
          <w:szCs w:val="32"/>
        </w:rPr>
        <w:t xml:space="preserve">, </w:t>
      </w:r>
      <w:r w:rsidRPr="00894396">
        <w:rPr>
          <w:szCs w:val="32"/>
        </w:rPr>
        <w:t>cela paraît intolérable à notre sentiment des femmes et de leur amour à elles</w:t>
      </w:r>
      <w:r w:rsidR="008D6F52">
        <w:rPr>
          <w:szCs w:val="32"/>
        </w:rPr>
        <w:t xml:space="preserve">. </w:t>
      </w:r>
      <w:r w:rsidRPr="00894396">
        <w:rPr>
          <w:szCs w:val="32"/>
        </w:rPr>
        <w:t>C</w:t>
      </w:r>
      <w:r w:rsidR="008D6F52">
        <w:rPr>
          <w:szCs w:val="32"/>
        </w:rPr>
        <w:t>’</w:t>
      </w:r>
      <w:r w:rsidRPr="00894396">
        <w:rPr>
          <w:szCs w:val="32"/>
        </w:rPr>
        <w:t>est de</w:t>
      </w:r>
      <w:r w:rsidRPr="00894396">
        <w:rPr>
          <w:szCs w:val="32"/>
          <w:vertAlign w:val="superscript"/>
        </w:rPr>
        <w:t xml:space="preserve"> </w:t>
      </w:r>
      <w:r w:rsidRPr="00894396">
        <w:rPr>
          <w:szCs w:val="32"/>
        </w:rPr>
        <w:t>la folie</w:t>
      </w:r>
      <w:r w:rsidR="008D6F52">
        <w:rPr>
          <w:szCs w:val="32"/>
        </w:rPr>
        <w:t xml:space="preserve">. </w:t>
      </w:r>
      <w:r w:rsidRPr="00894396">
        <w:rPr>
          <w:szCs w:val="32"/>
        </w:rPr>
        <w:t>Et la chose arriva pourtant</w:t>
      </w:r>
      <w:r w:rsidR="008D6F52">
        <w:rPr>
          <w:szCs w:val="32"/>
        </w:rPr>
        <w:t xml:space="preserve">. </w:t>
      </w:r>
      <w:r w:rsidRPr="00894396">
        <w:rPr>
          <w:szCs w:val="32"/>
        </w:rPr>
        <w:t>Il faut dire que</w:t>
      </w:r>
      <w:r w:rsidR="008D6F52">
        <w:rPr>
          <w:szCs w:val="32"/>
        </w:rPr>
        <w:t xml:space="preserve">, </w:t>
      </w:r>
      <w:r w:rsidRPr="00894396">
        <w:rPr>
          <w:szCs w:val="32"/>
        </w:rPr>
        <w:t>dans ce cas</w:t>
      </w:r>
      <w:r w:rsidR="008D6F52">
        <w:rPr>
          <w:szCs w:val="32"/>
        </w:rPr>
        <w:t xml:space="preserve">, </w:t>
      </w:r>
      <w:r w:rsidRPr="00894396">
        <w:rPr>
          <w:szCs w:val="32"/>
        </w:rPr>
        <w:t>c</w:t>
      </w:r>
      <w:r w:rsidR="008D6F52">
        <w:rPr>
          <w:szCs w:val="32"/>
        </w:rPr>
        <w:t>’</w:t>
      </w:r>
      <w:r w:rsidRPr="00894396">
        <w:rPr>
          <w:szCs w:val="32"/>
        </w:rPr>
        <w:t>est d</w:t>
      </w:r>
      <w:r w:rsidR="008D6F52">
        <w:rPr>
          <w:szCs w:val="32"/>
        </w:rPr>
        <w:t>’</w:t>
      </w:r>
      <w:r w:rsidRPr="00894396">
        <w:rPr>
          <w:szCs w:val="32"/>
        </w:rPr>
        <w:t>une folie de haine et non d</w:t>
      </w:r>
      <w:r w:rsidR="008D6F52">
        <w:rPr>
          <w:szCs w:val="32"/>
        </w:rPr>
        <w:t>’</w:t>
      </w:r>
      <w:r w:rsidRPr="00894396">
        <w:rPr>
          <w:szCs w:val="32"/>
        </w:rPr>
        <w:t>amour qu</w:t>
      </w:r>
      <w:r w:rsidR="008D6F52">
        <w:rPr>
          <w:szCs w:val="32"/>
        </w:rPr>
        <w:t>’</w:t>
      </w:r>
      <w:r w:rsidRPr="00894396">
        <w:rPr>
          <w:szCs w:val="32"/>
        </w:rPr>
        <w:t>il s</w:t>
      </w:r>
      <w:r w:rsidR="008D6F52">
        <w:rPr>
          <w:szCs w:val="32"/>
        </w:rPr>
        <w:t>’</w:t>
      </w:r>
      <w:r w:rsidRPr="00894396">
        <w:rPr>
          <w:szCs w:val="32"/>
        </w:rPr>
        <w:t>agissait</w:t>
      </w:r>
      <w:r w:rsidR="008D6F52">
        <w:rPr>
          <w:szCs w:val="32"/>
        </w:rPr>
        <w:t>.</w:t>
      </w:r>
    </w:p>
    <w:p w14:paraId="7F7ABF20" w14:textId="77777777" w:rsidR="008D6F52" w:rsidRDefault="00000000" w:rsidP="008D6F52">
      <w:pPr>
        <w:rPr>
          <w:szCs w:val="32"/>
        </w:rPr>
      </w:pPr>
      <w:r w:rsidRPr="00894396">
        <w:rPr>
          <w:szCs w:val="32"/>
        </w:rPr>
        <w:t>Après avoir</w:t>
      </w:r>
      <w:r w:rsidR="008D6F52">
        <w:rPr>
          <w:szCs w:val="32"/>
        </w:rPr>
        <w:t xml:space="preserve">, </w:t>
      </w:r>
      <w:r w:rsidRPr="00894396">
        <w:rPr>
          <w:szCs w:val="32"/>
        </w:rPr>
        <w:t>dans son désir d</w:t>
      </w:r>
      <w:r w:rsidR="008D6F52">
        <w:rPr>
          <w:szCs w:val="32"/>
        </w:rPr>
        <w:t>’</w:t>
      </w:r>
      <w:r w:rsidRPr="00894396">
        <w:rPr>
          <w:szCs w:val="32"/>
        </w:rPr>
        <w:t>équité chevaleresque</w:t>
      </w:r>
      <w:r w:rsidR="008D6F52">
        <w:rPr>
          <w:szCs w:val="32"/>
        </w:rPr>
        <w:t xml:space="preserve">, </w:t>
      </w:r>
      <w:r w:rsidRPr="00894396">
        <w:rPr>
          <w:szCs w:val="32"/>
        </w:rPr>
        <w:t>invoqué cette excuse</w:t>
      </w:r>
      <w:r w:rsidR="008D6F52">
        <w:rPr>
          <w:szCs w:val="32"/>
        </w:rPr>
        <w:t xml:space="preserve">, </w:t>
      </w:r>
      <w:r w:rsidRPr="00894396">
        <w:rPr>
          <w:szCs w:val="32"/>
        </w:rPr>
        <w:t>le général resta un instant silencieux</w:t>
      </w:r>
      <w:r w:rsidR="008D6F52">
        <w:rPr>
          <w:szCs w:val="32"/>
        </w:rPr>
        <w:t xml:space="preserve">. </w:t>
      </w:r>
      <w:r w:rsidRPr="00894396">
        <w:rPr>
          <w:szCs w:val="32"/>
        </w:rPr>
        <w:t>Je passais presque tous les jours</w:t>
      </w:r>
      <w:r w:rsidR="008D6F52">
        <w:rPr>
          <w:szCs w:val="32"/>
        </w:rPr>
        <w:t xml:space="preserve">, </w:t>
      </w:r>
      <w:r w:rsidRPr="00894396">
        <w:rPr>
          <w:szCs w:val="32"/>
        </w:rPr>
        <w:t>reprit-il</w:t>
      </w:r>
      <w:r w:rsidR="008D6F52">
        <w:rPr>
          <w:szCs w:val="32"/>
        </w:rPr>
        <w:t xml:space="preserve">, </w:t>
      </w:r>
      <w:r w:rsidRPr="00894396">
        <w:rPr>
          <w:szCs w:val="32"/>
        </w:rPr>
        <w:t xml:space="preserve">devant la maison où </w:t>
      </w:r>
      <w:r w:rsidRPr="00894396">
        <w:rPr>
          <w:szCs w:val="32"/>
        </w:rPr>
        <w:lastRenderedPageBreak/>
        <w:t>se tramait cette abomination</w:t>
      </w:r>
      <w:r w:rsidR="008D6F52">
        <w:rPr>
          <w:szCs w:val="32"/>
        </w:rPr>
        <w:t xml:space="preserve">, </w:t>
      </w:r>
      <w:r w:rsidRPr="00894396">
        <w:rPr>
          <w:szCs w:val="32"/>
        </w:rPr>
        <w:t>Comment la chose advint</w:t>
      </w:r>
      <w:r w:rsidR="008D6F52">
        <w:rPr>
          <w:szCs w:val="32"/>
        </w:rPr>
        <w:t xml:space="preserve">, </w:t>
      </w:r>
      <w:r w:rsidRPr="00894396">
        <w:rPr>
          <w:szCs w:val="32"/>
        </w:rPr>
        <w:t>nul ne peut le savoir</w:t>
      </w:r>
      <w:r w:rsidR="008D6F52">
        <w:rPr>
          <w:szCs w:val="32"/>
        </w:rPr>
        <w:t xml:space="preserve">. </w:t>
      </w:r>
      <w:r w:rsidRPr="00894396">
        <w:rPr>
          <w:szCs w:val="32"/>
        </w:rPr>
        <w:t>Le désespoir de la jeune fille devait être extrême</w:t>
      </w:r>
      <w:r w:rsidR="008D6F52">
        <w:rPr>
          <w:szCs w:val="32"/>
        </w:rPr>
        <w:t xml:space="preserve">, </w:t>
      </w:r>
      <w:r w:rsidRPr="00894396">
        <w:rPr>
          <w:szCs w:val="32"/>
        </w:rPr>
        <w:t>et Gaspar Ruiz était</w:t>
      </w:r>
      <w:r>
        <w:rPr>
          <w:szCs w:val="32"/>
        </w:rPr>
        <w:t xml:space="preserve"> </w:t>
      </w:r>
      <w:r w:rsidRPr="00894396">
        <w:rPr>
          <w:szCs w:val="32"/>
        </w:rPr>
        <w:t>un homme docile</w:t>
      </w:r>
      <w:r w:rsidR="008D6F52">
        <w:rPr>
          <w:szCs w:val="32"/>
        </w:rPr>
        <w:t xml:space="preserve">. </w:t>
      </w:r>
      <w:r w:rsidRPr="00894396">
        <w:rPr>
          <w:szCs w:val="32"/>
        </w:rPr>
        <w:t>Il avait été soldat obéissant</w:t>
      </w:r>
      <w:r w:rsidR="008D6F52">
        <w:rPr>
          <w:szCs w:val="32"/>
        </w:rPr>
        <w:t xml:space="preserve">. </w:t>
      </w:r>
      <w:r w:rsidRPr="00894396">
        <w:rPr>
          <w:szCs w:val="32"/>
        </w:rPr>
        <w:t>Sa force était comme une énorme pierre posée sur le sol et prête à être lancée à droite ou à gauche par la main qui la ramasse</w:t>
      </w:r>
      <w:r w:rsidR="008D6F52">
        <w:rPr>
          <w:szCs w:val="32"/>
        </w:rPr>
        <w:t>.</w:t>
      </w:r>
    </w:p>
    <w:p w14:paraId="4BFA4ED5" w14:textId="77777777" w:rsidR="008D6F52" w:rsidRDefault="00000000" w:rsidP="008D6F52">
      <w:pPr>
        <w:rPr>
          <w:szCs w:val="32"/>
        </w:rPr>
      </w:pPr>
      <w:r w:rsidRPr="00894396">
        <w:rPr>
          <w:szCs w:val="32"/>
        </w:rPr>
        <w:t>Il est évident qu</w:t>
      </w:r>
      <w:r w:rsidR="008D6F52">
        <w:rPr>
          <w:szCs w:val="32"/>
        </w:rPr>
        <w:t>’</w:t>
      </w:r>
      <w:r w:rsidRPr="00894396">
        <w:rPr>
          <w:szCs w:val="32"/>
        </w:rPr>
        <w:t>il dut raconter son histoire aux gens qui lui donnaient un abri si nécessaire</w:t>
      </w:r>
      <w:r w:rsidR="008D6F52">
        <w:rPr>
          <w:szCs w:val="32"/>
        </w:rPr>
        <w:t xml:space="preserve">. </w:t>
      </w:r>
      <w:r w:rsidRPr="00894396">
        <w:rPr>
          <w:szCs w:val="32"/>
        </w:rPr>
        <w:t>Sa blessure n</w:t>
      </w:r>
      <w:r w:rsidR="008D6F52">
        <w:rPr>
          <w:szCs w:val="32"/>
        </w:rPr>
        <w:t>’</w:t>
      </w:r>
      <w:r w:rsidRPr="00894396">
        <w:rPr>
          <w:szCs w:val="32"/>
        </w:rPr>
        <w:t>était pas dangereuse</w:t>
      </w:r>
      <w:r w:rsidR="008D6F52">
        <w:rPr>
          <w:szCs w:val="32"/>
        </w:rPr>
        <w:t xml:space="preserve">, </w:t>
      </w:r>
      <w:r w:rsidRPr="00894396">
        <w:rPr>
          <w:szCs w:val="32"/>
        </w:rPr>
        <w:t>mais sa vie ne tenait qu</w:t>
      </w:r>
      <w:r w:rsidR="008D6F52">
        <w:rPr>
          <w:szCs w:val="32"/>
        </w:rPr>
        <w:t>’</w:t>
      </w:r>
      <w:r w:rsidRPr="00894396">
        <w:rPr>
          <w:szCs w:val="32"/>
        </w:rPr>
        <w:t>à un fil</w:t>
      </w:r>
      <w:r w:rsidR="008D6F52">
        <w:rPr>
          <w:szCs w:val="32"/>
        </w:rPr>
        <w:t xml:space="preserve">. </w:t>
      </w:r>
      <w:r w:rsidRPr="00894396">
        <w:rPr>
          <w:szCs w:val="32"/>
        </w:rPr>
        <w:t xml:space="preserve">Le vieux royaliste perdu dans sa folie </w:t>
      </w:r>
      <w:proofErr w:type="spellStart"/>
      <w:r w:rsidRPr="00894396">
        <w:rPr>
          <w:szCs w:val="32"/>
        </w:rPr>
        <w:t>ricanante</w:t>
      </w:r>
      <w:proofErr w:type="spellEnd"/>
      <w:r w:rsidRPr="00894396">
        <w:rPr>
          <w:szCs w:val="32"/>
        </w:rPr>
        <w:t xml:space="preserve"> ne pouvait rien faire</w:t>
      </w:r>
      <w:r w:rsidR="008D6F52">
        <w:rPr>
          <w:szCs w:val="32"/>
        </w:rPr>
        <w:t xml:space="preserve"> ; </w:t>
      </w:r>
      <w:r w:rsidRPr="00894396">
        <w:rPr>
          <w:szCs w:val="32"/>
        </w:rPr>
        <w:t>ce sont les deux femmes qui disposèrent pour le blessé une cachette derrière la maison</w:t>
      </w:r>
      <w:r w:rsidR="008D6F52">
        <w:rPr>
          <w:szCs w:val="32"/>
        </w:rPr>
        <w:t xml:space="preserve">, </w:t>
      </w:r>
      <w:r w:rsidRPr="00894396">
        <w:rPr>
          <w:szCs w:val="32"/>
        </w:rPr>
        <w:t>dans une cabane du verger</w:t>
      </w:r>
      <w:r w:rsidR="008D6F52">
        <w:rPr>
          <w:szCs w:val="32"/>
        </w:rPr>
        <w:t xml:space="preserve">. </w:t>
      </w:r>
      <w:r w:rsidRPr="00894396">
        <w:rPr>
          <w:szCs w:val="32"/>
        </w:rPr>
        <w:t>Ce réduit</w:t>
      </w:r>
      <w:r w:rsidR="008D6F52">
        <w:rPr>
          <w:szCs w:val="32"/>
        </w:rPr>
        <w:t xml:space="preserve">, </w:t>
      </w:r>
      <w:r w:rsidRPr="00894396">
        <w:rPr>
          <w:szCs w:val="32"/>
        </w:rPr>
        <w:t>une abondance d</w:t>
      </w:r>
      <w:r w:rsidR="008D6F52">
        <w:rPr>
          <w:szCs w:val="32"/>
        </w:rPr>
        <w:t>’</w:t>
      </w:r>
      <w:r w:rsidRPr="00894396">
        <w:rPr>
          <w:szCs w:val="32"/>
        </w:rPr>
        <w:t>eau claire tant que la fièvre le brûlait et quelques paroles de pitié</w:t>
      </w:r>
      <w:r w:rsidR="008D6F52">
        <w:rPr>
          <w:szCs w:val="32"/>
        </w:rPr>
        <w:t xml:space="preserve">, </w:t>
      </w:r>
      <w:r w:rsidRPr="00894396">
        <w:rPr>
          <w:szCs w:val="32"/>
        </w:rPr>
        <w:t>c</w:t>
      </w:r>
      <w:r w:rsidR="008D6F52">
        <w:rPr>
          <w:szCs w:val="32"/>
        </w:rPr>
        <w:t>’</w:t>
      </w:r>
      <w:r w:rsidRPr="00894396">
        <w:rPr>
          <w:szCs w:val="32"/>
        </w:rPr>
        <w:t>est tout ce qu</w:t>
      </w:r>
      <w:r w:rsidR="008D6F52">
        <w:rPr>
          <w:szCs w:val="32"/>
        </w:rPr>
        <w:t>’</w:t>
      </w:r>
      <w:r w:rsidRPr="00894396">
        <w:rPr>
          <w:szCs w:val="32"/>
        </w:rPr>
        <w:t>elles pouvaient donner</w:t>
      </w:r>
      <w:r w:rsidR="008D6F52">
        <w:rPr>
          <w:szCs w:val="32"/>
        </w:rPr>
        <w:t xml:space="preserve">. </w:t>
      </w:r>
      <w:r w:rsidRPr="00894396">
        <w:rPr>
          <w:szCs w:val="32"/>
        </w:rPr>
        <w:t>Elles partagèrent sans doute avec lui ce qu</w:t>
      </w:r>
      <w:r w:rsidR="008D6F52">
        <w:rPr>
          <w:szCs w:val="32"/>
        </w:rPr>
        <w:t>’</w:t>
      </w:r>
      <w:r w:rsidRPr="00894396">
        <w:rPr>
          <w:szCs w:val="32"/>
        </w:rPr>
        <w:t>elles avaient de nourriture</w:t>
      </w:r>
      <w:r w:rsidR="008D6F52">
        <w:rPr>
          <w:szCs w:val="32"/>
        </w:rPr>
        <w:t xml:space="preserve">. </w:t>
      </w:r>
      <w:r w:rsidRPr="00894396">
        <w:rPr>
          <w:szCs w:val="32"/>
        </w:rPr>
        <w:t>Ce ne pouvait être que bien peu de chose</w:t>
      </w:r>
      <w:r w:rsidR="008D6F52">
        <w:rPr>
          <w:szCs w:val="32"/>
        </w:rPr>
        <w:t xml:space="preserve"> : </w:t>
      </w:r>
      <w:r w:rsidRPr="00894396">
        <w:rPr>
          <w:szCs w:val="32"/>
        </w:rPr>
        <w:t>une poignée de maïs rôti</w:t>
      </w:r>
      <w:r w:rsidR="008D6F52">
        <w:rPr>
          <w:szCs w:val="32"/>
        </w:rPr>
        <w:t xml:space="preserve">, </w:t>
      </w:r>
      <w:r w:rsidRPr="00894396">
        <w:rPr>
          <w:szCs w:val="32"/>
        </w:rPr>
        <w:t>peut-être un plat de haricots ou un morceau de poisson avec quelques figues</w:t>
      </w:r>
      <w:r w:rsidR="008D6F52">
        <w:rPr>
          <w:szCs w:val="32"/>
        </w:rPr>
        <w:t xml:space="preserve">. </w:t>
      </w:r>
      <w:r w:rsidRPr="00894396">
        <w:rPr>
          <w:szCs w:val="32"/>
        </w:rPr>
        <w:t>C</w:t>
      </w:r>
      <w:r w:rsidR="008D6F52">
        <w:rPr>
          <w:szCs w:val="32"/>
        </w:rPr>
        <w:t>’</w:t>
      </w:r>
      <w:r w:rsidRPr="00894396">
        <w:rPr>
          <w:szCs w:val="32"/>
        </w:rPr>
        <w:t>est à une telle misère qu</w:t>
      </w:r>
      <w:r w:rsidR="008D6F52">
        <w:rPr>
          <w:szCs w:val="32"/>
        </w:rPr>
        <w:t>’</w:t>
      </w:r>
      <w:r w:rsidRPr="00894396">
        <w:rPr>
          <w:szCs w:val="32"/>
        </w:rPr>
        <w:t>était réduite cette famille orgueilleuse et naguère florissante</w:t>
      </w:r>
      <w:r w:rsidR="008D6F52">
        <w:rPr>
          <w:szCs w:val="32"/>
        </w:rPr>
        <w:t>.</w:t>
      </w:r>
    </w:p>
    <w:p w14:paraId="3300A0B4" w14:textId="23032DA1" w:rsidR="00C71140" w:rsidRPr="006643D3" w:rsidRDefault="00000000" w:rsidP="008D6F52">
      <w:pPr>
        <w:pStyle w:val="Titre2"/>
        <w:pageBreakBefore/>
        <w:rPr>
          <w:sz w:val="40"/>
        </w:rPr>
      </w:pPr>
      <w:bookmarkStart w:id="9" w:name="_Toc199599796"/>
      <w:r w:rsidRPr="006643D3">
        <w:rPr>
          <w:sz w:val="40"/>
        </w:rPr>
        <w:lastRenderedPageBreak/>
        <w:t>VII</w:t>
      </w:r>
      <w:bookmarkEnd w:id="9"/>
    </w:p>
    <w:p w14:paraId="3A21D9E8" w14:textId="77777777" w:rsidR="00C71140" w:rsidRPr="00894396" w:rsidRDefault="00C71140" w:rsidP="00830A5C">
      <w:pPr>
        <w:rPr>
          <w:szCs w:val="32"/>
        </w:rPr>
      </w:pPr>
    </w:p>
    <w:p w14:paraId="67BDCBAD" w14:textId="77777777" w:rsidR="008D6F52" w:rsidRDefault="00000000" w:rsidP="008D6F52">
      <w:pPr>
        <w:rPr>
          <w:szCs w:val="32"/>
        </w:rPr>
      </w:pPr>
      <w:r w:rsidRPr="00894396">
        <w:rPr>
          <w:szCs w:val="32"/>
        </w:rPr>
        <w:t>L</w:t>
      </w:r>
      <w:r w:rsidR="008D6F52">
        <w:rPr>
          <w:szCs w:val="32"/>
        </w:rPr>
        <w:t>’</w:t>
      </w:r>
      <w:r w:rsidRPr="00894396">
        <w:rPr>
          <w:szCs w:val="32"/>
        </w:rPr>
        <w:t xml:space="preserve">hypothèse du général </w:t>
      </w:r>
      <w:proofErr w:type="spellStart"/>
      <w:r w:rsidRPr="00894396">
        <w:rPr>
          <w:szCs w:val="32"/>
        </w:rPr>
        <w:t>Santierra</w:t>
      </w:r>
      <w:proofErr w:type="spellEnd"/>
      <w:r w:rsidRPr="00894396">
        <w:rPr>
          <w:szCs w:val="32"/>
        </w:rPr>
        <w:t xml:space="preserve"> était fondée</w:t>
      </w:r>
      <w:r w:rsidR="008D6F52">
        <w:rPr>
          <w:szCs w:val="32"/>
        </w:rPr>
        <w:t xml:space="preserve">. </w:t>
      </w:r>
      <w:r w:rsidRPr="00894396">
        <w:rPr>
          <w:szCs w:val="32"/>
        </w:rPr>
        <w:t>Telle était bien la nature du secours que Gaspar Ruiz</w:t>
      </w:r>
      <w:r w:rsidR="008D6F52">
        <w:rPr>
          <w:szCs w:val="32"/>
        </w:rPr>
        <w:t xml:space="preserve">, </w:t>
      </w:r>
      <w:r w:rsidRPr="00894396">
        <w:rPr>
          <w:szCs w:val="32"/>
        </w:rPr>
        <w:t>fils de paysans</w:t>
      </w:r>
      <w:r w:rsidR="008D6F52">
        <w:rPr>
          <w:szCs w:val="32"/>
        </w:rPr>
        <w:t xml:space="preserve">, </w:t>
      </w:r>
      <w:r w:rsidRPr="00894396">
        <w:rPr>
          <w:szCs w:val="32"/>
        </w:rPr>
        <w:t>avait reçu de la famille royaliste dont la fille avait ouvert la porte d</w:t>
      </w:r>
      <w:r w:rsidR="008D6F52">
        <w:rPr>
          <w:szCs w:val="32"/>
        </w:rPr>
        <w:t>’</w:t>
      </w:r>
      <w:r w:rsidRPr="00894396">
        <w:rPr>
          <w:szCs w:val="32"/>
        </w:rPr>
        <w:t>un misérable refuge à son extrême détresse</w:t>
      </w:r>
      <w:r w:rsidR="008D6F52">
        <w:rPr>
          <w:szCs w:val="32"/>
        </w:rPr>
        <w:t xml:space="preserve">. </w:t>
      </w:r>
      <w:r w:rsidRPr="00894396">
        <w:rPr>
          <w:szCs w:val="32"/>
        </w:rPr>
        <w:t>Sa sombre résolution en imposa à la folie du père et à l</w:t>
      </w:r>
      <w:r w:rsidR="008D6F52">
        <w:rPr>
          <w:szCs w:val="32"/>
        </w:rPr>
        <w:t>’</w:t>
      </w:r>
      <w:r w:rsidRPr="00894396">
        <w:rPr>
          <w:szCs w:val="32"/>
        </w:rPr>
        <w:t>ahurissement tremblant de la mère</w:t>
      </w:r>
      <w:r w:rsidR="008D6F52">
        <w:rPr>
          <w:szCs w:val="32"/>
        </w:rPr>
        <w:t>.</w:t>
      </w:r>
    </w:p>
    <w:p w14:paraId="43E8C710" w14:textId="77777777" w:rsidR="008D6F52" w:rsidRDefault="00000000" w:rsidP="008D6F52">
      <w:pPr>
        <w:rPr>
          <w:szCs w:val="32"/>
        </w:rPr>
      </w:pPr>
      <w:r w:rsidRPr="00894396">
        <w:rPr>
          <w:szCs w:val="32"/>
        </w:rPr>
        <w:t>Elle demanda au blessé étranger</w:t>
      </w:r>
      <w:r w:rsidR="008D6F52">
        <w:rPr>
          <w:szCs w:val="32"/>
        </w:rPr>
        <w:t xml:space="preserve"> : – </w:t>
      </w:r>
      <w:r w:rsidRPr="00894396">
        <w:rPr>
          <w:szCs w:val="32"/>
        </w:rPr>
        <w:t>Qui vous a mis dans cet état</w:t>
      </w:r>
      <w:r w:rsidR="008D6F52">
        <w:rPr>
          <w:szCs w:val="32"/>
        </w:rPr>
        <w:t> ?</w:t>
      </w:r>
    </w:p>
    <w:p w14:paraId="5959F319" w14:textId="77777777" w:rsidR="008D6F52" w:rsidRDefault="008D6F52" w:rsidP="008D6F52">
      <w:pPr>
        <w:rPr>
          <w:szCs w:val="32"/>
        </w:rPr>
      </w:pPr>
      <w:r>
        <w:t>— </w:t>
      </w:r>
      <w:r w:rsidRPr="00894396">
        <w:rPr>
          <w:szCs w:val="32"/>
        </w:rPr>
        <w:t>Les soldats</w:t>
      </w:r>
      <w:r>
        <w:rPr>
          <w:szCs w:val="32"/>
        </w:rPr>
        <w:t xml:space="preserve">, </w:t>
      </w:r>
      <w:r w:rsidRPr="00894396">
        <w:rPr>
          <w:i/>
          <w:iCs/>
          <w:szCs w:val="32"/>
        </w:rPr>
        <w:t>Señora</w:t>
      </w:r>
      <w:r>
        <w:rPr>
          <w:i/>
          <w:iCs/>
          <w:szCs w:val="32"/>
        </w:rPr>
        <w:t xml:space="preserve">, </w:t>
      </w:r>
      <w:r w:rsidRPr="00894396">
        <w:rPr>
          <w:szCs w:val="32"/>
        </w:rPr>
        <w:t>répondit Gaspar Ruiz</w:t>
      </w:r>
      <w:r>
        <w:rPr>
          <w:szCs w:val="32"/>
        </w:rPr>
        <w:t xml:space="preserve">, </w:t>
      </w:r>
      <w:r w:rsidRPr="00894396">
        <w:rPr>
          <w:szCs w:val="32"/>
        </w:rPr>
        <w:t>d</w:t>
      </w:r>
      <w:r>
        <w:rPr>
          <w:szCs w:val="32"/>
        </w:rPr>
        <w:t>’</w:t>
      </w:r>
      <w:r w:rsidRPr="00894396">
        <w:rPr>
          <w:szCs w:val="32"/>
        </w:rPr>
        <w:t>une voix faible</w:t>
      </w:r>
      <w:r>
        <w:rPr>
          <w:szCs w:val="32"/>
        </w:rPr>
        <w:t>.</w:t>
      </w:r>
    </w:p>
    <w:p w14:paraId="43A5F438" w14:textId="77777777" w:rsidR="008D6F52" w:rsidRDefault="008D6F52" w:rsidP="008D6F52">
      <w:pPr>
        <w:rPr>
          <w:szCs w:val="32"/>
        </w:rPr>
      </w:pPr>
      <w:r>
        <w:t>— </w:t>
      </w:r>
      <w:r w:rsidRPr="00894396">
        <w:rPr>
          <w:szCs w:val="32"/>
        </w:rPr>
        <w:t>Les patriotes</w:t>
      </w:r>
      <w:r>
        <w:rPr>
          <w:szCs w:val="32"/>
        </w:rPr>
        <w:t> ?</w:t>
      </w:r>
    </w:p>
    <w:p w14:paraId="4484985F" w14:textId="77777777" w:rsidR="008D6F52" w:rsidRDefault="008D6F52" w:rsidP="008D6F52">
      <w:pPr>
        <w:rPr>
          <w:i/>
          <w:iCs/>
          <w:szCs w:val="32"/>
        </w:rPr>
      </w:pPr>
      <w:r>
        <w:t>— </w:t>
      </w:r>
      <w:r w:rsidRPr="00894396">
        <w:rPr>
          <w:i/>
          <w:iCs/>
          <w:szCs w:val="32"/>
        </w:rPr>
        <w:t>Si</w:t>
      </w:r>
      <w:r>
        <w:rPr>
          <w:i/>
          <w:iCs/>
          <w:szCs w:val="32"/>
        </w:rPr>
        <w:t>.</w:t>
      </w:r>
    </w:p>
    <w:p w14:paraId="110FE9CD" w14:textId="77777777" w:rsidR="008D6F52" w:rsidRDefault="008D6F52" w:rsidP="008D6F52">
      <w:pPr>
        <w:rPr>
          <w:szCs w:val="32"/>
        </w:rPr>
      </w:pPr>
      <w:r>
        <w:t>— </w:t>
      </w:r>
      <w:r w:rsidRPr="00894396">
        <w:rPr>
          <w:szCs w:val="32"/>
        </w:rPr>
        <w:t>Pour quelle raison</w:t>
      </w:r>
      <w:r>
        <w:rPr>
          <w:szCs w:val="32"/>
        </w:rPr>
        <w:t> ?</w:t>
      </w:r>
    </w:p>
    <w:p w14:paraId="6A3BEAD7" w14:textId="77777777" w:rsidR="008D6F52" w:rsidRDefault="008D6F52" w:rsidP="008D6F52">
      <w:pPr>
        <w:rPr>
          <w:szCs w:val="32"/>
        </w:rPr>
      </w:pPr>
      <w:r>
        <w:t>— </w:t>
      </w:r>
      <w:r w:rsidRPr="00894396">
        <w:rPr>
          <w:szCs w:val="32"/>
        </w:rPr>
        <w:t>Comme déserteur</w:t>
      </w:r>
      <w:r>
        <w:rPr>
          <w:szCs w:val="32"/>
        </w:rPr>
        <w:t xml:space="preserve">, </w:t>
      </w:r>
      <w:r w:rsidRPr="00894396">
        <w:rPr>
          <w:szCs w:val="32"/>
        </w:rPr>
        <w:t>haleta-t-il</w:t>
      </w:r>
      <w:r>
        <w:rPr>
          <w:szCs w:val="32"/>
        </w:rPr>
        <w:t xml:space="preserve">, </w:t>
      </w:r>
      <w:r w:rsidRPr="00894396">
        <w:rPr>
          <w:szCs w:val="32"/>
        </w:rPr>
        <w:t>en s</w:t>
      </w:r>
      <w:r>
        <w:rPr>
          <w:szCs w:val="32"/>
        </w:rPr>
        <w:t>’</w:t>
      </w:r>
      <w:r w:rsidRPr="00894396">
        <w:rPr>
          <w:szCs w:val="32"/>
        </w:rPr>
        <w:t>appuyant contre le mur</w:t>
      </w:r>
      <w:r>
        <w:rPr>
          <w:szCs w:val="32"/>
        </w:rPr>
        <w:t xml:space="preserve">, </w:t>
      </w:r>
      <w:r w:rsidRPr="00894396">
        <w:rPr>
          <w:szCs w:val="32"/>
        </w:rPr>
        <w:t>sous le regard scrutateur des yeux noirs</w:t>
      </w:r>
      <w:r>
        <w:rPr>
          <w:szCs w:val="32"/>
        </w:rPr>
        <w:t xml:space="preserve">. </w:t>
      </w:r>
      <w:r w:rsidRPr="00894396">
        <w:rPr>
          <w:szCs w:val="32"/>
        </w:rPr>
        <w:t>On m</w:t>
      </w:r>
      <w:r>
        <w:rPr>
          <w:szCs w:val="32"/>
        </w:rPr>
        <w:t>’</w:t>
      </w:r>
      <w:r w:rsidRPr="00894396">
        <w:rPr>
          <w:szCs w:val="32"/>
        </w:rPr>
        <w:t>a laissé pour mort là-bas</w:t>
      </w:r>
      <w:r>
        <w:rPr>
          <w:szCs w:val="32"/>
        </w:rPr>
        <w:t>.</w:t>
      </w:r>
    </w:p>
    <w:p w14:paraId="68B19C41" w14:textId="77777777" w:rsidR="008D6F52" w:rsidRDefault="00000000" w:rsidP="008D6F52">
      <w:pPr>
        <w:rPr>
          <w:szCs w:val="32"/>
        </w:rPr>
      </w:pPr>
      <w:r w:rsidRPr="00894396">
        <w:rPr>
          <w:szCs w:val="32"/>
        </w:rPr>
        <w:t>Elle le conduisit</w:t>
      </w:r>
      <w:r w:rsidR="008D6F52">
        <w:rPr>
          <w:szCs w:val="32"/>
        </w:rPr>
        <w:t xml:space="preserve">, </w:t>
      </w:r>
      <w:r w:rsidRPr="00894396">
        <w:rPr>
          <w:szCs w:val="32"/>
        </w:rPr>
        <w:t>à travers la maison</w:t>
      </w:r>
      <w:r w:rsidR="008D6F52">
        <w:rPr>
          <w:szCs w:val="32"/>
        </w:rPr>
        <w:t xml:space="preserve">, </w:t>
      </w:r>
      <w:r w:rsidRPr="00894396">
        <w:rPr>
          <w:szCs w:val="32"/>
        </w:rPr>
        <w:t>vers une petite hutte de terre et de roseaux</w:t>
      </w:r>
      <w:r w:rsidR="008D6F52">
        <w:rPr>
          <w:szCs w:val="32"/>
        </w:rPr>
        <w:t xml:space="preserve">, </w:t>
      </w:r>
      <w:r w:rsidRPr="00894396">
        <w:rPr>
          <w:szCs w:val="32"/>
        </w:rPr>
        <w:t>perdue dans l</w:t>
      </w:r>
      <w:r w:rsidR="008D6F52">
        <w:rPr>
          <w:szCs w:val="32"/>
        </w:rPr>
        <w:t>’</w:t>
      </w:r>
      <w:r w:rsidRPr="00894396">
        <w:rPr>
          <w:szCs w:val="32"/>
        </w:rPr>
        <w:t>herbe haute du verger abandonné</w:t>
      </w:r>
      <w:r w:rsidR="008D6F52">
        <w:rPr>
          <w:szCs w:val="32"/>
        </w:rPr>
        <w:t xml:space="preserve">. </w:t>
      </w:r>
      <w:r w:rsidRPr="00894396">
        <w:rPr>
          <w:szCs w:val="32"/>
        </w:rPr>
        <w:t>Il se laissa tomber dans un coin sur un tas de paille de maïs</w:t>
      </w:r>
      <w:r w:rsidR="008D6F52">
        <w:rPr>
          <w:szCs w:val="32"/>
        </w:rPr>
        <w:t xml:space="preserve">, </w:t>
      </w:r>
      <w:r w:rsidRPr="00894396">
        <w:rPr>
          <w:szCs w:val="32"/>
        </w:rPr>
        <w:t>avec un profond soupir</w:t>
      </w:r>
      <w:r w:rsidR="008D6F52">
        <w:rPr>
          <w:szCs w:val="32"/>
        </w:rPr>
        <w:t>.</w:t>
      </w:r>
    </w:p>
    <w:p w14:paraId="05200206" w14:textId="77777777" w:rsidR="008D6F52" w:rsidRDefault="008D6F52" w:rsidP="008D6F52">
      <w:pPr>
        <w:rPr>
          <w:szCs w:val="32"/>
        </w:rPr>
      </w:pPr>
      <w:r>
        <w:t>— </w:t>
      </w:r>
      <w:r w:rsidRPr="00894396">
        <w:rPr>
          <w:szCs w:val="32"/>
        </w:rPr>
        <w:t>Personne ne viendra vous chercher ici</w:t>
      </w:r>
      <w:r>
        <w:rPr>
          <w:szCs w:val="32"/>
        </w:rPr>
        <w:t xml:space="preserve">, </w:t>
      </w:r>
      <w:r w:rsidRPr="00894396">
        <w:rPr>
          <w:szCs w:val="32"/>
        </w:rPr>
        <w:t>fit-elle en abaissant les yeux sur lui</w:t>
      </w:r>
      <w:r>
        <w:rPr>
          <w:szCs w:val="32"/>
        </w:rPr>
        <w:t xml:space="preserve">. </w:t>
      </w:r>
      <w:r w:rsidRPr="00894396">
        <w:rPr>
          <w:szCs w:val="32"/>
        </w:rPr>
        <w:t>Personne ne passe par ici</w:t>
      </w:r>
      <w:r>
        <w:rPr>
          <w:szCs w:val="32"/>
        </w:rPr>
        <w:t xml:space="preserve">. </w:t>
      </w:r>
      <w:r w:rsidRPr="00894396">
        <w:rPr>
          <w:szCs w:val="32"/>
        </w:rPr>
        <w:t>Nous aussi</w:t>
      </w:r>
      <w:r>
        <w:rPr>
          <w:szCs w:val="32"/>
        </w:rPr>
        <w:t xml:space="preserve">, </w:t>
      </w:r>
      <w:r w:rsidRPr="00894396">
        <w:rPr>
          <w:szCs w:val="32"/>
        </w:rPr>
        <w:t>on nous a laissés pour morts</w:t>
      </w:r>
      <w:r>
        <w:rPr>
          <w:szCs w:val="32"/>
        </w:rPr>
        <w:t>.</w:t>
      </w:r>
    </w:p>
    <w:p w14:paraId="17968627" w14:textId="77777777" w:rsidR="008D6F52" w:rsidRDefault="00000000" w:rsidP="008D6F52">
      <w:pPr>
        <w:rPr>
          <w:szCs w:val="32"/>
        </w:rPr>
      </w:pPr>
      <w:r w:rsidRPr="00894396">
        <w:rPr>
          <w:szCs w:val="32"/>
        </w:rPr>
        <w:lastRenderedPageBreak/>
        <w:t>Il s</w:t>
      </w:r>
      <w:r w:rsidR="008D6F52">
        <w:rPr>
          <w:szCs w:val="32"/>
        </w:rPr>
        <w:t>’</w:t>
      </w:r>
      <w:r w:rsidRPr="00894396">
        <w:rPr>
          <w:szCs w:val="32"/>
        </w:rPr>
        <w:t>agitait fiévreusement sur le tas de paille poussiéreuse</w:t>
      </w:r>
      <w:r w:rsidR="008D6F52">
        <w:rPr>
          <w:szCs w:val="32"/>
        </w:rPr>
        <w:t xml:space="preserve">, </w:t>
      </w:r>
      <w:r w:rsidRPr="00894396">
        <w:rPr>
          <w:szCs w:val="32"/>
        </w:rPr>
        <w:t>et la douleur de son cou le faisait gémir et délirer</w:t>
      </w:r>
      <w:r w:rsidR="008D6F52">
        <w:rPr>
          <w:szCs w:val="32"/>
        </w:rPr>
        <w:t xml:space="preserve"> : – </w:t>
      </w:r>
      <w:r w:rsidRPr="00894396">
        <w:rPr>
          <w:szCs w:val="32"/>
        </w:rPr>
        <w:t xml:space="preserve">Je montrerai un jour à </w:t>
      </w:r>
      <w:proofErr w:type="spellStart"/>
      <w:r w:rsidRPr="00894396">
        <w:rPr>
          <w:szCs w:val="32"/>
        </w:rPr>
        <w:t>Esteban</w:t>
      </w:r>
      <w:proofErr w:type="spellEnd"/>
      <w:r w:rsidRPr="00894396">
        <w:rPr>
          <w:szCs w:val="32"/>
        </w:rPr>
        <w:t xml:space="preserve"> que je suis encore vivant</w:t>
      </w:r>
      <w:r w:rsidR="008D6F52">
        <w:rPr>
          <w:szCs w:val="32"/>
        </w:rPr>
        <w:t xml:space="preserve">, </w:t>
      </w:r>
      <w:r w:rsidRPr="00894396">
        <w:rPr>
          <w:szCs w:val="32"/>
        </w:rPr>
        <w:t>grommelait-il</w:t>
      </w:r>
      <w:r w:rsidR="008D6F52">
        <w:rPr>
          <w:szCs w:val="32"/>
        </w:rPr>
        <w:t>.</w:t>
      </w:r>
    </w:p>
    <w:p w14:paraId="54EE5A97" w14:textId="77777777" w:rsidR="008D6F52" w:rsidRDefault="00000000" w:rsidP="008D6F52">
      <w:pPr>
        <w:rPr>
          <w:szCs w:val="32"/>
        </w:rPr>
      </w:pPr>
      <w:r w:rsidRPr="00894396">
        <w:rPr>
          <w:szCs w:val="32"/>
        </w:rPr>
        <w:t>Il acceptait les soins en silence</w:t>
      </w:r>
      <w:r w:rsidR="008D6F52">
        <w:rPr>
          <w:szCs w:val="32"/>
        </w:rPr>
        <w:t xml:space="preserve">, </w:t>
      </w:r>
      <w:r w:rsidRPr="00894396">
        <w:rPr>
          <w:szCs w:val="32"/>
        </w:rPr>
        <w:t>et des jours de douleur passèrent</w:t>
      </w:r>
      <w:r w:rsidR="008D6F52">
        <w:rPr>
          <w:szCs w:val="32"/>
        </w:rPr>
        <w:t xml:space="preserve">. </w:t>
      </w:r>
      <w:r w:rsidRPr="00894396">
        <w:rPr>
          <w:szCs w:val="32"/>
        </w:rPr>
        <w:t>Les apparitions dans la hutte de la fière royaliste lui apportaient un délicieux réconfort et se confondaient avec des rêves délirants d</w:t>
      </w:r>
      <w:r w:rsidR="008D6F52">
        <w:rPr>
          <w:szCs w:val="32"/>
        </w:rPr>
        <w:t>’</w:t>
      </w:r>
      <w:r w:rsidRPr="00894396">
        <w:rPr>
          <w:szCs w:val="32"/>
        </w:rPr>
        <w:t>anges descendus auprès de son grabat</w:t>
      </w:r>
      <w:r w:rsidR="008D6F52">
        <w:rPr>
          <w:szCs w:val="32"/>
        </w:rPr>
        <w:t xml:space="preserve"> ; </w:t>
      </w:r>
      <w:r w:rsidRPr="00894396">
        <w:rPr>
          <w:szCs w:val="32"/>
        </w:rPr>
        <w:t>Gaspar Ruiz était instruit des mystères de la religion et avait même appris du prêtre de son village un peu de lecture et d</w:t>
      </w:r>
      <w:r w:rsidR="008D6F52">
        <w:rPr>
          <w:szCs w:val="32"/>
        </w:rPr>
        <w:t>’</w:t>
      </w:r>
      <w:r w:rsidRPr="00894396">
        <w:rPr>
          <w:szCs w:val="32"/>
        </w:rPr>
        <w:t>écriture</w:t>
      </w:r>
      <w:r w:rsidR="008D6F52">
        <w:rPr>
          <w:szCs w:val="32"/>
        </w:rPr>
        <w:t xml:space="preserve">. </w:t>
      </w:r>
      <w:r w:rsidRPr="00894396">
        <w:rPr>
          <w:szCs w:val="32"/>
        </w:rPr>
        <w:t>Il attendait la jeune fille avec impatience et la voyait</w:t>
      </w:r>
      <w:r w:rsidR="008D6F52">
        <w:rPr>
          <w:szCs w:val="32"/>
        </w:rPr>
        <w:t xml:space="preserve">, </w:t>
      </w:r>
      <w:r w:rsidRPr="00894396">
        <w:rPr>
          <w:szCs w:val="32"/>
        </w:rPr>
        <w:t>avec un regret poignant</w:t>
      </w:r>
      <w:r w:rsidR="008D6F52">
        <w:rPr>
          <w:szCs w:val="32"/>
        </w:rPr>
        <w:t xml:space="preserve">, </w:t>
      </w:r>
      <w:r w:rsidRPr="00894396">
        <w:rPr>
          <w:szCs w:val="32"/>
        </w:rPr>
        <w:t>sortir de l</w:t>
      </w:r>
      <w:r w:rsidR="008D6F52">
        <w:rPr>
          <w:szCs w:val="32"/>
        </w:rPr>
        <w:t>’</w:t>
      </w:r>
      <w:r w:rsidRPr="00894396">
        <w:rPr>
          <w:szCs w:val="32"/>
        </w:rPr>
        <w:t>ombre de la hutte pour passer dans le clair soleil</w:t>
      </w:r>
      <w:r w:rsidR="008D6F52">
        <w:rPr>
          <w:szCs w:val="32"/>
        </w:rPr>
        <w:t xml:space="preserve">. </w:t>
      </w:r>
      <w:r w:rsidRPr="00894396">
        <w:rPr>
          <w:szCs w:val="32"/>
        </w:rPr>
        <w:t>Il s</w:t>
      </w:r>
      <w:r w:rsidR="008D6F52">
        <w:rPr>
          <w:szCs w:val="32"/>
        </w:rPr>
        <w:t>’</w:t>
      </w:r>
      <w:r w:rsidRPr="00894396">
        <w:rPr>
          <w:szCs w:val="32"/>
        </w:rPr>
        <w:t>aperçut qu</w:t>
      </w:r>
      <w:r w:rsidR="008D6F52">
        <w:rPr>
          <w:szCs w:val="32"/>
        </w:rPr>
        <w:t>’</w:t>
      </w:r>
      <w:r w:rsidRPr="00894396">
        <w:rPr>
          <w:szCs w:val="32"/>
        </w:rPr>
        <w:t>il pouvait</w:t>
      </w:r>
      <w:r w:rsidR="008D6F52">
        <w:rPr>
          <w:szCs w:val="32"/>
        </w:rPr>
        <w:t xml:space="preserve">, </w:t>
      </w:r>
      <w:r w:rsidRPr="00894396">
        <w:rPr>
          <w:szCs w:val="32"/>
        </w:rPr>
        <w:t>de son lit de douleur</w:t>
      </w:r>
      <w:r w:rsidR="008D6F52">
        <w:rPr>
          <w:szCs w:val="32"/>
        </w:rPr>
        <w:t xml:space="preserve">, </w:t>
      </w:r>
      <w:r w:rsidRPr="00894396">
        <w:rPr>
          <w:szCs w:val="32"/>
        </w:rPr>
        <w:t>évoquer</w:t>
      </w:r>
      <w:r w:rsidR="008D6F52">
        <w:rPr>
          <w:szCs w:val="32"/>
        </w:rPr>
        <w:t xml:space="preserve">, </w:t>
      </w:r>
      <w:r w:rsidRPr="00894396">
        <w:rPr>
          <w:szCs w:val="32"/>
        </w:rPr>
        <w:t>en fermant les yeux</w:t>
      </w:r>
      <w:r w:rsidR="008D6F52">
        <w:rPr>
          <w:szCs w:val="32"/>
        </w:rPr>
        <w:t xml:space="preserve">, </w:t>
      </w:r>
      <w:r w:rsidRPr="00894396">
        <w:rPr>
          <w:szCs w:val="32"/>
        </w:rPr>
        <w:t>son visage avec une netteté parfaite</w:t>
      </w:r>
      <w:r w:rsidR="008D6F52">
        <w:rPr>
          <w:szCs w:val="32"/>
        </w:rPr>
        <w:t xml:space="preserve">. </w:t>
      </w:r>
      <w:r w:rsidRPr="00894396">
        <w:rPr>
          <w:szCs w:val="32"/>
        </w:rPr>
        <w:t>Et cette faculté nouvelle charma les longues heures solitaires de sa convalescence</w:t>
      </w:r>
      <w:r w:rsidR="008D6F52">
        <w:rPr>
          <w:szCs w:val="32"/>
        </w:rPr>
        <w:t xml:space="preserve">. </w:t>
      </w:r>
      <w:r w:rsidRPr="00894396">
        <w:rPr>
          <w:szCs w:val="32"/>
        </w:rPr>
        <w:t>Plus tard</w:t>
      </w:r>
      <w:r w:rsidR="008D6F52">
        <w:rPr>
          <w:szCs w:val="32"/>
        </w:rPr>
        <w:t xml:space="preserve">, </w:t>
      </w:r>
      <w:r w:rsidRPr="00894396">
        <w:rPr>
          <w:szCs w:val="32"/>
        </w:rPr>
        <w:t>quand il commença à recouvrer ses forces</w:t>
      </w:r>
      <w:r w:rsidR="008D6F52">
        <w:rPr>
          <w:szCs w:val="32"/>
        </w:rPr>
        <w:t xml:space="preserve">, </w:t>
      </w:r>
      <w:r w:rsidRPr="00894396">
        <w:rPr>
          <w:szCs w:val="32"/>
        </w:rPr>
        <w:t>il se traînait au soir jusqu</w:t>
      </w:r>
      <w:r w:rsidR="008D6F52">
        <w:rPr>
          <w:szCs w:val="32"/>
        </w:rPr>
        <w:t>’</w:t>
      </w:r>
      <w:r w:rsidRPr="00894396">
        <w:rPr>
          <w:szCs w:val="32"/>
        </w:rPr>
        <w:t>à la maison</w:t>
      </w:r>
      <w:r w:rsidR="008D6F52">
        <w:rPr>
          <w:szCs w:val="32"/>
        </w:rPr>
        <w:t xml:space="preserve">, </w:t>
      </w:r>
      <w:r w:rsidRPr="00894396">
        <w:rPr>
          <w:szCs w:val="32"/>
        </w:rPr>
        <w:t>et s</w:t>
      </w:r>
      <w:r w:rsidR="008D6F52">
        <w:rPr>
          <w:szCs w:val="32"/>
        </w:rPr>
        <w:t>’</w:t>
      </w:r>
      <w:r w:rsidRPr="00894396">
        <w:rPr>
          <w:szCs w:val="32"/>
        </w:rPr>
        <w:t>asseyait sur le seuil de la porte du jardin</w:t>
      </w:r>
      <w:r w:rsidR="008D6F52">
        <w:rPr>
          <w:szCs w:val="32"/>
        </w:rPr>
        <w:t>.</w:t>
      </w:r>
    </w:p>
    <w:p w14:paraId="0B135F71" w14:textId="77777777" w:rsidR="008D6F52" w:rsidRDefault="00000000" w:rsidP="008D6F52">
      <w:pPr>
        <w:rPr>
          <w:szCs w:val="32"/>
        </w:rPr>
      </w:pPr>
      <w:r w:rsidRPr="00894396">
        <w:rPr>
          <w:szCs w:val="32"/>
        </w:rPr>
        <w:t>Dans l</w:t>
      </w:r>
      <w:r w:rsidR="008D6F52">
        <w:rPr>
          <w:szCs w:val="32"/>
        </w:rPr>
        <w:t>’</w:t>
      </w:r>
      <w:r w:rsidRPr="00894396">
        <w:rPr>
          <w:szCs w:val="32"/>
        </w:rPr>
        <w:t>une des pièces</w:t>
      </w:r>
      <w:r w:rsidR="008D6F52">
        <w:rPr>
          <w:szCs w:val="32"/>
        </w:rPr>
        <w:t xml:space="preserve">, </w:t>
      </w:r>
      <w:r w:rsidRPr="00894396">
        <w:rPr>
          <w:szCs w:val="32"/>
        </w:rPr>
        <w:t>le père dément marchait de long en large et marmonnait entre ses dents avec de brefs et brusques éclats de rire</w:t>
      </w:r>
      <w:r w:rsidR="008D6F52">
        <w:rPr>
          <w:szCs w:val="32"/>
        </w:rPr>
        <w:t xml:space="preserve">. </w:t>
      </w:r>
      <w:r w:rsidRPr="00894396">
        <w:rPr>
          <w:szCs w:val="32"/>
        </w:rPr>
        <w:t>Dans le vestibule</w:t>
      </w:r>
      <w:r w:rsidR="008D6F52">
        <w:rPr>
          <w:szCs w:val="32"/>
        </w:rPr>
        <w:t xml:space="preserve">, </w:t>
      </w:r>
      <w:r w:rsidRPr="00894396">
        <w:rPr>
          <w:szCs w:val="32"/>
        </w:rPr>
        <w:t>la mère</w:t>
      </w:r>
      <w:r w:rsidR="008D6F52">
        <w:rPr>
          <w:szCs w:val="32"/>
        </w:rPr>
        <w:t xml:space="preserve">, </w:t>
      </w:r>
      <w:r w:rsidRPr="00894396">
        <w:rPr>
          <w:szCs w:val="32"/>
        </w:rPr>
        <w:t>assise sur un tabouret</w:t>
      </w:r>
      <w:r w:rsidR="008D6F52">
        <w:rPr>
          <w:szCs w:val="32"/>
        </w:rPr>
        <w:t xml:space="preserve">, </w:t>
      </w:r>
      <w:r w:rsidRPr="00894396">
        <w:rPr>
          <w:szCs w:val="32"/>
        </w:rPr>
        <w:t>soupirait et gémissait</w:t>
      </w:r>
      <w:r w:rsidR="008D6F52">
        <w:rPr>
          <w:szCs w:val="32"/>
        </w:rPr>
        <w:t xml:space="preserve">. </w:t>
      </w:r>
      <w:r w:rsidRPr="00894396">
        <w:rPr>
          <w:szCs w:val="32"/>
        </w:rPr>
        <w:t>La fille</w:t>
      </w:r>
      <w:r w:rsidR="008D6F52">
        <w:rPr>
          <w:szCs w:val="32"/>
        </w:rPr>
        <w:t xml:space="preserve">, </w:t>
      </w:r>
      <w:r w:rsidRPr="00894396">
        <w:rPr>
          <w:szCs w:val="32"/>
        </w:rPr>
        <w:t>vêtue d</w:t>
      </w:r>
      <w:r w:rsidR="008D6F52">
        <w:rPr>
          <w:szCs w:val="32"/>
        </w:rPr>
        <w:t>’</w:t>
      </w:r>
      <w:r w:rsidRPr="00894396">
        <w:rPr>
          <w:szCs w:val="32"/>
        </w:rPr>
        <w:t>une grossière étoffe râpée</w:t>
      </w:r>
      <w:r w:rsidR="008D6F52">
        <w:rPr>
          <w:szCs w:val="32"/>
        </w:rPr>
        <w:t xml:space="preserve">, </w:t>
      </w:r>
      <w:r w:rsidRPr="00894396">
        <w:rPr>
          <w:szCs w:val="32"/>
        </w:rPr>
        <w:t>son visage pâle et hagard à demi caché sous une misérable mantille</w:t>
      </w:r>
      <w:r w:rsidR="008D6F52">
        <w:rPr>
          <w:szCs w:val="32"/>
        </w:rPr>
        <w:t xml:space="preserve">, </w:t>
      </w:r>
      <w:r w:rsidRPr="00894396">
        <w:rPr>
          <w:szCs w:val="32"/>
        </w:rPr>
        <w:t>s</w:t>
      </w:r>
      <w:r w:rsidR="008D6F52">
        <w:rPr>
          <w:szCs w:val="32"/>
        </w:rPr>
        <w:t>’</w:t>
      </w:r>
      <w:r w:rsidRPr="00894396">
        <w:rPr>
          <w:szCs w:val="32"/>
        </w:rPr>
        <w:t>appuyait au linteau de la porte</w:t>
      </w:r>
      <w:r w:rsidR="008D6F52">
        <w:rPr>
          <w:szCs w:val="32"/>
        </w:rPr>
        <w:t xml:space="preserve">. </w:t>
      </w:r>
      <w:r w:rsidRPr="00894396">
        <w:rPr>
          <w:szCs w:val="32"/>
        </w:rPr>
        <w:t>Les coudes aux genoux et la tête dans les mains</w:t>
      </w:r>
      <w:r w:rsidR="008D6F52">
        <w:rPr>
          <w:szCs w:val="32"/>
        </w:rPr>
        <w:t xml:space="preserve">, </w:t>
      </w:r>
      <w:r w:rsidRPr="00894396">
        <w:rPr>
          <w:szCs w:val="32"/>
        </w:rPr>
        <w:t>Gaspar Ruiz causait à mi-voix avec les deux femmes</w:t>
      </w:r>
      <w:r w:rsidR="008D6F52">
        <w:rPr>
          <w:szCs w:val="32"/>
        </w:rPr>
        <w:t>.</w:t>
      </w:r>
    </w:p>
    <w:p w14:paraId="393E5541" w14:textId="77777777" w:rsidR="008D6F52" w:rsidRDefault="00000000" w:rsidP="008D6F52">
      <w:pPr>
        <w:rPr>
          <w:szCs w:val="32"/>
        </w:rPr>
      </w:pPr>
      <w:r w:rsidRPr="00894396">
        <w:rPr>
          <w:szCs w:val="32"/>
        </w:rPr>
        <w:t>La commune misère de leur déchéance aurait fait une amère dérision d</w:t>
      </w:r>
      <w:r w:rsidR="008D6F52">
        <w:rPr>
          <w:szCs w:val="32"/>
        </w:rPr>
        <w:t>’</w:t>
      </w:r>
      <w:r w:rsidRPr="00894396">
        <w:rPr>
          <w:szCs w:val="32"/>
        </w:rPr>
        <w:t>une observance trop marquée par elles des différences sociales</w:t>
      </w:r>
      <w:r w:rsidR="008D6F52">
        <w:rPr>
          <w:szCs w:val="32"/>
        </w:rPr>
        <w:t xml:space="preserve">. </w:t>
      </w:r>
      <w:r w:rsidRPr="00894396">
        <w:rPr>
          <w:szCs w:val="32"/>
        </w:rPr>
        <w:t>Gaspar Ruiz le comprenait</w:t>
      </w:r>
      <w:r w:rsidR="008D6F52">
        <w:rPr>
          <w:szCs w:val="32"/>
        </w:rPr>
        <w:t xml:space="preserve">, </w:t>
      </w:r>
      <w:r w:rsidRPr="00894396">
        <w:rPr>
          <w:szCs w:val="32"/>
        </w:rPr>
        <w:t>dans sa simplicité</w:t>
      </w:r>
      <w:r w:rsidR="008D6F52">
        <w:rPr>
          <w:szCs w:val="32"/>
        </w:rPr>
        <w:t xml:space="preserve">. </w:t>
      </w:r>
      <w:r w:rsidRPr="00894396">
        <w:rPr>
          <w:szCs w:val="32"/>
        </w:rPr>
        <w:t xml:space="preserve">Sa captivité chez les royalistes lui permettait de </w:t>
      </w:r>
      <w:r w:rsidRPr="00894396">
        <w:rPr>
          <w:szCs w:val="32"/>
        </w:rPr>
        <w:lastRenderedPageBreak/>
        <w:t>donner aux deux femmes des nouvelles de leurs connaissances</w:t>
      </w:r>
      <w:r w:rsidR="008D6F52">
        <w:rPr>
          <w:szCs w:val="32"/>
        </w:rPr>
        <w:t xml:space="preserve">. </w:t>
      </w:r>
      <w:r w:rsidRPr="00894396">
        <w:rPr>
          <w:szCs w:val="32"/>
        </w:rPr>
        <w:t>Il les décrivait</w:t>
      </w:r>
      <w:r w:rsidR="008D6F52">
        <w:rPr>
          <w:szCs w:val="32"/>
        </w:rPr>
        <w:t xml:space="preserve">, </w:t>
      </w:r>
      <w:r w:rsidRPr="00894396">
        <w:rPr>
          <w:szCs w:val="32"/>
        </w:rPr>
        <w:t xml:space="preserve">et quand il </w:t>
      </w:r>
      <w:proofErr w:type="spellStart"/>
      <w:r w:rsidRPr="00894396">
        <w:rPr>
          <w:szCs w:val="32"/>
        </w:rPr>
        <w:t>contait</w:t>
      </w:r>
      <w:proofErr w:type="spellEnd"/>
      <w:r w:rsidRPr="00894396">
        <w:rPr>
          <w:szCs w:val="32"/>
        </w:rPr>
        <w:t xml:space="preserve"> l</w:t>
      </w:r>
      <w:r w:rsidR="008D6F52">
        <w:rPr>
          <w:szCs w:val="32"/>
        </w:rPr>
        <w:t>’</w:t>
      </w:r>
      <w:r w:rsidRPr="00894396">
        <w:rPr>
          <w:szCs w:val="32"/>
        </w:rPr>
        <w:t>histoire de la bataille où il avait été repris</w:t>
      </w:r>
      <w:r w:rsidR="008D6F52">
        <w:rPr>
          <w:szCs w:val="32"/>
        </w:rPr>
        <w:t xml:space="preserve">, </w:t>
      </w:r>
      <w:r w:rsidRPr="00894396">
        <w:rPr>
          <w:szCs w:val="32"/>
        </w:rPr>
        <w:t>les deux royalistes se lamentaient sur ce coup porté à leur cause et sur la ruine de leurs espoirs secrets</w:t>
      </w:r>
      <w:r w:rsidR="008D6F52">
        <w:rPr>
          <w:szCs w:val="32"/>
        </w:rPr>
        <w:t>.</w:t>
      </w:r>
    </w:p>
    <w:p w14:paraId="2BC875CD" w14:textId="77777777" w:rsidR="008D6F52" w:rsidRDefault="00000000" w:rsidP="008D6F52">
      <w:pPr>
        <w:rPr>
          <w:szCs w:val="32"/>
        </w:rPr>
      </w:pPr>
      <w:r w:rsidRPr="00894396">
        <w:rPr>
          <w:szCs w:val="32"/>
        </w:rPr>
        <w:t>Lui ne se passionnait pour aucun des partis</w:t>
      </w:r>
      <w:r w:rsidR="008D6F52">
        <w:rPr>
          <w:szCs w:val="32"/>
        </w:rPr>
        <w:t xml:space="preserve">, </w:t>
      </w:r>
      <w:r w:rsidRPr="00894396">
        <w:rPr>
          <w:szCs w:val="32"/>
        </w:rPr>
        <w:t>mais il éprouvait une adoration sans bornes pour la jeune fille</w:t>
      </w:r>
      <w:r w:rsidR="008D6F52">
        <w:rPr>
          <w:szCs w:val="32"/>
        </w:rPr>
        <w:t xml:space="preserve">. </w:t>
      </w:r>
      <w:r w:rsidRPr="00894396">
        <w:rPr>
          <w:szCs w:val="32"/>
        </w:rPr>
        <w:t>Dans son désir de se montrer digne de sa condescendance</w:t>
      </w:r>
      <w:r w:rsidR="008D6F52">
        <w:rPr>
          <w:szCs w:val="32"/>
        </w:rPr>
        <w:t xml:space="preserve">, </w:t>
      </w:r>
      <w:r w:rsidRPr="00894396">
        <w:rPr>
          <w:szCs w:val="32"/>
        </w:rPr>
        <w:t>il se targuait un peu de sa vigueur physique</w:t>
      </w:r>
      <w:r w:rsidR="008D6F52">
        <w:rPr>
          <w:szCs w:val="32"/>
        </w:rPr>
        <w:t xml:space="preserve">. </w:t>
      </w:r>
      <w:r w:rsidRPr="00894396">
        <w:rPr>
          <w:szCs w:val="32"/>
        </w:rPr>
        <w:t>Il n</w:t>
      </w:r>
      <w:r w:rsidR="008D6F52">
        <w:rPr>
          <w:szCs w:val="32"/>
        </w:rPr>
        <w:t>’</w:t>
      </w:r>
      <w:r w:rsidRPr="00894396">
        <w:rPr>
          <w:szCs w:val="32"/>
        </w:rPr>
        <w:t>avait rien d</w:t>
      </w:r>
      <w:r w:rsidR="008D6F52">
        <w:rPr>
          <w:szCs w:val="32"/>
        </w:rPr>
        <w:t>’</w:t>
      </w:r>
      <w:r w:rsidRPr="00894396">
        <w:rPr>
          <w:szCs w:val="32"/>
        </w:rPr>
        <w:t>autre à vanter en lui</w:t>
      </w:r>
      <w:r w:rsidR="008D6F52">
        <w:rPr>
          <w:szCs w:val="32"/>
        </w:rPr>
        <w:t xml:space="preserve">. </w:t>
      </w:r>
      <w:r w:rsidRPr="00894396">
        <w:rPr>
          <w:szCs w:val="32"/>
        </w:rPr>
        <w:t>Cette qualité le faisait traiter avec autant de déférence par ses camarades</w:t>
      </w:r>
      <w:r w:rsidR="008D6F52">
        <w:rPr>
          <w:szCs w:val="32"/>
        </w:rPr>
        <w:t xml:space="preserve">, </w:t>
      </w:r>
      <w:r w:rsidRPr="00894396">
        <w:rPr>
          <w:szCs w:val="32"/>
        </w:rPr>
        <w:t>au camp ou au combat</w:t>
      </w:r>
      <w:r w:rsidR="008D6F52">
        <w:rPr>
          <w:szCs w:val="32"/>
        </w:rPr>
        <w:t xml:space="preserve">, </w:t>
      </w:r>
      <w:r w:rsidRPr="00894396">
        <w:rPr>
          <w:szCs w:val="32"/>
        </w:rPr>
        <w:t>qu</w:t>
      </w:r>
      <w:r w:rsidR="008D6F52">
        <w:rPr>
          <w:szCs w:val="32"/>
        </w:rPr>
        <w:t>’</w:t>
      </w:r>
      <w:r w:rsidRPr="00894396">
        <w:rPr>
          <w:szCs w:val="32"/>
        </w:rPr>
        <w:t>un galon de sergent</w:t>
      </w:r>
      <w:r w:rsidR="008D6F52">
        <w:rPr>
          <w:szCs w:val="32"/>
        </w:rPr>
        <w:t xml:space="preserve">, </w:t>
      </w:r>
      <w:r w:rsidRPr="00894396">
        <w:rPr>
          <w:szCs w:val="32"/>
        </w:rPr>
        <w:t>expliquait-il</w:t>
      </w:r>
      <w:r w:rsidR="008D6F52">
        <w:rPr>
          <w:szCs w:val="32"/>
        </w:rPr>
        <w:t>.</w:t>
      </w:r>
    </w:p>
    <w:p w14:paraId="165E8F4A" w14:textId="77777777" w:rsidR="008D6F52" w:rsidRDefault="008D6F52" w:rsidP="008D6F52">
      <w:pPr>
        <w:rPr>
          <w:szCs w:val="32"/>
        </w:rPr>
      </w:pPr>
      <w:r>
        <w:t>— </w:t>
      </w:r>
      <w:r w:rsidRPr="00894396">
        <w:rPr>
          <w:szCs w:val="32"/>
        </w:rPr>
        <w:t>J</w:t>
      </w:r>
      <w:r>
        <w:rPr>
          <w:szCs w:val="32"/>
        </w:rPr>
        <w:t>’</w:t>
      </w:r>
      <w:r w:rsidRPr="00894396">
        <w:rPr>
          <w:szCs w:val="32"/>
        </w:rPr>
        <w:t>en aurais toujours trouvé autant que j</w:t>
      </w:r>
      <w:r>
        <w:rPr>
          <w:szCs w:val="32"/>
        </w:rPr>
        <w:t>’</w:t>
      </w:r>
      <w:r w:rsidRPr="00894396">
        <w:rPr>
          <w:szCs w:val="32"/>
        </w:rPr>
        <w:t>aurais voulu pour me suivre</w:t>
      </w:r>
      <w:r>
        <w:rPr>
          <w:szCs w:val="32"/>
        </w:rPr>
        <w:t xml:space="preserve">, </w:t>
      </w:r>
      <w:r w:rsidRPr="00894396">
        <w:rPr>
          <w:i/>
          <w:iCs/>
          <w:szCs w:val="32"/>
        </w:rPr>
        <w:t>Señorita</w:t>
      </w:r>
      <w:r>
        <w:rPr>
          <w:i/>
          <w:iCs/>
          <w:szCs w:val="32"/>
        </w:rPr>
        <w:t xml:space="preserve">. </w:t>
      </w:r>
      <w:r w:rsidRPr="00894396">
        <w:rPr>
          <w:szCs w:val="32"/>
        </w:rPr>
        <w:t>On aurait dû me nommer officier</w:t>
      </w:r>
      <w:r>
        <w:rPr>
          <w:szCs w:val="32"/>
        </w:rPr>
        <w:t xml:space="preserve">, </w:t>
      </w:r>
      <w:r w:rsidRPr="00894396">
        <w:rPr>
          <w:szCs w:val="32"/>
        </w:rPr>
        <w:t>puisque je sais lire et écrire</w:t>
      </w:r>
      <w:r>
        <w:rPr>
          <w:szCs w:val="32"/>
        </w:rPr>
        <w:t>.</w:t>
      </w:r>
    </w:p>
    <w:p w14:paraId="0A58B1EF" w14:textId="77777777" w:rsidR="008D6F52" w:rsidRDefault="00000000" w:rsidP="008D6F52">
      <w:pPr>
        <w:rPr>
          <w:szCs w:val="32"/>
        </w:rPr>
      </w:pPr>
      <w:r w:rsidRPr="00894396">
        <w:rPr>
          <w:szCs w:val="32"/>
        </w:rPr>
        <w:t>Derrière lui</w:t>
      </w:r>
      <w:r w:rsidR="008D6F52">
        <w:rPr>
          <w:szCs w:val="32"/>
        </w:rPr>
        <w:t xml:space="preserve">, </w:t>
      </w:r>
      <w:r w:rsidRPr="00894396">
        <w:rPr>
          <w:szCs w:val="32"/>
        </w:rPr>
        <w:t>la vieille dame poussait</w:t>
      </w:r>
      <w:r w:rsidR="008D6F52">
        <w:rPr>
          <w:szCs w:val="32"/>
        </w:rPr>
        <w:t xml:space="preserve">, </w:t>
      </w:r>
      <w:r w:rsidRPr="00894396">
        <w:rPr>
          <w:szCs w:val="32"/>
        </w:rPr>
        <w:t>de temps en temps</w:t>
      </w:r>
      <w:r w:rsidR="008D6F52">
        <w:rPr>
          <w:szCs w:val="32"/>
        </w:rPr>
        <w:t xml:space="preserve">, </w:t>
      </w:r>
      <w:r w:rsidRPr="00894396">
        <w:rPr>
          <w:szCs w:val="32"/>
        </w:rPr>
        <w:t>un douloureux soupir</w:t>
      </w:r>
      <w:r w:rsidR="008D6F52">
        <w:rPr>
          <w:szCs w:val="32"/>
        </w:rPr>
        <w:t xml:space="preserve"> ; </w:t>
      </w:r>
      <w:r w:rsidRPr="00894396">
        <w:rPr>
          <w:szCs w:val="32"/>
        </w:rPr>
        <w:t>le père grommelait des paroles insensées</w:t>
      </w:r>
      <w:r w:rsidR="008D6F52">
        <w:rPr>
          <w:szCs w:val="32"/>
        </w:rPr>
        <w:t xml:space="preserve">, </w:t>
      </w:r>
      <w:r w:rsidRPr="00894396">
        <w:rPr>
          <w:szCs w:val="32"/>
        </w:rPr>
        <w:t xml:space="preserve">en arpentant la </w:t>
      </w:r>
      <w:r w:rsidRPr="00894396">
        <w:rPr>
          <w:i/>
          <w:iCs/>
          <w:szCs w:val="32"/>
        </w:rPr>
        <w:t>sala</w:t>
      </w:r>
      <w:r w:rsidR="008D6F52">
        <w:rPr>
          <w:i/>
          <w:iCs/>
          <w:szCs w:val="32"/>
        </w:rPr>
        <w:t xml:space="preserve">, </w:t>
      </w:r>
      <w:r w:rsidRPr="00894396">
        <w:rPr>
          <w:szCs w:val="32"/>
        </w:rPr>
        <w:t>et Gaspar Ruiz levait parfois les yeux sur la fille des vieillards</w:t>
      </w:r>
      <w:r w:rsidR="008D6F52">
        <w:rPr>
          <w:szCs w:val="32"/>
        </w:rPr>
        <w:t>.</w:t>
      </w:r>
    </w:p>
    <w:p w14:paraId="5B6648B3" w14:textId="77777777" w:rsidR="008D6F52" w:rsidRDefault="00000000" w:rsidP="008D6F52">
      <w:pPr>
        <w:rPr>
          <w:szCs w:val="32"/>
        </w:rPr>
      </w:pPr>
      <w:r w:rsidRPr="00894396">
        <w:rPr>
          <w:szCs w:val="32"/>
        </w:rPr>
        <w:t>Il la regardait avec curiosité</w:t>
      </w:r>
      <w:r w:rsidR="008D6F52">
        <w:rPr>
          <w:szCs w:val="32"/>
        </w:rPr>
        <w:t xml:space="preserve">, </w:t>
      </w:r>
      <w:r w:rsidRPr="00894396">
        <w:rPr>
          <w:szCs w:val="32"/>
        </w:rPr>
        <w:t>parce qu</w:t>
      </w:r>
      <w:r w:rsidR="008D6F52">
        <w:rPr>
          <w:szCs w:val="32"/>
        </w:rPr>
        <w:t>’</w:t>
      </w:r>
      <w:r w:rsidRPr="00894396">
        <w:rPr>
          <w:szCs w:val="32"/>
        </w:rPr>
        <w:t>elle était vivante</w:t>
      </w:r>
      <w:r w:rsidR="008D6F52">
        <w:rPr>
          <w:szCs w:val="32"/>
        </w:rPr>
        <w:t xml:space="preserve">, </w:t>
      </w:r>
      <w:r w:rsidRPr="00894396">
        <w:rPr>
          <w:szCs w:val="32"/>
        </w:rPr>
        <w:t>et aussi avec ce sentiment de familiarité et de terreur qui s</w:t>
      </w:r>
      <w:r w:rsidR="008D6F52">
        <w:rPr>
          <w:szCs w:val="32"/>
        </w:rPr>
        <w:t>’</w:t>
      </w:r>
      <w:r w:rsidRPr="00894396">
        <w:rPr>
          <w:szCs w:val="32"/>
        </w:rPr>
        <w:t>attache</w:t>
      </w:r>
      <w:r w:rsidR="008D6F52">
        <w:rPr>
          <w:szCs w:val="32"/>
        </w:rPr>
        <w:t xml:space="preserve">, </w:t>
      </w:r>
      <w:r w:rsidRPr="00894396">
        <w:rPr>
          <w:szCs w:val="32"/>
        </w:rPr>
        <w:t>dans les églises</w:t>
      </w:r>
      <w:r w:rsidR="008D6F52">
        <w:rPr>
          <w:szCs w:val="32"/>
        </w:rPr>
        <w:t xml:space="preserve">, </w:t>
      </w:r>
      <w:r w:rsidRPr="00894396">
        <w:rPr>
          <w:szCs w:val="32"/>
        </w:rPr>
        <w:t>à la contemplation des statues puissantes et inertes de saints dont on invoque la protection dans les périls et les difficultés</w:t>
      </w:r>
      <w:r w:rsidR="008D6F52">
        <w:rPr>
          <w:szCs w:val="32"/>
        </w:rPr>
        <w:t xml:space="preserve">. </w:t>
      </w:r>
      <w:r w:rsidRPr="00894396">
        <w:rPr>
          <w:szCs w:val="32"/>
        </w:rPr>
        <w:t>Ses difficultés à lui étaient très grandes</w:t>
      </w:r>
      <w:r w:rsidR="008D6F52">
        <w:rPr>
          <w:szCs w:val="32"/>
        </w:rPr>
        <w:t>.</w:t>
      </w:r>
    </w:p>
    <w:p w14:paraId="5D33DC30" w14:textId="77777777" w:rsidR="008D6F52" w:rsidRDefault="00000000" w:rsidP="008D6F52">
      <w:pPr>
        <w:rPr>
          <w:szCs w:val="32"/>
        </w:rPr>
      </w:pPr>
      <w:r w:rsidRPr="00894396">
        <w:rPr>
          <w:szCs w:val="32"/>
        </w:rPr>
        <w:t>Il ne pouvait rester indéfiniment caché dans un verger</w:t>
      </w:r>
      <w:r w:rsidR="008D6F52">
        <w:rPr>
          <w:szCs w:val="32"/>
        </w:rPr>
        <w:t xml:space="preserve">. </w:t>
      </w:r>
      <w:r w:rsidRPr="00894396">
        <w:rPr>
          <w:szCs w:val="32"/>
        </w:rPr>
        <w:t>Il savait bien</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qu</w:t>
      </w:r>
      <w:r w:rsidR="008D6F52">
        <w:rPr>
          <w:szCs w:val="32"/>
        </w:rPr>
        <w:t>’</w:t>
      </w:r>
      <w:r w:rsidRPr="00894396">
        <w:rPr>
          <w:szCs w:val="32"/>
        </w:rPr>
        <w:t>il n</w:t>
      </w:r>
      <w:r w:rsidR="008D6F52">
        <w:rPr>
          <w:szCs w:val="32"/>
        </w:rPr>
        <w:t>’</w:t>
      </w:r>
      <w:r w:rsidRPr="00894396">
        <w:rPr>
          <w:szCs w:val="32"/>
        </w:rPr>
        <w:t>aurait pu se risquer</w:t>
      </w:r>
      <w:r w:rsidR="008D6F52">
        <w:rPr>
          <w:szCs w:val="32"/>
        </w:rPr>
        <w:t xml:space="preserve">, </w:t>
      </w:r>
      <w:r w:rsidRPr="00894396">
        <w:rPr>
          <w:szCs w:val="32"/>
        </w:rPr>
        <w:t>plus d</w:t>
      </w:r>
      <w:r w:rsidR="008D6F52">
        <w:rPr>
          <w:szCs w:val="32"/>
        </w:rPr>
        <w:t>’</w:t>
      </w:r>
      <w:r w:rsidRPr="00894396">
        <w:rPr>
          <w:szCs w:val="32"/>
        </w:rPr>
        <w:t>une demi-journée</w:t>
      </w:r>
      <w:r w:rsidR="008D6F52">
        <w:rPr>
          <w:szCs w:val="32"/>
        </w:rPr>
        <w:t xml:space="preserve">, </w:t>
      </w:r>
      <w:r w:rsidRPr="00894396">
        <w:rPr>
          <w:szCs w:val="32"/>
        </w:rPr>
        <w:t>dans une direction quelconque</w:t>
      </w:r>
      <w:r w:rsidR="008D6F52">
        <w:rPr>
          <w:szCs w:val="32"/>
        </w:rPr>
        <w:t xml:space="preserve">, </w:t>
      </w:r>
      <w:r w:rsidRPr="00894396">
        <w:rPr>
          <w:szCs w:val="32"/>
        </w:rPr>
        <w:t>sans se faire arrêter par une des patrouilles de cavalerie qui battaient la campagne</w:t>
      </w:r>
      <w:r w:rsidR="008D6F52">
        <w:rPr>
          <w:szCs w:val="32"/>
        </w:rPr>
        <w:t xml:space="preserve">, </w:t>
      </w:r>
      <w:r w:rsidRPr="00894396">
        <w:rPr>
          <w:szCs w:val="32"/>
        </w:rPr>
        <w:t>et conduire dans l</w:t>
      </w:r>
      <w:r w:rsidR="008D6F52">
        <w:rPr>
          <w:szCs w:val="32"/>
        </w:rPr>
        <w:t>’</w:t>
      </w:r>
      <w:r w:rsidRPr="00894396">
        <w:rPr>
          <w:szCs w:val="32"/>
        </w:rPr>
        <w:t xml:space="preserve">un des camps où était réunie </w:t>
      </w:r>
      <w:r w:rsidRPr="00894396">
        <w:rPr>
          <w:szCs w:val="32"/>
        </w:rPr>
        <w:lastRenderedPageBreak/>
        <w:t>l</w:t>
      </w:r>
      <w:r w:rsidR="008D6F52">
        <w:rPr>
          <w:szCs w:val="32"/>
        </w:rPr>
        <w:t>’</w:t>
      </w:r>
      <w:r w:rsidRPr="00894396">
        <w:rPr>
          <w:szCs w:val="32"/>
        </w:rPr>
        <w:t>armée patriote destinée à la libération du pays</w:t>
      </w:r>
      <w:r w:rsidR="008D6F52">
        <w:rPr>
          <w:szCs w:val="32"/>
        </w:rPr>
        <w:t xml:space="preserve">. </w:t>
      </w:r>
      <w:r w:rsidRPr="00894396">
        <w:rPr>
          <w:szCs w:val="32"/>
        </w:rPr>
        <w:t>Il serait reconnu comme Gaspar Ruiz</w:t>
      </w:r>
      <w:r w:rsidR="008D6F52">
        <w:rPr>
          <w:szCs w:val="32"/>
        </w:rPr>
        <w:t xml:space="preserve">, </w:t>
      </w:r>
      <w:r w:rsidRPr="00894396">
        <w:rPr>
          <w:szCs w:val="32"/>
        </w:rPr>
        <w:t>déserteur</w:t>
      </w:r>
      <w:r w:rsidR="008D6F52">
        <w:rPr>
          <w:szCs w:val="32"/>
        </w:rPr>
        <w:t xml:space="preserve">, </w:t>
      </w:r>
      <w:r w:rsidRPr="00894396">
        <w:rPr>
          <w:szCs w:val="32"/>
        </w:rPr>
        <w:t>et sans doute fusillé pour de bon</w:t>
      </w:r>
      <w:r w:rsidR="008D6F52">
        <w:rPr>
          <w:szCs w:val="32"/>
        </w:rPr>
        <w:t xml:space="preserve">, </w:t>
      </w:r>
      <w:r w:rsidRPr="00894396">
        <w:rPr>
          <w:szCs w:val="32"/>
        </w:rPr>
        <w:t>cette fois</w:t>
      </w:r>
      <w:r w:rsidR="008D6F52">
        <w:rPr>
          <w:szCs w:val="32"/>
        </w:rPr>
        <w:t xml:space="preserve">. </w:t>
      </w:r>
      <w:r w:rsidRPr="00894396">
        <w:rPr>
          <w:szCs w:val="32"/>
        </w:rPr>
        <w:t>L</w:t>
      </w:r>
      <w:r w:rsidR="008D6F52">
        <w:rPr>
          <w:szCs w:val="32"/>
        </w:rPr>
        <w:t>’</w:t>
      </w:r>
      <w:r w:rsidRPr="00894396">
        <w:rPr>
          <w:szCs w:val="32"/>
        </w:rPr>
        <w:t>innocent Gaspar Ruiz n</w:t>
      </w:r>
      <w:r w:rsidR="008D6F52">
        <w:rPr>
          <w:szCs w:val="32"/>
        </w:rPr>
        <w:t>’</w:t>
      </w:r>
      <w:r w:rsidRPr="00894396">
        <w:rPr>
          <w:szCs w:val="32"/>
        </w:rPr>
        <w:t>avait plus de place dans le monde</w:t>
      </w:r>
      <w:r w:rsidR="008D6F52">
        <w:rPr>
          <w:szCs w:val="32"/>
        </w:rPr>
        <w:t xml:space="preserve">. </w:t>
      </w:r>
      <w:r w:rsidRPr="00894396">
        <w:rPr>
          <w:szCs w:val="32"/>
        </w:rPr>
        <w:t>Et à cette pensée</w:t>
      </w:r>
      <w:r w:rsidR="008D6F52">
        <w:rPr>
          <w:szCs w:val="32"/>
        </w:rPr>
        <w:t xml:space="preserve">, </w:t>
      </w:r>
      <w:r w:rsidRPr="00894396">
        <w:rPr>
          <w:szCs w:val="32"/>
        </w:rPr>
        <w:t>son âme simple s</w:t>
      </w:r>
      <w:r w:rsidR="008D6F52">
        <w:rPr>
          <w:szCs w:val="32"/>
        </w:rPr>
        <w:t>’</w:t>
      </w:r>
      <w:r w:rsidRPr="00894396">
        <w:rPr>
          <w:szCs w:val="32"/>
        </w:rPr>
        <w:t>abandonnait à une tristesse et à un ressentiment sombres comme la nuit</w:t>
      </w:r>
      <w:r w:rsidR="008D6F52">
        <w:rPr>
          <w:szCs w:val="32"/>
        </w:rPr>
        <w:t>.</w:t>
      </w:r>
    </w:p>
    <w:p w14:paraId="05EBB30E" w14:textId="77777777" w:rsidR="008D6F52" w:rsidRDefault="00000000" w:rsidP="008D6F52">
      <w:pPr>
        <w:rPr>
          <w:szCs w:val="32"/>
        </w:rPr>
      </w:pPr>
      <w:r w:rsidRPr="00894396">
        <w:rPr>
          <w:szCs w:val="32"/>
        </w:rPr>
        <w:t>On avait fait de lui un soldat par force</w:t>
      </w:r>
      <w:r w:rsidR="008D6F52">
        <w:rPr>
          <w:szCs w:val="32"/>
        </w:rPr>
        <w:t xml:space="preserve"> ; </w:t>
      </w:r>
      <w:r w:rsidRPr="00894396">
        <w:rPr>
          <w:szCs w:val="32"/>
        </w:rPr>
        <w:t>il voulait bien être soldat</w:t>
      </w:r>
      <w:r w:rsidR="008D6F52">
        <w:rPr>
          <w:szCs w:val="32"/>
        </w:rPr>
        <w:t xml:space="preserve">. </w:t>
      </w:r>
      <w:r w:rsidRPr="00894396">
        <w:rPr>
          <w:szCs w:val="32"/>
        </w:rPr>
        <w:t>Et il avait été bon soldat comme il avait été bon fils</w:t>
      </w:r>
      <w:r w:rsidR="008D6F52">
        <w:rPr>
          <w:szCs w:val="32"/>
        </w:rPr>
        <w:t xml:space="preserve">, </w:t>
      </w:r>
      <w:r w:rsidRPr="00894396">
        <w:rPr>
          <w:szCs w:val="32"/>
        </w:rPr>
        <w:t>à cause de sa docilité et de sa force</w:t>
      </w:r>
      <w:r w:rsidR="008D6F52">
        <w:rPr>
          <w:szCs w:val="32"/>
        </w:rPr>
        <w:t xml:space="preserve">, </w:t>
      </w:r>
      <w:r w:rsidRPr="00894396">
        <w:rPr>
          <w:szCs w:val="32"/>
        </w:rPr>
        <w:t>Mais maintenant</w:t>
      </w:r>
      <w:r w:rsidR="008D6F52">
        <w:rPr>
          <w:szCs w:val="32"/>
        </w:rPr>
        <w:t xml:space="preserve">, </w:t>
      </w:r>
      <w:r w:rsidRPr="00894396">
        <w:rPr>
          <w:szCs w:val="32"/>
        </w:rPr>
        <w:t>il ne pouvait pas user de l</w:t>
      </w:r>
      <w:r w:rsidR="008D6F52">
        <w:rPr>
          <w:szCs w:val="32"/>
        </w:rPr>
        <w:t>’</w:t>
      </w:r>
      <w:r w:rsidRPr="00894396">
        <w:rPr>
          <w:szCs w:val="32"/>
        </w:rPr>
        <w:t>une plus que de l</w:t>
      </w:r>
      <w:r w:rsidR="008D6F52">
        <w:rPr>
          <w:szCs w:val="32"/>
        </w:rPr>
        <w:t>’</w:t>
      </w:r>
      <w:r w:rsidRPr="00894396">
        <w:rPr>
          <w:szCs w:val="32"/>
        </w:rPr>
        <w:t>autre</w:t>
      </w:r>
      <w:r w:rsidR="008D6F52">
        <w:rPr>
          <w:szCs w:val="32"/>
        </w:rPr>
        <w:t xml:space="preserve">. </w:t>
      </w:r>
      <w:r w:rsidRPr="00894396">
        <w:rPr>
          <w:szCs w:val="32"/>
        </w:rPr>
        <w:t>On l</w:t>
      </w:r>
      <w:r w:rsidR="008D6F52">
        <w:rPr>
          <w:szCs w:val="32"/>
        </w:rPr>
        <w:t>’</w:t>
      </w:r>
      <w:r w:rsidRPr="00894396">
        <w:rPr>
          <w:szCs w:val="32"/>
        </w:rPr>
        <w:t>avait arraché à ses parents</w:t>
      </w:r>
      <w:r w:rsidR="008D6F52">
        <w:rPr>
          <w:szCs w:val="32"/>
        </w:rPr>
        <w:t xml:space="preserve">, </w:t>
      </w:r>
      <w:r w:rsidRPr="00894396">
        <w:rPr>
          <w:szCs w:val="32"/>
        </w:rPr>
        <w:t>et il ne pouvait plus être soldat</w:t>
      </w:r>
      <w:r w:rsidR="008D6F52">
        <w:rPr>
          <w:szCs w:val="32"/>
        </w:rPr>
        <w:t xml:space="preserve">, </w:t>
      </w:r>
      <w:r w:rsidRPr="00894396">
        <w:rPr>
          <w:szCs w:val="32"/>
        </w:rPr>
        <w:t>bon soldat en tout cas</w:t>
      </w:r>
      <w:r w:rsidR="008D6F52">
        <w:rPr>
          <w:szCs w:val="32"/>
        </w:rPr>
        <w:t xml:space="preserve">. </w:t>
      </w:r>
      <w:r w:rsidRPr="00894396">
        <w:rPr>
          <w:szCs w:val="32"/>
        </w:rPr>
        <w:t>Personne ne voudrait écouter ses explications</w:t>
      </w:r>
      <w:r w:rsidR="008D6F52">
        <w:rPr>
          <w:szCs w:val="32"/>
        </w:rPr>
        <w:t xml:space="preserve">. </w:t>
      </w:r>
      <w:r w:rsidRPr="00894396">
        <w:rPr>
          <w:szCs w:val="32"/>
        </w:rPr>
        <w:t>De quelle injustice il était victime</w:t>
      </w:r>
      <w:r w:rsidR="008D6F52">
        <w:rPr>
          <w:szCs w:val="32"/>
        </w:rPr>
        <w:t xml:space="preserve"> ! </w:t>
      </w:r>
      <w:r w:rsidRPr="00894396">
        <w:rPr>
          <w:szCs w:val="32"/>
        </w:rPr>
        <w:t>De quelle injustice</w:t>
      </w:r>
      <w:r w:rsidR="008D6F52">
        <w:rPr>
          <w:szCs w:val="32"/>
        </w:rPr>
        <w:t> !</w:t>
      </w:r>
    </w:p>
    <w:p w14:paraId="58CA43EE" w14:textId="77777777" w:rsidR="008D6F52" w:rsidRDefault="00000000" w:rsidP="008D6F52">
      <w:pPr>
        <w:rPr>
          <w:szCs w:val="32"/>
        </w:rPr>
      </w:pPr>
      <w:r w:rsidRPr="00894396">
        <w:rPr>
          <w:szCs w:val="32"/>
        </w:rPr>
        <w:t>Et</w:t>
      </w:r>
      <w:r w:rsidR="008D6F52">
        <w:rPr>
          <w:szCs w:val="32"/>
        </w:rPr>
        <w:t xml:space="preserve">, </w:t>
      </w:r>
      <w:r w:rsidRPr="00894396">
        <w:rPr>
          <w:szCs w:val="32"/>
        </w:rPr>
        <w:t>dans un murmure douloureux</w:t>
      </w:r>
      <w:r w:rsidR="008D6F52">
        <w:rPr>
          <w:szCs w:val="32"/>
        </w:rPr>
        <w:t xml:space="preserve">, </w:t>
      </w:r>
      <w:r w:rsidRPr="00894396">
        <w:rPr>
          <w:szCs w:val="32"/>
        </w:rPr>
        <w:t>il ressassait</w:t>
      </w:r>
      <w:r w:rsidR="008D6F52">
        <w:rPr>
          <w:szCs w:val="32"/>
        </w:rPr>
        <w:t xml:space="preserve">, </w:t>
      </w:r>
      <w:r w:rsidRPr="00894396">
        <w:rPr>
          <w:szCs w:val="32"/>
        </w:rPr>
        <w:t>pour la vingtième fois</w:t>
      </w:r>
      <w:r w:rsidR="008D6F52">
        <w:rPr>
          <w:szCs w:val="32"/>
        </w:rPr>
        <w:t xml:space="preserve">, </w:t>
      </w:r>
      <w:r w:rsidRPr="00894396">
        <w:rPr>
          <w:szCs w:val="32"/>
        </w:rPr>
        <w:t>l</w:t>
      </w:r>
      <w:r w:rsidR="008D6F52">
        <w:rPr>
          <w:szCs w:val="32"/>
        </w:rPr>
        <w:t>’</w:t>
      </w:r>
      <w:r w:rsidRPr="00894396">
        <w:rPr>
          <w:szCs w:val="32"/>
        </w:rPr>
        <w:t>histoire de la double capture</w:t>
      </w:r>
      <w:r w:rsidR="008D6F52">
        <w:rPr>
          <w:szCs w:val="32"/>
        </w:rPr>
        <w:t xml:space="preserve">. </w:t>
      </w:r>
      <w:r w:rsidRPr="00894396">
        <w:rPr>
          <w:szCs w:val="32"/>
        </w:rPr>
        <w:t>Puis</w:t>
      </w:r>
      <w:r w:rsidR="008D6F52">
        <w:rPr>
          <w:szCs w:val="32"/>
        </w:rPr>
        <w:t xml:space="preserve">, </w:t>
      </w:r>
      <w:r w:rsidRPr="00894396">
        <w:rPr>
          <w:szCs w:val="32"/>
        </w:rPr>
        <w:t>levant les yeux sur la silencieuse fille appuyée à la porte</w:t>
      </w:r>
      <w:r w:rsidR="008D6F52">
        <w:rPr>
          <w:szCs w:val="32"/>
        </w:rPr>
        <w:t xml:space="preserve"> : – </w:t>
      </w:r>
      <w:r w:rsidRPr="00894396">
        <w:rPr>
          <w:i/>
          <w:iCs/>
          <w:szCs w:val="32"/>
        </w:rPr>
        <w:t>Si</w:t>
      </w:r>
      <w:r w:rsidR="008D6F52">
        <w:rPr>
          <w:i/>
          <w:iCs/>
          <w:szCs w:val="32"/>
        </w:rPr>
        <w:t xml:space="preserve">, </w:t>
      </w:r>
      <w:r w:rsidRPr="00894396">
        <w:rPr>
          <w:i/>
          <w:iCs/>
          <w:szCs w:val="32"/>
        </w:rPr>
        <w:t>Señorita</w:t>
      </w:r>
      <w:r w:rsidR="008D6F52">
        <w:rPr>
          <w:i/>
          <w:iCs/>
          <w:szCs w:val="32"/>
        </w:rPr>
        <w:t xml:space="preserve">, </w:t>
      </w:r>
      <w:r w:rsidRPr="00894396">
        <w:rPr>
          <w:szCs w:val="32"/>
        </w:rPr>
        <w:t>disait-il</w:t>
      </w:r>
      <w:r w:rsidR="008D6F52">
        <w:rPr>
          <w:szCs w:val="32"/>
        </w:rPr>
        <w:t xml:space="preserve">, </w:t>
      </w:r>
      <w:r w:rsidRPr="00894396">
        <w:rPr>
          <w:szCs w:val="32"/>
        </w:rPr>
        <w:t>avec un profond soupir</w:t>
      </w:r>
      <w:r w:rsidR="008D6F52">
        <w:rPr>
          <w:szCs w:val="32"/>
        </w:rPr>
        <w:t xml:space="preserve">, </w:t>
      </w:r>
      <w:r w:rsidRPr="00894396">
        <w:rPr>
          <w:szCs w:val="32"/>
        </w:rPr>
        <w:t>l</w:t>
      </w:r>
      <w:r w:rsidR="008D6F52">
        <w:rPr>
          <w:szCs w:val="32"/>
        </w:rPr>
        <w:t>’</w:t>
      </w:r>
      <w:r w:rsidRPr="00894396">
        <w:rPr>
          <w:szCs w:val="32"/>
        </w:rPr>
        <w:t>injustice a ôté pour moi</w:t>
      </w:r>
      <w:r w:rsidR="008D6F52">
        <w:rPr>
          <w:szCs w:val="32"/>
        </w:rPr>
        <w:t xml:space="preserve">, </w:t>
      </w:r>
      <w:r w:rsidRPr="00894396">
        <w:rPr>
          <w:szCs w:val="32"/>
        </w:rPr>
        <w:t>comme pour tout le monde</w:t>
      </w:r>
      <w:r w:rsidR="008D6F52">
        <w:rPr>
          <w:szCs w:val="32"/>
        </w:rPr>
        <w:t xml:space="preserve">, </w:t>
      </w:r>
      <w:r w:rsidRPr="00894396">
        <w:rPr>
          <w:szCs w:val="32"/>
        </w:rPr>
        <w:t>toute utilité à ce pauvre souffle de ma poitrine</w:t>
      </w:r>
      <w:r w:rsidR="008D6F52">
        <w:rPr>
          <w:szCs w:val="32"/>
        </w:rPr>
        <w:t xml:space="preserve">. </w:t>
      </w:r>
      <w:r w:rsidRPr="00894396">
        <w:rPr>
          <w:szCs w:val="32"/>
        </w:rPr>
        <w:t>Et je n</w:t>
      </w:r>
      <w:r w:rsidR="008D6F52">
        <w:rPr>
          <w:szCs w:val="32"/>
        </w:rPr>
        <w:t>’</w:t>
      </w:r>
      <w:r w:rsidRPr="00894396">
        <w:rPr>
          <w:szCs w:val="32"/>
        </w:rPr>
        <w:t>en voudrai pas à celui qui me le ravira</w:t>
      </w:r>
      <w:r w:rsidR="008D6F52">
        <w:rPr>
          <w:szCs w:val="32"/>
        </w:rPr>
        <w:t>.</w:t>
      </w:r>
    </w:p>
    <w:p w14:paraId="3947CB9B" w14:textId="77777777" w:rsidR="008D6F52" w:rsidRDefault="00000000" w:rsidP="008D6F52">
      <w:pPr>
        <w:rPr>
          <w:szCs w:val="32"/>
        </w:rPr>
      </w:pPr>
      <w:r w:rsidRPr="00894396">
        <w:rPr>
          <w:szCs w:val="32"/>
        </w:rPr>
        <w:t>Un soir qu</w:t>
      </w:r>
      <w:r w:rsidR="008D6F52">
        <w:rPr>
          <w:szCs w:val="32"/>
        </w:rPr>
        <w:t>’</w:t>
      </w:r>
      <w:r w:rsidRPr="00894396">
        <w:rPr>
          <w:szCs w:val="32"/>
        </w:rPr>
        <w:t>il exhalait ainsi la plainte de son âme blessée</w:t>
      </w:r>
      <w:r w:rsidR="008D6F52">
        <w:rPr>
          <w:szCs w:val="32"/>
        </w:rPr>
        <w:t xml:space="preserve">, </w:t>
      </w:r>
      <w:r w:rsidRPr="00894396">
        <w:rPr>
          <w:szCs w:val="32"/>
        </w:rPr>
        <w:t>elle condescendit à dire que</w:t>
      </w:r>
      <w:r w:rsidR="008D6F52">
        <w:rPr>
          <w:szCs w:val="32"/>
        </w:rPr>
        <w:t xml:space="preserve">, </w:t>
      </w:r>
      <w:r w:rsidRPr="00894396">
        <w:rPr>
          <w:szCs w:val="32"/>
        </w:rPr>
        <w:t>si elle eût été homme</w:t>
      </w:r>
      <w:r w:rsidR="008D6F52">
        <w:rPr>
          <w:szCs w:val="32"/>
        </w:rPr>
        <w:t xml:space="preserve">, </w:t>
      </w:r>
      <w:r w:rsidRPr="00894396">
        <w:rPr>
          <w:szCs w:val="32"/>
        </w:rPr>
        <w:t>elle n</w:t>
      </w:r>
      <w:r w:rsidR="008D6F52">
        <w:rPr>
          <w:szCs w:val="32"/>
        </w:rPr>
        <w:t>’</w:t>
      </w:r>
      <w:r w:rsidRPr="00894396">
        <w:rPr>
          <w:szCs w:val="32"/>
        </w:rPr>
        <w:t>eût pas tenu pour indigne d</w:t>
      </w:r>
      <w:r w:rsidR="008D6F52">
        <w:rPr>
          <w:szCs w:val="32"/>
        </w:rPr>
        <w:t>’</w:t>
      </w:r>
      <w:r w:rsidRPr="00894396">
        <w:rPr>
          <w:szCs w:val="32"/>
        </w:rPr>
        <w:t>être vécue une vie qui comportait une possibilité de vengeance</w:t>
      </w:r>
      <w:r w:rsidR="008D6F52">
        <w:rPr>
          <w:szCs w:val="32"/>
        </w:rPr>
        <w:t>.</w:t>
      </w:r>
    </w:p>
    <w:p w14:paraId="4293DCC5" w14:textId="77777777" w:rsidR="008D6F52" w:rsidRDefault="00000000" w:rsidP="008D6F52">
      <w:pPr>
        <w:rPr>
          <w:szCs w:val="32"/>
        </w:rPr>
      </w:pPr>
      <w:r w:rsidRPr="00894396">
        <w:rPr>
          <w:szCs w:val="32"/>
        </w:rPr>
        <w:t>Elle paraissait se parler à elle-même</w:t>
      </w:r>
      <w:r w:rsidR="008D6F52">
        <w:rPr>
          <w:szCs w:val="32"/>
        </w:rPr>
        <w:t xml:space="preserve">. </w:t>
      </w:r>
      <w:r w:rsidRPr="00894396">
        <w:rPr>
          <w:szCs w:val="32"/>
        </w:rPr>
        <w:t>Sa voix était basse</w:t>
      </w:r>
      <w:r w:rsidR="008D6F52">
        <w:rPr>
          <w:szCs w:val="32"/>
        </w:rPr>
        <w:t xml:space="preserve">. </w:t>
      </w:r>
      <w:r w:rsidRPr="00894396">
        <w:rPr>
          <w:szCs w:val="32"/>
        </w:rPr>
        <w:t>Il buvait ce murmure doux et rêveur avec une impression de délice particulière</w:t>
      </w:r>
      <w:r w:rsidR="008D6F52">
        <w:rPr>
          <w:szCs w:val="32"/>
        </w:rPr>
        <w:t xml:space="preserve">, </w:t>
      </w:r>
      <w:r w:rsidRPr="00894396">
        <w:rPr>
          <w:szCs w:val="32"/>
        </w:rPr>
        <w:t>de quelque chose qui réchauffait son cœur comme une gorgée de vin généreux</w:t>
      </w:r>
      <w:r w:rsidR="008D6F52">
        <w:rPr>
          <w:szCs w:val="32"/>
        </w:rPr>
        <w:t>.</w:t>
      </w:r>
    </w:p>
    <w:p w14:paraId="54D440D6" w14:textId="77777777" w:rsidR="008D6F52" w:rsidRDefault="008D6F52" w:rsidP="008D6F52">
      <w:pPr>
        <w:rPr>
          <w:szCs w:val="32"/>
        </w:rPr>
      </w:pPr>
      <w:r>
        <w:t>— </w:t>
      </w:r>
      <w:r w:rsidRPr="00894396">
        <w:rPr>
          <w:szCs w:val="32"/>
        </w:rPr>
        <w:t>Vous avez raison</w:t>
      </w:r>
      <w:r>
        <w:rPr>
          <w:szCs w:val="32"/>
        </w:rPr>
        <w:t xml:space="preserve">, </w:t>
      </w:r>
      <w:r w:rsidRPr="00894396">
        <w:rPr>
          <w:i/>
          <w:iCs/>
          <w:szCs w:val="32"/>
        </w:rPr>
        <w:t>Señorita</w:t>
      </w:r>
      <w:r>
        <w:rPr>
          <w:i/>
          <w:iCs/>
          <w:szCs w:val="32"/>
        </w:rPr>
        <w:t xml:space="preserve">, </w:t>
      </w:r>
      <w:r w:rsidRPr="00894396">
        <w:rPr>
          <w:szCs w:val="32"/>
        </w:rPr>
        <w:t>fit-il en levant lentement</w:t>
      </w:r>
      <w:r>
        <w:rPr>
          <w:szCs w:val="32"/>
        </w:rPr>
        <w:t xml:space="preserve">, </w:t>
      </w:r>
      <w:r w:rsidRPr="00894396">
        <w:rPr>
          <w:szCs w:val="32"/>
        </w:rPr>
        <w:t>les yeux vers son visage</w:t>
      </w:r>
      <w:r>
        <w:rPr>
          <w:szCs w:val="32"/>
        </w:rPr>
        <w:t xml:space="preserve"> ; </w:t>
      </w:r>
      <w:r w:rsidRPr="00894396">
        <w:rPr>
          <w:szCs w:val="32"/>
        </w:rPr>
        <w:t xml:space="preserve">il y a </w:t>
      </w:r>
      <w:proofErr w:type="spellStart"/>
      <w:r w:rsidRPr="00894396">
        <w:rPr>
          <w:szCs w:val="32"/>
        </w:rPr>
        <w:t>Esteban</w:t>
      </w:r>
      <w:proofErr w:type="spellEnd"/>
      <w:r w:rsidRPr="00894396">
        <w:rPr>
          <w:szCs w:val="32"/>
        </w:rPr>
        <w:t xml:space="preserve"> qui doit apprendre que je ne suis pas mort</w:t>
      </w:r>
      <w:r>
        <w:rPr>
          <w:szCs w:val="32"/>
        </w:rPr>
        <w:t>.</w:t>
      </w:r>
    </w:p>
    <w:p w14:paraId="32AD0B45" w14:textId="77777777" w:rsidR="008D6F52" w:rsidRDefault="00000000" w:rsidP="008D6F52">
      <w:pPr>
        <w:rPr>
          <w:szCs w:val="32"/>
        </w:rPr>
      </w:pPr>
      <w:r w:rsidRPr="00894396">
        <w:rPr>
          <w:szCs w:val="32"/>
        </w:rPr>
        <w:lastRenderedPageBreak/>
        <w:t>Les marmonnements du fou avaient cessé depuis longtemps</w:t>
      </w:r>
      <w:r w:rsidR="008D6F52">
        <w:rPr>
          <w:szCs w:val="32"/>
        </w:rPr>
        <w:t xml:space="preserve"> ; </w:t>
      </w:r>
      <w:r w:rsidRPr="00894396">
        <w:rPr>
          <w:szCs w:val="32"/>
        </w:rPr>
        <w:t>la mère gémissante s</w:t>
      </w:r>
      <w:r w:rsidR="008D6F52">
        <w:rPr>
          <w:szCs w:val="32"/>
        </w:rPr>
        <w:t>’</w:t>
      </w:r>
      <w:r w:rsidRPr="00894396">
        <w:rPr>
          <w:szCs w:val="32"/>
        </w:rPr>
        <w:t>était retirée dans une des pièces vides</w:t>
      </w:r>
      <w:r w:rsidR="008D6F52">
        <w:rPr>
          <w:szCs w:val="32"/>
        </w:rPr>
        <w:t xml:space="preserve">. </w:t>
      </w:r>
      <w:r w:rsidRPr="00894396">
        <w:rPr>
          <w:szCs w:val="32"/>
        </w:rPr>
        <w:t>Tout était immobile dans la maison</w:t>
      </w:r>
      <w:r w:rsidR="008D6F52">
        <w:rPr>
          <w:szCs w:val="32"/>
        </w:rPr>
        <w:t xml:space="preserve">, </w:t>
      </w:r>
      <w:r w:rsidRPr="00894396">
        <w:rPr>
          <w:szCs w:val="32"/>
        </w:rPr>
        <w:t>et au dehors</w:t>
      </w:r>
      <w:r w:rsidR="008D6F52">
        <w:rPr>
          <w:szCs w:val="32"/>
        </w:rPr>
        <w:t xml:space="preserve">, </w:t>
      </w:r>
      <w:r w:rsidRPr="00894396">
        <w:rPr>
          <w:szCs w:val="32"/>
        </w:rPr>
        <w:t>sous la clarté de la lune qui mettait un éclat de jour dans le verger sauvage plein d</w:t>
      </w:r>
      <w:r w:rsidR="008D6F52">
        <w:rPr>
          <w:szCs w:val="32"/>
        </w:rPr>
        <w:t>’</w:t>
      </w:r>
      <w:r w:rsidRPr="00894396">
        <w:rPr>
          <w:szCs w:val="32"/>
        </w:rPr>
        <w:t>ombres épaisses</w:t>
      </w:r>
      <w:r w:rsidR="008D6F52">
        <w:rPr>
          <w:szCs w:val="32"/>
        </w:rPr>
        <w:t xml:space="preserve">, </w:t>
      </w:r>
      <w:r w:rsidRPr="00894396">
        <w:rPr>
          <w:szCs w:val="32"/>
        </w:rPr>
        <w:t>Gaspar Ruiz vit s</w:t>
      </w:r>
      <w:r w:rsidR="008D6F52">
        <w:rPr>
          <w:szCs w:val="32"/>
        </w:rPr>
        <w:t>’</w:t>
      </w:r>
      <w:r w:rsidRPr="00894396">
        <w:rPr>
          <w:szCs w:val="32"/>
        </w:rPr>
        <w:t>abaisser sur lui les yeux noirs de Dona Emilia</w:t>
      </w:r>
      <w:r w:rsidR="008D6F52">
        <w:rPr>
          <w:szCs w:val="32"/>
        </w:rPr>
        <w:t>.</w:t>
      </w:r>
    </w:p>
    <w:p w14:paraId="2009D360" w14:textId="77777777" w:rsidR="008D6F52" w:rsidRDefault="008D6F52" w:rsidP="008D6F52">
      <w:pPr>
        <w:rPr>
          <w:szCs w:val="32"/>
        </w:rPr>
      </w:pPr>
      <w:r>
        <w:t>— </w:t>
      </w:r>
      <w:r w:rsidRPr="00894396">
        <w:rPr>
          <w:szCs w:val="32"/>
        </w:rPr>
        <w:t>Ah</w:t>
      </w:r>
      <w:r>
        <w:rPr>
          <w:szCs w:val="32"/>
        </w:rPr>
        <w:t xml:space="preserve"> ! </w:t>
      </w:r>
      <w:r w:rsidRPr="00894396">
        <w:rPr>
          <w:szCs w:val="32"/>
        </w:rPr>
        <w:t>le sergent</w:t>
      </w:r>
      <w:r>
        <w:rPr>
          <w:szCs w:val="32"/>
        </w:rPr>
        <w:t xml:space="preserve">, </w:t>
      </w:r>
      <w:r w:rsidRPr="00894396">
        <w:rPr>
          <w:szCs w:val="32"/>
        </w:rPr>
        <w:t>murmura-t-elle avec dédain</w:t>
      </w:r>
      <w:r>
        <w:rPr>
          <w:szCs w:val="32"/>
        </w:rPr>
        <w:t>.</w:t>
      </w:r>
    </w:p>
    <w:p w14:paraId="4FFAA8A0" w14:textId="77777777" w:rsidR="008D6F52" w:rsidRDefault="008D6F52" w:rsidP="008D6F52">
      <w:pPr>
        <w:rPr>
          <w:szCs w:val="32"/>
        </w:rPr>
      </w:pPr>
      <w:r>
        <w:t>— </w:t>
      </w:r>
      <w:r w:rsidRPr="00894396">
        <w:rPr>
          <w:szCs w:val="32"/>
        </w:rPr>
        <w:t>Il m</w:t>
      </w:r>
      <w:r>
        <w:rPr>
          <w:szCs w:val="32"/>
        </w:rPr>
        <w:t>’</w:t>
      </w:r>
      <w:r w:rsidRPr="00894396">
        <w:rPr>
          <w:szCs w:val="32"/>
        </w:rPr>
        <w:t>a donné un coup de sabre</w:t>
      </w:r>
      <w:r>
        <w:rPr>
          <w:szCs w:val="32"/>
        </w:rPr>
        <w:t xml:space="preserve">, </w:t>
      </w:r>
      <w:r w:rsidRPr="00894396">
        <w:rPr>
          <w:szCs w:val="32"/>
        </w:rPr>
        <w:t>protesta-t-il</w:t>
      </w:r>
      <w:r>
        <w:rPr>
          <w:szCs w:val="32"/>
        </w:rPr>
        <w:t xml:space="preserve">, </w:t>
      </w:r>
      <w:r w:rsidRPr="00894396">
        <w:rPr>
          <w:szCs w:val="32"/>
        </w:rPr>
        <w:t>effaré par le mépris qui semblait se refléter sur le pâle visage</w:t>
      </w:r>
      <w:r>
        <w:rPr>
          <w:szCs w:val="32"/>
        </w:rPr>
        <w:t>.</w:t>
      </w:r>
    </w:p>
    <w:p w14:paraId="1F3EF57A" w14:textId="77777777" w:rsidR="008D6F52" w:rsidRDefault="00000000" w:rsidP="008D6F52">
      <w:pPr>
        <w:rPr>
          <w:szCs w:val="32"/>
        </w:rPr>
      </w:pPr>
      <w:r w:rsidRPr="00894396">
        <w:rPr>
          <w:szCs w:val="32"/>
        </w:rPr>
        <w:t>Elle l</w:t>
      </w:r>
      <w:r w:rsidR="008D6F52">
        <w:rPr>
          <w:szCs w:val="32"/>
        </w:rPr>
        <w:t>’</w:t>
      </w:r>
      <w:r w:rsidRPr="00894396">
        <w:rPr>
          <w:szCs w:val="32"/>
        </w:rPr>
        <w:t>écrasa du regard</w:t>
      </w:r>
      <w:r w:rsidR="008D6F52">
        <w:rPr>
          <w:szCs w:val="32"/>
        </w:rPr>
        <w:t xml:space="preserve">. </w:t>
      </w:r>
      <w:r w:rsidRPr="00894396">
        <w:rPr>
          <w:szCs w:val="32"/>
        </w:rPr>
        <w:t>Si forte était sa volonté de se faire comprendre</w:t>
      </w:r>
      <w:r w:rsidR="008D6F52">
        <w:rPr>
          <w:szCs w:val="32"/>
        </w:rPr>
        <w:t xml:space="preserve">, </w:t>
      </w:r>
      <w:r w:rsidRPr="00894396">
        <w:rPr>
          <w:szCs w:val="32"/>
        </w:rPr>
        <w:t>qu</w:t>
      </w:r>
      <w:r w:rsidR="008D6F52">
        <w:rPr>
          <w:szCs w:val="32"/>
        </w:rPr>
        <w:t>’</w:t>
      </w:r>
      <w:r w:rsidRPr="00894396">
        <w:rPr>
          <w:szCs w:val="32"/>
        </w:rPr>
        <w:t>elle éveilla en lui l</w:t>
      </w:r>
      <w:r w:rsidR="008D6F52">
        <w:rPr>
          <w:szCs w:val="32"/>
        </w:rPr>
        <w:t>’</w:t>
      </w:r>
      <w:r w:rsidRPr="00894396">
        <w:rPr>
          <w:szCs w:val="32"/>
        </w:rPr>
        <w:t>intelligence de choses inexprimées</w:t>
      </w:r>
      <w:r w:rsidR="008D6F52">
        <w:rPr>
          <w:szCs w:val="32"/>
        </w:rPr>
        <w:t>.</w:t>
      </w:r>
    </w:p>
    <w:p w14:paraId="5DF524A8" w14:textId="77777777" w:rsidR="008D6F52" w:rsidRDefault="008D6F52" w:rsidP="008D6F52">
      <w:pPr>
        <w:rPr>
          <w:szCs w:val="32"/>
        </w:rPr>
      </w:pPr>
      <w:r>
        <w:t>— </w:t>
      </w:r>
      <w:r w:rsidRPr="00894396">
        <w:rPr>
          <w:szCs w:val="32"/>
        </w:rPr>
        <w:t>Qu</w:t>
      </w:r>
      <w:r>
        <w:rPr>
          <w:szCs w:val="32"/>
        </w:rPr>
        <w:t>’</w:t>
      </w:r>
      <w:r w:rsidRPr="00894396">
        <w:rPr>
          <w:szCs w:val="32"/>
        </w:rPr>
        <w:t>attendiez-vous donc d</w:t>
      </w:r>
      <w:r>
        <w:rPr>
          <w:szCs w:val="32"/>
        </w:rPr>
        <w:t>’</w:t>
      </w:r>
      <w:r w:rsidRPr="00894396">
        <w:rPr>
          <w:szCs w:val="32"/>
        </w:rPr>
        <w:t>autre de moi</w:t>
      </w:r>
      <w:r>
        <w:rPr>
          <w:szCs w:val="32"/>
        </w:rPr>
        <w:t xml:space="preserve"> ? </w:t>
      </w:r>
      <w:r w:rsidRPr="00894396">
        <w:rPr>
          <w:szCs w:val="32"/>
        </w:rPr>
        <w:t>s</w:t>
      </w:r>
      <w:r>
        <w:rPr>
          <w:szCs w:val="32"/>
        </w:rPr>
        <w:t>’</w:t>
      </w:r>
      <w:r w:rsidRPr="00894396">
        <w:rPr>
          <w:szCs w:val="32"/>
        </w:rPr>
        <w:t>écria-t-il</w:t>
      </w:r>
      <w:r>
        <w:rPr>
          <w:szCs w:val="32"/>
        </w:rPr>
        <w:t xml:space="preserve">, </w:t>
      </w:r>
      <w:r w:rsidRPr="00894396">
        <w:rPr>
          <w:szCs w:val="32"/>
        </w:rPr>
        <w:t>comme un homme poussé tout à coup au désespoir</w:t>
      </w:r>
      <w:r>
        <w:rPr>
          <w:szCs w:val="32"/>
        </w:rPr>
        <w:t xml:space="preserve">. </w:t>
      </w:r>
      <w:r w:rsidRPr="00894396">
        <w:rPr>
          <w:szCs w:val="32"/>
        </w:rPr>
        <w:t>Ai-je le pouvoir de faire plus</w:t>
      </w:r>
      <w:r>
        <w:rPr>
          <w:szCs w:val="32"/>
        </w:rPr>
        <w:t xml:space="preserve"> ? </w:t>
      </w:r>
      <w:r w:rsidRPr="00894396">
        <w:rPr>
          <w:szCs w:val="32"/>
        </w:rPr>
        <w:t>Suis-je un général avec une armée derrière moi</w:t>
      </w:r>
      <w:r>
        <w:rPr>
          <w:szCs w:val="32"/>
        </w:rPr>
        <w:t xml:space="preserve">… </w:t>
      </w:r>
      <w:r w:rsidRPr="00894396">
        <w:rPr>
          <w:szCs w:val="32"/>
        </w:rPr>
        <w:t>misérable pécheur que je suis</w:t>
      </w:r>
      <w:r>
        <w:rPr>
          <w:szCs w:val="32"/>
        </w:rPr>
        <w:t xml:space="preserve">, </w:t>
      </w:r>
      <w:r w:rsidRPr="00894396">
        <w:rPr>
          <w:szCs w:val="32"/>
        </w:rPr>
        <w:t>d</w:t>
      </w:r>
      <w:r>
        <w:rPr>
          <w:szCs w:val="32"/>
        </w:rPr>
        <w:t>’</w:t>
      </w:r>
      <w:r w:rsidRPr="00894396">
        <w:rPr>
          <w:szCs w:val="32"/>
        </w:rPr>
        <w:t>encourir votre mépris pour m</w:t>
      </w:r>
      <w:r>
        <w:rPr>
          <w:szCs w:val="32"/>
        </w:rPr>
        <w:t>’</w:t>
      </w:r>
      <w:r w:rsidRPr="00894396">
        <w:rPr>
          <w:szCs w:val="32"/>
        </w:rPr>
        <w:t>achever</w:t>
      </w:r>
      <w:r>
        <w:rPr>
          <w:szCs w:val="32"/>
        </w:rPr>
        <w:t> !</w:t>
      </w:r>
    </w:p>
    <w:p w14:paraId="59554563" w14:textId="4D5C033D" w:rsidR="00C71140" w:rsidRPr="006643D3" w:rsidRDefault="00000000" w:rsidP="008D6F52">
      <w:pPr>
        <w:pStyle w:val="Titre2"/>
        <w:pageBreakBefore/>
        <w:rPr>
          <w:sz w:val="40"/>
        </w:rPr>
      </w:pPr>
      <w:bookmarkStart w:id="10" w:name="_Toc199599797"/>
      <w:r w:rsidRPr="006643D3">
        <w:rPr>
          <w:sz w:val="40"/>
        </w:rPr>
        <w:lastRenderedPageBreak/>
        <w:t>VIII</w:t>
      </w:r>
      <w:bookmarkEnd w:id="10"/>
    </w:p>
    <w:p w14:paraId="3CB4694D" w14:textId="77777777" w:rsidR="008D6F52" w:rsidRDefault="008D6F52" w:rsidP="00830A5C">
      <w:pPr>
        <w:rPr>
          <w:szCs w:val="32"/>
        </w:rPr>
      </w:pPr>
    </w:p>
    <w:p w14:paraId="244E72A6" w14:textId="77777777" w:rsidR="008D6F52" w:rsidRDefault="008D6F52" w:rsidP="008D6F52">
      <w:pPr>
        <w:rPr>
          <w:szCs w:val="32"/>
        </w:rPr>
      </w:pPr>
      <w:r>
        <w:rPr>
          <w:szCs w:val="32"/>
        </w:rPr>
        <w:t>— </w:t>
      </w:r>
      <w:r w:rsidRPr="00894396">
        <w:rPr>
          <w:i/>
          <w:iCs/>
          <w:szCs w:val="32"/>
        </w:rPr>
        <w:t>Señores</w:t>
      </w:r>
      <w:r>
        <w:rPr>
          <w:i/>
          <w:iCs/>
          <w:szCs w:val="32"/>
        </w:rPr>
        <w:t xml:space="preserve">, </w:t>
      </w:r>
      <w:r w:rsidRPr="00894396">
        <w:rPr>
          <w:szCs w:val="32"/>
        </w:rPr>
        <w:t>racontait le général à ses hôtes</w:t>
      </w:r>
      <w:r>
        <w:rPr>
          <w:szCs w:val="32"/>
        </w:rPr>
        <w:t xml:space="preserve">, </w:t>
      </w:r>
      <w:r w:rsidRPr="00894396">
        <w:rPr>
          <w:szCs w:val="32"/>
        </w:rPr>
        <w:t>les préoccupations d</w:t>
      </w:r>
      <w:r>
        <w:rPr>
          <w:szCs w:val="32"/>
        </w:rPr>
        <w:t>’</w:t>
      </w:r>
      <w:r w:rsidRPr="00894396">
        <w:rPr>
          <w:szCs w:val="32"/>
        </w:rPr>
        <w:t>amour qui m</w:t>
      </w:r>
      <w:r>
        <w:rPr>
          <w:szCs w:val="32"/>
        </w:rPr>
        <w:t>’</w:t>
      </w:r>
      <w:r w:rsidRPr="00894396">
        <w:rPr>
          <w:szCs w:val="32"/>
        </w:rPr>
        <w:t>enchantaient à cette époque n</w:t>
      </w:r>
      <w:r>
        <w:rPr>
          <w:szCs w:val="32"/>
        </w:rPr>
        <w:t>’</w:t>
      </w:r>
      <w:r w:rsidRPr="00894396">
        <w:rPr>
          <w:szCs w:val="32"/>
        </w:rPr>
        <w:t>empêchaient pas la vue de cette demeure de m</w:t>
      </w:r>
      <w:r>
        <w:rPr>
          <w:szCs w:val="32"/>
        </w:rPr>
        <w:t>’</w:t>
      </w:r>
      <w:r w:rsidRPr="00894396">
        <w:rPr>
          <w:szCs w:val="32"/>
        </w:rPr>
        <w:t>affecter toujours désagréablement</w:t>
      </w:r>
      <w:r>
        <w:rPr>
          <w:szCs w:val="32"/>
        </w:rPr>
        <w:t xml:space="preserve">, </w:t>
      </w:r>
      <w:r w:rsidRPr="00894396">
        <w:rPr>
          <w:szCs w:val="32"/>
        </w:rPr>
        <w:t>surtout sous le clair de lune qui lui donnait</w:t>
      </w:r>
      <w:r>
        <w:rPr>
          <w:szCs w:val="32"/>
        </w:rPr>
        <w:t xml:space="preserve">, </w:t>
      </w:r>
      <w:r w:rsidRPr="00894396">
        <w:rPr>
          <w:szCs w:val="32"/>
        </w:rPr>
        <w:t>avec ses persiennes closes et son aspect abandonné</w:t>
      </w:r>
      <w:r>
        <w:rPr>
          <w:szCs w:val="32"/>
        </w:rPr>
        <w:t xml:space="preserve">, </w:t>
      </w:r>
      <w:r w:rsidRPr="00894396">
        <w:rPr>
          <w:szCs w:val="32"/>
        </w:rPr>
        <w:t>un air parfaitement sinistre</w:t>
      </w:r>
      <w:r>
        <w:rPr>
          <w:szCs w:val="32"/>
        </w:rPr>
        <w:t xml:space="preserve">. </w:t>
      </w:r>
      <w:r w:rsidRPr="00894396">
        <w:rPr>
          <w:szCs w:val="32"/>
        </w:rPr>
        <w:t>Je continuais pourtant à passer par le chemin du ravin</w:t>
      </w:r>
      <w:r>
        <w:rPr>
          <w:szCs w:val="32"/>
        </w:rPr>
        <w:t xml:space="preserve">, </w:t>
      </w:r>
      <w:r w:rsidRPr="00894396">
        <w:rPr>
          <w:szCs w:val="32"/>
        </w:rPr>
        <w:t>parce que c</w:t>
      </w:r>
      <w:r>
        <w:rPr>
          <w:szCs w:val="32"/>
        </w:rPr>
        <w:t>’</w:t>
      </w:r>
      <w:r w:rsidRPr="00894396">
        <w:rPr>
          <w:szCs w:val="32"/>
        </w:rPr>
        <w:t>était un peu raccourci</w:t>
      </w:r>
      <w:r>
        <w:rPr>
          <w:szCs w:val="32"/>
        </w:rPr>
        <w:t xml:space="preserve">. </w:t>
      </w:r>
      <w:r w:rsidRPr="00894396">
        <w:rPr>
          <w:szCs w:val="32"/>
        </w:rPr>
        <w:t>L</w:t>
      </w:r>
      <w:r>
        <w:rPr>
          <w:szCs w:val="32"/>
        </w:rPr>
        <w:t>’</w:t>
      </w:r>
      <w:r w:rsidRPr="00894396">
        <w:rPr>
          <w:szCs w:val="32"/>
        </w:rPr>
        <w:t>énergumène ricanait et hurlait tout son saoul</w:t>
      </w:r>
      <w:r>
        <w:rPr>
          <w:szCs w:val="32"/>
        </w:rPr>
        <w:t xml:space="preserve">, </w:t>
      </w:r>
      <w:r w:rsidRPr="00894396">
        <w:rPr>
          <w:szCs w:val="32"/>
        </w:rPr>
        <w:t>chaque soir</w:t>
      </w:r>
      <w:r>
        <w:rPr>
          <w:szCs w:val="32"/>
        </w:rPr>
        <w:t xml:space="preserve">, </w:t>
      </w:r>
      <w:r w:rsidRPr="00894396">
        <w:rPr>
          <w:szCs w:val="32"/>
        </w:rPr>
        <w:t>sur mon passage</w:t>
      </w:r>
      <w:r>
        <w:rPr>
          <w:szCs w:val="32"/>
        </w:rPr>
        <w:t xml:space="preserve">, </w:t>
      </w:r>
      <w:r w:rsidRPr="00894396">
        <w:rPr>
          <w:szCs w:val="32"/>
        </w:rPr>
        <w:t>mais au bout d</w:t>
      </w:r>
      <w:r>
        <w:rPr>
          <w:szCs w:val="32"/>
        </w:rPr>
        <w:t>’</w:t>
      </w:r>
      <w:r w:rsidRPr="00894396">
        <w:rPr>
          <w:szCs w:val="32"/>
        </w:rPr>
        <w:t>un certain temps</w:t>
      </w:r>
      <w:r>
        <w:rPr>
          <w:szCs w:val="32"/>
        </w:rPr>
        <w:t xml:space="preserve">, </w:t>
      </w:r>
      <w:r w:rsidRPr="00894396">
        <w:rPr>
          <w:szCs w:val="32"/>
        </w:rPr>
        <w:t>il cessa de se montrer à la porte</w:t>
      </w:r>
      <w:r>
        <w:rPr>
          <w:szCs w:val="32"/>
        </w:rPr>
        <w:t xml:space="preserve">, </w:t>
      </w:r>
      <w:r w:rsidRPr="00894396">
        <w:rPr>
          <w:szCs w:val="32"/>
        </w:rPr>
        <w:t>comme si mon indifférence l</w:t>
      </w:r>
      <w:r>
        <w:rPr>
          <w:szCs w:val="32"/>
        </w:rPr>
        <w:t>’</w:t>
      </w:r>
      <w:r w:rsidRPr="00894396">
        <w:rPr>
          <w:szCs w:val="32"/>
        </w:rPr>
        <w:t>eût lassé</w:t>
      </w:r>
      <w:r>
        <w:rPr>
          <w:szCs w:val="32"/>
        </w:rPr>
        <w:t xml:space="preserve">. </w:t>
      </w:r>
      <w:r w:rsidRPr="00894396">
        <w:rPr>
          <w:szCs w:val="32"/>
        </w:rPr>
        <w:t>Comment on l</w:t>
      </w:r>
      <w:r>
        <w:rPr>
          <w:szCs w:val="32"/>
        </w:rPr>
        <w:t>’</w:t>
      </w:r>
      <w:r w:rsidRPr="00894396">
        <w:rPr>
          <w:szCs w:val="32"/>
        </w:rPr>
        <w:t>avait convaincu de rester en paix</w:t>
      </w:r>
      <w:r>
        <w:rPr>
          <w:szCs w:val="32"/>
        </w:rPr>
        <w:t xml:space="preserve">, </w:t>
      </w:r>
      <w:r w:rsidRPr="00894396">
        <w:rPr>
          <w:szCs w:val="32"/>
        </w:rPr>
        <w:t>je ne saurais le dire</w:t>
      </w:r>
      <w:r>
        <w:rPr>
          <w:szCs w:val="32"/>
        </w:rPr>
        <w:t xml:space="preserve">. </w:t>
      </w:r>
      <w:r w:rsidRPr="00894396">
        <w:rPr>
          <w:szCs w:val="32"/>
        </w:rPr>
        <w:t>Évidemment</w:t>
      </w:r>
      <w:r>
        <w:rPr>
          <w:szCs w:val="32"/>
        </w:rPr>
        <w:t xml:space="preserve">, </w:t>
      </w:r>
      <w:r w:rsidRPr="00894396">
        <w:rPr>
          <w:szCs w:val="32"/>
        </w:rPr>
        <w:t>avec Gaspar Ruiz dans la maison</w:t>
      </w:r>
      <w:r>
        <w:rPr>
          <w:szCs w:val="32"/>
        </w:rPr>
        <w:t xml:space="preserve">, </w:t>
      </w:r>
      <w:r w:rsidRPr="00894396">
        <w:rPr>
          <w:szCs w:val="32"/>
        </w:rPr>
        <w:t>il n</w:t>
      </w:r>
      <w:r>
        <w:rPr>
          <w:szCs w:val="32"/>
        </w:rPr>
        <w:t>’</w:t>
      </w:r>
      <w:r w:rsidRPr="00894396">
        <w:rPr>
          <w:szCs w:val="32"/>
        </w:rPr>
        <w:t>y avait pas de difficulté à le retenir de force</w:t>
      </w:r>
      <w:r>
        <w:rPr>
          <w:szCs w:val="32"/>
        </w:rPr>
        <w:t xml:space="preserve">. </w:t>
      </w:r>
      <w:r w:rsidRPr="00894396">
        <w:rPr>
          <w:szCs w:val="32"/>
        </w:rPr>
        <w:t>Il devait entrer maintenant dans les plans de ces gens-là de ne rien faire qui pût me provoquer</w:t>
      </w:r>
      <w:r>
        <w:rPr>
          <w:szCs w:val="32"/>
        </w:rPr>
        <w:t xml:space="preserve">. </w:t>
      </w:r>
      <w:r w:rsidRPr="00894396">
        <w:rPr>
          <w:szCs w:val="32"/>
        </w:rPr>
        <w:t>Au moins</w:t>
      </w:r>
      <w:r>
        <w:rPr>
          <w:szCs w:val="32"/>
        </w:rPr>
        <w:t xml:space="preserve">, </w:t>
      </w:r>
      <w:r w:rsidRPr="00894396">
        <w:rPr>
          <w:szCs w:val="32"/>
        </w:rPr>
        <w:t>je le suppose</w:t>
      </w:r>
      <w:r>
        <w:rPr>
          <w:szCs w:val="32"/>
        </w:rPr>
        <w:t>.</w:t>
      </w:r>
    </w:p>
    <w:p w14:paraId="0AC59562" w14:textId="77777777" w:rsidR="008D6F52" w:rsidRDefault="008D6F52" w:rsidP="008D6F52">
      <w:pPr>
        <w:rPr>
          <w:szCs w:val="32"/>
        </w:rPr>
      </w:pPr>
      <w:r>
        <w:t>— </w:t>
      </w:r>
      <w:r w:rsidRPr="00894396">
        <w:rPr>
          <w:szCs w:val="32"/>
        </w:rPr>
        <w:t>Mon engouement pour les plus beaux yeux du Chili ne m</w:t>
      </w:r>
      <w:r>
        <w:rPr>
          <w:szCs w:val="32"/>
        </w:rPr>
        <w:t>’</w:t>
      </w:r>
      <w:r w:rsidRPr="00894396">
        <w:rPr>
          <w:szCs w:val="32"/>
        </w:rPr>
        <w:t>empêcha pas</w:t>
      </w:r>
      <w:r>
        <w:rPr>
          <w:szCs w:val="32"/>
        </w:rPr>
        <w:t xml:space="preserve">, </w:t>
      </w:r>
      <w:r w:rsidRPr="00894396">
        <w:rPr>
          <w:szCs w:val="32"/>
        </w:rPr>
        <w:t>au bout d</w:t>
      </w:r>
      <w:r>
        <w:rPr>
          <w:szCs w:val="32"/>
        </w:rPr>
        <w:t>’</w:t>
      </w:r>
      <w:r w:rsidRPr="00894396">
        <w:rPr>
          <w:szCs w:val="32"/>
        </w:rPr>
        <w:t>une semaine</w:t>
      </w:r>
      <w:r>
        <w:rPr>
          <w:szCs w:val="32"/>
        </w:rPr>
        <w:t xml:space="preserve">, </w:t>
      </w:r>
      <w:r w:rsidRPr="00894396">
        <w:rPr>
          <w:szCs w:val="32"/>
        </w:rPr>
        <w:t>de remarquer l</w:t>
      </w:r>
      <w:r>
        <w:rPr>
          <w:szCs w:val="32"/>
        </w:rPr>
        <w:t>’</w:t>
      </w:r>
      <w:r w:rsidRPr="00894396">
        <w:rPr>
          <w:szCs w:val="32"/>
        </w:rPr>
        <w:t>absence du vieillard</w:t>
      </w:r>
      <w:r>
        <w:rPr>
          <w:szCs w:val="32"/>
        </w:rPr>
        <w:t xml:space="preserve">. </w:t>
      </w:r>
      <w:r w:rsidRPr="00894396">
        <w:rPr>
          <w:szCs w:val="32"/>
        </w:rPr>
        <w:t>Quelques jours passèrent</w:t>
      </w:r>
      <w:r>
        <w:rPr>
          <w:szCs w:val="32"/>
        </w:rPr>
        <w:t xml:space="preserve">. </w:t>
      </w:r>
      <w:r w:rsidRPr="00894396">
        <w:rPr>
          <w:szCs w:val="32"/>
        </w:rPr>
        <w:t>Je commençais à penser que ces royalistes avaient pu déguerpir</w:t>
      </w:r>
      <w:r>
        <w:rPr>
          <w:szCs w:val="32"/>
        </w:rPr>
        <w:t xml:space="preserve">. </w:t>
      </w:r>
      <w:r w:rsidRPr="00894396">
        <w:rPr>
          <w:szCs w:val="32"/>
        </w:rPr>
        <w:t>Puis un soir</w:t>
      </w:r>
      <w:r>
        <w:rPr>
          <w:szCs w:val="32"/>
        </w:rPr>
        <w:t xml:space="preserve">, </w:t>
      </w:r>
      <w:r w:rsidRPr="00894396">
        <w:rPr>
          <w:szCs w:val="32"/>
        </w:rPr>
        <w:t>comme je me hâtais vers la ville</w:t>
      </w:r>
      <w:r>
        <w:rPr>
          <w:szCs w:val="32"/>
        </w:rPr>
        <w:t xml:space="preserve">, </w:t>
      </w:r>
      <w:r w:rsidRPr="00894396">
        <w:rPr>
          <w:szCs w:val="32"/>
        </w:rPr>
        <w:t>je vis une silhouette sous le porche</w:t>
      </w:r>
      <w:r>
        <w:rPr>
          <w:szCs w:val="32"/>
        </w:rPr>
        <w:t xml:space="preserve">. </w:t>
      </w:r>
      <w:r w:rsidRPr="00894396">
        <w:rPr>
          <w:szCs w:val="32"/>
        </w:rPr>
        <w:t>Ce n</w:t>
      </w:r>
      <w:r>
        <w:rPr>
          <w:szCs w:val="32"/>
        </w:rPr>
        <w:t>’</w:t>
      </w:r>
      <w:r w:rsidRPr="00894396">
        <w:rPr>
          <w:szCs w:val="32"/>
        </w:rPr>
        <w:t>était pas le fou</w:t>
      </w:r>
      <w:r>
        <w:rPr>
          <w:szCs w:val="32"/>
        </w:rPr>
        <w:t xml:space="preserve"> ; </w:t>
      </w:r>
      <w:r w:rsidRPr="00894396">
        <w:rPr>
          <w:szCs w:val="32"/>
        </w:rPr>
        <w:t>c</w:t>
      </w:r>
      <w:r>
        <w:rPr>
          <w:szCs w:val="32"/>
        </w:rPr>
        <w:t>’</w:t>
      </w:r>
      <w:r w:rsidRPr="00894396">
        <w:rPr>
          <w:szCs w:val="32"/>
        </w:rPr>
        <w:t>était la jeune fille</w:t>
      </w:r>
      <w:r>
        <w:rPr>
          <w:szCs w:val="32"/>
        </w:rPr>
        <w:t xml:space="preserve">. </w:t>
      </w:r>
      <w:r w:rsidRPr="00894396">
        <w:rPr>
          <w:szCs w:val="32"/>
        </w:rPr>
        <w:t>Elle se tenait toute droite</w:t>
      </w:r>
      <w:r>
        <w:rPr>
          <w:szCs w:val="32"/>
        </w:rPr>
        <w:t xml:space="preserve">, </w:t>
      </w:r>
      <w:r w:rsidRPr="00894396">
        <w:rPr>
          <w:szCs w:val="32"/>
        </w:rPr>
        <w:t>la main appuyée contre une des colonnes de bois</w:t>
      </w:r>
      <w:r>
        <w:rPr>
          <w:szCs w:val="32"/>
        </w:rPr>
        <w:t xml:space="preserve">, </w:t>
      </w:r>
      <w:r w:rsidRPr="00894396">
        <w:rPr>
          <w:szCs w:val="32"/>
        </w:rPr>
        <w:t>grande et pâle</w:t>
      </w:r>
      <w:r>
        <w:rPr>
          <w:szCs w:val="32"/>
        </w:rPr>
        <w:t xml:space="preserve">, </w:t>
      </w:r>
      <w:r w:rsidRPr="00894396">
        <w:rPr>
          <w:szCs w:val="32"/>
        </w:rPr>
        <w:t>ses larges yeux creusés par les privations et le chagrin</w:t>
      </w:r>
      <w:r>
        <w:rPr>
          <w:szCs w:val="32"/>
        </w:rPr>
        <w:t xml:space="preserve">. </w:t>
      </w:r>
      <w:r w:rsidRPr="00894396">
        <w:rPr>
          <w:szCs w:val="32"/>
        </w:rPr>
        <w:t>Je la regardai fixement</w:t>
      </w:r>
      <w:r>
        <w:rPr>
          <w:szCs w:val="32"/>
        </w:rPr>
        <w:t xml:space="preserve">, </w:t>
      </w:r>
      <w:r w:rsidRPr="00894396">
        <w:rPr>
          <w:szCs w:val="32"/>
        </w:rPr>
        <w:t>et ses yeux rencontrèrent les miens avec un regard étrange</w:t>
      </w:r>
      <w:r>
        <w:rPr>
          <w:szCs w:val="32"/>
        </w:rPr>
        <w:t xml:space="preserve">, </w:t>
      </w:r>
      <w:r w:rsidRPr="00894396">
        <w:rPr>
          <w:szCs w:val="32"/>
        </w:rPr>
        <w:t>scrutateur</w:t>
      </w:r>
      <w:r>
        <w:rPr>
          <w:szCs w:val="32"/>
        </w:rPr>
        <w:t xml:space="preserve">. </w:t>
      </w:r>
      <w:r w:rsidRPr="00894396">
        <w:rPr>
          <w:szCs w:val="32"/>
        </w:rPr>
        <w:t>Au moment où je retournais la tête</w:t>
      </w:r>
      <w:r>
        <w:rPr>
          <w:szCs w:val="32"/>
        </w:rPr>
        <w:t xml:space="preserve">, </w:t>
      </w:r>
      <w:r w:rsidRPr="00894396">
        <w:rPr>
          <w:szCs w:val="32"/>
        </w:rPr>
        <w:t>après avoir dépassé la maison</w:t>
      </w:r>
      <w:r>
        <w:rPr>
          <w:szCs w:val="32"/>
        </w:rPr>
        <w:t xml:space="preserve">, </w:t>
      </w:r>
      <w:r w:rsidRPr="00894396">
        <w:rPr>
          <w:szCs w:val="32"/>
        </w:rPr>
        <w:t>elle parut s</w:t>
      </w:r>
      <w:r>
        <w:rPr>
          <w:szCs w:val="32"/>
        </w:rPr>
        <w:t>’</w:t>
      </w:r>
      <w:r w:rsidRPr="00894396">
        <w:rPr>
          <w:szCs w:val="32"/>
        </w:rPr>
        <w:t>armer de tout son courage</w:t>
      </w:r>
      <w:r>
        <w:rPr>
          <w:szCs w:val="32"/>
        </w:rPr>
        <w:t xml:space="preserve">, </w:t>
      </w:r>
      <w:r w:rsidRPr="00894396">
        <w:rPr>
          <w:szCs w:val="32"/>
        </w:rPr>
        <w:t>pour me faire signe de revenir en arrière</w:t>
      </w:r>
      <w:r>
        <w:rPr>
          <w:szCs w:val="32"/>
        </w:rPr>
        <w:t>.</w:t>
      </w:r>
    </w:p>
    <w:p w14:paraId="06EB6182" w14:textId="77777777" w:rsidR="008D6F52" w:rsidRDefault="00000000" w:rsidP="008D6F52">
      <w:pPr>
        <w:rPr>
          <w:szCs w:val="32"/>
        </w:rPr>
      </w:pPr>
      <w:r w:rsidRPr="00894396">
        <w:rPr>
          <w:szCs w:val="32"/>
        </w:rPr>
        <w:lastRenderedPageBreak/>
        <w:t>J</w:t>
      </w:r>
      <w:r w:rsidR="008D6F52">
        <w:rPr>
          <w:szCs w:val="32"/>
        </w:rPr>
        <w:t>’</w:t>
      </w:r>
      <w:r w:rsidRPr="00894396">
        <w:rPr>
          <w:szCs w:val="32"/>
        </w:rPr>
        <w:t>obéis machinalement</w:t>
      </w:r>
      <w:r w:rsidR="008D6F52">
        <w:rPr>
          <w:szCs w:val="32"/>
        </w:rPr>
        <w:t xml:space="preserve">, </w:t>
      </w:r>
      <w:r w:rsidRPr="00894396">
        <w:rPr>
          <w:i/>
          <w:iCs/>
          <w:szCs w:val="32"/>
        </w:rPr>
        <w:t>Señores</w:t>
      </w:r>
      <w:r w:rsidR="008D6F52">
        <w:rPr>
          <w:i/>
          <w:iCs/>
          <w:szCs w:val="32"/>
        </w:rPr>
        <w:t xml:space="preserve">, </w:t>
      </w:r>
      <w:r w:rsidRPr="00894396">
        <w:rPr>
          <w:szCs w:val="32"/>
        </w:rPr>
        <w:t>tant était grand mon étonnement</w:t>
      </w:r>
      <w:r w:rsidR="008D6F52">
        <w:rPr>
          <w:szCs w:val="32"/>
        </w:rPr>
        <w:t xml:space="preserve">. </w:t>
      </w:r>
      <w:r w:rsidRPr="00894396">
        <w:rPr>
          <w:szCs w:val="32"/>
        </w:rPr>
        <w:t>Il redoubla encore</w:t>
      </w:r>
      <w:r w:rsidR="008D6F52">
        <w:rPr>
          <w:szCs w:val="32"/>
        </w:rPr>
        <w:t xml:space="preserve">, </w:t>
      </w:r>
      <w:r w:rsidRPr="00894396">
        <w:rPr>
          <w:szCs w:val="32"/>
        </w:rPr>
        <w:t>lorsque j</w:t>
      </w:r>
      <w:r w:rsidR="008D6F52">
        <w:rPr>
          <w:szCs w:val="32"/>
        </w:rPr>
        <w:t>’</w:t>
      </w:r>
      <w:r w:rsidRPr="00894396">
        <w:rPr>
          <w:szCs w:val="32"/>
        </w:rPr>
        <w:t>entendis ses paroles</w:t>
      </w:r>
      <w:r w:rsidR="008D6F52">
        <w:rPr>
          <w:szCs w:val="32"/>
        </w:rPr>
        <w:t xml:space="preserve">. </w:t>
      </w:r>
      <w:r w:rsidRPr="00894396">
        <w:rPr>
          <w:szCs w:val="32"/>
        </w:rPr>
        <w:t>Elle commença par me remercier de ma patience à l</w:t>
      </w:r>
      <w:r w:rsidR="008D6F52">
        <w:rPr>
          <w:szCs w:val="32"/>
        </w:rPr>
        <w:t>’</w:t>
      </w:r>
      <w:r w:rsidRPr="00894396">
        <w:rPr>
          <w:szCs w:val="32"/>
        </w:rPr>
        <w:t>endroit de son père</w:t>
      </w:r>
      <w:r w:rsidR="008D6F52">
        <w:rPr>
          <w:szCs w:val="32"/>
        </w:rPr>
        <w:t xml:space="preserve">. </w:t>
      </w:r>
      <w:r w:rsidRPr="00894396">
        <w:rPr>
          <w:szCs w:val="32"/>
        </w:rPr>
        <w:t>J</w:t>
      </w:r>
      <w:r w:rsidR="008D6F52">
        <w:rPr>
          <w:szCs w:val="32"/>
        </w:rPr>
        <w:t>’</w:t>
      </w:r>
      <w:r w:rsidRPr="00894396">
        <w:rPr>
          <w:szCs w:val="32"/>
        </w:rPr>
        <w:t>en fus honteux</w:t>
      </w:r>
      <w:r w:rsidR="008D6F52">
        <w:rPr>
          <w:szCs w:val="32"/>
        </w:rPr>
        <w:t xml:space="preserve">. </w:t>
      </w:r>
      <w:r w:rsidRPr="00894396">
        <w:rPr>
          <w:szCs w:val="32"/>
        </w:rPr>
        <w:t>C</w:t>
      </w:r>
      <w:r w:rsidR="008D6F52">
        <w:rPr>
          <w:szCs w:val="32"/>
        </w:rPr>
        <w:t>’</w:t>
      </w:r>
      <w:r w:rsidRPr="00894396">
        <w:rPr>
          <w:szCs w:val="32"/>
        </w:rPr>
        <w:t>est du dédain et non de la patience que j</w:t>
      </w:r>
      <w:r w:rsidR="008D6F52">
        <w:rPr>
          <w:szCs w:val="32"/>
        </w:rPr>
        <w:t>’</w:t>
      </w:r>
      <w:r w:rsidRPr="00894396">
        <w:rPr>
          <w:szCs w:val="32"/>
        </w:rPr>
        <w:t>avais voulu montrer</w:t>
      </w:r>
      <w:r w:rsidR="008D6F52">
        <w:rPr>
          <w:szCs w:val="32"/>
        </w:rPr>
        <w:t xml:space="preserve">. </w:t>
      </w:r>
      <w:r w:rsidRPr="00894396">
        <w:rPr>
          <w:szCs w:val="32"/>
        </w:rPr>
        <w:t>Ses paroles devaient lui brûler les lèvres</w:t>
      </w:r>
      <w:r w:rsidR="008D6F52">
        <w:rPr>
          <w:szCs w:val="32"/>
        </w:rPr>
        <w:t xml:space="preserve">, </w:t>
      </w:r>
      <w:r w:rsidRPr="00894396">
        <w:rPr>
          <w:szCs w:val="32"/>
        </w:rPr>
        <w:t>mais elle ne se départit pas un instant d</w:t>
      </w:r>
      <w:r w:rsidR="008D6F52">
        <w:rPr>
          <w:szCs w:val="32"/>
        </w:rPr>
        <w:t>’</w:t>
      </w:r>
      <w:r w:rsidRPr="00894396">
        <w:rPr>
          <w:szCs w:val="32"/>
        </w:rPr>
        <w:t>une dignité douce et mélancolique</w:t>
      </w:r>
      <w:r w:rsidR="008D6F52">
        <w:rPr>
          <w:szCs w:val="32"/>
        </w:rPr>
        <w:t xml:space="preserve">, </w:t>
      </w:r>
      <w:r w:rsidRPr="00894396">
        <w:rPr>
          <w:szCs w:val="32"/>
        </w:rPr>
        <w:t>qui me remplissait d</w:t>
      </w:r>
      <w:r w:rsidR="008D6F52">
        <w:rPr>
          <w:szCs w:val="32"/>
        </w:rPr>
        <w:t>’</w:t>
      </w:r>
      <w:r w:rsidRPr="00894396">
        <w:rPr>
          <w:szCs w:val="32"/>
        </w:rPr>
        <w:t>un respect involontaire</w:t>
      </w:r>
      <w:r w:rsidR="008D6F52">
        <w:rPr>
          <w:szCs w:val="32"/>
        </w:rPr>
        <w:t xml:space="preserve">. </w:t>
      </w:r>
      <w:r w:rsidRPr="00894396">
        <w:rPr>
          <w:szCs w:val="32"/>
        </w:rPr>
        <w:t>Il n</w:t>
      </w:r>
      <w:r w:rsidR="008D6F52">
        <w:rPr>
          <w:szCs w:val="32"/>
        </w:rPr>
        <w:t>’</w:t>
      </w:r>
      <w:r w:rsidRPr="00894396">
        <w:rPr>
          <w:szCs w:val="32"/>
        </w:rPr>
        <w:t>y a pas à lutter contre les femmes</w:t>
      </w:r>
      <w:r w:rsidR="008D6F52">
        <w:rPr>
          <w:szCs w:val="32"/>
        </w:rPr>
        <w:t xml:space="preserve">, </w:t>
      </w:r>
      <w:r w:rsidRPr="00894396">
        <w:rPr>
          <w:i/>
          <w:iCs/>
          <w:szCs w:val="32"/>
        </w:rPr>
        <w:t>Señores</w:t>
      </w:r>
      <w:r w:rsidR="008D6F52">
        <w:rPr>
          <w:i/>
          <w:iCs/>
          <w:szCs w:val="32"/>
        </w:rPr>
        <w:t xml:space="preserve">. </w:t>
      </w:r>
      <w:r w:rsidRPr="00894396">
        <w:rPr>
          <w:szCs w:val="32"/>
        </w:rPr>
        <w:t>Quand elle commença son histoire</w:t>
      </w:r>
      <w:r w:rsidR="008D6F52">
        <w:rPr>
          <w:szCs w:val="32"/>
        </w:rPr>
        <w:t xml:space="preserve">, </w:t>
      </w:r>
      <w:r w:rsidRPr="00894396">
        <w:rPr>
          <w:szCs w:val="32"/>
        </w:rPr>
        <w:t>j</w:t>
      </w:r>
      <w:r w:rsidR="008D6F52">
        <w:rPr>
          <w:szCs w:val="32"/>
        </w:rPr>
        <w:t>’</w:t>
      </w:r>
      <w:r w:rsidRPr="00894396">
        <w:rPr>
          <w:szCs w:val="32"/>
        </w:rPr>
        <w:t>eus peine à croire mes oreilles</w:t>
      </w:r>
      <w:r w:rsidR="008D6F52">
        <w:rPr>
          <w:szCs w:val="32"/>
        </w:rPr>
        <w:t xml:space="preserve">. </w:t>
      </w:r>
      <w:r w:rsidRPr="00894396">
        <w:rPr>
          <w:szCs w:val="32"/>
        </w:rPr>
        <w:t>C</w:t>
      </w:r>
      <w:r w:rsidR="008D6F52">
        <w:rPr>
          <w:szCs w:val="32"/>
        </w:rPr>
        <w:t>’</w:t>
      </w:r>
      <w:r w:rsidRPr="00894396">
        <w:rPr>
          <w:szCs w:val="32"/>
        </w:rPr>
        <w:t>est la Providence</w:t>
      </w:r>
      <w:r w:rsidR="008D6F52">
        <w:rPr>
          <w:szCs w:val="32"/>
        </w:rPr>
        <w:t xml:space="preserve">, </w:t>
      </w:r>
      <w:r w:rsidRPr="00894396">
        <w:rPr>
          <w:szCs w:val="32"/>
        </w:rPr>
        <w:t>conclut-elle</w:t>
      </w:r>
      <w:r w:rsidR="008D6F52">
        <w:rPr>
          <w:szCs w:val="32"/>
        </w:rPr>
        <w:t xml:space="preserve">, </w:t>
      </w:r>
      <w:r w:rsidRPr="00894396">
        <w:rPr>
          <w:szCs w:val="32"/>
        </w:rPr>
        <w:t>qui avait épargné la vie d</w:t>
      </w:r>
      <w:r w:rsidR="008D6F52">
        <w:rPr>
          <w:szCs w:val="32"/>
        </w:rPr>
        <w:t>’</w:t>
      </w:r>
      <w:r w:rsidRPr="00894396">
        <w:rPr>
          <w:szCs w:val="32"/>
        </w:rPr>
        <w:t>un homme injustement condamné</w:t>
      </w:r>
      <w:r w:rsidR="008D6F52">
        <w:rPr>
          <w:szCs w:val="32"/>
        </w:rPr>
        <w:t xml:space="preserve">, </w:t>
      </w:r>
      <w:r w:rsidRPr="00894396">
        <w:rPr>
          <w:szCs w:val="32"/>
        </w:rPr>
        <w:t>et qui</w:t>
      </w:r>
      <w:r w:rsidR="008D6F52">
        <w:rPr>
          <w:szCs w:val="32"/>
        </w:rPr>
        <w:t xml:space="preserve">, </w:t>
      </w:r>
      <w:r w:rsidRPr="00894396">
        <w:rPr>
          <w:szCs w:val="32"/>
        </w:rPr>
        <w:t>maintenant</w:t>
      </w:r>
      <w:r w:rsidR="008D6F52">
        <w:rPr>
          <w:szCs w:val="32"/>
        </w:rPr>
        <w:t xml:space="preserve">, </w:t>
      </w:r>
      <w:r w:rsidRPr="00894396">
        <w:rPr>
          <w:szCs w:val="32"/>
        </w:rPr>
        <w:t xml:space="preserve">se confiait à mon honneur de </w:t>
      </w:r>
      <w:r w:rsidRPr="00894396">
        <w:rPr>
          <w:i/>
          <w:iCs/>
          <w:szCs w:val="32"/>
        </w:rPr>
        <w:t xml:space="preserve">caballero </w:t>
      </w:r>
      <w:r w:rsidRPr="00894396">
        <w:rPr>
          <w:szCs w:val="32"/>
        </w:rPr>
        <w:t>et à ma compassion pour ses souffrances</w:t>
      </w:r>
      <w:r w:rsidR="008D6F52">
        <w:rPr>
          <w:szCs w:val="32"/>
        </w:rPr>
        <w:t>.</w:t>
      </w:r>
    </w:p>
    <w:p w14:paraId="0980E01C" w14:textId="5900989B" w:rsidR="008D6F52" w:rsidRDefault="008D6F52" w:rsidP="008D6F52">
      <w:r>
        <w:t>— </w:t>
      </w:r>
      <w:r>
        <w:rPr>
          <w:szCs w:val="32"/>
        </w:rPr>
        <w:t>« </w:t>
      </w:r>
      <w:r w:rsidRPr="00894396">
        <w:rPr>
          <w:szCs w:val="32"/>
        </w:rPr>
        <w:t>Injustement condamné</w:t>
      </w:r>
      <w:r>
        <w:rPr>
          <w:szCs w:val="32"/>
        </w:rPr>
        <w:t xml:space="preserve">, </w:t>
      </w:r>
      <w:r w:rsidRPr="00894396">
        <w:rPr>
          <w:szCs w:val="32"/>
        </w:rPr>
        <w:t>déclarai-je froidement</w:t>
      </w:r>
      <w:r>
        <w:rPr>
          <w:szCs w:val="32"/>
        </w:rPr>
        <w:t xml:space="preserve">, </w:t>
      </w:r>
      <w:r w:rsidRPr="00894396">
        <w:rPr>
          <w:szCs w:val="32"/>
        </w:rPr>
        <w:t>c</w:t>
      </w:r>
      <w:r>
        <w:rPr>
          <w:szCs w:val="32"/>
        </w:rPr>
        <w:t>’</w:t>
      </w:r>
      <w:r w:rsidRPr="00894396">
        <w:rPr>
          <w:szCs w:val="32"/>
        </w:rPr>
        <w:t>est aussi mon avis</w:t>
      </w:r>
      <w:r>
        <w:rPr>
          <w:szCs w:val="32"/>
        </w:rPr>
        <w:t xml:space="preserve"> ; </w:t>
      </w:r>
      <w:r w:rsidRPr="00894396">
        <w:rPr>
          <w:szCs w:val="32"/>
        </w:rPr>
        <w:t>par conséquent</w:t>
      </w:r>
      <w:r>
        <w:rPr>
          <w:szCs w:val="32"/>
        </w:rPr>
        <w:t xml:space="preserve">, </w:t>
      </w:r>
      <w:r w:rsidRPr="00894396">
        <w:rPr>
          <w:szCs w:val="32"/>
        </w:rPr>
        <w:t>vous avez hébergé un ennemi de votre cause</w:t>
      </w:r>
      <w:r>
        <w:rPr>
          <w:szCs w:val="32"/>
        </w:rPr>
        <w:t>. »</w:t>
      </w:r>
    </w:p>
    <w:p w14:paraId="4E89478C" w14:textId="77777777" w:rsidR="008D6F52" w:rsidRDefault="008D6F52" w:rsidP="008D6F52">
      <w:pPr>
        <w:rPr>
          <w:szCs w:val="32"/>
        </w:rPr>
      </w:pPr>
      <w:r>
        <w:t>— </w:t>
      </w:r>
      <w:r>
        <w:rPr>
          <w:szCs w:val="32"/>
        </w:rPr>
        <w:t>« </w:t>
      </w:r>
      <w:r w:rsidRPr="00894396">
        <w:rPr>
          <w:szCs w:val="32"/>
        </w:rPr>
        <w:t>C</w:t>
      </w:r>
      <w:r>
        <w:rPr>
          <w:szCs w:val="32"/>
        </w:rPr>
        <w:t>’</w:t>
      </w:r>
      <w:r w:rsidRPr="00894396">
        <w:rPr>
          <w:szCs w:val="32"/>
        </w:rPr>
        <w:t>était un pauvre chrétien qui implorait secours à notre porte au nom de Dieu</w:t>
      </w:r>
      <w:r>
        <w:rPr>
          <w:szCs w:val="32"/>
        </w:rPr>
        <w:t xml:space="preserve">, </w:t>
      </w:r>
      <w:r w:rsidRPr="00894396">
        <w:rPr>
          <w:i/>
          <w:iCs/>
          <w:szCs w:val="32"/>
        </w:rPr>
        <w:t>Señor</w:t>
      </w:r>
      <w:r>
        <w:rPr>
          <w:i/>
          <w:iCs/>
          <w:szCs w:val="32"/>
        </w:rPr>
        <w:t> »</w:t>
      </w:r>
      <w:r>
        <w:rPr>
          <w:szCs w:val="32"/>
        </w:rPr>
        <w:t xml:space="preserve">, </w:t>
      </w:r>
      <w:r w:rsidRPr="00894396">
        <w:rPr>
          <w:szCs w:val="32"/>
        </w:rPr>
        <w:t>répondit-elle simplement</w:t>
      </w:r>
      <w:r>
        <w:rPr>
          <w:szCs w:val="32"/>
        </w:rPr>
        <w:t>.</w:t>
      </w:r>
    </w:p>
    <w:p w14:paraId="7AE087E2" w14:textId="77777777" w:rsidR="008D6F52" w:rsidRDefault="00000000" w:rsidP="008D6F52">
      <w:pPr>
        <w:rPr>
          <w:szCs w:val="32"/>
        </w:rPr>
      </w:pPr>
      <w:r w:rsidRPr="00894396">
        <w:rPr>
          <w:szCs w:val="32"/>
        </w:rPr>
        <w:t>Je commençais à l</w:t>
      </w:r>
      <w:r w:rsidR="008D6F52">
        <w:rPr>
          <w:szCs w:val="32"/>
        </w:rPr>
        <w:t>’</w:t>
      </w:r>
      <w:r w:rsidRPr="00894396">
        <w:rPr>
          <w:szCs w:val="32"/>
        </w:rPr>
        <w:t>admirer</w:t>
      </w:r>
      <w:r w:rsidR="008D6F52">
        <w:rPr>
          <w:szCs w:val="32"/>
        </w:rPr>
        <w:t>. – « </w:t>
      </w:r>
      <w:r w:rsidRPr="00894396">
        <w:rPr>
          <w:szCs w:val="32"/>
        </w:rPr>
        <w:t>Où est-il</w:t>
      </w:r>
      <w:r w:rsidR="008D6F52">
        <w:rPr>
          <w:szCs w:val="32"/>
        </w:rPr>
        <w:t xml:space="preserve">, </w:t>
      </w:r>
      <w:r w:rsidRPr="00894396">
        <w:rPr>
          <w:szCs w:val="32"/>
        </w:rPr>
        <w:t>maintenant</w:t>
      </w:r>
      <w:r w:rsidR="008D6F52">
        <w:rPr>
          <w:szCs w:val="32"/>
        </w:rPr>
        <w:t> ? »</w:t>
      </w:r>
      <w:r w:rsidRPr="00894396">
        <w:rPr>
          <w:szCs w:val="32"/>
        </w:rPr>
        <w:t xml:space="preserve"> demandai-je avec raideur</w:t>
      </w:r>
      <w:r w:rsidR="008D6F52">
        <w:rPr>
          <w:szCs w:val="32"/>
        </w:rPr>
        <w:t>.</w:t>
      </w:r>
    </w:p>
    <w:p w14:paraId="6484440D" w14:textId="77777777" w:rsidR="008D6F52" w:rsidRDefault="00000000" w:rsidP="008D6F52">
      <w:pPr>
        <w:rPr>
          <w:szCs w:val="32"/>
        </w:rPr>
      </w:pPr>
      <w:r w:rsidRPr="00894396">
        <w:rPr>
          <w:szCs w:val="32"/>
        </w:rPr>
        <w:t>Elle ne répondit pas à ma question</w:t>
      </w:r>
      <w:r w:rsidR="008D6F52">
        <w:rPr>
          <w:szCs w:val="32"/>
        </w:rPr>
        <w:t xml:space="preserve">. </w:t>
      </w:r>
      <w:r w:rsidRPr="00894396">
        <w:rPr>
          <w:szCs w:val="32"/>
        </w:rPr>
        <w:t>Avec une habileté parfaite et une délicatesse presque démoniaque</w:t>
      </w:r>
      <w:r w:rsidR="008D6F52">
        <w:rPr>
          <w:szCs w:val="32"/>
        </w:rPr>
        <w:t xml:space="preserve">, </w:t>
      </w:r>
      <w:r w:rsidRPr="00894396">
        <w:rPr>
          <w:szCs w:val="32"/>
        </w:rPr>
        <w:t>elle sut</w:t>
      </w:r>
      <w:r w:rsidR="008D6F52">
        <w:rPr>
          <w:szCs w:val="32"/>
        </w:rPr>
        <w:t xml:space="preserve">, </w:t>
      </w:r>
      <w:r w:rsidRPr="00894396">
        <w:rPr>
          <w:szCs w:val="32"/>
        </w:rPr>
        <w:t>sans blesser mon orgueil</w:t>
      </w:r>
      <w:r w:rsidR="008D6F52">
        <w:rPr>
          <w:szCs w:val="32"/>
        </w:rPr>
        <w:t xml:space="preserve">, </w:t>
      </w:r>
      <w:r w:rsidRPr="00894396">
        <w:rPr>
          <w:szCs w:val="32"/>
        </w:rPr>
        <w:t>me rappeler l</w:t>
      </w:r>
      <w:r w:rsidR="008D6F52">
        <w:rPr>
          <w:szCs w:val="32"/>
        </w:rPr>
        <w:t>’</w:t>
      </w:r>
      <w:r w:rsidRPr="00894396">
        <w:rPr>
          <w:szCs w:val="32"/>
        </w:rPr>
        <w:t>échec de ma tentative en faveur des prisonniers du fort</w:t>
      </w:r>
      <w:r w:rsidR="008D6F52">
        <w:rPr>
          <w:szCs w:val="32"/>
        </w:rPr>
        <w:t xml:space="preserve">. </w:t>
      </w:r>
      <w:r w:rsidRPr="00894396">
        <w:rPr>
          <w:szCs w:val="32"/>
        </w:rPr>
        <w:t>Naturellement</w:t>
      </w:r>
      <w:r w:rsidR="008D6F52">
        <w:rPr>
          <w:szCs w:val="32"/>
        </w:rPr>
        <w:t xml:space="preserve">, </w:t>
      </w:r>
      <w:r w:rsidRPr="00894396">
        <w:rPr>
          <w:szCs w:val="32"/>
        </w:rPr>
        <w:t>elle connaissait toute l</w:t>
      </w:r>
      <w:r w:rsidR="008D6F52">
        <w:rPr>
          <w:szCs w:val="32"/>
        </w:rPr>
        <w:t>’</w:t>
      </w:r>
      <w:r w:rsidRPr="00894396">
        <w:rPr>
          <w:szCs w:val="32"/>
        </w:rPr>
        <w:t>histoire</w:t>
      </w:r>
      <w:r w:rsidR="008D6F52">
        <w:rPr>
          <w:szCs w:val="32"/>
        </w:rPr>
        <w:t xml:space="preserve">. </w:t>
      </w:r>
      <w:r w:rsidRPr="00894396">
        <w:rPr>
          <w:szCs w:val="32"/>
        </w:rPr>
        <w:t>Gaspar Ruiz</w:t>
      </w:r>
      <w:r w:rsidR="008D6F52">
        <w:rPr>
          <w:szCs w:val="32"/>
        </w:rPr>
        <w:t xml:space="preserve">, </w:t>
      </w:r>
      <w:r w:rsidRPr="00894396">
        <w:rPr>
          <w:szCs w:val="32"/>
        </w:rPr>
        <w:t>me dit-elle</w:t>
      </w:r>
      <w:r w:rsidR="008D6F52">
        <w:rPr>
          <w:szCs w:val="32"/>
        </w:rPr>
        <w:t xml:space="preserve">, </w:t>
      </w:r>
      <w:r w:rsidRPr="00894396">
        <w:rPr>
          <w:szCs w:val="32"/>
        </w:rPr>
        <w:t>me suppliait de lui procurer un sauf-conduit du général San Martin lui-même</w:t>
      </w:r>
      <w:r w:rsidR="008D6F52">
        <w:rPr>
          <w:szCs w:val="32"/>
        </w:rPr>
        <w:t xml:space="preserve">. </w:t>
      </w:r>
      <w:r w:rsidRPr="00894396">
        <w:rPr>
          <w:szCs w:val="32"/>
        </w:rPr>
        <w:t>Il avait une communication importante à faire au général en chef</w:t>
      </w:r>
      <w:r w:rsidR="008D6F52">
        <w:rPr>
          <w:szCs w:val="32"/>
        </w:rPr>
        <w:t>.</w:t>
      </w:r>
    </w:p>
    <w:p w14:paraId="712DF698" w14:textId="77777777" w:rsidR="008D6F52" w:rsidRDefault="00000000" w:rsidP="008D6F52">
      <w:pPr>
        <w:rPr>
          <w:szCs w:val="32"/>
        </w:rPr>
      </w:pPr>
      <w:proofErr w:type="spellStart"/>
      <w:r w:rsidRPr="00894396">
        <w:rPr>
          <w:i/>
          <w:iCs/>
          <w:szCs w:val="32"/>
        </w:rPr>
        <w:lastRenderedPageBreak/>
        <w:t>Por</w:t>
      </w:r>
      <w:proofErr w:type="spellEnd"/>
      <w:r w:rsidRPr="00894396">
        <w:rPr>
          <w:i/>
          <w:iCs/>
          <w:szCs w:val="32"/>
        </w:rPr>
        <w:t xml:space="preserve"> </w:t>
      </w:r>
      <w:proofErr w:type="spellStart"/>
      <w:r w:rsidRPr="00894396">
        <w:rPr>
          <w:i/>
          <w:iCs/>
          <w:szCs w:val="32"/>
        </w:rPr>
        <w:t>Dios</w:t>
      </w:r>
      <w:proofErr w:type="spellEnd"/>
      <w:r w:rsidR="008D6F52">
        <w:rPr>
          <w:i/>
          <w:iCs/>
          <w:szCs w:val="32"/>
        </w:rPr>
        <w:t xml:space="preserve">, </w:t>
      </w:r>
      <w:r w:rsidRPr="00894396">
        <w:rPr>
          <w:i/>
          <w:iCs/>
          <w:szCs w:val="32"/>
        </w:rPr>
        <w:t>Señores</w:t>
      </w:r>
      <w:r w:rsidR="008D6F52">
        <w:rPr>
          <w:i/>
          <w:iCs/>
          <w:szCs w:val="32"/>
        </w:rPr>
        <w:t xml:space="preserve">, </w:t>
      </w:r>
      <w:r w:rsidRPr="00894396">
        <w:rPr>
          <w:szCs w:val="32"/>
        </w:rPr>
        <w:t>elle me fit avaler tout cela</w:t>
      </w:r>
      <w:r w:rsidR="008D6F52">
        <w:rPr>
          <w:szCs w:val="32"/>
        </w:rPr>
        <w:t xml:space="preserve">, </w:t>
      </w:r>
      <w:r w:rsidRPr="00894396">
        <w:rPr>
          <w:szCs w:val="32"/>
        </w:rPr>
        <w:t>en se donnant pour le porte-parole du pauvre garçon</w:t>
      </w:r>
      <w:r w:rsidR="008D6F52">
        <w:rPr>
          <w:szCs w:val="32"/>
        </w:rPr>
        <w:t xml:space="preserve">. </w:t>
      </w:r>
      <w:r w:rsidRPr="00894396">
        <w:rPr>
          <w:szCs w:val="32"/>
        </w:rPr>
        <w:t>Écrasé par l</w:t>
      </w:r>
      <w:r w:rsidR="008D6F52">
        <w:rPr>
          <w:szCs w:val="32"/>
        </w:rPr>
        <w:t>’</w:t>
      </w:r>
      <w:r w:rsidRPr="00894396">
        <w:rPr>
          <w:szCs w:val="32"/>
        </w:rPr>
        <w:t>injustice</w:t>
      </w:r>
      <w:r w:rsidR="008D6F52">
        <w:rPr>
          <w:szCs w:val="32"/>
        </w:rPr>
        <w:t xml:space="preserve">, </w:t>
      </w:r>
      <w:r w:rsidRPr="00894396">
        <w:rPr>
          <w:szCs w:val="32"/>
        </w:rPr>
        <w:t>il espérait trouver en moi une générosité égale à celle qui lui avait été témoignée par la famille royaliste chez qui il avait trouvé un refuge</w:t>
      </w:r>
      <w:r w:rsidR="008D6F52">
        <w:rPr>
          <w:szCs w:val="32"/>
        </w:rPr>
        <w:t>.</w:t>
      </w:r>
    </w:p>
    <w:p w14:paraId="17C8868B" w14:textId="77777777" w:rsidR="008D6F52" w:rsidRDefault="00000000" w:rsidP="008D6F52">
      <w:pPr>
        <w:rPr>
          <w:szCs w:val="32"/>
        </w:rPr>
      </w:pPr>
      <w:r w:rsidRPr="00894396">
        <w:rPr>
          <w:szCs w:val="32"/>
        </w:rPr>
        <w:t>Ah</w:t>
      </w:r>
      <w:r w:rsidR="008D6F52">
        <w:rPr>
          <w:szCs w:val="32"/>
        </w:rPr>
        <w:t xml:space="preserve"> ! </w:t>
      </w:r>
      <w:r w:rsidRPr="00894396">
        <w:rPr>
          <w:szCs w:val="32"/>
        </w:rPr>
        <w:t>c</w:t>
      </w:r>
      <w:r w:rsidR="008D6F52">
        <w:rPr>
          <w:szCs w:val="32"/>
        </w:rPr>
        <w:t>’</w:t>
      </w:r>
      <w:r w:rsidRPr="00894396">
        <w:rPr>
          <w:szCs w:val="32"/>
        </w:rPr>
        <w:t>était bien et noblement parler à un jouvenceau comme moi</w:t>
      </w:r>
      <w:r w:rsidR="008D6F52">
        <w:rPr>
          <w:szCs w:val="32"/>
        </w:rPr>
        <w:t xml:space="preserve">. </w:t>
      </w:r>
      <w:r w:rsidRPr="00894396">
        <w:rPr>
          <w:szCs w:val="32"/>
        </w:rPr>
        <w:t>Je la jugeai grande</w:t>
      </w:r>
      <w:r w:rsidR="008D6F52">
        <w:rPr>
          <w:szCs w:val="32"/>
        </w:rPr>
        <w:t xml:space="preserve">. </w:t>
      </w:r>
      <w:r w:rsidRPr="00894396">
        <w:rPr>
          <w:szCs w:val="32"/>
        </w:rPr>
        <w:t>Hélas</w:t>
      </w:r>
      <w:r w:rsidR="008D6F52">
        <w:rPr>
          <w:szCs w:val="32"/>
        </w:rPr>
        <w:t xml:space="preserve">, </w:t>
      </w:r>
      <w:r w:rsidRPr="00894396">
        <w:rPr>
          <w:szCs w:val="32"/>
        </w:rPr>
        <w:t>elle n</w:t>
      </w:r>
      <w:r w:rsidR="008D6F52">
        <w:rPr>
          <w:szCs w:val="32"/>
        </w:rPr>
        <w:t>’</w:t>
      </w:r>
      <w:r w:rsidRPr="00894396">
        <w:rPr>
          <w:szCs w:val="32"/>
        </w:rPr>
        <w:t>était qu</w:t>
      </w:r>
      <w:r w:rsidR="008D6F52">
        <w:rPr>
          <w:szCs w:val="32"/>
        </w:rPr>
        <w:t>’</w:t>
      </w:r>
      <w:r w:rsidRPr="00894396">
        <w:rPr>
          <w:szCs w:val="32"/>
        </w:rPr>
        <w:t>implacable</w:t>
      </w:r>
      <w:r w:rsidR="008D6F52">
        <w:rPr>
          <w:szCs w:val="32"/>
        </w:rPr>
        <w:t> !</w:t>
      </w:r>
    </w:p>
    <w:p w14:paraId="25DCD42F" w14:textId="77777777" w:rsidR="008D6F52" w:rsidRDefault="00000000" w:rsidP="008D6F52">
      <w:pPr>
        <w:rPr>
          <w:szCs w:val="32"/>
        </w:rPr>
      </w:pPr>
      <w:r w:rsidRPr="00894396">
        <w:rPr>
          <w:szCs w:val="32"/>
        </w:rPr>
        <w:t>Je finis par m</w:t>
      </w:r>
      <w:r w:rsidR="008D6F52">
        <w:rPr>
          <w:szCs w:val="32"/>
        </w:rPr>
        <w:t>’</w:t>
      </w:r>
      <w:r w:rsidRPr="00894396">
        <w:rPr>
          <w:szCs w:val="32"/>
        </w:rPr>
        <w:t>éloigner</w:t>
      </w:r>
      <w:r w:rsidR="008D6F52">
        <w:rPr>
          <w:szCs w:val="32"/>
        </w:rPr>
        <w:t xml:space="preserve">, </w:t>
      </w:r>
      <w:r w:rsidRPr="00894396">
        <w:rPr>
          <w:szCs w:val="32"/>
        </w:rPr>
        <w:t>plein d</w:t>
      </w:r>
      <w:r w:rsidR="008D6F52">
        <w:rPr>
          <w:szCs w:val="32"/>
        </w:rPr>
        <w:t>’</w:t>
      </w:r>
      <w:r w:rsidRPr="00894396">
        <w:rPr>
          <w:szCs w:val="32"/>
        </w:rPr>
        <w:t>enthousiasme</w:t>
      </w:r>
      <w:r w:rsidR="008D6F52">
        <w:rPr>
          <w:szCs w:val="32"/>
        </w:rPr>
        <w:t xml:space="preserve">, </w:t>
      </w:r>
      <w:r w:rsidRPr="00894396">
        <w:rPr>
          <w:szCs w:val="32"/>
        </w:rPr>
        <w:t>et sans même demander à voir Gaspar Ruiz</w:t>
      </w:r>
      <w:r w:rsidR="008D6F52">
        <w:rPr>
          <w:szCs w:val="32"/>
        </w:rPr>
        <w:t xml:space="preserve">, </w:t>
      </w:r>
      <w:r w:rsidRPr="00894396">
        <w:rPr>
          <w:szCs w:val="32"/>
        </w:rPr>
        <w:t>dont la présence dans la maison me paraissait certaine</w:t>
      </w:r>
      <w:r w:rsidR="008D6F52">
        <w:rPr>
          <w:szCs w:val="32"/>
        </w:rPr>
        <w:t>.</w:t>
      </w:r>
    </w:p>
    <w:p w14:paraId="541FA212" w14:textId="77777777" w:rsidR="008D6F52" w:rsidRDefault="00000000" w:rsidP="008D6F52">
      <w:pPr>
        <w:rPr>
          <w:szCs w:val="32"/>
        </w:rPr>
      </w:pPr>
      <w:r w:rsidRPr="00894396">
        <w:rPr>
          <w:szCs w:val="32"/>
        </w:rPr>
        <w:t>Puis une réflexion plus calme me fit entrevoir des difficultés que je n</w:t>
      </w:r>
      <w:r w:rsidR="008D6F52">
        <w:rPr>
          <w:szCs w:val="32"/>
        </w:rPr>
        <w:t>’</w:t>
      </w:r>
      <w:r w:rsidRPr="00894396">
        <w:rPr>
          <w:szCs w:val="32"/>
        </w:rPr>
        <w:t>avais pas assez de confiance en moi pour surmonter seul</w:t>
      </w:r>
      <w:r w:rsidR="008D6F52">
        <w:rPr>
          <w:szCs w:val="32"/>
        </w:rPr>
        <w:t xml:space="preserve">. </w:t>
      </w:r>
      <w:r w:rsidRPr="00894396">
        <w:rPr>
          <w:szCs w:val="32"/>
        </w:rPr>
        <w:t>Il n</w:t>
      </w:r>
      <w:r w:rsidR="008D6F52">
        <w:rPr>
          <w:szCs w:val="32"/>
        </w:rPr>
        <w:t>’</w:t>
      </w:r>
      <w:r w:rsidRPr="00894396">
        <w:rPr>
          <w:szCs w:val="32"/>
        </w:rPr>
        <w:t>était pas facile d</w:t>
      </w:r>
      <w:r w:rsidR="008D6F52">
        <w:rPr>
          <w:szCs w:val="32"/>
        </w:rPr>
        <w:t>’</w:t>
      </w:r>
      <w:r w:rsidRPr="00894396">
        <w:rPr>
          <w:szCs w:val="32"/>
        </w:rPr>
        <w:t>aller raconter au général en chef une histoire semblable</w:t>
      </w:r>
      <w:r w:rsidR="008D6F52">
        <w:rPr>
          <w:szCs w:val="32"/>
        </w:rPr>
        <w:t xml:space="preserve">. </w:t>
      </w:r>
      <w:r w:rsidRPr="00894396">
        <w:rPr>
          <w:szCs w:val="32"/>
        </w:rPr>
        <w:t>Je redoutais un échec</w:t>
      </w:r>
      <w:r w:rsidR="008D6F52">
        <w:rPr>
          <w:szCs w:val="32"/>
        </w:rPr>
        <w:t xml:space="preserve">, </w:t>
      </w:r>
      <w:r w:rsidRPr="00894396">
        <w:rPr>
          <w:szCs w:val="32"/>
        </w:rPr>
        <w:t>et jugeai préférable d</w:t>
      </w:r>
      <w:r w:rsidR="008D6F52">
        <w:rPr>
          <w:szCs w:val="32"/>
        </w:rPr>
        <w:t>’</w:t>
      </w:r>
      <w:r w:rsidRPr="00894396">
        <w:rPr>
          <w:szCs w:val="32"/>
        </w:rPr>
        <w:t>exposer le cas à mon général de division</w:t>
      </w:r>
      <w:r w:rsidR="008D6F52">
        <w:rPr>
          <w:szCs w:val="32"/>
        </w:rPr>
        <w:t xml:space="preserve">, </w:t>
      </w:r>
      <w:r w:rsidRPr="00894396">
        <w:rPr>
          <w:szCs w:val="32"/>
        </w:rPr>
        <w:t>Robles</w:t>
      </w:r>
      <w:r w:rsidR="008D6F52">
        <w:rPr>
          <w:szCs w:val="32"/>
        </w:rPr>
        <w:t xml:space="preserve">, </w:t>
      </w:r>
      <w:r w:rsidRPr="00894396">
        <w:rPr>
          <w:szCs w:val="32"/>
        </w:rPr>
        <w:t>un ami de ma famille</w:t>
      </w:r>
      <w:r w:rsidR="008D6F52">
        <w:rPr>
          <w:szCs w:val="32"/>
        </w:rPr>
        <w:t xml:space="preserve">, </w:t>
      </w:r>
      <w:r w:rsidRPr="00894396">
        <w:rPr>
          <w:szCs w:val="32"/>
        </w:rPr>
        <w:t>qui m</w:t>
      </w:r>
      <w:r w:rsidR="008D6F52">
        <w:rPr>
          <w:szCs w:val="32"/>
        </w:rPr>
        <w:t>’</w:t>
      </w:r>
      <w:r w:rsidRPr="00894396">
        <w:rPr>
          <w:szCs w:val="32"/>
        </w:rPr>
        <w:t>avait</w:t>
      </w:r>
      <w:r w:rsidR="008D6F52">
        <w:rPr>
          <w:szCs w:val="32"/>
        </w:rPr>
        <w:t xml:space="preserve">, </w:t>
      </w:r>
      <w:r w:rsidRPr="00894396">
        <w:rPr>
          <w:szCs w:val="32"/>
        </w:rPr>
        <w:t>depuis</w:t>
      </w:r>
      <w:r w:rsidR="008D6F52">
        <w:rPr>
          <w:szCs w:val="32"/>
        </w:rPr>
        <w:t xml:space="preserve">, </w:t>
      </w:r>
      <w:r w:rsidRPr="00894396">
        <w:rPr>
          <w:szCs w:val="32"/>
        </w:rPr>
        <w:t>réclamé comme aide de camp</w:t>
      </w:r>
      <w:r w:rsidR="008D6F52">
        <w:rPr>
          <w:szCs w:val="32"/>
        </w:rPr>
        <w:t>.</w:t>
      </w:r>
    </w:p>
    <w:p w14:paraId="0466A400" w14:textId="77777777" w:rsidR="008D6F52" w:rsidRDefault="00000000" w:rsidP="008D6F52">
      <w:pPr>
        <w:rPr>
          <w:szCs w:val="32"/>
        </w:rPr>
      </w:pPr>
      <w:r w:rsidRPr="00894396">
        <w:rPr>
          <w:szCs w:val="32"/>
        </w:rPr>
        <w:t>Tout de suite et sans cérémonie il me soulagea de mes doutes</w:t>
      </w:r>
      <w:r w:rsidR="008D6F52">
        <w:rPr>
          <w:szCs w:val="32"/>
        </w:rPr>
        <w:t>.</w:t>
      </w:r>
    </w:p>
    <w:p w14:paraId="5A21D625" w14:textId="5C996939" w:rsidR="008D6F52" w:rsidRDefault="008D6F52" w:rsidP="008D6F52">
      <w:r>
        <w:t>— </w:t>
      </w:r>
      <w:r>
        <w:rPr>
          <w:szCs w:val="32"/>
        </w:rPr>
        <w:t>« </w:t>
      </w:r>
      <w:r w:rsidRPr="00894396">
        <w:rPr>
          <w:szCs w:val="32"/>
        </w:rPr>
        <w:t>Dans la maison</w:t>
      </w:r>
      <w:r>
        <w:rPr>
          <w:szCs w:val="32"/>
        </w:rPr>
        <w:t xml:space="preserve"> ! </w:t>
      </w:r>
      <w:r w:rsidRPr="00894396">
        <w:rPr>
          <w:szCs w:val="32"/>
        </w:rPr>
        <w:t>Naturellement</w:t>
      </w:r>
      <w:r>
        <w:rPr>
          <w:szCs w:val="32"/>
        </w:rPr>
        <w:t xml:space="preserve">, </w:t>
      </w:r>
      <w:r w:rsidRPr="00894396">
        <w:rPr>
          <w:szCs w:val="32"/>
        </w:rPr>
        <w:t>il est dans la maison</w:t>
      </w:r>
      <w:r>
        <w:rPr>
          <w:szCs w:val="32"/>
        </w:rPr>
        <w:t xml:space="preserve"> », </w:t>
      </w:r>
      <w:r w:rsidRPr="00894396">
        <w:rPr>
          <w:szCs w:val="32"/>
        </w:rPr>
        <w:t>fit-il d</w:t>
      </w:r>
      <w:r>
        <w:rPr>
          <w:szCs w:val="32"/>
        </w:rPr>
        <w:t>’</w:t>
      </w:r>
      <w:r w:rsidRPr="00894396">
        <w:rPr>
          <w:szCs w:val="32"/>
        </w:rPr>
        <w:t>un ton méprisant</w:t>
      </w:r>
      <w:r>
        <w:rPr>
          <w:szCs w:val="32"/>
        </w:rPr>
        <w:t>. « </w:t>
      </w:r>
      <w:r w:rsidRPr="00894396">
        <w:rPr>
          <w:szCs w:val="32"/>
        </w:rPr>
        <w:t>Vous auriez dû y entrer l</w:t>
      </w:r>
      <w:r>
        <w:rPr>
          <w:szCs w:val="32"/>
        </w:rPr>
        <w:t>’</w:t>
      </w:r>
      <w:r w:rsidRPr="00894396">
        <w:rPr>
          <w:szCs w:val="32"/>
        </w:rPr>
        <w:t>épée à la main</w:t>
      </w:r>
      <w:r>
        <w:rPr>
          <w:szCs w:val="32"/>
        </w:rPr>
        <w:t xml:space="preserve">, </w:t>
      </w:r>
      <w:r w:rsidRPr="00894396">
        <w:rPr>
          <w:szCs w:val="32"/>
        </w:rPr>
        <w:t>et lui ordonner de se rendre</w:t>
      </w:r>
      <w:r>
        <w:rPr>
          <w:szCs w:val="32"/>
        </w:rPr>
        <w:t xml:space="preserve">, </w:t>
      </w:r>
      <w:r w:rsidRPr="00894396">
        <w:rPr>
          <w:szCs w:val="32"/>
        </w:rPr>
        <w:t>au lieu de bavarder sous le porche avec une jeune royaliste</w:t>
      </w:r>
      <w:r>
        <w:rPr>
          <w:szCs w:val="32"/>
        </w:rPr>
        <w:t xml:space="preserve">. </w:t>
      </w:r>
      <w:r w:rsidRPr="00894396">
        <w:rPr>
          <w:szCs w:val="32"/>
        </w:rPr>
        <w:t>Ces gens-là auraient dû être expulsés depuis longtemps</w:t>
      </w:r>
      <w:r>
        <w:rPr>
          <w:szCs w:val="32"/>
        </w:rPr>
        <w:t xml:space="preserve">. </w:t>
      </w:r>
      <w:r w:rsidRPr="00894396">
        <w:rPr>
          <w:szCs w:val="32"/>
        </w:rPr>
        <w:t>Qui sait combien d</w:t>
      </w:r>
      <w:r>
        <w:rPr>
          <w:szCs w:val="32"/>
        </w:rPr>
        <w:t>’</w:t>
      </w:r>
      <w:r w:rsidRPr="00894396">
        <w:rPr>
          <w:szCs w:val="32"/>
        </w:rPr>
        <w:t>espions ils ont hébergés en plein milieu de nos camps</w:t>
      </w:r>
      <w:r>
        <w:rPr>
          <w:szCs w:val="32"/>
        </w:rPr>
        <w:t xml:space="preserve"> ? </w:t>
      </w:r>
      <w:r w:rsidRPr="00894396">
        <w:rPr>
          <w:szCs w:val="32"/>
        </w:rPr>
        <w:t>Un sauf-conduit du général en chef</w:t>
      </w:r>
      <w:r>
        <w:rPr>
          <w:szCs w:val="32"/>
        </w:rPr>
        <w:t xml:space="preserve"> ? </w:t>
      </w:r>
      <w:r w:rsidRPr="00894396">
        <w:rPr>
          <w:szCs w:val="32"/>
        </w:rPr>
        <w:t>Le bonhomme a de l</w:t>
      </w:r>
      <w:r>
        <w:rPr>
          <w:szCs w:val="32"/>
        </w:rPr>
        <w:t>’</w:t>
      </w:r>
      <w:r w:rsidRPr="00894396">
        <w:rPr>
          <w:szCs w:val="32"/>
        </w:rPr>
        <w:t>audace</w:t>
      </w:r>
      <w:r>
        <w:rPr>
          <w:szCs w:val="32"/>
        </w:rPr>
        <w:t xml:space="preserve">. </w:t>
      </w:r>
      <w:r w:rsidRPr="00894396">
        <w:rPr>
          <w:szCs w:val="32"/>
        </w:rPr>
        <w:t>Ha</w:t>
      </w:r>
      <w:r>
        <w:rPr>
          <w:szCs w:val="32"/>
        </w:rPr>
        <w:t xml:space="preserve"> ! </w:t>
      </w:r>
      <w:r w:rsidRPr="00894396">
        <w:rPr>
          <w:szCs w:val="32"/>
        </w:rPr>
        <w:t>Ha</w:t>
      </w:r>
      <w:r>
        <w:rPr>
          <w:szCs w:val="32"/>
        </w:rPr>
        <w:t xml:space="preserve"> ! </w:t>
      </w:r>
      <w:r w:rsidRPr="00894396">
        <w:rPr>
          <w:szCs w:val="32"/>
        </w:rPr>
        <w:t>Nous allons le prendre ce soir</w:t>
      </w:r>
      <w:r>
        <w:rPr>
          <w:szCs w:val="32"/>
        </w:rPr>
        <w:t xml:space="preserve">, </w:t>
      </w:r>
      <w:r w:rsidRPr="00894396">
        <w:rPr>
          <w:szCs w:val="32"/>
        </w:rPr>
        <w:t>et nous verrons bien</w:t>
      </w:r>
      <w:r>
        <w:rPr>
          <w:szCs w:val="32"/>
        </w:rPr>
        <w:t xml:space="preserve">, </w:t>
      </w:r>
      <w:r w:rsidRPr="00894396">
        <w:rPr>
          <w:szCs w:val="32"/>
        </w:rPr>
        <w:t>sans sauf-conduit</w:t>
      </w:r>
      <w:r>
        <w:rPr>
          <w:szCs w:val="32"/>
        </w:rPr>
        <w:t xml:space="preserve">, </w:t>
      </w:r>
      <w:r w:rsidRPr="00894396">
        <w:rPr>
          <w:szCs w:val="32"/>
        </w:rPr>
        <w:t>ce qu</w:t>
      </w:r>
      <w:r>
        <w:rPr>
          <w:szCs w:val="32"/>
        </w:rPr>
        <w:t>’</w:t>
      </w:r>
      <w:r w:rsidRPr="00894396">
        <w:rPr>
          <w:szCs w:val="32"/>
        </w:rPr>
        <w:t>il a de si important à dire</w:t>
      </w:r>
      <w:r>
        <w:rPr>
          <w:szCs w:val="32"/>
        </w:rPr>
        <w:t xml:space="preserve">. </w:t>
      </w:r>
      <w:r w:rsidRPr="00894396">
        <w:rPr>
          <w:szCs w:val="32"/>
        </w:rPr>
        <w:t>Ha</w:t>
      </w:r>
      <w:r>
        <w:rPr>
          <w:szCs w:val="32"/>
        </w:rPr>
        <w:t xml:space="preserve"> ! </w:t>
      </w:r>
      <w:r w:rsidRPr="00894396">
        <w:rPr>
          <w:szCs w:val="32"/>
        </w:rPr>
        <w:t>Ha</w:t>
      </w:r>
      <w:r>
        <w:rPr>
          <w:szCs w:val="32"/>
        </w:rPr>
        <w:t> ! »</w:t>
      </w:r>
    </w:p>
    <w:p w14:paraId="686EEB33" w14:textId="77777777" w:rsidR="008D6F52" w:rsidRDefault="00000000" w:rsidP="008D6F52">
      <w:pPr>
        <w:rPr>
          <w:szCs w:val="32"/>
        </w:rPr>
      </w:pPr>
      <w:r w:rsidRPr="00894396">
        <w:rPr>
          <w:szCs w:val="32"/>
        </w:rPr>
        <w:lastRenderedPageBreak/>
        <w:t>Le général Robles</w:t>
      </w:r>
      <w:r w:rsidR="008D6F52">
        <w:rPr>
          <w:szCs w:val="32"/>
        </w:rPr>
        <w:t xml:space="preserve"> – </w:t>
      </w:r>
      <w:r w:rsidRPr="00894396">
        <w:rPr>
          <w:szCs w:val="32"/>
        </w:rPr>
        <w:t>paix à son âme</w:t>
      </w:r>
      <w:r w:rsidR="008D6F52">
        <w:rPr>
          <w:szCs w:val="32"/>
        </w:rPr>
        <w:t xml:space="preserve"> – </w:t>
      </w:r>
      <w:r w:rsidRPr="00894396">
        <w:rPr>
          <w:szCs w:val="32"/>
        </w:rPr>
        <w:t>était un homme gros et court</w:t>
      </w:r>
      <w:r w:rsidR="008D6F52">
        <w:rPr>
          <w:szCs w:val="32"/>
        </w:rPr>
        <w:t xml:space="preserve">, </w:t>
      </w:r>
      <w:r w:rsidRPr="00894396">
        <w:rPr>
          <w:szCs w:val="32"/>
        </w:rPr>
        <w:t>avec des yeux ronds</w:t>
      </w:r>
      <w:r w:rsidR="008D6F52">
        <w:rPr>
          <w:szCs w:val="32"/>
        </w:rPr>
        <w:t xml:space="preserve">, </w:t>
      </w:r>
      <w:r w:rsidRPr="00894396">
        <w:rPr>
          <w:szCs w:val="32"/>
        </w:rPr>
        <w:t>fixes</w:t>
      </w:r>
      <w:r w:rsidR="008D6F52">
        <w:rPr>
          <w:szCs w:val="32"/>
        </w:rPr>
        <w:t xml:space="preserve">, </w:t>
      </w:r>
      <w:r w:rsidRPr="00894396">
        <w:rPr>
          <w:szCs w:val="32"/>
        </w:rPr>
        <w:t>et un regard de féroce jovialité</w:t>
      </w:r>
      <w:r w:rsidR="008D6F52">
        <w:rPr>
          <w:szCs w:val="32"/>
        </w:rPr>
        <w:t xml:space="preserve">. </w:t>
      </w:r>
      <w:r w:rsidRPr="00894396">
        <w:rPr>
          <w:szCs w:val="32"/>
        </w:rPr>
        <w:t>Il ajouta</w:t>
      </w:r>
      <w:r w:rsidR="008D6F52">
        <w:rPr>
          <w:szCs w:val="32"/>
        </w:rPr>
        <w:t xml:space="preserve">, </w:t>
      </w:r>
      <w:r w:rsidRPr="00894396">
        <w:rPr>
          <w:szCs w:val="32"/>
        </w:rPr>
        <w:t>devant ma détresse</w:t>
      </w:r>
      <w:r w:rsidR="008D6F52">
        <w:rPr>
          <w:szCs w:val="32"/>
        </w:rPr>
        <w:t> :</w:t>
      </w:r>
    </w:p>
    <w:p w14:paraId="7C5EB287" w14:textId="70AE43E0" w:rsidR="008D6F52" w:rsidRDefault="008D6F52" w:rsidP="008D6F52">
      <w:r>
        <w:t>— </w:t>
      </w:r>
      <w:r>
        <w:rPr>
          <w:szCs w:val="32"/>
        </w:rPr>
        <w:t>« </w:t>
      </w:r>
      <w:r w:rsidRPr="00894396">
        <w:rPr>
          <w:szCs w:val="32"/>
        </w:rPr>
        <w:t>Allons</w:t>
      </w:r>
      <w:r>
        <w:rPr>
          <w:szCs w:val="32"/>
        </w:rPr>
        <w:t xml:space="preserve">, </w:t>
      </w:r>
      <w:r w:rsidRPr="00894396">
        <w:rPr>
          <w:szCs w:val="32"/>
        </w:rPr>
        <w:t>allons</w:t>
      </w:r>
      <w:r>
        <w:rPr>
          <w:szCs w:val="32"/>
        </w:rPr>
        <w:t xml:space="preserve">, </w:t>
      </w:r>
      <w:proofErr w:type="spellStart"/>
      <w:r w:rsidRPr="00894396">
        <w:rPr>
          <w:i/>
          <w:iCs/>
          <w:szCs w:val="32"/>
        </w:rPr>
        <w:t>chico</w:t>
      </w:r>
      <w:proofErr w:type="spellEnd"/>
      <w:r>
        <w:rPr>
          <w:i/>
          <w:iCs/>
          <w:szCs w:val="32"/>
        </w:rPr>
        <w:t xml:space="preserve"> ; </w:t>
      </w:r>
      <w:r w:rsidRPr="00894396">
        <w:rPr>
          <w:szCs w:val="32"/>
        </w:rPr>
        <w:t>je vous promets sa vie s</w:t>
      </w:r>
      <w:r>
        <w:rPr>
          <w:szCs w:val="32"/>
        </w:rPr>
        <w:t>’</w:t>
      </w:r>
      <w:r w:rsidRPr="00894396">
        <w:rPr>
          <w:szCs w:val="32"/>
        </w:rPr>
        <w:t>il ne résiste pas</w:t>
      </w:r>
      <w:r>
        <w:rPr>
          <w:szCs w:val="32"/>
        </w:rPr>
        <w:t xml:space="preserve">. </w:t>
      </w:r>
      <w:r w:rsidRPr="00894396">
        <w:rPr>
          <w:szCs w:val="32"/>
        </w:rPr>
        <w:t>Et c</w:t>
      </w:r>
      <w:r>
        <w:rPr>
          <w:szCs w:val="32"/>
        </w:rPr>
        <w:t>’</w:t>
      </w:r>
      <w:r w:rsidRPr="00894396">
        <w:rPr>
          <w:szCs w:val="32"/>
        </w:rPr>
        <w:t>est fort probable</w:t>
      </w:r>
      <w:r>
        <w:rPr>
          <w:szCs w:val="32"/>
        </w:rPr>
        <w:t xml:space="preserve">. </w:t>
      </w:r>
      <w:r w:rsidRPr="00894396">
        <w:rPr>
          <w:szCs w:val="32"/>
        </w:rPr>
        <w:t>Nous n</w:t>
      </w:r>
      <w:r>
        <w:rPr>
          <w:szCs w:val="32"/>
        </w:rPr>
        <w:t>’</w:t>
      </w:r>
      <w:r w:rsidRPr="00894396">
        <w:rPr>
          <w:szCs w:val="32"/>
        </w:rPr>
        <w:t>allons pas démolir un bon soldat</w:t>
      </w:r>
      <w:r>
        <w:rPr>
          <w:szCs w:val="32"/>
        </w:rPr>
        <w:t xml:space="preserve">, </w:t>
      </w:r>
      <w:r w:rsidRPr="00894396">
        <w:rPr>
          <w:szCs w:val="32"/>
        </w:rPr>
        <w:t>si nous pouvons faire autrement</w:t>
      </w:r>
      <w:r>
        <w:rPr>
          <w:szCs w:val="32"/>
        </w:rPr>
        <w:t xml:space="preserve">. </w:t>
      </w:r>
      <w:r w:rsidRPr="00894396">
        <w:rPr>
          <w:szCs w:val="32"/>
        </w:rPr>
        <w:t>Écoutez</w:t>
      </w:r>
      <w:r>
        <w:rPr>
          <w:szCs w:val="32"/>
        </w:rPr>
        <w:t xml:space="preserve"> ! </w:t>
      </w:r>
      <w:r w:rsidRPr="00894396">
        <w:rPr>
          <w:szCs w:val="32"/>
        </w:rPr>
        <w:t>Je suis curieux de voir cet hercule</w:t>
      </w:r>
      <w:r>
        <w:rPr>
          <w:szCs w:val="32"/>
        </w:rPr>
        <w:t xml:space="preserve">. </w:t>
      </w:r>
      <w:r w:rsidRPr="00894396">
        <w:rPr>
          <w:szCs w:val="32"/>
        </w:rPr>
        <w:t xml:space="preserve">Le </w:t>
      </w:r>
      <w:r w:rsidRPr="00894396">
        <w:rPr>
          <w:i/>
          <w:iCs/>
          <w:szCs w:val="32"/>
        </w:rPr>
        <w:t xml:space="preserve">picaro </w:t>
      </w:r>
      <w:r w:rsidRPr="00894396">
        <w:rPr>
          <w:szCs w:val="32"/>
        </w:rPr>
        <w:t>veut un général</w:t>
      </w:r>
      <w:r>
        <w:rPr>
          <w:szCs w:val="32"/>
        </w:rPr>
        <w:t xml:space="preserve"> ! </w:t>
      </w:r>
      <w:r w:rsidRPr="00894396">
        <w:rPr>
          <w:szCs w:val="32"/>
        </w:rPr>
        <w:t>Eh bien</w:t>
      </w:r>
      <w:r>
        <w:rPr>
          <w:szCs w:val="32"/>
        </w:rPr>
        <w:t xml:space="preserve">, </w:t>
      </w:r>
      <w:r w:rsidRPr="00894396">
        <w:rPr>
          <w:szCs w:val="32"/>
        </w:rPr>
        <w:t>il en aura un à qui parler</w:t>
      </w:r>
      <w:r>
        <w:rPr>
          <w:szCs w:val="32"/>
        </w:rPr>
        <w:t xml:space="preserve">. </w:t>
      </w:r>
      <w:r w:rsidRPr="00894396">
        <w:rPr>
          <w:szCs w:val="32"/>
        </w:rPr>
        <w:t>Ha</w:t>
      </w:r>
      <w:r>
        <w:rPr>
          <w:szCs w:val="32"/>
        </w:rPr>
        <w:t xml:space="preserve"> ! </w:t>
      </w:r>
      <w:r w:rsidRPr="00894396">
        <w:rPr>
          <w:szCs w:val="32"/>
        </w:rPr>
        <w:t>Ha</w:t>
      </w:r>
      <w:r>
        <w:rPr>
          <w:szCs w:val="32"/>
        </w:rPr>
        <w:t xml:space="preserve"> ! </w:t>
      </w:r>
      <w:r w:rsidRPr="00894396">
        <w:rPr>
          <w:szCs w:val="32"/>
        </w:rPr>
        <w:t>J</w:t>
      </w:r>
      <w:r>
        <w:rPr>
          <w:szCs w:val="32"/>
        </w:rPr>
        <w:t>’</w:t>
      </w:r>
      <w:r w:rsidRPr="00894396">
        <w:rPr>
          <w:szCs w:val="32"/>
        </w:rPr>
        <w:t>irai moi-même assister à sa capture et vous en serez aussi naturellement</w:t>
      </w:r>
      <w:r>
        <w:rPr>
          <w:szCs w:val="32"/>
        </w:rPr>
        <w:t>. »</w:t>
      </w:r>
    </w:p>
    <w:p w14:paraId="34B0A6FE" w14:textId="77777777" w:rsidR="008D6F52" w:rsidRDefault="00000000" w:rsidP="008D6F52">
      <w:pPr>
        <w:rPr>
          <w:szCs w:val="32"/>
        </w:rPr>
      </w:pPr>
      <w:r w:rsidRPr="00894396">
        <w:rPr>
          <w:szCs w:val="32"/>
        </w:rPr>
        <w:t>Et l</w:t>
      </w:r>
      <w:r w:rsidR="008D6F52">
        <w:rPr>
          <w:szCs w:val="32"/>
        </w:rPr>
        <w:t>’</w:t>
      </w:r>
      <w:r w:rsidRPr="00894396">
        <w:rPr>
          <w:szCs w:val="32"/>
        </w:rPr>
        <w:t>expédition s</w:t>
      </w:r>
      <w:r w:rsidR="008D6F52">
        <w:rPr>
          <w:szCs w:val="32"/>
        </w:rPr>
        <w:t>’</w:t>
      </w:r>
      <w:r w:rsidRPr="00894396">
        <w:rPr>
          <w:szCs w:val="32"/>
        </w:rPr>
        <w:t>organisa pour le soir même</w:t>
      </w:r>
      <w:r w:rsidR="008D6F52">
        <w:rPr>
          <w:szCs w:val="32"/>
        </w:rPr>
        <w:t xml:space="preserve">. </w:t>
      </w:r>
      <w:r w:rsidRPr="00894396">
        <w:rPr>
          <w:szCs w:val="32"/>
        </w:rPr>
        <w:t>Aux dernières lueurs du crépuscule</w:t>
      </w:r>
      <w:r w:rsidR="008D6F52">
        <w:rPr>
          <w:szCs w:val="32"/>
        </w:rPr>
        <w:t xml:space="preserve">, </w:t>
      </w:r>
      <w:r w:rsidRPr="00894396">
        <w:rPr>
          <w:szCs w:val="32"/>
        </w:rPr>
        <w:t>maison et verger furent silencieusement cernés</w:t>
      </w:r>
      <w:r w:rsidR="008D6F52">
        <w:rPr>
          <w:szCs w:val="32"/>
        </w:rPr>
        <w:t xml:space="preserve">. </w:t>
      </w:r>
      <w:r w:rsidRPr="00894396">
        <w:rPr>
          <w:szCs w:val="32"/>
        </w:rPr>
        <w:t>Plus tard</w:t>
      </w:r>
      <w:r w:rsidR="008D6F52">
        <w:rPr>
          <w:szCs w:val="32"/>
        </w:rPr>
        <w:t xml:space="preserve">, </w:t>
      </w:r>
      <w:r w:rsidRPr="00894396">
        <w:rPr>
          <w:szCs w:val="32"/>
        </w:rPr>
        <w:t>le général et moi quittâmes un bal où nous assistions</w:t>
      </w:r>
      <w:r w:rsidR="008D6F52">
        <w:rPr>
          <w:szCs w:val="32"/>
        </w:rPr>
        <w:t xml:space="preserve">, </w:t>
      </w:r>
      <w:r w:rsidRPr="00894396">
        <w:rPr>
          <w:szCs w:val="32"/>
        </w:rPr>
        <w:t>en ville</w:t>
      </w:r>
      <w:r w:rsidR="008D6F52">
        <w:rPr>
          <w:szCs w:val="32"/>
        </w:rPr>
        <w:t xml:space="preserve">, </w:t>
      </w:r>
      <w:r w:rsidRPr="00894396">
        <w:rPr>
          <w:szCs w:val="32"/>
        </w:rPr>
        <w:t>et gagnâmes le vallon au petit galop</w:t>
      </w:r>
      <w:r w:rsidR="008D6F52">
        <w:rPr>
          <w:szCs w:val="32"/>
        </w:rPr>
        <w:t xml:space="preserve">. </w:t>
      </w:r>
      <w:r w:rsidRPr="00894396">
        <w:rPr>
          <w:szCs w:val="32"/>
        </w:rPr>
        <w:t>Nous nous arrêtâmes à quelque distance de la maison</w:t>
      </w:r>
      <w:r w:rsidR="008D6F52">
        <w:rPr>
          <w:szCs w:val="32"/>
        </w:rPr>
        <w:t xml:space="preserve">, </w:t>
      </w:r>
      <w:r w:rsidRPr="00894396">
        <w:rPr>
          <w:szCs w:val="32"/>
        </w:rPr>
        <w:t>en remettant nos chevaux à un</w:t>
      </w:r>
      <w:r w:rsidRPr="00894396">
        <w:rPr>
          <w:i/>
          <w:iCs/>
          <w:szCs w:val="32"/>
        </w:rPr>
        <w:t xml:space="preserve"> </w:t>
      </w:r>
      <w:r w:rsidRPr="00894396">
        <w:rPr>
          <w:szCs w:val="32"/>
        </w:rPr>
        <w:t>soldat monté</w:t>
      </w:r>
      <w:r w:rsidR="008D6F52">
        <w:rPr>
          <w:szCs w:val="32"/>
        </w:rPr>
        <w:t xml:space="preserve">. </w:t>
      </w:r>
      <w:r w:rsidRPr="00894396">
        <w:rPr>
          <w:szCs w:val="32"/>
        </w:rPr>
        <w:t>Un coup de sifflet doux avertit les guetteurs du ravin</w:t>
      </w:r>
      <w:r w:rsidR="008D6F52">
        <w:rPr>
          <w:szCs w:val="32"/>
        </w:rPr>
        <w:t xml:space="preserve">, </w:t>
      </w:r>
      <w:r w:rsidRPr="00894396">
        <w:rPr>
          <w:szCs w:val="32"/>
        </w:rPr>
        <w:t>et nous montâmes sans bruit jusqu</w:t>
      </w:r>
      <w:r w:rsidR="008D6F52">
        <w:rPr>
          <w:szCs w:val="32"/>
        </w:rPr>
        <w:t>’</w:t>
      </w:r>
      <w:r w:rsidRPr="00894396">
        <w:rPr>
          <w:szCs w:val="32"/>
        </w:rPr>
        <w:t>au porche</w:t>
      </w:r>
      <w:r w:rsidR="008D6F52">
        <w:rPr>
          <w:szCs w:val="32"/>
        </w:rPr>
        <w:t xml:space="preserve">. </w:t>
      </w:r>
      <w:r w:rsidRPr="00894396">
        <w:rPr>
          <w:szCs w:val="32"/>
        </w:rPr>
        <w:t>La maison barricadée semblait vide sous le clair de lune</w:t>
      </w:r>
      <w:r w:rsidR="008D6F52">
        <w:rPr>
          <w:szCs w:val="32"/>
        </w:rPr>
        <w:t>.</w:t>
      </w:r>
    </w:p>
    <w:p w14:paraId="2D89E4DA" w14:textId="77777777" w:rsidR="008D6F52" w:rsidRDefault="00000000" w:rsidP="008D6F52">
      <w:pPr>
        <w:rPr>
          <w:szCs w:val="32"/>
        </w:rPr>
      </w:pPr>
      <w:r w:rsidRPr="00894396">
        <w:rPr>
          <w:szCs w:val="32"/>
        </w:rPr>
        <w:t>Le général heurta la porte</w:t>
      </w:r>
      <w:r w:rsidR="008D6F52">
        <w:rPr>
          <w:szCs w:val="32"/>
        </w:rPr>
        <w:t xml:space="preserve">. </w:t>
      </w:r>
      <w:r w:rsidRPr="00894396">
        <w:rPr>
          <w:szCs w:val="32"/>
        </w:rPr>
        <w:t>Après quelques instants</w:t>
      </w:r>
      <w:r w:rsidR="008D6F52">
        <w:rPr>
          <w:szCs w:val="32"/>
        </w:rPr>
        <w:t xml:space="preserve">, </w:t>
      </w:r>
      <w:r w:rsidRPr="00894396">
        <w:rPr>
          <w:szCs w:val="32"/>
        </w:rPr>
        <w:t>une voix de femme demanda</w:t>
      </w:r>
      <w:r w:rsidR="008D6F52">
        <w:rPr>
          <w:szCs w:val="32"/>
        </w:rPr>
        <w:t xml:space="preserve">, </w:t>
      </w:r>
      <w:r w:rsidRPr="00894396">
        <w:rPr>
          <w:szCs w:val="32"/>
        </w:rPr>
        <w:t>de l</w:t>
      </w:r>
      <w:r w:rsidR="008D6F52">
        <w:rPr>
          <w:szCs w:val="32"/>
        </w:rPr>
        <w:t>’</w:t>
      </w:r>
      <w:r w:rsidRPr="00894396">
        <w:rPr>
          <w:szCs w:val="32"/>
        </w:rPr>
        <w:t>intérieur</w:t>
      </w:r>
      <w:r w:rsidR="008D6F52">
        <w:rPr>
          <w:szCs w:val="32"/>
        </w:rPr>
        <w:t xml:space="preserve">, </w:t>
      </w:r>
      <w:r w:rsidRPr="00894396">
        <w:rPr>
          <w:szCs w:val="32"/>
        </w:rPr>
        <w:t>qui était là</w:t>
      </w:r>
      <w:r w:rsidR="008D6F52">
        <w:rPr>
          <w:szCs w:val="32"/>
        </w:rPr>
        <w:t xml:space="preserve">. </w:t>
      </w:r>
      <w:r w:rsidRPr="00894396">
        <w:rPr>
          <w:szCs w:val="32"/>
        </w:rPr>
        <w:t>Mon chef m</w:t>
      </w:r>
      <w:r w:rsidR="008D6F52">
        <w:rPr>
          <w:szCs w:val="32"/>
        </w:rPr>
        <w:t>’</w:t>
      </w:r>
      <w:r w:rsidRPr="00894396">
        <w:rPr>
          <w:szCs w:val="32"/>
        </w:rPr>
        <w:t>allongea un coup de coude qui me coupa le souffle</w:t>
      </w:r>
      <w:r w:rsidR="008D6F52">
        <w:rPr>
          <w:szCs w:val="32"/>
        </w:rPr>
        <w:t>.</w:t>
      </w:r>
    </w:p>
    <w:p w14:paraId="741CC866" w14:textId="7803315E" w:rsidR="008D6F52" w:rsidRDefault="008D6F52" w:rsidP="008D6F52">
      <w:r>
        <w:t>— </w:t>
      </w:r>
      <w:r>
        <w:rPr>
          <w:szCs w:val="32"/>
        </w:rPr>
        <w:t>« </w:t>
      </w:r>
      <w:r w:rsidRPr="00894396">
        <w:rPr>
          <w:szCs w:val="32"/>
        </w:rPr>
        <w:t>C</w:t>
      </w:r>
      <w:r>
        <w:rPr>
          <w:szCs w:val="32"/>
        </w:rPr>
        <w:t>’</w:t>
      </w:r>
      <w:r w:rsidRPr="00894396">
        <w:rPr>
          <w:szCs w:val="32"/>
        </w:rPr>
        <w:t>est moi</w:t>
      </w:r>
      <w:r>
        <w:rPr>
          <w:szCs w:val="32"/>
        </w:rPr>
        <w:t xml:space="preserve">, </w:t>
      </w:r>
      <w:r w:rsidRPr="00894396">
        <w:rPr>
          <w:szCs w:val="32"/>
        </w:rPr>
        <w:t xml:space="preserve">le lieutenant </w:t>
      </w:r>
      <w:proofErr w:type="spellStart"/>
      <w:r w:rsidRPr="00894396">
        <w:rPr>
          <w:szCs w:val="32"/>
        </w:rPr>
        <w:t>Santierra</w:t>
      </w:r>
      <w:proofErr w:type="spellEnd"/>
      <w:r>
        <w:rPr>
          <w:szCs w:val="32"/>
        </w:rPr>
        <w:t xml:space="preserve"> », </w:t>
      </w:r>
      <w:r w:rsidRPr="00894396">
        <w:rPr>
          <w:szCs w:val="32"/>
        </w:rPr>
        <w:t>balbutiai-je</w:t>
      </w:r>
      <w:r>
        <w:rPr>
          <w:szCs w:val="32"/>
        </w:rPr>
        <w:t xml:space="preserve">, </w:t>
      </w:r>
      <w:r w:rsidRPr="00894396">
        <w:rPr>
          <w:szCs w:val="32"/>
        </w:rPr>
        <w:t>comme un homme qui étouffe</w:t>
      </w:r>
      <w:r>
        <w:rPr>
          <w:szCs w:val="32"/>
        </w:rPr>
        <w:t> : « </w:t>
      </w:r>
      <w:r w:rsidRPr="00894396">
        <w:rPr>
          <w:szCs w:val="32"/>
        </w:rPr>
        <w:t>Ouvrez</w:t>
      </w:r>
      <w:r>
        <w:rPr>
          <w:szCs w:val="32"/>
        </w:rPr>
        <w:t> ! »</w:t>
      </w:r>
    </w:p>
    <w:p w14:paraId="639AA638" w14:textId="77777777" w:rsidR="008D6F52" w:rsidRDefault="00000000" w:rsidP="008D6F52">
      <w:pPr>
        <w:rPr>
          <w:szCs w:val="32"/>
        </w:rPr>
      </w:pPr>
      <w:r w:rsidRPr="00894396">
        <w:rPr>
          <w:szCs w:val="32"/>
        </w:rPr>
        <w:t>La porte s</w:t>
      </w:r>
      <w:r w:rsidR="008D6F52">
        <w:rPr>
          <w:szCs w:val="32"/>
        </w:rPr>
        <w:t>’</w:t>
      </w:r>
      <w:r w:rsidRPr="00894396">
        <w:rPr>
          <w:szCs w:val="32"/>
        </w:rPr>
        <w:t>ouvrit furtivement</w:t>
      </w:r>
      <w:r w:rsidR="008D6F52">
        <w:rPr>
          <w:szCs w:val="32"/>
        </w:rPr>
        <w:t xml:space="preserve">. </w:t>
      </w:r>
      <w:r w:rsidRPr="00894396">
        <w:rPr>
          <w:szCs w:val="32"/>
        </w:rPr>
        <w:t>La jeune fille tenait à la main une maigre chandelle</w:t>
      </w:r>
      <w:r w:rsidR="008D6F52">
        <w:rPr>
          <w:szCs w:val="32"/>
        </w:rPr>
        <w:t xml:space="preserve">. </w:t>
      </w:r>
      <w:r w:rsidRPr="00894396">
        <w:rPr>
          <w:szCs w:val="32"/>
        </w:rPr>
        <w:t>En voyant un autre homme avec moi</w:t>
      </w:r>
      <w:r w:rsidR="008D6F52">
        <w:rPr>
          <w:szCs w:val="32"/>
        </w:rPr>
        <w:t xml:space="preserve">, </w:t>
      </w:r>
      <w:r w:rsidRPr="00894396">
        <w:rPr>
          <w:szCs w:val="32"/>
        </w:rPr>
        <w:t>elle se mit à reculer lentement devant nous</w:t>
      </w:r>
      <w:r w:rsidR="008D6F52">
        <w:rPr>
          <w:szCs w:val="32"/>
        </w:rPr>
        <w:t xml:space="preserve">. </w:t>
      </w:r>
      <w:r w:rsidRPr="00894396">
        <w:rPr>
          <w:szCs w:val="32"/>
        </w:rPr>
        <w:t>Son visage impassible et pâle lui donnait un air de spectre</w:t>
      </w:r>
      <w:r w:rsidR="008D6F52">
        <w:rPr>
          <w:szCs w:val="32"/>
        </w:rPr>
        <w:t xml:space="preserve">. </w:t>
      </w:r>
      <w:r w:rsidRPr="00894396">
        <w:rPr>
          <w:szCs w:val="32"/>
        </w:rPr>
        <w:t>Je marchais derrière le général Robles</w:t>
      </w:r>
      <w:r w:rsidR="008D6F52">
        <w:rPr>
          <w:szCs w:val="32"/>
        </w:rPr>
        <w:t xml:space="preserve">. </w:t>
      </w:r>
      <w:r w:rsidRPr="00894396">
        <w:rPr>
          <w:szCs w:val="32"/>
        </w:rPr>
        <w:t>Elle tenait les yeux fixés sur moi</w:t>
      </w:r>
      <w:r w:rsidR="008D6F52">
        <w:rPr>
          <w:szCs w:val="32"/>
        </w:rPr>
        <w:t xml:space="preserve">. </w:t>
      </w:r>
      <w:r w:rsidRPr="00894396">
        <w:rPr>
          <w:szCs w:val="32"/>
        </w:rPr>
        <w:t>Je fis un geste d</w:t>
      </w:r>
      <w:r w:rsidR="008D6F52">
        <w:rPr>
          <w:szCs w:val="32"/>
        </w:rPr>
        <w:t>’</w:t>
      </w:r>
      <w:r w:rsidRPr="00894396">
        <w:rPr>
          <w:szCs w:val="32"/>
        </w:rPr>
        <w:t>impuissance par-dessus le dos de mon chef</w:t>
      </w:r>
      <w:r w:rsidR="008D6F52">
        <w:rPr>
          <w:szCs w:val="32"/>
        </w:rPr>
        <w:t xml:space="preserve">, </w:t>
      </w:r>
      <w:r w:rsidRPr="00894396">
        <w:rPr>
          <w:szCs w:val="32"/>
        </w:rPr>
        <w:lastRenderedPageBreak/>
        <w:t>et m</w:t>
      </w:r>
      <w:r w:rsidR="008D6F52">
        <w:rPr>
          <w:szCs w:val="32"/>
        </w:rPr>
        <w:t>’</w:t>
      </w:r>
      <w:r w:rsidRPr="00894396">
        <w:rPr>
          <w:szCs w:val="32"/>
        </w:rPr>
        <w:t>efforçai de donner à mon visage une expression rassurante</w:t>
      </w:r>
      <w:r w:rsidR="008D6F52">
        <w:rPr>
          <w:szCs w:val="32"/>
        </w:rPr>
        <w:t xml:space="preserve">. </w:t>
      </w:r>
      <w:r w:rsidRPr="00894396">
        <w:rPr>
          <w:szCs w:val="32"/>
        </w:rPr>
        <w:t>Nous ne soufflions pas mot</w:t>
      </w:r>
      <w:r w:rsidR="008D6F52">
        <w:rPr>
          <w:szCs w:val="32"/>
        </w:rPr>
        <w:t>.</w:t>
      </w:r>
    </w:p>
    <w:p w14:paraId="587D44C2" w14:textId="77777777" w:rsidR="008D6F52" w:rsidRDefault="00000000" w:rsidP="008D6F52">
      <w:pPr>
        <w:rPr>
          <w:szCs w:val="32"/>
        </w:rPr>
      </w:pPr>
      <w:r w:rsidRPr="00894396">
        <w:rPr>
          <w:szCs w:val="32"/>
        </w:rPr>
        <w:t>Nous nous trouvions dans une pièce au plancher et aux murs nus</w:t>
      </w:r>
      <w:r w:rsidR="008D6F52">
        <w:rPr>
          <w:szCs w:val="32"/>
        </w:rPr>
        <w:t xml:space="preserve">, </w:t>
      </w:r>
      <w:r w:rsidRPr="00894396">
        <w:rPr>
          <w:szCs w:val="32"/>
        </w:rPr>
        <w:t>qui renfermait</w:t>
      </w:r>
      <w:r w:rsidR="008D6F52">
        <w:rPr>
          <w:szCs w:val="32"/>
        </w:rPr>
        <w:t xml:space="preserve">, </w:t>
      </w:r>
      <w:r w:rsidRPr="00894396">
        <w:rPr>
          <w:szCs w:val="32"/>
        </w:rPr>
        <w:t>pour tout mobilier</w:t>
      </w:r>
      <w:r w:rsidR="008D6F52">
        <w:rPr>
          <w:szCs w:val="32"/>
        </w:rPr>
        <w:t xml:space="preserve">, </w:t>
      </w:r>
      <w:r w:rsidRPr="00894396">
        <w:rPr>
          <w:szCs w:val="32"/>
        </w:rPr>
        <w:t>une table grossière et deux tabourets</w:t>
      </w:r>
      <w:r w:rsidR="008D6F52">
        <w:rPr>
          <w:szCs w:val="32"/>
        </w:rPr>
        <w:t xml:space="preserve">. </w:t>
      </w:r>
      <w:r w:rsidRPr="00894396">
        <w:rPr>
          <w:szCs w:val="32"/>
        </w:rPr>
        <w:t>Une vieille femme aux cheveux gris épars</w:t>
      </w:r>
      <w:r w:rsidR="008D6F52">
        <w:rPr>
          <w:szCs w:val="32"/>
        </w:rPr>
        <w:t xml:space="preserve">, </w:t>
      </w:r>
      <w:r w:rsidRPr="00894396">
        <w:rPr>
          <w:szCs w:val="32"/>
        </w:rPr>
        <w:t>se tordit les mains à notre approche</w:t>
      </w:r>
      <w:r w:rsidR="008D6F52">
        <w:rPr>
          <w:szCs w:val="32"/>
        </w:rPr>
        <w:t xml:space="preserve">. </w:t>
      </w:r>
      <w:r w:rsidRPr="00894396">
        <w:rPr>
          <w:szCs w:val="32"/>
        </w:rPr>
        <w:t>Un bruyant éclat de rire sonna de façon sinistre et déplaisante dans la maison vide</w:t>
      </w:r>
      <w:r w:rsidR="008D6F52">
        <w:rPr>
          <w:szCs w:val="32"/>
        </w:rPr>
        <w:t xml:space="preserve">. </w:t>
      </w:r>
      <w:r w:rsidRPr="00894396">
        <w:rPr>
          <w:szCs w:val="32"/>
        </w:rPr>
        <w:t>La vieille essaya de passer devant nous</w:t>
      </w:r>
      <w:r w:rsidR="008D6F52">
        <w:rPr>
          <w:szCs w:val="32"/>
        </w:rPr>
        <w:t>.</w:t>
      </w:r>
    </w:p>
    <w:p w14:paraId="62CAA207" w14:textId="77777777" w:rsidR="008D6F52" w:rsidRDefault="008D6F52" w:rsidP="008D6F52">
      <w:pPr>
        <w:rPr>
          <w:szCs w:val="32"/>
        </w:rPr>
      </w:pPr>
      <w:r>
        <w:t>— </w:t>
      </w:r>
      <w:r>
        <w:rPr>
          <w:szCs w:val="32"/>
        </w:rPr>
        <w:t>« </w:t>
      </w:r>
      <w:r w:rsidRPr="00894396">
        <w:rPr>
          <w:szCs w:val="32"/>
        </w:rPr>
        <w:t>Ne laissez sortir personne</w:t>
      </w:r>
      <w:r>
        <w:rPr>
          <w:szCs w:val="32"/>
        </w:rPr>
        <w:t> ! »</w:t>
      </w:r>
      <w:r w:rsidRPr="00894396">
        <w:rPr>
          <w:szCs w:val="32"/>
        </w:rPr>
        <w:t xml:space="preserve"> ordonna le général Robles</w:t>
      </w:r>
      <w:r>
        <w:rPr>
          <w:szCs w:val="32"/>
        </w:rPr>
        <w:t>.</w:t>
      </w:r>
    </w:p>
    <w:p w14:paraId="0C3250E9" w14:textId="77777777" w:rsidR="008D6F52" w:rsidRDefault="00000000" w:rsidP="008D6F52">
      <w:pPr>
        <w:rPr>
          <w:szCs w:val="32"/>
        </w:rPr>
      </w:pPr>
      <w:r w:rsidRPr="00894396">
        <w:rPr>
          <w:szCs w:val="32"/>
        </w:rPr>
        <w:t>Je poussai la porte</w:t>
      </w:r>
      <w:r w:rsidR="008D6F52">
        <w:rPr>
          <w:szCs w:val="32"/>
        </w:rPr>
        <w:t xml:space="preserve">, </w:t>
      </w:r>
      <w:r w:rsidRPr="00894396">
        <w:rPr>
          <w:szCs w:val="32"/>
        </w:rPr>
        <w:t>dont j</w:t>
      </w:r>
      <w:r w:rsidR="008D6F52">
        <w:rPr>
          <w:szCs w:val="32"/>
        </w:rPr>
        <w:t>’</w:t>
      </w:r>
      <w:r w:rsidRPr="00894396">
        <w:rPr>
          <w:szCs w:val="32"/>
        </w:rPr>
        <w:t>entendis claquer le pêne</w:t>
      </w:r>
      <w:r w:rsidR="008D6F52">
        <w:rPr>
          <w:szCs w:val="32"/>
        </w:rPr>
        <w:t xml:space="preserve">, </w:t>
      </w:r>
      <w:r w:rsidRPr="00894396">
        <w:rPr>
          <w:szCs w:val="32"/>
        </w:rPr>
        <w:t>et le rire ne parvint plus qu</w:t>
      </w:r>
      <w:r w:rsidR="008D6F52">
        <w:rPr>
          <w:szCs w:val="32"/>
        </w:rPr>
        <w:t>’</w:t>
      </w:r>
      <w:r w:rsidRPr="00894396">
        <w:rPr>
          <w:szCs w:val="32"/>
        </w:rPr>
        <w:t>affaibli à nos oreilles</w:t>
      </w:r>
      <w:r w:rsidR="008D6F52">
        <w:rPr>
          <w:szCs w:val="32"/>
        </w:rPr>
        <w:t>.</w:t>
      </w:r>
    </w:p>
    <w:p w14:paraId="744EB959" w14:textId="77777777" w:rsidR="008D6F52" w:rsidRDefault="00000000" w:rsidP="008D6F52">
      <w:pPr>
        <w:rPr>
          <w:szCs w:val="32"/>
        </w:rPr>
      </w:pPr>
      <w:r w:rsidRPr="00894396">
        <w:rPr>
          <w:szCs w:val="32"/>
        </w:rPr>
        <w:t>Avant que nous eussions pu dire un mot</w:t>
      </w:r>
      <w:r w:rsidR="008D6F52">
        <w:rPr>
          <w:szCs w:val="32"/>
        </w:rPr>
        <w:t xml:space="preserve">, </w:t>
      </w:r>
      <w:r w:rsidRPr="00894396">
        <w:rPr>
          <w:szCs w:val="32"/>
        </w:rPr>
        <w:t>je fus stupéfait d</w:t>
      </w:r>
      <w:r w:rsidR="008D6F52">
        <w:rPr>
          <w:szCs w:val="32"/>
        </w:rPr>
        <w:t>’</w:t>
      </w:r>
      <w:r w:rsidRPr="00894396">
        <w:rPr>
          <w:szCs w:val="32"/>
        </w:rPr>
        <w:t>entendre un grondement lointain de tonnerre</w:t>
      </w:r>
      <w:r w:rsidR="008D6F52">
        <w:rPr>
          <w:szCs w:val="32"/>
        </w:rPr>
        <w:t>.</w:t>
      </w:r>
    </w:p>
    <w:p w14:paraId="4FD5D25A" w14:textId="77777777" w:rsidR="008D6F52" w:rsidRDefault="00000000" w:rsidP="008D6F52">
      <w:pPr>
        <w:rPr>
          <w:szCs w:val="32"/>
        </w:rPr>
      </w:pPr>
      <w:r w:rsidRPr="00894396">
        <w:rPr>
          <w:szCs w:val="32"/>
        </w:rPr>
        <w:t>J</w:t>
      </w:r>
      <w:r w:rsidR="008D6F52">
        <w:rPr>
          <w:szCs w:val="32"/>
        </w:rPr>
        <w:t>’</w:t>
      </w:r>
      <w:r w:rsidRPr="00894396">
        <w:rPr>
          <w:szCs w:val="32"/>
        </w:rPr>
        <w:t>avais emporté dans la maison l</w:t>
      </w:r>
      <w:r w:rsidR="008D6F52">
        <w:rPr>
          <w:szCs w:val="32"/>
        </w:rPr>
        <w:t>’</w:t>
      </w:r>
      <w:r w:rsidRPr="00894396">
        <w:rPr>
          <w:szCs w:val="32"/>
        </w:rPr>
        <w:t>impression d</w:t>
      </w:r>
      <w:r w:rsidR="008D6F52">
        <w:rPr>
          <w:szCs w:val="32"/>
        </w:rPr>
        <w:t>’</w:t>
      </w:r>
      <w:r w:rsidRPr="00894396">
        <w:rPr>
          <w:szCs w:val="32"/>
        </w:rPr>
        <w:t>une nuit de lune claire</w:t>
      </w:r>
      <w:r w:rsidR="008D6F52">
        <w:rPr>
          <w:szCs w:val="32"/>
        </w:rPr>
        <w:t xml:space="preserve">, </w:t>
      </w:r>
      <w:r w:rsidRPr="00894396">
        <w:rPr>
          <w:szCs w:val="32"/>
        </w:rPr>
        <w:t>sans l</w:t>
      </w:r>
      <w:r w:rsidR="008D6F52">
        <w:rPr>
          <w:szCs w:val="32"/>
        </w:rPr>
        <w:t>’</w:t>
      </w:r>
      <w:r w:rsidRPr="00894396">
        <w:rPr>
          <w:szCs w:val="32"/>
        </w:rPr>
        <w:t>ombre d</w:t>
      </w:r>
      <w:r w:rsidR="008D6F52">
        <w:rPr>
          <w:szCs w:val="32"/>
        </w:rPr>
        <w:t>’</w:t>
      </w:r>
      <w:r w:rsidRPr="00894396">
        <w:rPr>
          <w:szCs w:val="32"/>
        </w:rPr>
        <w:t>un nuage au ciel</w:t>
      </w:r>
      <w:r w:rsidR="008D6F52">
        <w:rPr>
          <w:szCs w:val="32"/>
        </w:rPr>
        <w:t xml:space="preserve">. </w:t>
      </w:r>
      <w:r w:rsidRPr="00894396">
        <w:rPr>
          <w:szCs w:val="32"/>
        </w:rPr>
        <w:t>Je n</w:t>
      </w:r>
      <w:r w:rsidR="008D6F52">
        <w:rPr>
          <w:szCs w:val="32"/>
        </w:rPr>
        <w:t>’</w:t>
      </w:r>
      <w:r w:rsidRPr="00894396">
        <w:rPr>
          <w:szCs w:val="32"/>
        </w:rPr>
        <w:t>en croyais pas mes oreilles</w:t>
      </w:r>
      <w:r w:rsidR="008D6F52">
        <w:rPr>
          <w:szCs w:val="32"/>
        </w:rPr>
        <w:t xml:space="preserve">. </w:t>
      </w:r>
      <w:r w:rsidRPr="00894396">
        <w:rPr>
          <w:szCs w:val="32"/>
        </w:rPr>
        <w:t>Envoyé de bonne heure à l</w:t>
      </w:r>
      <w:r w:rsidR="008D6F52">
        <w:rPr>
          <w:szCs w:val="32"/>
        </w:rPr>
        <w:t>’</w:t>
      </w:r>
      <w:r w:rsidRPr="00894396">
        <w:rPr>
          <w:szCs w:val="32"/>
        </w:rPr>
        <w:t>étranger</w:t>
      </w:r>
      <w:r w:rsidR="008D6F52">
        <w:rPr>
          <w:szCs w:val="32"/>
        </w:rPr>
        <w:t xml:space="preserve">, </w:t>
      </w:r>
      <w:r w:rsidRPr="00894396">
        <w:rPr>
          <w:szCs w:val="32"/>
        </w:rPr>
        <w:t>pour y faire mon éducation</w:t>
      </w:r>
      <w:r w:rsidR="008D6F52">
        <w:rPr>
          <w:szCs w:val="32"/>
        </w:rPr>
        <w:t xml:space="preserve">, </w:t>
      </w:r>
      <w:r w:rsidRPr="00894396">
        <w:rPr>
          <w:szCs w:val="32"/>
        </w:rPr>
        <w:t>je n</w:t>
      </w:r>
      <w:r w:rsidR="008D6F52">
        <w:rPr>
          <w:szCs w:val="32"/>
        </w:rPr>
        <w:t>’</w:t>
      </w:r>
      <w:r w:rsidRPr="00894396">
        <w:rPr>
          <w:szCs w:val="32"/>
        </w:rPr>
        <w:t>étais pas familiarisé avec le phénomène naturel le plus redouté de mon pays natal</w:t>
      </w:r>
      <w:r w:rsidR="008D6F52">
        <w:rPr>
          <w:szCs w:val="32"/>
        </w:rPr>
        <w:t xml:space="preserve">. </w:t>
      </w:r>
      <w:r w:rsidRPr="00894396">
        <w:rPr>
          <w:szCs w:val="32"/>
        </w:rPr>
        <w:t>J</w:t>
      </w:r>
      <w:r w:rsidR="008D6F52">
        <w:rPr>
          <w:szCs w:val="32"/>
        </w:rPr>
        <w:t>’</w:t>
      </w:r>
      <w:r w:rsidRPr="00894396">
        <w:rPr>
          <w:szCs w:val="32"/>
        </w:rPr>
        <w:t>aperçus avec un étonnement inexprimable</w:t>
      </w:r>
      <w:r w:rsidR="008D6F52">
        <w:rPr>
          <w:szCs w:val="32"/>
        </w:rPr>
        <w:t xml:space="preserve">, </w:t>
      </w:r>
      <w:r w:rsidRPr="00894396">
        <w:rPr>
          <w:szCs w:val="32"/>
        </w:rPr>
        <w:t>un regard de terreur dans les yeux de mon chef</w:t>
      </w:r>
      <w:r w:rsidR="008D6F52">
        <w:rPr>
          <w:szCs w:val="32"/>
        </w:rPr>
        <w:t xml:space="preserve">. </w:t>
      </w:r>
      <w:r w:rsidRPr="00894396">
        <w:rPr>
          <w:szCs w:val="32"/>
        </w:rPr>
        <w:t>Et tout à coup</w:t>
      </w:r>
      <w:r w:rsidR="008D6F52">
        <w:rPr>
          <w:szCs w:val="32"/>
        </w:rPr>
        <w:t xml:space="preserve">, </w:t>
      </w:r>
      <w:r w:rsidRPr="00894396">
        <w:rPr>
          <w:szCs w:val="32"/>
        </w:rPr>
        <w:t>je me sentis pris de vertige</w:t>
      </w:r>
      <w:r w:rsidR="008D6F52">
        <w:rPr>
          <w:szCs w:val="32"/>
        </w:rPr>
        <w:t xml:space="preserve">. </w:t>
      </w:r>
      <w:r w:rsidRPr="00894396">
        <w:rPr>
          <w:szCs w:val="32"/>
        </w:rPr>
        <w:t>Le général tituba lourdement contre moi</w:t>
      </w:r>
      <w:r w:rsidR="008D6F52">
        <w:rPr>
          <w:szCs w:val="32"/>
        </w:rPr>
        <w:t xml:space="preserve"> ; </w:t>
      </w:r>
      <w:r w:rsidRPr="00894396">
        <w:rPr>
          <w:szCs w:val="32"/>
        </w:rPr>
        <w:t>la jeune fille semblait vaciller au milieu de la pièce</w:t>
      </w:r>
      <w:r w:rsidR="008D6F52">
        <w:rPr>
          <w:szCs w:val="32"/>
        </w:rPr>
        <w:t xml:space="preserve"> ; </w:t>
      </w:r>
      <w:r w:rsidRPr="00894396">
        <w:rPr>
          <w:szCs w:val="32"/>
        </w:rPr>
        <w:t>la chandelle lui tomba des mains et s</w:t>
      </w:r>
      <w:r w:rsidR="008D6F52">
        <w:rPr>
          <w:szCs w:val="32"/>
        </w:rPr>
        <w:t>’</w:t>
      </w:r>
      <w:r w:rsidRPr="00894396">
        <w:rPr>
          <w:szCs w:val="32"/>
        </w:rPr>
        <w:t>éteignit</w:t>
      </w:r>
      <w:r w:rsidR="008D6F52">
        <w:rPr>
          <w:szCs w:val="32"/>
        </w:rPr>
        <w:t xml:space="preserve"> ; </w:t>
      </w:r>
      <w:r w:rsidRPr="00894396">
        <w:rPr>
          <w:szCs w:val="32"/>
        </w:rPr>
        <w:t xml:space="preserve">un cri aigu de </w:t>
      </w:r>
      <w:r w:rsidR="008D6F52">
        <w:rPr>
          <w:i/>
          <w:iCs/>
          <w:szCs w:val="32"/>
        </w:rPr>
        <w:t>« </w:t>
      </w:r>
      <w:proofErr w:type="spellStart"/>
      <w:r w:rsidRPr="00894396">
        <w:rPr>
          <w:i/>
          <w:iCs/>
          <w:szCs w:val="32"/>
        </w:rPr>
        <w:t>Misericordia</w:t>
      </w:r>
      <w:proofErr w:type="spellEnd"/>
      <w:r w:rsidR="008D6F52">
        <w:rPr>
          <w:i/>
          <w:iCs/>
          <w:szCs w:val="32"/>
        </w:rPr>
        <w:t> ! »</w:t>
      </w:r>
      <w:r w:rsidRPr="00894396">
        <w:rPr>
          <w:szCs w:val="32"/>
        </w:rPr>
        <w:t xml:space="preserve"> poussé par la vieille femme me perça les oreilles</w:t>
      </w:r>
      <w:r w:rsidR="008D6F52">
        <w:rPr>
          <w:szCs w:val="32"/>
        </w:rPr>
        <w:t xml:space="preserve">. </w:t>
      </w:r>
      <w:r w:rsidRPr="00894396">
        <w:rPr>
          <w:szCs w:val="32"/>
        </w:rPr>
        <w:t>Dans la nuit d</w:t>
      </w:r>
      <w:r w:rsidR="008D6F52">
        <w:rPr>
          <w:szCs w:val="32"/>
        </w:rPr>
        <w:t>’</w:t>
      </w:r>
      <w:r w:rsidRPr="00894396">
        <w:rPr>
          <w:szCs w:val="32"/>
        </w:rPr>
        <w:t>encre</w:t>
      </w:r>
      <w:r w:rsidR="008D6F52">
        <w:rPr>
          <w:szCs w:val="32"/>
        </w:rPr>
        <w:t xml:space="preserve">, </w:t>
      </w:r>
      <w:r w:rsidRPr="00894396">
        <w:rPr>
          <w:szCs w:val="32"/>
        </w:rPr>
        <w:t>j</w:t>
      </w:r>
      <w:r w:rsidR="008D6F52">
        <w:rPr>
          <w:szCs w:val="32"/>
        </w:rPr>
        <w:t>’</w:t>
      </w:r>
      <w:r w:rsidRPr="00894396">
        <w:rPr>
          <w:szCs w:val="32"/>
        </w:rPr>
        <w:t>entendis le plâtre se détacher des murs</w:t>
      </w:r>
      <w:r w:rsidR="008D6F52">
        <w:rPr>
          <w:szCs w:val="32"/>
        </w:rPr>
        <w:t xml:space="preserve">, </w:t>
      </w:r>
      <w:r w:rsidRPr="00894396">
        <w:rPr>
          <w:szCs w:val="32"/>
        </w:rPr>
        <w:t>Il est heureux qu</w:t>
      </w:r>
      <w:r w:rsidR="008D6F52">
        <w:rPr>
          <w:szCs w:val="32"/>
        </w:rPr>
        <w:t>’</w:t>
      </w:r>
      <w:r w:rsidRPr="00894396">
        <w:rPr>
          <w:szCs w:val="32"/>
        </w:rPr>
        <w:t>il n</w:t>
      </w:r>
      <w:r w:rsidR="008D6F52">
        <w:rPr>
          <w:szCs w:val="32"/>
        </w:rPr>
        <w:t>’</w:t>
      </w:r>
      <w:r w:rsidRPr="00894396">
        <w:rPr>
          <w:szCs w:val="32"/>
        </w:rPr>
        <w:t>y eût pas de plafond</w:t>
      </w:r>
      <w:r w:rsidR="008D6F52">
        <w:rPr>
          <w:szCs w:val="32"/>
        </w:rPr>
        <w:t xml:space="preserve">. </w:t>
      </w:r>
      <w:r w:rsidRPr="00894396">
        <w:rPr>
          <w:szCs w:val="32"/>
        </w:rPr>
        <w:t>Je me cramponnai au loquet de la porte</w:t>
      </w:r>
      <w:r w:rsidR="008D6F52">
        <w:rPr>
          <w:szCs w:val="32"/>
        </w:rPr>
        <w:t xml:space="preserve">, </w:t>
      </w:r>
      <w:r w:rsidRPr="00894396">
        <w:rPr>
          <w:szCs w:val="32"/>
        </w:rPr>
        <w:t>tandis qu</w:t>
      </w:r>
      <w:r w:rsidR="008D6F52">
        <w:rPr>
          <w:szCs w:val="32"/>
        </w:rPr>
        <w:t>’</w:t>
      </w:r>
      <w:r w:rsidRPr="00894396">
        <w:rPr>
          <w:szCs w:val="32"/>
        </w:rPr>
        <w:t>au-dessus de ma tête les tuiles du toit cessaient de grincer</w:t>
      </w:r>
      <w:r w:rsidR="008D6F52">
        <w:rPr>
          <w:szCs w:val="32"/>
        </w:rPr>
        <w:t xml:space="preserve">. </w:t>
      </w:r>
      <w:r w:rsidRPr="00894396">
        <w:rPr>
          <w:szCs w:val="32"/>
        </w:rPr>
        <w:t>La secousse était finie</w:t>
      </w:r>
      <w:r w:rsidR="008D6F52">
        <w:rPr>
          <w:szCs w:val="32"/>
        </w:rPr>
        <w:t>.</w:t>
      </w:r>
    </w:p>
    <w:p w14:paraId="18D4F1BE" w14:textId="77777777" w:rsidR="008D6F52" w:rsidRDefault="008D6F52" w:rsidP="008D6F52">
      <w:pPr>
        <w:rPr>
          <w:szCs w:val="32"/>
        </w:rPr>
      </w:pPr>
      <w:r>
        <w:lastRenderedPageBreak/>
        <w:t>— </w:t>
      </w:r>
      <w:r>
        <w:rPr>
          <w:szCs w:val="32"/>
        </w:rPr>
        <w:t>« </w:t>
      </w:r>
      <w:r w:rsidRPr="00894396">
        <w:rPr>
          <w:szCs w:val="32"/>
        </w:rPr>
        <w:t>Dehors</w:t>
      </w:r>
      <w:r>
        <w:rPr>
          <w:szCs w:val="32"/>
        </w:rPr>
        <w:t xml:space="preserve"> ; </w:t>
      </w:r>
      <w:r w:rsidRPr="00894396">
        <w:rPr>
          <w:szCs w:val="32"/>
        </w:rPr>
        <w:t>la porte</w:t>
      </w:r>
      <w:r>
        <w:rPr>
          <w:szCs w:val="32"/>
        </w:rPr>
        <w:t xml:space="preserve"> ! </w:t>
      </w:r>
      <w:r w:rsidRPr="00894396">
        <w:rPr>
          <w:szCs w:val="32"/>
        </w:rPr>
        <w:t>fuyez</w:t>
      </w:r>
      <w:r>
        <w:rPr>
          <w:szCs w:val="32"/>
        </w:rPr>
        <w:t xml:space="preserve">, </w:t>
      </w:r>
      <w:proofErr w:type="spellStart"/>
      <w:r w:rsidRPr="00894396">
        <w:rPr>
          <w:szCs w:val="32"/>
        </w:rPr>
        <w:t>Santierra</w:t>
      </w:r>
      <w:proofErr w:type="spellEnd"/>
      <w:r>
        <w:rPr>
          <w:szCs w:val="32"/>
        </w:rPr>
        <w:t xml:space="preserve">, </w:t>
      </w:r>
      <w:r w:rsidRPr="00894396">
        <w:rPr>
          <w:szCs w:val="32"/>
        </w:rPr>
        <w:t>fuyez</w:t>
      </w:r>
      <w:r>
        <w:rPr>
          <w:szCs w:val="32"/>
        </w:rPr>
        <w:t> ! »</w:t>
      </w:r>
      <w:r w:rsidRPr="00894396">
        <w:rPr>
          <w:szCs w:val="32"/>
        </w:rPr>
        <w:t xml:space="preserve"> hurlait le général</w:t>
      </w:r>
      <w:r>
        <w:rPr>
          <w:szCs w:val="32"/>
        </w:rPr>
        <w:t xml:space="preserve">. </w:t>
      </w:r>
      <w:r w:rsidRPr="00894396">
        <w:rPr>
          <w:szCs w:val="32"/>
        </w:rPr>
        <w:t>Dans notre pays</w:t>
      </w:r>
      <w:r>
        <w:rPr>
          <w:szCs w:val="32"/>
        </w:rPr>
        <w:t xml:space="preserve">, </w:t>
      </w:r>
      <w:r w:rsidRPr="00894396">
        <w:rPr>
          <w:i/>
          <w:iCs/>
          <w:szCs w:val="32"/>
        </w:rPr>
        <w:t>Señores</w:t>
      </w:r>
      <w:r>
        <w:rPr>
          <w:i/>
          <w:iCs/>
          <w:szCs w:val="32"/>
        </w:rPr>
        <w:t xml:space="preserve">, </w:t>
      </w:r>
      <w:r w:rsidRPr="00894396">
        <w:rPr>
          <w:szCs w:val="32"/>
        </w:rPr>
        <w:t>les plus braves n</w:t>
      </w:r>
      <w:r>
        <w:rPr>
          <w:szCs w:val="32"/>
        </w:rPr>
        <w:t>’</w:t>
      </w:r>
      <w:r w:rsidRPr="00894396">
        <w:rPr>
          <w:szCs w:val="32"/>
        </w:rPr>
        <w:t>ont pas honte d</w:t>
      </w:r>
      <w:r>
        <w:rPr>
          <w:szCs w:val="32"/>
        </w:rPr>
        <w:t>’</w:t>
      </w:r>
      <w:r w:rsidRPr="00894396">
        <w:rPr>
          <w:szCs w:val="32"/>
        </w:rPr>
        <w:t>avouer la terreur qu</w:t>
      </w:r>
      <w:r>
        <w:rPr>
          <w:szCs w:val="32"/>
        </w:rPr>
        <w:t>’</w:t>
      </w:r>
      <w:r w:rsidRPr="00894396">
        <w:rPr>
          <w:szCs w:val="32"/>
        </w:rPr>
        <w:t>un tremblement de terre inspire à tous les hommes</w:t>
      </w:r>
      <w:r>
        <w:rPr>
          <w:szCs w:val="32"/>
        </w:rPr>
        <w:t xml:space="preserve">. </w:t>
      </w:r>
      <w:r w:rsidRPr="00894396">
        <w:rPr>
          <w:szCs w:val="32"/>
        </w:rPr>
        <w:t>On ne s</w:t>
      </w:r>
      <w:r>
        <w:rPr>
          <w:szCs w:val="32"/>
        </w:rPr>
        <w:t>’</w:t>
      </w:r>
      <w:r w:rsidRPr="00894396">
        <w:rPr>
          <w:szCs w:val="32"/>
        </w:rPr>
        <w:t>y fait pas</w:t>
      </w:r>
      <w:r>
        <w:rPr>
          <w:szCs w:val="32"/>
        </w:rPr>
        <w:t xml:space="preserve">. </w:t>
      </w:r>
      <w:r w:rsidRPr="00894396">
        <w:rPr>
          <w:szCs w:val="32"/>
        </w:rPr>
        <w:t>Une expérience renouvelée ne fait qu</w:t>
      </w:r>
      <w:r>
        <w:rPr>
          <w:szCs w:val="32"/>
        </w:rPr>
        <w:t>’</w:t>
      </w:r>
      <w:r w:rsidRPr="00894396">
        <w:rPr>
          <w:szCs w:val="32"/>
        </w:rPr>
        <w:t>ajouter à l</w:t>
      </w:r>
      <w:r>
        <w:rPr>
          <w:szCs w:val="32"/>
        </w:rPr>
        <w:t>’</w:t>
      </w:r>
      <w:r w:rsidRPr="00894396">
        <w:rPr>
          <w:szCs w:val="32"/>
        </w:rPr>
        <w:t>horreur de cette épouvante sans nom</w:t>
      </w:r>
      <w:r>
        <w:rPr>
          <w:szCs w:val="32"/>
        </w:rPr>
        <w:t>.</w:t>
      </w:r>
    </w:p>
    <w:p w14:paraId="19C99487" w14:textId="77777777" w:rsidR="008D6F52" w:rsidRDefault="00000000" w:rsidP="008D6F52">
      <w:pPr>
        <w:rPr>
          <w:szCs w:val="32"/>
        </w:rPr>
      </w:pPr>
      <w:r w:rsidRPr="00894396">
        <w:rPr>
          <w:szCs w:val="32"/>
        </w:rPr>
        <w:t>C</w:t>
      </w:r>
      <w:r w:rsidR="008D6F52">
        <w:rPr>
          <w:szCs w:val="32"/>
        </w:rPr>
        <w:t>’</w:t>
      </w:r>
      <w:r w:rsidRPr="00894396">
        <w:rPr>
          <w:szCs w:val="32"/>
        </w:rPr>
        <w:t>était mon premier tremblement de terre</w:t>
      </w:r>
      <w:r w:rsidR="008D6F52">
        <w:rPr>
          <w:szCs w:val="32"/>
        </w:rPr>
        <w:t xml:space="preserve">, </w:t>
      </w:r>
      <w:r w:rsidRPr="00894396">
        <w:rPr>
          <w:szCs w:val="32"/>
        </w:rPr>
        <w:t>et j</w:t>
      </w:r>
      <w:r w:rsidR="008D6F52">
        <w:rPr>
          <w:szCs w:val="32"/>
        </w:rPr>
        <w:t>’</w:t>
      </w:r>
      <w:r w:rsidRPr="00894396">
        <w:rPr>
          <w:szCs w:val="32"/>
        </w:rPr>
        <w:t>étais le plus calme de tous</w:t>
      </w:r>
      <w:r w:rsidR="008D6F52">
        <w:rPr>
          <w:szCs w:val="32"/>
        </w:rPr>
        <w:t xml:space="preserve">. </w:t>
      </w:r>
      <w:r w:rsidRPr="00894396">
        <w:rPr>
          <w:szCs w:val="32"/>
        </w:rPr>
        <w:t>Je compris que le craquement venu du dehors était causé par la chute du porche avec ses pilastres de bois et son toit de tuiles en surplomb</w:t>
      </w:r>
      <w:r w:rsidR="008D6F52">
        <w:rPr>
          <w:szCs w:val="32"/>
        </w:rPr>
        <w:t xml:space="preserve">. </w:t>
      </w:r>
      <w:r w:rsidRPr="00894396">
        <w:rPr>
          <w:szCs w:val="32"/>
        </w:rPr>
        <w:t>La prochaine secousse allait peut-être démolir la maison</w:t>
      </w:r>
      <w:r w:rsidR="008D6F52">
        <w:rPr>
          <w:szCs w:val="32"/>
        </w:rPr>
        <w:t>.</w:t>
      </w:r>
    </w:p>
    <w:p w14:paraId="598C6C1D" w14:textId="77777777" w:rsidR="008D6F52" w:rsidRDefault="00000000" w:rsidP="008D6F52">
      <w:pPr>
        <w:rPr>
          <w:szCs w:val="32"/>
        </w:rPr>
      </w:pPr>
      <w:r w:rsidRPr="00894396">
        <w:rPr>
          <w:szCs w:val="32"/>
        </w:rPr>
        <w:t>Le grondement de tonnerre se rapprochait de nouveau</w:t>
      </w:r>
      <w:r w:rsidR="008D6F52">
        <w:rPr>
          <w:szCs w:val="32"/>
        </w:rPr>
        <w:t xml:space="preserve">. </w:t>
      </w:r>
      <w:r w:rsidRPr="00894396">
        <w:rPr>
          <w:szCs w:val="32"/>
        </w:rPr>
        <w:t>Le général courait autour de la pièce</w:t>
      </w:r>
      <w:r w:rsidR="008D6F52">
        <w:rPr>
          <w:szCs w:val="32"/>
        </w:rPr>
        <w:t xml:space="preserve">, </w:t>
      </w:r>
      <w:r w:rsidRPr="00894396">
        <w:rPr>
          <w:szCs w:val="32"/>
        </w:rPr>
        <w:t>à la recherche de la porte</w:t>
      </w:r>
      <w:r w:rsidR="008D6F52">
        <w:rPr>
          <w:szCs w:val="32"/>
        </w:rPr>
        <w:t xml:space="preserve">, </w:t>
      </w:r>
      <w:r w:rsidRPr="00894396">
        <w:rPr>
          <w:szCs w:val="32"/>
        </w:rPr>
        <w:t>peut-être</w:t>
      </w:r>
      <w:r w:rsidR="008D6F52">
        <w:rPr>
          <w:szCs w:val="32"/>
        </w:rPr>
        <w:t xml:space="preserve">. </w:t>
      </w:r>
      <w:r w:rsidRPr="00894396">
        <w:rPr>
          <w:szCs w:val="32"/>
        </w:rPr>
        <w:t>Je jugeai</w:t>
      </w:r>
      <w:r w:rsidR="008D6F52">
        <w:rPr>
          <w:szCs w:val="32"/>
        </w:rPr>
        <w:t xml:space="preserve">, </w:t>
      </w:r>
      <w:r w:rsidRPr="00894396">
        <w:rPr>
          <w:szCs w:val="32"/>
        </w:rPr>
        <w:t>à l</w:t>
      </w:r>
      <w:r w:rsidR="008D6F52">
        <w:rPr>
          <w:szCs w:val="32"/>
        </w:rPr>
        <w:t>’</w:t>
      </w:r>
      <w:r w:rsidRPr="00894396">
        <w:rPr>
          <w:szCs w:val="32"/>
        </w:rPr>
        <w:t>entendre</w:t>
      </w:r>
      <w:r w:rsidR="008D6F52">
        <w:rPr>
          <w:szCs w:val="32"/>
        </w:rPr>
        <w:t xml:space="preserve">, </w:t>
      </w:r>
      <w:r w:rsidRPr="00894396">
        <w:rPr>
          <w:szCs w:val="32"/>
        </w:rPr>
        <w:t>qu</w:t>
      </w:r>
      <w:r w:rsidR="008D6F52">
        <w:rPr>
          <w:szCs w:val="32"/>
        </w:rPr>
        <w:t>’</w:t>
      </w:r>
      <w:r w:rsidRPr="00894396">
        <w:rPr>
          <w:szCs w:val="32"/>
        </w:rPr>
        <w:t>il tentait d</w:t>
      </w:r>
      <w:r w:rsidR="008D6F52">
        <w:rPr>
          <w:szCs w:val="32"/>
        </w:rPr>
        <w:t>’</w:t>
      </w:r>
      <w:r w:rsidRPr="00894396">
        <w:rPr>
          <w:szCs w:val="32"/>
        </w:rPr>
        <w:t>escalader les murs</w:t>
      </w:r>
      <w:r w:rsidR="008D6F52">
        <w:rPr>
          <w:szCs w:val="32"/>
        </w:rPr>
        <w:t xml:space="preserve">, </w:t>
      </w:r>
      <w:r w:rsidRPr="00894396">
        <w:rPr>
          <w:szCs w:val="32"/>
        </w:rPr>
        <w:t>et sa voix invoqua distinctement les noms de plusieurs saints</w:t>
      </w:r>
      <w:r w:rsidR="008D6F52">
        <w:rPr>
          <w:szCs w:val="32"/>
        </w:rPr>
        <w:t>. – « </w:t>
      </w:r>
      <w:r w:rsidRPr="00894396">
        <w:rPr>
          <w:szCs w:val="32"/>
        </w:rPr>
        <w:t>Dehors</w:t>
      </w:r>
      <w:r w:rsidR="008D6F52">
        <w:rPr>
          <w:szCs w:val="32"/>
        </w:rPr>
        <w:t xml:space="preserve">, </w:t>
      </w:r>
      <w:proofErr w:type="spellStart"/>
      <w:r w:rsidRPr="00894396">
        <w:rPr>
          <w:szCs w:val="32"/>
        </w:rPr>
        <w:t>Santierra</w:t>
      </w:r>
      <w:proofErr w:type="spellEnd"/>
      <w:r w:rsidR="008D6F52">
        <w:rPr>
          <w:szCs w:val="32"/>
        </w:rPr>
        <w:t xml:space="preserve">, </w:t>
      </w:r>
      <w:r w:rsidRPr="00894396">
        <w:rPr>
          <w:szCs w:val="32"/>
        </w:rPr>
        <w:t>dehors</w:t>
      </w:r>
      <w:r w:rsidR="008D6F52">
        <w:rPr>
          <w:szCs w:val="32"/>
        </w:rPr>
        <w:t> ! »</w:t>
      </w:r>
      <w:r w:rsidRPr="00894396">
        <w:rPr>
          <w:szCs w:val="32"/>
        </w:rPr>
        <w:t xml:space="preserve"> hurla-t-il</w:t>
      </w:r>
      <w:r w:rsidR="008D6F52">
        <w:rPr>
          <w:szCs w:val="32"/>
        </w:rPr>
        <w:t>.</w:t>
      </w:r>
    </w:p>
    <w:p w14:paraId="0DC2FF0A" w14:textId="77777777" w:rsidR="008D6F52" w:rsidRDefault="00000000" w:rsidP="008D6F52">
      <w:pPr>
        <w:rPr>
          <w:szCs w:val="32"/>
        </w:rPr>
      </w:pPr>
      <w:r w:rsidRPr="00894396">
        <w:rPr>
          <w:szCs w:val="32"/>
        </w:rPr>
        <w:t>La voix de la jeune fille est la seule que je n</w:t>
      </w:r>
      <w:r w:rsidR="008D6F52">
        <w:rPr>
          <w:szCs w:val="32"/>
        </w:rPr>
        <w:t>’</w:t>
      </w:r>
      <w:r w:rsidRPr="00894396">
        <w:rPr>
          <w:szCs w:val="32"/>
        </w:rPr>
        <w:t>entendis pas</w:t>
      </w:r>
      <w:r w:rsidR="008D6F52">
        <w:rPr>
          <w:szCs w:val="32"/>
        </w:rPr>
        <w:t>.</w:t>
      </w:r>
    </w:p>
    <w:p w14:paraId="0DCD203E" w14:textId="7B1C750A" w:rsidR="008D6F52" w:rsidRDefault="008D6F52" w:rsidP="008D6F52">
      <w:r>
        <w:t>— </w:t>
      </w:r>
      <w:r>
        <w:rPr>
          <w:szCs w:val="32"/>
        </w:rPr>
        <w:t>« </w:t>
      </w:r>
      <w:r w:rsidRPr="00894396">
        <w:rPr>
          <w:szCs w:val="32"/>
        </w:rPr>
        <w:t>Général</w:t>
      </w:r>
      <w:r>
        <w:rPr>
          <w:szCs w:val="32"/>
        </w:rPr>
        <w:t> ! »</w:t>
      </w:r>
      <w:r w:rsidRPr="00894396">
        <w:rPr>
          <w:szCs w:val="32"/>
        </w:rPr>
        <w:t xml:space="preserve"> criai-je</w:t>
      </w:r>
      <w:r>
        <w:rPr>
          <w:szCs w:val="32"/>
        </w:rPr>
        <w:t>, « </w:t>
      </w:r>
      <w:r w:rsidRPr="00894396">
        <w:rPr>
          <w:szCs w:val="32"/>
        </w:rPr>
        <w:t>je ne puis ouvrir la porte</w:t>
      </w:r>
      <w:r>
        <w:rPr>
          <w:szCs w:val="32"/>
        </w:rPr>
        <w:t xml:space="preserve">. </w:t>
      </w:r>
      <w:r w:rsidRPr="00894396">
        <w:rPr>
          <w:szCs w:val="32"/>
        </w:rPr>
        <w:t>Nous devons être enfermés</w:t>
      </w:r>
      <w:r>
        <w:rPr>
          <w:szCs w:val="32"/>
        </w:rPr>
        <w:t>. »</w:t>
      </w:r>
    </w:p>
    <w:p w14:paraId="12A12565" w14:textId="77777777" w:rsidR="008D6F52" w:rsidRDefault="00000000" w:rsidP="008D6F52">
      <w:pPr>
        <w:rPr>
          <w:szCs w:val="32"/>
        </w:rPr>
      </w:pPr>
      <w:r w:rsidRPr="00894396">
        <w:rPr>
          <w:szCs w:val="32"/>
        </w:rPr>
        <w:t xml:space="preserve">Je ne </w:t>
      </w:r>
      <w:proofErr w:type="spellStart"/>
      <w:r w:rsidRPr="00894396">
        <w:rPr>
          <w:szCs w:val="32"/>
        </w:rPr>
        <w:t>pus</w:t>
      </w:r>
      <w:proofErr w:type="spellEnd"/>
      <w:r w:rsidRPr="00894396">
        <w:rPr>
          <w:szCs w:val="32"/>
        </w:rPr>
        <w:t xml:space="preserve"> reconnaître sa voix dans la bordée de jurons et de cris de désespoir qu</w:t>
      </w:r>
      <w:r w:rsidR="008D6F52">
        <w:rPr>
          <w:szCs w:val="32"/>
        </w:rPr>
        <w:t>’</w:t>
      </w:r>
      <w:r w:rsidRPr="00894396">
        <w:rPr>
          <w:szCs w:val="32"/>
        </w:rPr>
        <w:t>il lança</w:t>
      </w:r>
      <w:r w:rsidR="008D6F52">
        <w:rPr>
          <w:szCs w:val="32"/>
        </w:rPr>
        <w:t xml:space="preserve">. </w:t>
      </w:r>
      <w:r w:rsidRPr="00894396">
        <w:rPr>
          <w:szCs w:val="32"/>
        </w:rPr>
        <w:t>Je connais bien les hommes de mon pays</w:t>
      </w:r>
      <w:r w:rsidR="008D6F52">
        <w:rPr>
          <w:szCs w:val="32"/>
        </w:rPr>
        <w:t xml:space="preserve">, </w:t>
      </w:r>
      <w:r w:rsidRPr="00894396">
        <w:rPr>
          <w:i/>
          <w:iCs/>
          <w:szCs w:val="32"/>
        </w:rPr>
        <w:t>Señores</w:t>
      </w:r>
      <w:r w:rsidR="008D6F52">
        <w:rPr>
          <w:i/>
          <w:iCs/>
          <w:szCs w:val="32"/>
        </w:rPr>
        <w:t xml:space="preserve">, </w:t>
      </w:r>
      <w:r w:rsidRPr="00894396">
        <w:rPr>
          <w:szCs w:val="32"/>
        </w:rPr>
        <w:t>surtout ceux des provinces les plus exposées aux tremblements de terre</w:t>
      </w:r>
      <w:r w:rsidR="008D6F52">
        <w:rPr>
          <w:szCs w:val="32"/>
        </w:rPr>
        <w:t xml:space="preserve">, </w:t>
      </w:r>
      <w:r w:rsidRPr="00894396">
        <w:rPr>
          <w:szCs w:val="32"/>
        </w:rPr>
        <w:t>qui ne voudraient jamais manger</w:t>
      </w:r>
      <w:r w:rsidR="008D6F52">
        <w:rPr>
          <w:szCs w:val="32"/>
        </w:rPr>
        <w:t xml:space="preserve">, </w:t>
      </w:r>
      <w:r w:rsidRPr="00894396">
        <w:rPr>
          <w:szCs w:val="32"/>
        </w:rPr>
        <w:t>dormir</w:t>
      </w:r>
      <w:r w:rsidR="008D6F52">
        <w:rPr>
          <w:szCs w:val="32"/>
        </w:rPr>
        <w:t xml:space="preserve">, </w:t>
      </w:r>
      <w:r w:rsidRPr="00894396">
        <w:rPr>
          <w:szCs w:val="32"/>
        </w:rPr>
        <w:t>prier ou même faire une partie de cartes avec des portes closes</w:t>
      </w:r>
      <w:r w:rsidR="008D6F52">
        <w:rPr>
          <w:szCs w:val="32"/>
        </w:rPr>
        <w:t xml:space="preserve">. </w:t>
      </w:r>
      <w:r w:rsidRPr="00894396">
        <w:rPr>
          <w:szCs w:val="32"/>
        </w:rPr>
        <w:t>Le danger consiste moins dans la perte de temps</w:t>
      </w:r>
      <w:r w:rsidR="008D6F52">
        <w:rPr>
          <w:szCs w:val="32"/>
        </w:rPr>
        <w:t xml:space="preserve">, </w:t>
      </w:r>
      <w:r w:rsidRPr="00894396">
        <w:rPr>
          <w:szCs w:val="32"/>
        </w:rPr>
        <w:t>que dans le mouvement des murs qui peut empêcher complètement une porte de s</w:t>
      </w:r>
      <w:r w:rsidR="008D6F52">
        <w:rPr>
          <w:szCs w:val="32"/>
        </w:rPr>
        <w:t>’</w:t>
      </w:r>
      <w:r w:rsidRPr="00894396">
        <w:rPr>
          <w:szCs w:val="32"/>
        </w:rPr>
        <w:t>ouvrir</w:t>
      </w:r>
      <w:r w:rsidR="008D6F52">
        <w:rPr>
          <w:szCs w:val="32"/>
        </w:rPr>
        <w:t xml:space="preserve">. </w:t>
      </w:r>
      <w:r w:rsidRPr="00894396">
        <w:rPr>
          <w:szCs w:val="32"/>
        </w:rPr>
        <w:t>C</w:t>
      </w:r>
      <w:r w:rsidR="008D6F52">
        <w:rPr>
          <w:szCs w:val="32"/>
        </w:rPr>
        <w:t>’</w:t>
      </w:r>
      <w:r w:rsidRPr="00894396">
        <w:rPr>
          <w:szCs w:val="32"/>
        </w:rPr>
        <w:t>est ce qui venait de se passer</w:t>
      </w:r>
      <w:r w:rsidR="008D6F52">
        <w:rPr>
          <w:szCs w:val="32"/>
        </w:rPr>
        <w:t xml:space="preserve">. </w:t>
      </w:r>
      <w:r w:rsidRPr="00894396">
        <w:rPr>
          <w:szCs w:val="32"/>
        </w:rPr>
        <w:t>Nous étions pris au piège</w:t>
      </w:r>
      <w:r w:rsidR="008D6F52">
        <w:rPr>
          <w:szCs w:val="32"/>
        </w:rPr>
        <w:t xml:space="preserve">, </w:t>
      </w:r>
      <w:r w:rsidRPr="00894396">
        <w:rPr>
          <w:szCs w:val="32"/>
        </w:rPr>
        <w:t>sans aucune aide à attendre de personne</w:t>
      </w:r>
      <w:r w:rsidR="008D6F52">
        <w:rPr>
          <w:szCs w:val="32"/>
        </w:rPr>
        <w:t xml:space="preserve">. </w:t>
      </w:r>
      <w:r w:rsidRPr="00894396">
        <w:rPr>
          <w:szCs w:val="32"/>
        </w:rPr>
        <w:t>Il n</w:t>
      </w:r>
      <w:r w:rsidR="008D6F52">
        <w:rPr>
          <w:szCs w:val="32"/>
        </w:rPr>
        <w:t>’</w:t>
      </w:r>
      <w:r w:rsidRPr="00894396">
        <w:rPr>
          <w:szCs w:val="32"/>
        </w:rPr>
        <w:t xml:space="preserve">y a pas un homme dans mon pays qui </w:t>
      </w:r>
      <w:r w:rsidRPr="00894396">
        <w:rPr>
          <w:szCs w:val="32"/>
        </w:rPr>
        <w:lastRenderedPageBreak/>
        <w:t>consente à entrer dans une maison</w:t>
      </w:r>
      <w:r w:rsidR="008D6F52">
        <w:rPr>
          <w:szCs w:val="32"/>
        </w:rPr>
        <w:t xml:space="preserve">, </w:t>
      </w:r>
      <w:r w:rsidRPr="00894396">
        <w:rPr>
          <w:szCs w:val="32"/>
        </w:rPr>
        <w:t>quand la terre tremble</w:t>
      </w:r>
      <w:r w:rsidR="008D6F52">
        <w:rPr>
          <w:szCs w:val="32"/>
        </w:rPr>
        <w:t xml:space="preserve">. </w:t>
      </w:r>
      <w:r w:rsidRPr="00894396">
        <w:rPr>
          <w:szCs w:val="32"/>
        </w:rPr>
        <w:t>Il n</w:t>
      </w:r>
      <w:r w:rsidR="008D6F52">
        <w:rPr>
          <w:szCs w:val="32"/>
        </w:rPr>
        <w:t>’</w:t>
      </w:r>
      <w:r w:rsidRPr="00894396">
        <w:rPr>
          <w:szCs w:val="32"/>
        </w:rPr>
        <w:t>y en a jamais eu</w:t>
      </w:r>
      <w:r w:rsidR="008D6F52">
        <w:rPr>
          <w:szCs w:val="32"/>
        </w:rPr>
        <w:t xml:space="preserve">, </w:t>
      </w:r>
      <w:r w:rsidRPr="00894396">
        <w:rPr>
          <w:szCs w:val="32"/>
        </w:rPr>
        <w:t>sauf un</w:t>
      </w:r>
      <w:r w:rsidR="008D6F52">
        <w:rPr>
          <w:szCs w:val="32"/>
        </w:rPr>
        <w:t xml:space="preserve">, </w:t>
      </w:r>
      <w:r w:rsidRPr="00894396">
        <w:rPr>
          <w:szCs w:val="32"/>
        </w:rPr>
        <w:t>un seul</w:t>
      </w:r>
      <w:r w:rsidR="008D6F52">
        <w:rPr>
          <w:szCs w:val="32"/>
        </w:rPr>
        <w:t xml:space="preserve">, </w:t>
      </w:r>
      <w:r w:rsidRPr="00894396">
        <w:rPr>
          <w:szCs w:val="32"/>
        </w:rPr>
        <w:t>Gaspar Ruiz</w:t>
      </w:r>
      <w:r w:rsidR="008D6F52">
        <w:rPr>
          <w:szCs w:val="32"/>
        </w:rPr>
        <w:t> !</w:t>
      </w:r>
    </w:p>
    <w:p w14:paraId="4BD636C1" w14:textId="77777777" w:rsidR="008D6F52" w:rsidRDefault="00000000" w:rsidP="008D6F52">
      <w:pPr>
        <w:rPr>
          <w:szCs w:val="32"/>
        </w:rPr>
      </w:pPr>
      <w:r w:rsidRPr="00894396">
        <w:rPr>
          <w:szCs w:val="32"/>
        </w:rPr>
        <w:t>Il était sorti du trou où il nichait</w:t>
      </w:r>
      <w:r w:rsidR="008D6F52">
        <w:rPr>
          <w:szCs w:val="32"/>
        </w:rPr>
        <w:t xml:space="preserve">, </w:t>
      </w:r>
      <w:r w:rsidRPr="00894396">
        <w:rPr>
          <w:szCs w:val="32"/>
        </w:rPr>
        <w:t>et avait sauté par-dessus la charpente du porche démoli</w:t>
      </w:r>
      <w:r w:rsidR="008D6F52">
        <w:rPr>
          <w:szCs w:val="32"/>
        </w:rPr>
        <w:t xml:space="preserve">. </w:t>
      </w:r>
      <w:r w:rsidRPr="00894396">
        <w:rPr>
          <w:szCs w:val="32"/>
        </w:rPr>
        <w:t>J</w:t>
      </w:r>
      <w:r w:rsidR="008D6F52">
        <w:rPr>
          <w:szCs w:val="32"/>
        </w:rPr>
        <w:t>’</w:t>
      </w:r>
      <w:r w:rsidRPr="00894396">
        <w:rPr>
          <w:szCs w:val="32"/>
        </w:rPr>
        <w:t>entendis une voix puissante</w:t>
      </w:r>
      <w:r w:rsidR="008D6F52">
        <w:rPr>
          <w:szCs w:val="32"/>
        </w:rPr>
        <w:t xml:space="preserve">, </w:t>
      </w:r>
      <w:r w:rsidRPr="00894396">
        <w:rPr>
          <w:szCs w:val="32"/>
        </w:rPr>
        <w:t>sortie de poumons de géant</w:t>
      </w:r>
      <w:r w:rsidR="008D6F52">
        <w:rPr>
          <w:szCs w:val="32"/>
        </w:rPr>
        <w:t xml:space="preserve">, </w:t>
      </w:r>
      <w:r w:rsidRPr="00894396">
        <w:rPr>
          <w:szCs w:val="32"/>
        </w:rPr>
        <w:t>qui dominait le grondement souterrain de la destruction approchante</w:t>
      </w:r>
      <w:r w:rsidR="008D6F52">
        <w:rPr>
          <w:szCs w:val="32"/>
        </w:rPr>
        <w:t xml:space="preserve">, </w:t>
      </w:r>
      <w:r w:rsidRPr="00894396">
        <w:rPr>
          <w:szCs w:val="32"/>
        </w:rPr>
        <w:t>pour crier</w:t>
      </w:r>
      <w:r w:rsidR="008D6F52">
        <w:rPr>
          <w:szCs w:val="32"/>
        </w:rPr>
        <w:t> : – « </w:t>
      </w:r>
      <w:proofErr w:type="spellStart"/>
      <w:r w:rsidRPr="00894396">
        <w:rPr>
          <w:szCs w:val="32"/>
        </w:rPr>
        <w:t>Erminia</w:t>
      </w:r>
      <w:proofErr w:type="spellEnd"/>
      <w:r w:rsidR="008D6F52">
        <w:rPr>
          <w:szCs w:val="32"/>
        </w:rPr>
        <w:t> ! »</w:t>
      </w:r>
      <w:r w:rsidRPr="00894396">
        <w:rPr>
          <w:szCs w:val="32"/>
        </w:rPr>
        <w:t xml:space="preserve"> Un tremblement de terre est grand niveleur de situations</w:t>
      </w:r>
      <w:r w:rsidR="008D6F52">
        <w:rPr>
          <w:szCs w:val="32"/>
        </w:rPr>
        <w:t xml:space="preserve">. </w:t>
      </w:r>
      <w:r w:rsidRPr="00894396">
        <w:rPr>
          <w:szCs w:val="32"/>
        </w:rPr>
        <w:t>Je fis appel à toute mon énergie pour surmonter la terreur de la scène</w:t>
      </w:r>
      <w:r w:rsidR="008D6F52">
        <w:rPr>
          <w:szCs w:val="32"/>
        </w:rPr>
        <w:t> : – « </w:t>
      </w:r>
      <w:r w:rsidRPr="00894396">
        <w:rPr>
          <w:szCs w:val="32"/>
        </w:rPr>
        <w:t>Elle est ici</w:t>
      </w:r>
      <w:r w:rsidR="008D6F52">
        <w:rPr>
          <w:szCs w:val="32"/>
        </w:rPr>
        <w:t> ! »</w:t>
      </w:r>
      <w:r w:rsidRPr="00894396">
        <w:rPr>
          <w:szCs w:val="32"/>
        </w:rPr>
        <w:t xml:space="preserve"> criai-je</w:t>
      </w:r>
      <w:r w:rsidR="008D6F52">
        <w:rPr>
          <w:szCs w:val="32"/>
        </w:rPr>
        <w:t xml:space="preserve">. </w:t>
      </w:r>
      <w:r w:rsidRPr="00894396">
        <w:rPr>
          <w:szCs w:val="32"/>
        </w:rPr>
        <w:t>Un rugissement de bête sauvage me répondit</w:t>
      </w:r>
      <w:r w:rsidR="008D6F52">
        <w:rPr>
          <w:szCs w:val="32"/>
        </w:rPr>
        <w:t xml:space="preserve"> ; </w:t>
      </w:r>
      <w:r w:rsidRPr="00894396">
        <w:rPr>
          <w:szCs w:val="32"/>
        </w:rPr>
        <w:t>ma tête tournait</w:t>
      </w:r>
      <w:r w:rsidR="008D6F52">
        <w:rPr>
          <w:szCs w:val="32"/>
        </w:rPr>
        <w:t xml:space="preserve"> ; </w:t>
      </w:r>
      <w:r w:rsidRPr="00894396">
        <w:rPr>
          <w:szCs w:val="32"/>
        </w:rPr>
        <w:t>mon cœur cessait de battre</w:t>
      </w:r>
      <w:r w:rsidR="008D6F52">
        <w:rPr>
          <w:szCs w:val="32"/>
        </w:rPr>
        <w:t xml:space="preserve"> ; </w:t>
      </w:r>
      <w:r w:rsidRPr="00894396">
        <w:rPr>
          <w:szCs w:val="32"/>
        </w:rPr>
        <w:t>une sueur d</w:t>
      </w:r>
      <w:r w:rsidR="008D6F52">
        <w:rPr>
          <w:szCs w:val="32"/>
        </w:rPr>
        <w:t>’</w:t>
      </w:r>
      <w:r w:rsidRPr="00894396">
        <w:rPr>
          <w:szCs w:val="32"/>
        </w:rPr>
        <w:t>angoisse ruisselait sur mon front</w:t>
      </w:r>
      <w:r w:rsidR="008D6F52">
        <w:rPr>
          <w:szCs w:val="32"/>
        </w:rPr>
        <w:t xml:space="preserve">. </w:t>
      </w:r>
      <w:r w:rsidRPr="00894396">
        <w:rPr>
          <w:szCs w:val="32"/>
        </w:rPr>
        <w:t>Il eut la force de soulever l</w:t>
      </w:r>
      <w:r w:rsidR="008D6F52">
        <w:rPr>
          <w:szCs w:val="32"/>
        </w:rPr>
        <w:t>’</w:t>
      </w:r>
      <w:r w:rsidRPr="00894396">
        <w:rPr>
          <w:szCs w:val="32"/>
        </w:rPr>
        <w:t>un des lourds poteaux du porche</w:t>
      </w:r>
      <w:r w:rsidR="008D6F52">
        <w:rPr>
          <w:szCs w:val="32"/>
        </w:rPr>
        <w:t xml:space="preserve">. </w:t>
      </w:r>
      <w:r w:rsidRPr="00894396">
        <w:rPr>
          <w:szCs w:val="32"/>
        </w:rPr>
        <w:t>Il le tenait sous l</w:t>
      </w:r>
      <w:r w:rsidR="008D6F52">
        <w:rPr>
          <w:szCs w:val="32"/>
        </w:rPr>
        <w:t>’</w:t>
      </w:r>
      <w:r w:rsidRPr="00894396">
        <w:rPr>
          <w:szCs w:val="32"/>
        </w:rPr>
        <w:t>aisselle</w:t>
      </w:r>
      <w:r w:rsidR="008D6F52">
        <w:rPr>
          <w:szCs w:val="32"/>
        </w:rPr>
        <w:t xml:space="preserve">, </w:t>
      </w:r>
      <w:r w:rsidRPr="00894396">
        <w:rPr>
          <w:szCs w:val="32"/>
        </w:rPr>
        <w:t>comme une lance</w:t>
      </w:r>
      <w:r w:rsidR="008D6F52">
        <w:rPr>
          <w:szCs w:val="32"/>
        </w:rPr>
        <w:t xml:space="preserve">, </w:t>
      </w:r>
      <w:r w:rsidRPr="00894396">
        <w:rPr>
          <w:szCs w:val="32"/>
        </w:rPr>
        <w:t>à deux mains</w:t>
      </w:r>
      <w:r w:rsidR="008D6F52">
        <w:rPr>
          <w:szCs w:val="32"/>
        </w:rPr>
        <w:t xml:space="preserve"> : </w:t>
      </w:r>
      <w:r w:rsidRPr="00894396">
        <w:rPr>
          <w:szCs w:val="32"/>
        </w:rPr>
        <w:t>il chargea comme un bélier la maison trépidante</w:t>
      </w:r>
      <w:r w:rsidR="008D6F52">
        <w:rPr>
          <w:szCs w:val="32"/>
        </w:rPr>
        <w:t xml:space="preserve">, </w:t>
      </w:r>
      <w:r w:rsidRPr="00894396">
        <w:rPr>
          <w:szCs w:val="32"/>
        </w:rPr>
        <w:t>enfonça la porte</w:t>
      </w:r>
      <w:r w:rsidR="008D6F52">
        <w:rPr>
          <w:szCs w:val="32"/>
        </w:rPr>
        <w:t xml:space="preserve">, </w:t>
      </w:r>
      <w:r w:rsidRPr="00894396">
        <w:rPr>
          <w:szCs w:val="32"/>
        </w:rPr>
        <w:t>et passa</w:t>
      </w:r>
      <w:r w:rsidR="008D6F52">
        <w:rPr>
          <w:szCs w:val="32"/>
        </w:rPr>
        <w:t xml:space="preserve">, </w:t>
      </w:r>
      <w:r w:rsidRPr="00894396">
        <w:rPr>
          <w:szCs w:val="32"/>
        </w:rPr>
        <w:t>la tête la première</w:t>
      </w:r>
      <w:r w:rsidR="008D6F52">
        <w:rPr>
          <w:szCs w:val="32"/>
        </w:rPr>
        <w:t xml:space="preserve">, </w:t>
      </w:r>
      <w:r w:rsidRPr="00894396">
        <w:rPr>
          <w:szCs w:val="32"/>
        </w:rPr>
        <w:t>par-dessus nos corps prostrés</w:t>
      </w:r>
      <w:r w:rsidR="008D6F52">
        <w:rPr>
          <w:szCs w:val="32"/>
        </w:rPr>
        <w:t xml:space="preserve">. </w:t>
      </w:r>
      <w:r w:rsidRPr="00894396">
        <w:rPr>
          <w:szCs w:val="32"/>
        </w:rPr>
        <w:t>Le général et moi nous nous levâmes</w:t>
      </w:r>
      <w:r w:rsidR="008D6F52">
        <w:rPr>
          <w:szCs w:val="32"/>
        </w:rPr>
        <w:t xml:space="preserve">, </w:t>
      </w:r>
      <w:r w:rsidRPr="00894396">
        <w:rPr>
          <w:szCs w:val="32"/>
        </w:rPr>
        <w:t>pour bondir au dehors</w:t>
      </w:r>
      <w:r w:rsidR="008D6F52">
        <w:rPr>
          <w:szCs w:val="32"/>
        </w:rPr>
        <w:t xml:space="preserve">, </w:t>
      </w:r>
      <w:r w:rsidRPr="00894396">
        <w:rPr>
          <w:szCs w:val="32"/>
        </w:rPr>
        <w:t>sans regarder derrière nous</w:t>
      </w:r>
      <w:r w:rsidR="008D6F52">
        <w:rPr>
          <w:szCs w:val="32"/>
        </w:rPr>
        <w:t xml:space="preserve">, </w:t>
      </w:r>
      <w:r w:rsidRPr="00894396">
        <w:rPr>
          <w:szCs w:val="32"/>
        </w:rPr>
        <w:t>avant d</w:t>
      </w:r>
      <w:r w:rsidR="008D6F52">
        <w:rPr>
          <w:szCs w:val="32"/>
        </w:rPr>
        <w:t>’</w:t>
      </w:r>
      <w:r w:rsidRPr="00894396">
        <w:rPr>
          <w:szCs w:val="32"/>
        </w:rPr>
        <w:t>avoir franchi la route</w:t>
      </w:r>
      <w:r w:rsidR="008D6F52">
        <w:rPr>
          <w:szCs w:val="32"/>
        </w:rPr>
        <w:t xml:space="preserve">. </w:t>
      </w:r>
      <w:r w:rsidRPr="00894396">
        <w:rPr>
          <w:szCs w:val="32"/>
        </w:rPr>
        <w:t>Alors</w:t>
      </w:r>
      <w:r w:rsidR="008D6F52">
        <w:rPr>
          <w:szCs w:val="32"/>
        </w:rPr>
        <w:t xml:space="preserve">, </w:t>
      </w:r>
      <w:r w:rsidRPr="00894396">
        <w:rPr>
          <w:szCs w:val="32"/>
        </w:rPr>
        <w:t>nous étreignant</w:t>
      </w:r>
      <w:r w:rsidR="008D6F52">
        <w:rPr>
          <w:szCs w:val="32"/>
        </w:rPr>
        <w:t xml:space="preserve">, </w:t>
      </w:r>
      <w:r w:rsidRPr="00894396">
        <w:rPr>
          <w:szCs w:val="32"/>
        </w:rPr>
        <w:t>nous vîmes la maison se transformer soudain en un tas de décombres informes</w:t>
      </w:r>
      <w:r w:rsidR="008D6F52">
        <w:rPr>
          <w:szCs w:val="32"/>
        </w:rPr>
        <w:t xml:space="preserve">, </w:t>
      </w:r>
      <w:r w:rsidRPr="00894396">
        <w:rPr>
          <w:szCs w:val="32"/>
        </w:rPr>
        <w:t>derrière le dos d</w:t>
      </w:r>
      <w:r w:rsidR="008D6F52">
        <w:rPr>
          <w:szCs w:val="32"/>
        </w:rPr>
        <w:t>’</w:t>
      </w:r>
      <w:r w:rsidRPr="00894396">
        <w:rPr>
          <w:szCs w:val="32"/>
        </w:rPr>
        <w:t>un homme qui courait tout titubant vers nous</w:t>
      </w:r>
      <w:r w:rsidR="008D6F52">
        <w:rPr>
          <w:szCs w:val="32"/>
        </w:rPr>
        <w:t xml:space="preserve">, </w:t>
      </w:r>
      <w:r w:rsidRPr="00894396">
        <w:rPr>
          <w:szCs w:val="32"/>
        </w:rPr>
        <w:t>avec le corps d</w:t>
      </w:r>
      <w:r w:rsidR="008D6F52">
        <w:rPr>
          <w:szCs w:val="32"/>
        </w:rPr>
        <w:t>’</w:t>
      </w:r>
      <w:r w:rsidRPr="00894396">
        <w:rPr>
          <w:szCs w:val="32"/>
        </w:rPr>
        <w:t>une femme dans les bras</w:t>
      </w:r>
      <w:r w:rsidR="008D6F52">
        <w:rPr>
          <w:szCs w:val="32"/>
        </w:rPr>
        <w:t xml:space="preserve">. </w:t>
      </w:r>
      <w:r w:rsidRPr="00894396">
        <w:rPr>
          <w:szCs w:val="32"/>
        </w:rPr>
        <w:t>Ses longs cheveux tombaient presque à ses pieds</w:t>
      </w:r>
      <w:r w:rsidR="008D6F52">
        <w:rPr>
          <w:szCs w:val="32"/>
        </w:rPr>
        <w:t xml:space="preserve">. </w:t>
      </w:r>
      <w:r w:rsidRPr="00894396">
        <w:rPr>
          <w:szCs w:val="32"/>
        </w:rPr>
        <w:t>Il la déposa sur la terre mouvante</w:t>
      </w:r>
      <w:r w:rsidR="008D6F52">
        <w:rPr>
          <w:szCs w:val="32"/>
        </w:rPr>
        <w:t xml:space="preserve">, </w:t>
      </w:r>
      <w:r w:rsidRPr="00894396">
        <w:rPr>
          <w:szCs w:val="32"/>
        </w:rPr>
        <w:t>et la lune éclaira ses yeux fermés</w:t>
      </w:r>
      <w:r w:rsidR="008D6F52">
        <w:rPr>
          <w:szCs w:val="32"/>
        </w:rPr>
        <w:t>.</w:t>
      </w:r>
    </w:p>
    <w:p w14:paraId="2A2E3C58" w14:textId="77777777" w:rsidR="008D6F52" w:rsidRDefault="00000000" w:rsidP="008D6F52">
      <w:pPr>
        <w:rPr>
          <w:szCs w:val="32"/>
        </w:rPr>
      </w:pPr>
      <w:r w:rsidRPr="00894396">
        <w:rPr>
          <w:szCs w:val="32"/>
        </w:rPr>
        <w:t>Nous eûmes de la peine à remonter à cheval</w:t>
      </w:r>
      <w:r w:rsidR="008D6F52">
        <w:rPr>
          <w:szCs w:val="32"/>
        </w:rPr>
        <w:t xml:space="preserve">, </w:t>
      </w:r>
      <w:r w:rsidRPr="00894396">
        <w:rPr>
          <w:i/>
          <w:iCs/>
          <w:szCs w:val="32"/>
        </w:rPr>
        <w:t>Señores</w:t>
      </w:r>
      <w:r w:rsidR="008D6F52">
        <w:rPr>
          <w:i/>
          <w:iCs/>
          <w:szCs w:val="32"/>
        </w:rPr>
        <w:t xml:space="preserve">. </w:t>
      </w:r>
      <w:r w:rsidRPr="00894396">
        <w:rPr>
          <w:szCs w:val="32"/>
        </w:rPr>
        <w:t>Nos bêtes affolées se cabraient</w:t>
      </w:r>
      <w:r w:rsidR="008D6F52">
        <w:rPr>
          <w:szCs w:val="32"/>
        </w:rPr>
        <w:t xml:space="preserve">, </w:t>
      </w:r>
      <w:r w:rsidRPr="00894396">
        <w:rPr>
          <w:szCs w:val="32"/>
        </w:rPr>
        <w:t xml:space="preserve">tenues à </w:t>
      </w:r>
      <w:proofErr w:type="spellStart"/>
      <w:r w:rsidRPr="00894396">
        <w:rPr>
          <w:szCs w:val="32"/>
        </w:rPr>
        <w:t>grand</w:t>
      </w:r>
      <w:r w:rsidR="008D6F52">
        <w:rPr>
          <w:szCs w:val="32"/>
        </w:rPr>
        <w:t>’</w:t>
      </w:r>
      <w:r w:rsidRPr="00894396">
        <w:rPr>
          <w:szCs w:val="32"/>
        </w:rPr>
        <w:t>peine</w:t>
      </w:r>
      <w:proofErr w:type="spellEnd"/>
      <w:r w:rsidRPr="00894396">
        <w:rPr>
          <w:szCs w:val="32"/>
        </w:rPr>
        <w:t xml:space="preserve"> par les soldats accourus de toute part</w:t>
      </w:r>
      <w:r w:rsidR="008D6F52">
        <w:rPr>
          <w:szCs w:val="32"/>
        </w:rPr>
        <w:t xml:space="preserve">. </w:t>
      </w:r>
      <w:r w:rsidRPr="00894396">
        <w:rPr>
          <w:szCs w:val="32"/>
        </w:rPr>
        <w:t>Les yeux des hommes et des animaux luisaient d</w:t>
      </w:r>
      <w:r w:rsidR="008D6F52">
        <w:rPr>
          <w:szCs w:val="32"/>
        </w:rPr>
        <w:t>’</w:t>
      </w:r>
      <w:r w:rsidRPr="00894396">
        <w:rPr>
          <w:szCs w:val="32"/>
        </w:rPr>
        <w:t>une terreur folle</w:t>
      </w:r>
      <w:r w:rsidR="008D6F52">
        <w:rPr>
          <w:szCs w:val="32"/>
        </w:rPr>
        <w:t xml:space="preserve">. </w:t>
      </w:r>
      <w:r w:rsidRPr="00894396">
        <w:rPr>
          <w:szCs w:val="32"/>
        </w:rPr>
        <w:t>Mon général s</w:t>
      </w:r>
      <w:r w:rsidR="008D6F52">
        <w:rPr>
          <w:szCs w:val="32"/>
        </w:rPr>
        <w:t>’</w:t>
      </w:r>
      <w:r w:rsidRPr="00894396">
        <w:rPr>
          <w:szCs w:val="32"/>
        </w:rPr>
        <w:t>approcha de Gaspar Ruiz</w:t>
      </w:r>
      <w:r w:rsidR="008D6F52">
        <w:rPr>
          <w:szCs w:val="32"/>
        </w:rPr>
        <w:t xml:space="preserve">, </w:t>
      </w:r>
      <w:r w:rsidRPr="00894396">
        <w:rPr>
          <w:szCs w:val="32"/>
        </w:rPr>
        <w:t>penché</w:t>
      </w:r>
      <w:r w:rsidR="008D6F52">
        <w:rPr>
          <w:szCs w:val="32"/>
        </w:rPr>
        <w:t xml:space="preserve">, </w:t>
      </w:r>
      <w:r w:rsidRPr="00894396">
        <w:rPr>
          <w:szCs w:val="32"/>
        </w:rPr>
        <w:t>dans une immobilité de statue</w:t>
      </w:r>
      <w:r w:rsidR="008D6F52">
        <w:rPr>
          <w:szCs w:val="32"/>
        </w:rPr>
        <w:t xml:space="preserve">, </w:t>
      </w:r>
      <w:r w:rsidRPr="00894396">
        <w:rPr>
          <w:szCs w:val="32"/>
        </w:rPr>
        <w:t>au-dessus de la jeune fille</w:t>
      </w:r>
      <w:r w:rsidR="008D6F52">
        <w:rPr>
          <w:szCs w:val="32"/>
        </w:rPr>
        <w:t xml:space="preserve">. </w:t>
      </w:r>
      <w:r w:rsidRPr="00894396">
        <w:rPr>
          <w:szCs w:val="32"/>
        </w:rPr>
        <w:t>Il se laissa secouer l</w:t>
      </w:r>
      <w:r w:rsidR="008D6F52">
        <w:rPr>
          <w:szCs w:val="32"/>
        </w:rPr>
        <w:t>’</w:t>
      </w:r>
      <w:r w:rsidRPr="00894396">
        <w:rPr>
          <w:szCs w:val="32"/>
        </w:rPr>
        <w:t>épaule</w:t>
      </w:r>
      <w:r w:rsidR="008D6F52">
        <w:rPr>
          <w:szCs w:val="32"/>
        </w:rPr>
        <w:t xml:space="preserve">, </w:t>
      </w:r>
      <w:r w:rsidRPr="00894396">
        <w:rPr>
          <w:szCs w:val="32"/>
        </w:rPr>
        <w:t>sans détacher les yeux du visage inanimé</w:t>
      </w:r>
      <w:r w:rsidR="008D6F52">
        <w:rPr>
          <w:szCs w:val="32"/>
        </w:rPr>
        <w:t>.</w:t>
      </w:r>
    </w:p>
    <w:p w14:paraId="78490C83" w14:textId="73FF74BC" w:rsidR="008D6F52" w:rsidRDefault="008D6F52" w:rsidP="008D6F52">
      <w:r>
        <w:lastRenderedPageBreak/>
        <w:t>— </w:t>
      </w:r>
      <w:r>
        <w:rPr>
          <w:szCs w:val="32"/>
        </w:rPr>
        <w:t>« </w:t>
      </w:r>
      <w:r w:rsidRPr="00894396">
        <w:rPr>
          <w:i/>
          <w:iCs/>
          <w:szCs w:val="32"/>
        </w:rPr>
        <w:t xml:space="preserve">Que </w:t>
      </w:r>
      <w:proofErr w:type="spellStart"/>
      <w:r w:rsidRPr="00894396">
        <w:rPr>
          <w:i/>
          <w:iCs/>
          <w:szCs w:val="32"/>
        </w:rPr>
        <w:t>guapo</w:t>
      </w:r>
      <w:proofErr w:type="spellEnd"/>
      <w:r>
        <w:rPr>
          <w:i/>
          <w:iCs/>
          <w:szCs w:val="32"/>
        </w:rPr>
        <w:t> »</w:t>
      </w:r>
      <w:r>
        <w:rPr>
          <w:szCs w:val="32"/>
        </w:rPr>
        <w:t xml:space="preserve">, </w:t>
      </w:r>
      <w:r w:rsidRPr="00894396">
        <w:rPr>
          <w:szCs w:val="32"/>
        </w:rPr>
        <w:t>lui cria le général à l</w:t>
      </w:r>
      <w:r>
        <w:rPr>
          <w:szCs w:val="32"/>
        </w:rPr>
        <w:t>’</w:t>
      </w:r>
      <w:r w:rsidRPr="00894396">
        <w:rPr>
          <w:szCs w:val="32"/>
        </w:rPr>
        <w:t>oreille</w:t>
      </w:r>
      <w:r>
        <w:rPr>
          <w:szCs w:val="32"/>
        </w:rPr>
        <w:t>. « </w:t>
      </w:r>
      <w:r w:rsidRPr="00894396">
        <w:rPr>
          <w:szCs w:val="32"/>
        </w:rPr>
        <w:t>Tu es le plus brave des hommes</w:t>
      </w:r>
      <w:r>
        <w:rPr>
          <w:szCs w:val="32"/>
        </w:rPr>
        <w:t xml:space="preserve">. </w:t>
      </w:r>
      <w:r w:rsidRPr="00894396">
        <w:rPr>
          <w:szCs w:val="32"/>
        </w:rPr>
        <w:t>Tu m</w:t>
      </w:r>
      <w:r>
        <w:rPr>
          <w:szCs w:val="32"/>
        </w:rPr>
        <w:t>’</w:t>
      </w:r>
      <w:r w:rsidRPr="00894396">
        <w:rPr>
          <w:szCs w:val="32"/>
        </w:rPr>
        <w:t>as sauvé la vie</w:t>
      </w:r>
      <w:r>
        <w:rPr>
          <w:szCs w:val="32"/>
        </w:rPr>
        <w:t xml:space="preserve">. </w:t>
      </w:r>
      <w:r w:rsidRPr="00894396">
        <w:rPr>
          <w:szCs w:val="32"/>
        </w:rPr>
        <w:t>Je suis le général Robles</w:t>
      </w:r>
      <w:r>
        <w:rPr>
          <w:szCs w:val="32"/>
        </w:rPr>
        <w:t xml:space="preserve">. </w:t>
      </w:r>
      <w:r w:rsidRPr="00894396">
        <w:rPr>
          <w:szCs w:val="32"/>
        </w:rPr>
        <w:t>Viens au camp demain</w:t>
      </w:r>
      <w:r>
        <w:rPr>
          <w:szCs w:val="32"/>
        </w:rPr>
        <w:t xml:space="preserve">, </w:t>
      </w:r>
      <w:r w:rsidRPr="00894396">
        <w:rPr>
          <w:szCs w:val="32"/>
        </w:rPr>
        <w:t>si Dieu nous accorde la grâce de voir un autre jour</w:t>
      </w:r>
      <w:r>
        <w:rPr>
          <w:szCs w:val="32"/>
        </w:rPr>
        <w:t>. »</w:t>
      </w:r>
    </w:p>
    <w:p w14:paraId="5528BC87" w14:textId="77777777" w:rsidR="008D6F52" w:rsidRDefault="00000000" w:rsidP="008D6F52">
      <w:pPr>
        <w:rPr>
          <w:szCs w:val="32"/>
        </w:rPr>
      </w:pPr>
      <w:r w:rsidRPr="00894396">
        <w:rPr>
          <w:szCs w:val="32"/>
        </w:rPr>
        <w:t>Ruiz ne bougeait pas</w:t>
      </w:r>
      <w:r w:rsidR="008D6F52">
        <w:rPr>
          <w:szCs w:val="32"/>
        </w:rPr>
        <w:t xml:space="preserve">, </w:t>
      </w:r>
      <w:r w:rsidRPr="00894396">
        <w:rPr>
          <w:szCs w:val="32"/>
        </w:rPr>
        <w:t>comme s</w:t>
      </w:r>
      <w:r w:rsidR="008D6F52">
        <w:rPr>
          <w:szCs w:val="32"/>
        </w:rPr>
        <w:t>’</w:t>
      </w:r>
      <w:r w:rsidRPr="00894396">
        <w:rPr>
          <w:szCs w:val="32"/>
        </w:rPr>
        <w:t>il eût été sourd</w:t>
      </w:r>
      <w:r w:rsidR="008D6F52">
        <w:rPr>
          <w:szCs w:val="32"/>
        </w:rPr>
        <w:t xml:space="preserve">, </w:t>
      </w:r>
      <w:r w:rsidRPr="00894396">
        <w:rPr>
          <w:szCs w:val="32"/>
        </w:rPr>
        <w:t>insensible</w:t>
      </w:r>
      <w:r w:rsidR="008D6F52">
        <w:rPr>
          <w:szCs w:val="32"/>
        </w:rPr>
        <w:t xml:space="preserve">, </w:t>
      </w:r>
      <w:r w:rsidRPr="00894396">
        <w:rPr>
          <w:szCs w:val="32"/>
        </w:rPr>
        <w:t>inerte</w:t>
      </w:r>
      <w:r w:rsidR="008D6F52">
        <w:rPr>
          <w:szCs w:val="32"/>
        </w:rPr>
        <w:t>.</w:t>
      </w:r>
    </w:p>
    <w:p w14:paraId="121DD959" w14:textId="77777777" w:rsidR="008D6F52" w:rsidRDefault="00000000" w:rsidP="008D6F52">
      <w:r w:rsidRPr="00894396">
        <w:t>Nous nous dirigions vers la ville</w:t>
      </w:r>
      <w:r w:rsidR="008D6F52">
        <w:t xml:space="preserve">, </w:t>
      </w:r>
      <w:r w:rsidRPr="00894396">
        <w:t>pleine de nos parents</w:t>
      </w:r>
      <w:r w:rsidR="008D6F52">
        <w:t xml:space="preserve">, </w:t>
      </w:r>
      <w:r w:rsidRPr="00894396">
        <w:t>de nos amis</w:t>
      </w:r>
      <w:r w:rsidR="008D6F52">
        <w:t xml:space="preserve">, </w:t>
      </w:r>
      <w:r w:rsidRPr="00894396">
        <w:t>dont nous n</w:t>
      </w:r>
      <w:r w:rsidR="008D6F52">
        <w:t>’</w:t>
      </w:r>
      <w:r w:rsidRPr="00894396">
        <w:t>osions pas envisager le sort</w:t>
      </w:r>
      <w:r w:rsidR="008D6F52">
        <w:t xml:space="preserve">. </w:t>
      </w:r>
      <w:r w:rsidRPr="00894396">
        <w:t>Les soldats couraient à côté de nos chevaux</w:t>
      </w:r>
      <w:r w:rsidR="008D6F52">
        <w:t xml:space="preserve">. </w:t>
      </w:r>
      <w:r w:rsidRPr="00894396">
        <w:t>Tout était oublié</w:t>
      </w:r>
      <w:r w:rsidR="008D6F52">
        <w:t xml:space="preserve">, </w:t>
      </w:r>
      <w:r w:rsidRPr="00894396">
        <w:t>dans l</w:t>
      </w:r>
      <w:r w:rsidR="008D6F52">
        <w:t>’</w:t>
      </w:r>
      <w:r w:rsidRPr="00894396">
        <w:t>immensité de la catastrophe qui désolait le pays</w:t>
      </w:r>
      <w:r w:rsidR="008D6F52">
        <w:t>.</w:t>
      </w:r>
    </w:p>
    <w:p w14:paraId="7A3F8102" w14:textId="77777777" w:rsidR="008D6F52" w:rsidRDefault="008D6F52" w:rsidP="008D6F52">
      <w:pPr>
        <w:ind w:firstLine="0"/>
        <w:jc w:val="center"/>
        <w:rPr>
          <w:szCs w:val="32"/>
        </w:rPr>
      </w:pPr>
      <w:r>
        <w:rPr>
          <w:szCs w:val="32"/>
        </w:rPr>
        <w:t>……………………</w:t>
      </w:r>
    </w:p>
    <w:p w14:paraId="0219473C" w14:textId="77777777" w:rsidR="008D6F52" w:rsidRDefault="00000000" w:rsidP="008D6F52">
      <w:pPr>
        <w:rPr>
          <w:szCs w:val="32"/>
        </w:rPr>
      </w:pPr>
      <w:r w:rsidRPr="00894396">
        <w:rPr>
          <w:szCs w:val="32"/>
        </w:rPr>
        <w:t>Gaspar Ruiz vit la jeune fille ouvrir les yeux</w:t>
      </w:r>
      <w:r w:rsidR="008D6F52">
        <w:rPr>
          <w:szCs w:val="32"/>
        </w:rPr>
        <w:t xml:space="preserve">. </w:t>
      </w:r>
      <w:r w:rsidRPr="00894396">
        <w:rPr>
          <w:szCs w:val="32"/>
        </w:rPr>
        <w:t>Le mouvement de ses paupières parut l</w:t>
      </w:r>
      <w:r w:rsidR="008D6F52">
        <w:rPr>
          <w:szCs w:val="32"/>
        </w:rPr>
        <w:t>’</w:t>
      </w:r>
      <w:r w:rsidRPr="00894396">
        <w:rPr>
          <w:szCs w:val="32"/>
        </w:rPr>
        <w:t>arracher à sa léthargie</w:t>
      </w:r>
      <w:r w:rsidR="008D6F52">
        <w:rPr>
          <w:szCs w:val="32"/>
        </w:rPr>
        <w:t xml:space="preserve">. </w:t>
      </w:r>
      <w:r w:rsidRPr="00894396">
        <w:rPr>
          <w:szCs w:val="32"/>
        </w:rPr>
        <w:t>Ils étaient seuls</w:t>
      </w:r>
      <w:r w:rsidR="008D6F52">
        <w:rPr>
          <w:szCs w:val="32"/>
        </w:rPr>
        <w:t xml:space="preserve"> ; </w:t>
      </w:r>
      <w:r w:rsidRPr="00894396">
        <w:rPr>
          <w:szCs w:val="32"/>
        </w:rPr>
        <w:t>les cris de terreur et de détresse des gens sans abri remplissaient la plaine et la côte</w:t>
      </w:r>
      <w:r w:rsidR="008D6F52">
        <w:rPr>
          <w:szCs w:val="32"/>
        </w:rPr>
        <w:t xml:space="preserve">, </w:t>
      </w:r>
      <w:r w:rsidRPr="00894396">
        <w:rPr>
          <w:szCs w:val="32"/>
        </w:rPr>
        <w:t>formidables et lointains</w:t>
      </w:r>
      <w:r w:rsidR="008D6F52">
        <w:rPr>
          <w:szCs w:val="32"/>
        </w:rPr>
        <w:t xml:space="preserve">, </w:t>
      </w:r>
      <w:r w:rsidRPr="00894396">
        <w:rPr>
          <w:szCs w:val="32"/>
        </w:rPr>
        <w:t>parvenus comme des murmures jusqu</w:t>
      </w:r>
      <w:r w:rsidR="008D6F52">
        <w:rPr>
          <w:szCs w:val="32"/>
        </w:rPr>
        <w:t>’</w:t>
      </w:r>
      <w:r w:rsidRPr="00894396">
        <w:rPr>
          <w:szCs w:val="32"/>
        </w:rPr>
        <w:t>à la solitude des deux abandonnés</w:t>
      </w:r>
      <w:r w:rsidR="008D6F52">
        <w:rPr>
          <w:szCs w:val="32"/>
        </w:rPr>
        <w:t>.</w:t>
      </w:r>
    </w:p>
    <w:p w14:paraId="3AA941E0" w14:textId="714513E6" w:rsidR="008D6F52" w:rsidRDefault="00000000" w:rsidP="008D6F52">
      <w:r w:rsidRPr="00894396">
        <w:rPr>
          <w:szCs w:val="32"/>
        </w:rPr>
        <w:t>Elle se redressa brusquement</w:t>
      </w:r>
      <w:r w:rsidR="008D6F52">
        <w:rPr>
          <w:szCs w:val="32"/>
        </w:rPr>
        <w:t xml:space="preserve">, </w:t>
      </w:r>
      <w:r w:rsidRPr="00894396">
        <w:rPr>
          <w:szCs w:val="32"/>
        </w:rPr>
        <w:t>et jeta autour d</w:t>
      </w:r>
      <w:r w:rsidR="008D6F52">
        <w:rPr>
          <w:szCs w:val="32"/>
        </w:rPr>
        <w:t>’</w:t>
      </w:r>
      <w:r w:rsidRPr="00894396">
        <w:rPr>
          <w:szCs w:val="32"/>
        </w:rPr>
        <w:t>elle des regards de terreur</w:t>
      </w:r>
      <w:r w:rsidR="008D6F52">
        <w:rPr>
          <w:szCs w:val="32"/>
        </w:rPr>
        <w:t xml:space="preserve"> : – </w:t>
      </w:r>
      <w:r w:rsidRPr="00894396">
        <w:rPr>
          <w:szCs w:val="32"/>
        </w:rPr>
        <w:t>Qu</w:t>
      </w:r>
      <w:r w:rsidR="008D6F52">
        <w:rPr>
          <w:szCs w:val="32"/>
        </w:rPr>
        <w:t>’</w:t>
      </w:r>
      <w:r w:rsidRPr="00894396">
        <w:rPr>
          <w:szCs w:val="32"/>
        </w:rPr>
        <w:t>y a-t-il</w:t>
      </w:r>
      <w:r w:rsidR="008D6F52">
        <w:rPr>
          <w:szCs w:val="32"/>
        </w:rPr>
        <w:t> ? »</w:t>
      </w:r>
      <w:r w:rsidRPr="00894396">
        <w:rPr>
          <w:szCs w:val="32"/>
        </w:rPr>
        <w:t xml:space="preserve"> demanda-t-elle à voix basse</w:t>
      </w:r>
      <w:r w:rsidR="008D6F52">
        <w:rPr>
          <w:szCs w:val="32"/>
        </w:rPr>
        <w:t xml:space="preserve">, </w:t>
      </w:r>
      <w:r w:rsidRPr="00894396">
        <w:rPr>
          <w:szCs w:val="32"/>
        </w:rPr>
        <w:t>puis regardant en face Gaspar Ruiz</w:t>
      </w:r>
      <w:r w:rsidR="008D6F52">
        <w:rPr>
          <w:szCs w:val="32"/>
        </w:rPr>
        <w:t> : « </w:t>
      </w:r>
      <w:r w:rsidRPr="00894396">
        <w:rPr>
          <w:szCs w:val="32"/>
        </w:rPr>
        <w:t>Où suis-je</w:t>
      </w:r>
      <w:r w:rsidR="008D6F52">
        <w:rPr>
          <w:szCs w:val="32"/>
        </w:rPr>
        <w:t> ? »</w:t>
      </w:r>
    </w:p>
    <w:p w14:paraId="71182B65" w14:textId="77777777" w:rsidR="008D6F52" w:rsidRDefault="00000000" w:rsidP="008D6F52">
      <w:pPr>
        <w:rPr>
          <w:szCs w:val="32"/>
        </w:rPr>
      </w:pPr>
      <w:r w:rsidRPr="00894396">
        <w:rPr>
          <w:szCs w:val="32"/>
        </w:rPr>
        <w:t>Il pencha tristement la tête</w:t>
      </w:r>
      <w:r w:rsidR="008D6F52">
        <w:rPr>
          <w:szCs w:val="32"/>
        </w:rPr>
        <w:t xml:space="preserve">, </w:t>
      </w:r>
      <w:r w:rsidRPr="00894396">
        <w:rPr>
          <w:szCs w:val="32"/>
        </w:rPr>
        <w:t>sans un mot</w:t>
      </w:r>
      <w:r w:rsidR="008D6F52">
        <w:rPr>
          <w:szCs w:val="32"/>
        </w:rPr>
        <w:t>.</w:t>
      </w:r>
    </w:p>
    <w:p w14:paraId="310D5D6E" w14:textId="1ECE72D6" w:rsidR="008D6F52" w:rsidRDefault="008D6F52" w:rsidP="008D6F52">
      <w:r>
        <w:t>— </w:t>
      </w:r>
      <w:r>
        <w:rPr>
          <w:szCs w:val="32"/>
        </w:rPr>
        <w:t xml:space="preserve">« … </w:t>
      </w:r>
      <w:r w:rsidRPr="00894396">
        <w:rPr>
          <w:szCs w:val="32"/>
        </w:rPr>
        <w:t>Qui êtes-vous</w:t>
      </w:r>
      <w:r>
        <w:rPr>
          <w:szCs w:val="32"/>
        </w:rPr>
        <w:t> ? »</w:t>
      </w:r>
    </w:p>
    <w:p w14:paraId="5AE157DD" w14:textId="77777777" w:rsidR="008D6F52" w:rsidRDefault="00000000" w:rsidP="008D6F52">
      <w:pPr>
        <w:rPr>
          <w:szCs w:val="32"/>
        </w:rPr>
      </w:pPr>
      <w:r w:rsidRPr="00894396">
        <w:rPr>
          <w:szCs w:val="32"/>
        </w:rPr>
        <w:t>Il s</w:t>
      </w:r>
      <w:r w:rsidR="008D6F52">
        <w:rPr>
          <w:szCs w:val="32"/>
        </w:rPr>
        <w:t>’</w:t>
      </w:r>
      <w:r w:rsidRPr="00894396">
        <w:rPr>
          <w:szCs w:val="32"/>
        </w:rPr>
        <w:t>agenouilla lentement devant elle</w:t>
      </w:r>
      <w:r w:rsidR="008D6F52">
        <w:rPr>
          <w:szCs w:val="32"/>
        </w:rPr>
        <w:t xml:space="preserve">, </w:t>
      </w:r>
      <w:r w:rsidRPr="00894396">
        <w:rPr>
          <w:szCs w:val="32"/>
        </w:rPr>
        <w:t>et toucha l</w:t>
      </w:r>
      <w:r w:rsidR="008D6F52">
        <w:rPr>
          <w:szCs w:val="32"/>
        </w:rPr>
        <w:t>’</w:t>
      </w:r>
      <w:r w:rsidRPr="00894396">
        <w:rPr>
          <w:szCs w:val="32"/>
        </w:rPr>
        <w:t>ourlet de sa jupe d</w:t>
      </w:r>
      <w:r w:rsidR="008D6F52">
        <w:rPr>
          <w:szCs w:val="32"/>
        </w:rPr>
        <w:t>’</w:t>
      </w:r>
      <w:r w:rsidRPr="00894396">
        <w:rPr>
          <w:szCs w:val="32"/>
        </w:rPr>
        <w:t>étoffe grossière</w:t>
      </w:r>
      <w:r w:rsidR="008D6F52">
        <w:rPr>
          <w:szCs w:val="32"/>
        </w:rPr>
        <w:t> : – « </w:t>
      </w:r>
      <w:r w:rsidRPr="00894396">
        <w:rPr>
          <w:szCs w:val="32"/>
        </w:rPr>
        <w:t>Votre esclave</w:t>
      </w:r>
      <w:r w:rsidR="008D6F52">
        <w:rPr>
          <w:szCs w:val="32"/>
        </w:rPr>
        <w:t> ! »</w:t>
      </w:r>
      <w:r w:rsidRPr="00894396">
        <w:rPr>
          <w:szCs w:val="32"/>
        </w:rPr>
        <w:t xml:space="preserve"> dit-il</w:t>
      </w:r>
      <w:r w:rsidR="008D6F52">
        <w:rPr>
          <w:szCs w:val="32"/>
        </w:rPr>
        <w:t>.</w:t>
      </w:r>
    </w:p>
    <w:p w14:paraId="72187DA0" w14:textId="77777777" w:rsidR="008D6F52" w:rsidRDefault="00000000" w:rsidP="008D6F52">
      <w:pPr>
        <w:rPr>
          <w:szCs w:val="32"/>
        </w:rPr>
      </w:pPr>
      <w:r w:rsidRPr="00894396">
        <w:rPr>
          <w:szCs w:val="32"/>
        </w:rPr>
        <w:t>Elle aperçut alors</w:t>
      </w:r>
      <w:r w:rsidR="008D6F52">
        <w:rPr>
          <w:szCs w:val="32"/>
        </w:rPr>
        <w:t xml:space="preserve">, </w:t>
      </w:r>
      <w:r w:rsidRPr="00894396">
        <w:rPr>
          <w:szCs w:val="32"/>
        </w:rPr>
        <w:t>à travers un nuage de poussière</w:t>
      </w:r>
      <w:r w:rsidR="008D6F52">
        <w:rPr>
          <w:szCs w:val="32"/>
        </w:rPr>
        <w:t xml:space="preserve">, </w:t>
      </w:r>
      <w:r w:rsidRPr="00894396">
        <w:rPr>
          <w:szCs w:val="32"/>
        </w:rPr>
        <w:t>le tas de décombres qui avait été la maison</w:t>
      </w:r>
      <w:r w:rsidR="008D6F52">
        <w:rPr>
          <w:szCs w:val="32"/>
        </w:rPr>
        <w:t> : – « </w:t>
      </w:r>
      <w:r w:rsidRPr="00894396">
        <w:rPr>
          <w:szCs w:val="32"/>
        </w:rPr>
        <w:t>Ah</w:t>
      </w:r>
      <w:r w:rsidR="008D6F52">
        <w:rPr>
          <w:szCs w:val="32"/>
        </w:rPr>
        <w:t> ! »</w:t>
      </w:r>
      <w:r w:rsidRPr="00894396">
        <w:rPr>
          <w:szCs w:val="32"/>
        </w:rPr>
        <w:t xml:space="preserve"> cria-t-elle</w:t>
      </w:r>
      <w:r w:rsidR="008D6F52">
        <w:rPr>
          <w:szCs w:val="32"/>
        </w:rPr>
        <w:t xml:space="preserve">, </w:t>
      </w:r>
      <w:r w:rsidRPr="00894396">
        <w:rPr>
          <w:szCs w:val="32"/>
        </w:rPr>
        <w:t>en pressant sa main contre son front</w:t>
      </w:r>
      <w:r w:rsidR="008D6F52">
        <w:rPr>
          <w:szCs w:val="32"/>
        </w:rPr>
        <w:t>.</w:t>
      </w:r>
    </w:p>
    <w:p w14:paraId="6066C7DA" w14:textId="77777777" w:rsidR="008D6F52" w:rsidRDefault="008D6F52" w:rsidP="008D6F52">
      <w:pPr>
        <w:rPr>
          <w:szCs w:val="32"/>
        </w:rPr>
      </w:pPr>
      <w:r>
        <w:lastRenderedPageBreak/>
        <w:t>— </w:t>
      </w:r>
      <w:r>
        <w:rPr>
          <w:szCs w:val="32"/>
        </w:rPr>
        <w:t>« </w:t>
      </w:r>
      <w:r w:rsidRPr="00894396">
        <w:rPr>
          <w:szCs w:val="32"/>
        </w:rPr>
        <w:t>Je vous ai enlevée de là-bas</w:t>
      </w:r>
      <w:r>
        <w:rPr>
          <w:szCs w:val="32"/>
        </w:rPr>
        <w:t xml:space="preserve"> », </w:t>
      </w:r>
      <w:r w:rsidRPr="00894396">
        <w:rPr>
          <w:szCs w:val="32"/>
        </w:rPr>
        <w:t>murmura-t-il</w:t>
      </w:r>
      <w:r>
        <w:rPr>
          <w:szCs w:val="32"/>
        </w:rPr>
        <w:t xml:space="preserve">, </w:t>
      </w:r>
      <w:r w:rsidRPr="00894396">
        <w:rPr>
          <w:szCs w:val="32"/>
        </w:rPr>
        <w:t>à ses pieds</w:t>
      </w:r>
      <w:r>
        <w:rPr>
          <w:szCs w:val="32"/>
        </w:rPr>
        <w:t>.</w:t>
      </w:r>
    </w:p>
    <w:p w14:paraId="4803CEA8" w14:textId="77777777" w:rsidR="008D6F52" w:rsidRDefault="008D6F52" w:rsidP="008D6F52">
      <w:pPr>
        <w:rPr>
          <w:szCs w:val="32"/>
        </w:rPr>
      </w:pPr>
      <w:r>
        <w:t>— </w:t>
      </w:r>
      <w:r>
        <w:rPr>
          <w:szCs w:val="32"/>
        </w:rPr>
        <w:t>« </w:t>
      </w:r>
      <w:r w:rsidRPr="00894396">
        <w:rPr>
          <w:szCs w:val="32"/>
        </w:rPr>
        <w:t>Et eux</w:t>
      </w:r>
      <w:r>
        <w:rPr>
          <w:szCs w:val="32"/>
        </w:rPr>
        <w:t> ? »</w:t>
      </w:r>
      <w:r w:rsidRPr="00894396">
        <w:rPr>
          <w:szCs w:val="32"/>
        </w:rPr>
        <w:t xml:space="preserve"> demanda-t-elle</w:t>
      </w:r>
      <w:r>
        <w:rPr>
          <w:szCs w:val="32"/>
        </w:rPr>
        <w:t xml:space="preserve">, </w:t>
      </w:r>
      <w:r w:rsidRPr="00894396">
        <w:rPr>
          <w:szCs w:val="32"/>
        </w:rPr>
        <w:t>avec un grand sanglot</w:t>
      </w:r>
      <w:r>
        <w:rPr>
          <w:szCs w:val="32"/>
        </w:rPr>
        <w:t>.</w:t>
      </w:r>
    </w:p>
    <w:p w14:paraId="27B6170A" w14:textId="77777777" w:rsidR="008D6F52" w:rsidRDefault="00000000" w:rsidP="008D6F52">
      <w:pPr>
        <w:rPr>
          <w:szCs w:val="32"/>
        </w:rPr>
      </w:pPr>
      <w:r w:rsidRPr="00894396">
        <w:rPr>
          <w:szCs w:val="32"/>
        </w:rPr>
        <w:t>Il se leva</w:t>
      </w:r>
      <w:r w:rsidR="008D6F52">
        <w:rPr>
          <w:szCs w:val="32"/>
        </w:rPr>
        <w:t xml:space="preserve">, </w:t>
      </w:r>
      <w:r w:rsidRPr="00894396">
        <w:rPr>
          <w:szCs w:val="32"/>
        </w:rPr>
        <w:t>la prit par le bras</w:t>
      </w:r>
      <w:r w:rsidR="008D6F52">
        <w:rPr>
          <w:szCs w:val="32"/>
        </w:rPr>
        <w:t xml:space="preserve">, </w:t>
      </w:r>
      <w:r w:rsidRPr="00894396">
        <w:rPr>
          <w:szCs w:val="32"/>
        </w:rPr>
        <w:t>et la mena doucement vers la ruine informe</w:t>
      </w:r>
      <w:r w:rsidR="008D6F52">
        <w:rPr>
          <w:szCs w:val="32"/>
        </w:rPr>
        <w:t xml:space="preserve">, </w:t>
      </w:r>
      <w:r w:rsidRPr="00894396">
        <w:rPr>
          <w:szCs w:val="32"/>
        </w:rPr>
        <w:t>à demi recouverte par un glissement de terrain</w:t>
      </w:r>
      <w:r w:rsidR="008D6F52">
        <w:rPr>
          <w:szCs w:val="32"/>
        </w:rPr>
        <w:t>. – « </w:t>
      </w:r>
      <w:r w:rsidRPr="00894396">
        <w:rPr>
          <w:szCs w:val="32"/>
        </w:rPr>
        <w:t>Venez écouter</w:t>
      </w:r>
      <w:r w:rsidR="008D6F52">
        <w:rPr>
          <w:szCs w:val="32"/>
        </w:rPr>
        <w:t xml:space="preserve"> », </w:t>
      </w:r>
      <w:r w:rsidRPr="00894396">
        <w:rPr>
          <w:szCs w:val="32"/>
        </w:rPr>
        <w:t>dit-il</w:t>
      </w:r>
      <w:r w:rsidR="008D6F52">
        <w:rPr>
          <w:szCs w:val="32"/>
        </w:rPr>
        <w:t>.</w:t>
      </w:r>
    </w:p>
    <w:p w14:paraId="55FCFD73" w14:textId="77777777" w:rsidR="008D6F52" w:rsidRDefault="00000000" w:rsidP="008D6F52">
      <w:pPr>
        <w:rPr>
          <w:szCs w:val="32"/>
        </w:rPr>
      </w:pPr>
      <w:r w:rsidRPr="00894396">
        <w:rPr>
          <w:szCs w:val="32"/>
        </w:rPr>
        <w:t>La lune sereine les vit grimper sur cet amas de gravats</w:t>
      </w:r>
      <w:r w:rsidR="008D6F52">
        <w:rPr>
          <w:szCs w:val="32"/>
        </w:rPr>
        <w:t xml:space="preserve">, </w:t>
      </w:r>
      <w:r w:rsidRPr="00894396">
        <w:rPr>
          <w:szCs w:val="32"/>
        </w:rPr>
        <w:t>de solives et de tuiles</w:t>
      </w:r>
      <w:r w:rsidR="008D6F52">
        <w:rPr>
          <w:szCs w:val="32"/>
        </w:rPr>
        <w:t xml:space="preserve">, </w:t>
      </w:r>
      <w:r w:rsidRPr="00894396">
        <w:rPr>
          <w:szCs w:val="32"/>
        </w:rPr>
        <w:t>qui était une tombe</w:t>
      </w:r>
      <w:r w:rsidR="008D6F52">
        <w:rPr>
          <w:szCs w:val="32"/>
        </w:rPr>
        <w:t xml:space="preserve">. </w:t>
      </w:r>
      <w:r w:rsidRPr="00894396">
        <w:rPr>
          <w:szCs w:val="32"/>
        </w:rPr>
        <w:t>Ils collèrent leurs oreilles contre les interstices</w:t>
      </w:r>
      <w:r w:rsidR="008D6F52">
        <w:rPr>
          <w:szCs w:val="32"/>
        </w:rPr>
        <w:t xml:space="preserve">, </w:t>
      </w:r>
      <w:r w:rsidRPr="00894396">
        <w:rPr>
          <w:szCs w:val="32"/>
        </w:rPr>
        <w:t>guettant un gémissement</w:t>
      </w:r>
      <w:r w:rsidR="008D6F52">
        <w:rPr>
          <w:szCs w:val="32"/>
        </w:rPr>
        <w:t xml:space="preserve">, </w:t>
      </w:r>
      <w:r w:rsidRPr="00894396">
        <w:rPr>
          <w:szCs w:val="32"/>
        </w:rPr>
        <w:t>un soupir de douleur</w:t>
      </w:r>
      <w:r w:rsidR="008D6F52">
        <w:rPr>
          <w:szCs w:val="32"/>
        </w:rPr>
        <w:t>.</w:t>
      </w:r>
    </w:p>
    <w:p w14:paraId="0BD433AE" w14:textId="0F9EB11A" w:rsidR="008D6F52" w:rsidRDefault="00000000" w:rsidP="008D6F52">
      <w:r w:rsidRPr="00894396">
        <w:rPr>
          <w:szCs w:val="32"/>
        </w:rPr>
        <w:t>À la fin l</w:t>
      </w:r>
      <w:r w:rsidR="008D6F52">
        <w:rPr>
          <w:szCs w:val="32"/>
        </w:rPr>
        <w:t>’</w:t>
      </w:r>
      <w:r w:rsidRPr="00894396">
        <w:rPr>
          <w:szCs w:val="32"/>
        </w:rPr>
        <w:t>homme dit</w:t>
      </w:r>
      <w:r w:rsidR="008D6F52">
        <w:rPr>
          <w:szCs w:val="32"/>
        </w:rPr>
        <w:t> : – « </w:t>
      </w:r>
      <w:r w:rsidRPr="00894396">
        <w:rPr>
          <w:szCs w:val="32"/>
        </w:rPr>
        <w:t>Ils sont morts du coup</w:t>
      </w:r>
      <w:r w:rsidR="008D6F52">
        <w:rPr>
          <w:szCs w:val="32"/>
        </w:rPr>
        <w:t xml:space="preserve"> ! </w:t>
      </w:r>
      <w:r w:rsidRPr="00894396">
        <w:rPr>
          <w:szCs w:val="32"/>
        </w:rPr>
        <w:t>Vous êtes seule</w:t>
      </w:r>
      <w:r w:rsidR="008D6F52">
        <w:rPr>
          <w:szCs w:val="32"/>
        </w:rPr>
        <w:t>. »</w:t>
      </w:r>
    </w:p>
    <w:p w14:paraId="789630D6" w14:textId="77777777" w:rsidR="008D6F52" w:rsidRDefault="00000000" w:rsidP="008D6F52">
      <w:pPr>
        <w:rPr>
          <w:szCs w:val="32"/>
        </w:rPr>
      </w:pPr>
      <w:r w:rsidRPr="00894396">
        <w:rPr>
          <w:szCs w:val="32"/>
        </w:rPr>
        <w:t>Elle s</w:t>
      </w:r>
      <w:r w:rsidR="008D6F52">
        <w:rPr>
          <w:szCs w:val="32"/>
        </w:rPr>
        <w:t>’</w:t>
      </w:r>
      <w:r w:rsidRPr="00894396">
        <w:rPr>
          <w:szCs w:val="32"/>
        </w:rPr>
        <w:t>assit sur un morceau de poutre grillée</w:t>
      </w:r>
      <w:r w:rsidR="008D6F52">
        <w:rPr>
          <w:szCs w:val="32"/>
        </w:rPr>
        <w:t xml:space="preserve">, </w:t>
      </w:r>
      <w:r w:rsidRPr="00894396">
        <w:rPr>
          <w:szCs w:val="32"/>
        </w:rPr>
        <w:t>un bras sur le visage</w:t>
      </w:r>
      <w:r w:rsidR="008D6F52">
        <w:rPr>
          <w:szCs w:val="32"/>
        </w:rPr>
        <w:t xml:space="preserve">. </w:t>
      </w:r>
      <w:r w:rsidRPr="00894396">
        <w:rPr>
          <w:szCs w:val="32"/>
        </w:rPr>
        <w:t>Il attendit</w:t>
      </w:r>
      <w:r w:rsidR="008D6F52">
        <w:rPr>
          <w:szCs w:val="32"/>
        </w:rPr>
        <w:t xml:space="preserve">, </w:t>
      </w:r>
      <w:r w:rsidRPr="00894396">
        <w:rPr>
          <w:szCs w:val="32"/>
        </w:rPr>
        <w:t>puis approcha ses lèvres de l</w:t>
      </w:r>
      <w:r w:rsidR="008D6F52">
        <w:rPr>
          <w:szCs w:val="32"/>
        </w:rPr>
        <w:t>’</w:t>
      </w:r>
      <w:r w:rsidRPr="00894396">
        <w:rPr>
          <w:szCs w:val="32"/>
        </w:rPr>
        <w:t>oreille de la jeune fille</w:t>
      </w:r>
      <w:r w:rsidR="008D6F52">
        <w:rPr>
          <w:szCs w:val="32"/>
        </w:rPr>
        <w:t> : – « </w:t>
      </w:r>
      <w:r w:rsidRPr="00894396">
        <w:rPr>
          <w:szCs w:val="32"/>
        </w:rPr>
        <w:t>Partons</w:t>
      </w:r>
      <w:r w:rsidR="008D6F52">
        <w:rPr>
          <w:szCs w:val="32"/>
        </w:rPr>
        <w:t xml:space="preserve"> », </w:t>
      </w:r>
      <w:r w:rsidRPr="00894396">
        <w:rPr>
          <w:szCs w:val="32"/>
        </w:rPr>
        <w:t>murmura-t-il</w:t>
      </w:r>
      <w:r w:rsidR="008D6F52">
        <w:rPr>
          <w:szCs w:val="32"/>
        </w:rPr>
        <w:t>.</w:t>
      </w:r>
    </w:p>
    <w:p w14:paraId="09162263" w14:textId="77777777" w:rsidR="008D6F52" w:rsidRDefault="008D6F52" w:rsidP="008D6F52">
      <w:pPr>
        <w:rPr>
          <w:szCs w:val="32"/>
        </w:rPr>
      </w:pPr>
      <w:r>
        <w:t>— </w:t>
      </w:r>
      <w:r>
        <w:rPr>
          <w:szCs w:val="32"/>
        </w:rPr>
        <w:t>« </w:t>
      </w:r>
      <w:r w:rsidRPr="00894396">
        <w:rPr>
          <w:szCs w:val="32"/>
        </w:rPr>
        <w:t>Partir d</w:t>
      </w:r>
      <w:r>
        <w:rPr>
          <w:szCs w:val="32"/>
        </w:rPr>
        <w:t>’</w:t>
      </w:r>
      <w:r w:rsidRPr="00894396">
        <w:rPr>
          <w:szCs w:val="32"/>
        </w:rPr>
        <w:t>ici</w:t>
      </w:r>
      <w:r>
        <w:rPr>
          <w:szCs w:val="32"/>
        </w:rPr>
        <w:t xml:space="preserve">, </w:t>
      </w:r>
      <w:r w:rsidRPr="00894396">
        <w:rPr>
          <w:szCs w:val="32"/>
        </w:rPr>
        <w:t>jamais</w:t>
      </w:r>
      <w:r>
        <w:rPr>
          <w:szCs w:val="32"/>
        </w:rPr>
        <w:t xml:space="preserve"> ! </w:t>
      </w:r>
      <w:r w:rsidRPr="00894396">
        <w:rPr>
          <w:szCs w:val="32"/>
        </w:rPr>
        <w:t>Jamais</w:t>
      </w:r>
      <w:r>
        <w:rPr>
          <w:szCs w:val="32"/>
        </w:rPr>
        <w:t> ! »</w:t>
      </w:r>
      <w:r w:rsidRPr="00894396">
        <w:rPr>
          <w:szCs w:val="32"/>
        </w:rPr>
        <w:t xml:space="preserve"> s</w:t>
      </w:r>
      <w:r>
        <w:rPr>
          <w:szCs w:val="32"/>
        </w:rPr>
        <w:t>’</w:t>
      </w:r>
      <w:r w:rsidRPr="00894396">
        <w:rPr>
          <w:szCs w:val="32"/>
        </w:rPr>
        <w:t>écria-t-elle</w:t>
      </w:r>
      <w:r>
        <w:rPr>
          <w:szCs w:val="32"/>
        </w:rPr>
        <w:t xml:space="preserve">, </w:t>
      </w:r>
      <w:r w:rsidRPr="00894396">
        <w:rPr>
          <w:szCs w:val="32"/>
        </w:rPr>
        <w:t>en levant les bras au-dessus de sa tête</w:t>
      </w:r>
      <w:r>
        <w:rPr>
          <w:szCs w:val="32"/>
        </w:rPr>
        <w:t>.</w:t>
      </w:r>
    </w:p>
    <w:p w14:paraId="63F1C092" w14:textId="77777777" w:rsidR="008D6F52" w:rsidRDefault="00000000" w:rsidP="008D6F52">
      <w:pPr>
        <w:rPr>
          <w:szCs w:val="32"/>
        </w:rPr>
      </w:pPr>
      <w:r w:rsidRPr="00894396">
        <w:rPr>
          <w:szCs w:val="32"/>
        </w:rPr>
        <w:t>Il se pencha sur elle et les bras levés retombèrent sur ses épaules</w:t>
      </w:r>
      <w:r w:rsidR="008D6F52">
        <w:rPr>
          <w:szCs w:val="32"/>
        </w:rPr>
        <w:t xml:space="preserve">. </w:t>
      </w:r>
      <w:r w:rsidRPr="00894396">
        <w:rPr>
          <w:szCs w:val="32"/>
        </w:rPr>
        <w:t>Il la souleva</w:t>
      </w:r>
      <w:r w:rsidR="008D6F52">
        <w:rPr>
          <w:szCs w:val="32"/>
        </w:rPr>
        <w:t xml:space="preserve">, </w:t>
      </w:r>
      <w:r w:rsidRPr="00894396">
        <w:rPr>
          <w:szCs w:val="32"/>
        </w:rPr>
        <w:t>se remit d</w:t>
      </w:r>
      <w:r w:rsidR="008D6F52">
        <w:rPr>
          <w:szCs w:val="32"/>
        </w:rPr>
        <w:t>’</w:t>
      </w:r>
      <w:r w:rsidRPr="00894396">
        <w:rPr>
          <w:szCs w:val="32"/>
        </w:rPr>
        <w:t>aplomb</w:t>
      </w:r>
      <w:r w:rsidR="008D6F52">
        <w:rPr>
          <w:szCs w:val="32"/>
        </w:rPr>
        <w:t xml:space="preserve">, </w:t>
      </w:r>
      <w:r w:rsidRPr="00894396">
        <w:rPr>
          <w:szCs w:val="32"/>
        </w:rPr>
        <w:t>et partit</w:t>
      </w:r>
      <w:r w:rsidR="008D6F52">
        <w:rPr>
          <w:szCs w:val="32"/>
        </w:rPr>
        <w:t xml:space="preserve">, </w:t>
      </w:r>
      <w:r w:rsidRPr="00894396">
        <w:rPr>
          <w:szCs w:val="32"/>
        </w:rPr>
        <w:t>les yeux droits devant lui</w:t>
      </w:r>
      <w:r w:rsidR="008D6F52">
        <w:rPr>
          <w:szCs w:val="32"/>
        </w:rPr>
        <w:t>.</w:t>
      </w:r>
    </w:p>
    <w:p w14:paraId="5656091A" w14:textId="77777777" w:rsidR="008D6F52" w:rsidRDefault="008D6F52" w:rsidP="008D6F52">
      <w:pPr>
        <w:rPr>
          <w:szCs w:val="32"/>
        </w:rPr>
      </w:pPr>
      <w:r>
        <w:t>— </w:t>
      </w:r>
      <w:r>
        <w:rPr>
          <w:szCs w:val="32"/>
        </w:rPr>
        <w:t>« </w:t>
      </w:r>
      <w:r w:rsidRPr="00894396">
        <w:rPr>
          <w:szCs w:val="32"/>
        </w:rPr>
        <w:t>Que faites-vous</w:t>
      </w:r>
      <w:r>
        <w:rPr>
          <w:szCs w:val="32"/>
        </w:rPr>
        <w:t> ? »</w:t>
      </w:r>
      <w:r w:rsidRPr="00894396">
        <w:rPr>
          <w:szCs w:val="32"/>
        </w:rPr>
        <w:t xml:space="preserve"> demanda-t-elle</w:t>
      </w:r>
      <w:r>
        <w:rPr>
          <w:szCs w:val="32"/>
        </w:rPr>
        <w:t xml:space="preserve">, </w:t>
      </w:r>
      <w:r w:rsidRPr="00894396">
        <w:rPr>
          <w:szCs w:val="32"/>
        </w:rPr>
        <w:t>faiblement</w:t>
      </w:r>
      <w:r>
        <w:rPr>
          <w:szCs w:val="32"/>
        </w:rPr>
        <w:t>.</w:t>
      </w:r>
    </w:p>
    <w:p w14:paraId="72E148DE" w14:textId="77777777" w:rsidR="008D6F52" w:rsidRDefault="008D6F52" w:rsidP="008D6F52">
      <w:pPr>
        <w:rPr>
          <w:szCs w:val="32"/>
        </w:rPr>
      </w:pPr>
      <w:r>
        <w:t>— </w:t>
      </w:r>
      <w:r>
        <w:rPr>
          <w:szCs w:val="32"/>
        </w:rPr>
        <w:t>« </w:t>
      </w:r>
      <w:r w:rsidRPr="00894396">
        <w:rPr>
          <w:szCs w:val="32"/>
        </w:rPr>
        <w:t>J</w:t>
      </w:r>
      <w:r>
        <w:rPr>
          <w:szCs w:val="32"/>
        </w:rPr>
        <w:t>’</w:t>
      </w:r>
      <w:r w:rsidRPr="00894396">
        <w:rPr>
          <w:szCs w:val="32"/>
        </w:rPr>
        <w:t>échappe à mes ennemis</w:t>
      </w:r>
      <w:r>
        <w:rPr>
          <w:szCs w:val="32"/>
        </w:rPr>
        <w:t xml:space="preserve"> », </w:t>
      </w:r>
      <w:r w:rsidRPr="00894396">
        <w:rPr>
          <w:szCs w:val="32"/>
        </w:rPr>
        <w:t>répondit-il</w:t>
      </w:r>
      <w:r>
        <w:rPr>
          <w:szCs w:val="32"/>
        </w:rPr>
        <w:t xml:space="preserve">, </w:t>
      </w:r>
      <w:r w:rsidRPr="00894396">
        <w:rPr>
          <w:szCs w:val="32"/>
        </w:rPr>
        <w:t>sans regarder un instant son léger fardeau</w:t>
      </w:r>
      <w:r>
        <w:rPr>
          <w:szCs w:val="32"/>
        </w:rPr>
        <w:t>.</w:t>
      </w:r>
    </w:p>
    <w:p w14:paraId="15AD9DEA" w14:textId="77777777" w:rsidR="008D6F52" w:rsidRDefault="008D6F52" w:rsidP="008D6F52">
      <w:pPr>
        <w:rPr>
          <w:szCs w:val="32"/>
        </w:rPr>
      </w:pPr>
      <w:r>
        <w:t>— </w:t>
      </w:r>
      <w:r>
        <w:rPr>
          <w:szCs w:val="32"/>
        </w:rPr>
        <w:t>« </w:t>
      </w:r>
      <w:r w:rsidRPr="00894396">
        <w:rPr>
          <w:szCs w:val="32"/>
        </w:rPr>
        <w:t>Avec moi</w:t>
      </w:r>
      <w:r>
        <w:rPr>
          <w:szCs w:val="32"/>
        </w:rPr>
        <w:t> ? »</w:t>
      </w:r>
      <w:r w:rsidRPr="00894396">
        <w:rPr>
          <w:szCs w:val="32"/>
        </w:rPr>
        <w:t xml:space="preserve"> soupira-t-elle</w:t>
      </w:r>
      <w:r>
        <w:rPr>
          <w:szCs w:val="32"/>
        </w:rPr>
        <w:t xml:space="preserve">, </w:t>
      </w:r>
      <w:r w:rsidRPr="00894396">
        <w:rPr>
          <w:szCs w:val="32"/>
        </w:rPr>
        <w:t>sans volonté</w:t>
      </w:r>
      <w:r>
        <w:rPr>
          <w:szCs w:val="32"/>
        </w:rPr>
        <w:t>.</w:t>
      </w:r>
    </w:p>
    <w:p w14:paraId="117BB9B4" w14:textId="47B569EE" w:rsidR="008D6F52" w:rsidRDefault="008D6F52" w:rsidP="008D6F52">
      <w:r>
        <w:t>— </w:t>
      </w:r>
      <w:r>
        <w:rPr>
          <w:szCs w:val="32"/>
        </w:rPr>
        <w:t>« </w:t>
      </w:r>
      <w:r w:rsidRPr="00894396">
        <w:rPr>
          <w:szCs w:val="32"/>
        </w:rPr>
        <w:t>Jamais sans vous</w:t>
      </w:r>
      <w:r>
        <w:rPr>
          <w:szCs w:val="32"/>
        </w:rPr>
        <w:t xml:space="preserve">. </w:t>
      </w:r>
      <w:r w:rsidRPr="00894396">
        <w:rPr>
          <w:szCs w:val="32"/>
        </w:rPr>
        <w:t>Vous êtes ma force</w:t>
      </w:r>
      <w:r>
        <w:rPr>
          <w:szCs w:val="32"/>
        </w:rPr>
        <w:t>. »</w:t>
      </w:r>
    </w:p>
    <w:p w14:paraId="68D073F3" w14:textId="77777777" w:rsidR="008D6F52" w:rsidRDefault="00000000" w:rsidP="008D6F52">
      <w:pPr>
        <w:rPr>
          <w:szCs w:val="32"/>
        </w:rPr>
      </w:pPr>
      <w:r w:rsidRPr="00894396">
        <w:rPr>
          <w:szCs w:val="32"/>
        </w:rPr>
        <w:lastRenderedPageBreak/>
        <w:t>Il la serra contre sa poitrine</w:t>
      </w:r>
      <w:r w:rsidR="008D6F52">
        <w:rPr>
          <w:szCs w:val="32"/>
        </w:rPr>
        <w:t xml:space="preserve">. </w:t>
      </w:r>
      <w:r w:rsidRPr="00894396">
        <w:rPr>
          <w:szCs w:val="32"/>
        </w:rPr>
        <w:t>Son visage était grave et son pas ferme</w:t>
      </w:r>
      <w:r w:rsidR="008D6F52">
        <w:rPr>
          <w:szCs w:val="32"/>
        </w:rPr>
        <w:t xml:space="preserve">. </w:t>
      </w:r>
      <w:r w:rsidRPr="00894396">
        <w:rPr>
          <w:szCs w:val="32"/>
        </w:rPr>
        <w:t>Les incendies allumés sur les ruines de villages détruits mettaient dans la plaine des taches de feu rouges</w:t>
      </w:r>
      <w:r w:rsidR="008D6F52">
        <w:rPr>
          <w:szCs w:val="32"/>
        </w:rPr>
        <w:t xml:space="preserve">, </w:t>
      </w:r>
      <w:r w:rsidRPr="00894396">
        <w:rPr>
          <w:szCs w:val="32"/>
        </w:rPr>
        <w:t>et les bruits de lamentations lointaines</w:t>
      </w:r>
      <w:r w:rsidR="008D6F52">
        <w:rPr>
          <w:szCs w:val="32"/>
        </w:rPr>
        <w:t xml:space="preserve">, </w:t>
      </w:r>
      <w:r w:rsidRPr="00894396">
        <w:rPr>
          <w:szCs w:val="32"/>
        </w:rPr>
        <w:t xml:space="preserve">les cris de </w:t>
      </w:r>
      <w:r w:rsidR="008D6F52">
        <w:rPr>
          <w:i/>
          <w:iCs/>
          <w:szCs w:val="32"/>
        </w:rPr>
        <w:t>« </w:t>
      </w:r>
      <w:proofErr w:type="spellStart"/>
      <w:r w:rsidRPr="00894396">
        <w:rPr>
          <w:i/>
          <w:iCs/>
          <w:szCs w:val="32"/>
        </w:rPr>
        <w:t>Misericordia</w:t>
      </w:r>
      <w:proofErr w:type="spellEnd"/>
      <w:r w:rsidR="008D6F52">
        <w:rPr>
          <w:i/>
          <w:iCs/>
          <w:szCs w:val="32"/>
        </w:rPr>
        <w:t xml:space="preserve"> ! </w:t>
      </w:r>
      <w:proofErr w:type="spellStart"/>
      <w:r w:rsidRPr="00894396">
        <w:rPr>
          <w:i/>
          <w:iCs/>
          <w:szCs w:val="32"/>
        </w:rPr>
        <w:t>Misericordia</w:t>
      </w:r>
      <w:proofErr w:type="spellEnd"/>
      <w:r w:rsidR="008D6F52">
        <w:rPr>
          <w:i/>
          <w:iCs/>
          <w:szCs w:val="32"/>
        </w:rPr>
        <w:t> ! »</w:t>
      </w:r>
      <w:r w:rsidRPr="00894396">
        <w:rPr>
          <w:szCs w:val="32"/>
        </w:rPr>
        <w:t xml:space="preserve"> faisaient un murmure désolé dans ses oreilles</w:t>
      </w:r>
      <w:r w:rsidR="008D6F52">
        <w:rPr>
          <w:szCs w:val="32"/>
        </w:rPr>
        <w:t xml:space="preserve">. </w:t>
      </w:r>
      <w:r w:rsidRPr="00894396">
        <w:rPr>
          <w:szCs w:val="32"/>
        </w:rPr>
        <w:t>Il s</w:t>
      </w:r>
      <w:r w:rsidR="008D6F52">
        <w:rPr>
          <w:szCs w:val="32"/>
        </w:rPr>
        <w:t>’</w:t>
      </w:r>
      <w:r w:rsidRPr="00894396">
        <w:rPr>
          <w:szCs w:val="32"/>
        </w:rPr>
        <w:t>avançait</w:t>
      </w:r>
      <w:r w:rsidR="008D6F52">
        <w:rPr>
          <w:szCs w:val="32"/>
        </w:rPr>
        <w:t xml:space="preserve">, </w:t>
      </w:r>
      <w:r w:rsidRPr="00894396">
        <w:rPr>
          <w:szCs w:val="32"/>
        </w:rPr>
        <w:t>solennel et recueilli</w:t>
      </w:r>
      <w:r w:rsidR="008D6F52">
        <w:rPr>
          <w:szCs w:val="32"/>
        </w:rPr>
        <w:t xml:space="preserve">, </w:t>
      </w:r>
      <w:r w:rsidRPr="00894396">
        <w:rPr>
          <w:szCs w:val="32"/>
        </w:rPr>
        <w:t>comme s</w:t>
      </w:r>
      <w:r w:rsidR="008D6F52">
        <w:rPr>
          <w:szCs w:val="32"/>
        </w:rPr>
        <w:t>’</w:t>
      </w:r>
      <w:r w:rsidRPr="00894396">
        <w:rPr>
          <w:szCs w:val="32"/>
        </w:rPr>
        <w:t>il eût porté un fardeau sacré</w:t>
      </w:r>
      <w:r w:rsidR="008D6F52">
        <w:rPr>
          <w:szCs w:val="32"/>
        </w:rPr>
        <w:t xml:space="preserve">, </w:t>
      </w:r>
      <w:r w:rsidRPr="00894396">
        <w:rPr>
          <w:szCs w:val="32"/>
        </w:rPr>
        <w:t>fragile et précieux</w:t>
      </w:r>
      <w:r w:rsidR="008D6F52">
        <w:rPr>
          <w:szCs w:val="32"/>
        </w:rPr>
        <w:t>.</w:t>
      </w:r>
    </w:p>
    <w:p w14:paraId="4AD9A179" w14:textId="77777777" w:rsidR="008D6F52" w:rsidRDefault="00000000" w:rsidP="008D6F52">
      <w:pPr>
        <w:rPr>
          <w:szCs w:val="32"/>
        </w:rPr>
      </w:pPr>
      <w:r w:rsidRPr="00894396">
        <w:rPr>
          <w:szCs w:val="32"/>
        </w:rPr>
        <w:t>La terre remuait de temps en temps sous ses pieds</w:t>
      </w:r>
      <w:r w:rsidR="008D6F52">
        <w:rPr>
          <w:szCs w:val="32"/>
        </w:rPr>
        <w:t>.</w:t>
      </w:r>
    </w:p>
    <w:p w14:paraId="402D850D" w14:textId="1FFD1349" w:rsidR="00C71140" w:rsidRPr="006643D3" w:rsidRDefault="00000000" w:rsidP="008D6F52">
      <w:pPr>
        <w:pStyle w:val="Titre2"/>
        <w:pageBreakBefore/>
        <w:rPr>
          <w:sz w:val="40"/>
        </w:rPr>
      </w:pPr>
      <w:bookmarkStart w:id="11" w:name="_Toc199599798"/>
      <w:r w:rsidRPr="006643D3">
        <w:rPr>
          <w:sz w:val="40"/>
        </w:rPr>
        <w:lastRenderedPageBreak/>
        <w:t>IX</w:t>
      </w:r>
      <w:bookmarkEnd w:id="11"/>
    </w:p>
    <w:p w14:paraId="2D5613BF" w14:textId="77777777" w:rsidR="00C71140" w:rsidRPr="00894396" w:rsidRDefault="00C71140" w:rsidP="00830A5C">
      <w:pPr>
        <w:rPr>
          <w:szCs w:val="32"/>
        </w:rPr>
      </w:pPr>
    </w:p>
    <w:p w14:paraId="12B2E78E" w14:textId="77777777" w:rsidR="008D6F52" w:rsidRDefault="00000000" w:rsidP="008D6F52">
      <w:pPr>
        <w:rPr>
          <w:szCs w:val="32"/>
        </w:rPr>
      </w:pPr>
      <w:r w:rsidRPr="00894396">
        <w:rPr>
          <w:szCs w:val="32"/>
        </w:rPr>
        <w:t>Avec des gestes d</w:t>
      </w:r>
      <w:r w:rsidR="008D6F52">
        <w:rPr>
          <w:szCs w:val="32"/>
        </w:rPr>
        <w:t>’</w:t>
      </w:r>
      <w:r w:rsidRPr="00894396">
        <w:rPr>
          <w:szCs w:val="32"/>
        </w:rPr>
        <w:t>une précision mécanique et un air d</w:t>
      </w:r>
      <w:r w:rsidR="008D6F52">
        <w:rPr>
          <w:szCs w:val="32"/>
        </w:rPr>
        <w:t>’</w:t>
      </w:r>
      <w:r w:rsidRPr="00894396">
        <w:rPr>
          <w:szCs w:val="32"/>
        </w:rPr>
        <w:t>abstraction</w:t>
      </w:r>
      <w:r w:rsidR="008D6F52">
        <w:rPr>
          <w:szCs w:val="32"/>
        </w:rPr>
        <w:t xml:space="preserve">, </w:t>
      </w:r>
      <w:r w:rsidRPr="00894396">
        <w:rPr>
          <w:szCs w:val="32"/>
        </w:rPr>
        <w:t xml:space="preserve">le vieux général </w:t>
      </w:r>
      <w:proofErr w:type="spellStart"/>
      <w:r w:rsidRPr="00894396">
        <w:rPr>
          <w:szCs w:val="32"/>
        </w:rPr>
        <w:t>Santierra</w:t>
      </w:r>
      <w:proofErr w:type="spellEnd"/>
      <w:r w:rsidRPr="00894396">
        <w:rPr>
          <w:szCs w:val="32"/>
        </w:rPr>
        <w:t xml:space="preserve"> allumait un long et gros cigare</w:t>
      </w:r>
      <w:r w:rsidR="008D6F52">
        <w:rPr>
          <w:szCs w:val="32"/>
        </w:rPr>
        <w:t>.</w:t>
      </w:r>
    </w:p>
    <w:p w14:paraId="1CD9EEED" w14:textId="77777777" w:rsidR="008D6F52" w:rsidRDefault="008D6F52" w:rsidP="008D6F52">
      <w:pPr>
        <w:rPr>
          <w:szCs w:val="32"/>
        </w:rPr>
      </w:pPr>
      <w:r>
        <w:t>— </w:t>
      </w:r>
      <w:r w:rsidRPr="00894396">
        <w:rPr>
          <w:szCs w:val="32"/>
        </w:rPr>
        <w:t>Il nous fallut plusieurs heures pour pouvoir envoyer un détachement au ravin</w:t>
      </w:r>
      <w:r>
        <w:rPr>
          <w:szCs w:val="32"/>
        </w:rPr>
        <w:t xml:space="preserve">, </w:t>
      </w:r>
      <w:r w:rsidRPr="00894396">
        <w:rPr>
          <w:szCs w:val="32"/>
        </w:rPr>
        <w:t>dit-il à ses hôtes</w:t>
      </w:r>
      <w:r>
        <w:rPr>
          <w:szCs w:val="32"/>
        </w:rPr>
        <w:t xml:space="preserve">. </w:t>
      </w:r>
      <w:r w:rsidRPr="00894396">
        <w:rPr>
          <w:szCs w:val="32"/>
        </w:rPr>
        <w:t>Nous avions trouvé un tiers des maisons écroulées</w:t>
      </w:r>
      <w:r>
        <w:rPr>
          <w:szCs w:val="32"/>
        </w:rPr>
        <w:t xml:space="preserve">, </w:t>
      </w:r>
      <w:r w:rsidRPr="00894396">
        <w:rPr>
          <w:szCs w:val="32"/>
        </w:rPr>
        <w:t>les autres ébranlées</w:t>
      </w:r>
      <w:r>
        <w:rPr>
          <w:szCs w:val="32"/>
        </w:rPr>
        <w:t xml:space="preserve">, </w:t>
      </w:r>
      <w:r w:rsidRPr="00894396">
        <w:rPr>
          <w:szCs w:val="32"/>
        </w:rPr>
        <w:t>et les habitants</w:t>
      </w:r>
      <w:r>
        <w:rPr>
          <w:szCs w:val="32"/>
        </w:rPr>
        <w:t xml:space="preserve">, </w:t>
      </w:r>
      <w:r w:rsidRPr="00894396">
        <w:rPr>
          <w:szCs w:val="32"/>
        </w:rPr>
        <w:t>riches ou pauvres</w:t>
      </w:r>
      <w:r>
        <w:rPr>
          <w:szCs w:val="32"/>
        </w:rPr>
        <w:t xml:space="preserve">, </w:t>
      </w:r>
      <w:r w:rsidRPr="00894396">
        <w:rPr>
          <w:szCs w:val="32"/>
        </w:rPr>
        <w:t>réduits à un égal état de démence par l</w:t>
      </w:r>
      <w:r>
        <w:rPr>
          <w:szCs w:val="32"/>
        </w:rPr>
        <w:t>’</w:t>
      </w:r>
      <w:r w:rsidRPr="00894396">
        <w:rPr>
          <w:szCs w:val="32"/>
        </w:rPr>
        <w:t>universel désastre</w:t>
      </w:r>
      <w:r>
        <w:rPr>
          <w:szCs w:val="32"/>
        </w:rPr>
        <w:t xml:space="preserve">. </w:t>
      </w:r>
      <w:r w:rsidRPr="00894396">
        <w:rPr>
          <w:szCs w:val="32"/>
        </w:rPr>
        <w:t>La gaieté simple des uns contrastait avec le désespoir des autres</w:t>
      </w:r>
      <w:r>
        <w:rPr>
          <w:szCs w:val="32"/>
        </w:rPr>
        <w:t xml:space="preserve">. </w:t>
      </w:r>
      <w:r w:rsidRPr="00894396">
        <w:rPr>
          <w:szCs w:val="32"/>
        </w:rPr>
        <w:t>Dans la confusion générale</w:t>
      </w:r>
      <w:r>
        <w:rPr>
          <w:szCs w:val="32"/>
        </w:rPr>
        <w:t xml:space="preserve">, </w:t>
      </w:r>
      <w:r w:rsidRPr="00894396">
        <w:rPr>
          <w:szCs w:val="32"/>
        </w:rPr>
        <w:t>nombre de bandits éhontés étaient devenus</w:t>
      </w:r>
      <w:r>
        <w:rPr>
          <w:szCs w:val="32"/>
        </w:rPr>
        <w:t xml:space="preserve">, </w:t>
      </w:r>
      <w:r w:rsidRPr="00894396">
        <w:rPr>
          <w:szCs w:val="32"/>
        </w:rPr>
        <w:t>sans crainte des dieux ou des hommes</w:t>
      </w:r>
      <w:r>
        <w:rPr>
          <w:szCs w:val="32"/>
        </w:rPr>
        <w:t xml:space="preserve">, </w:t>
      </w:r>
      <w:r w:rsidRPr="00894396">
        <w:rPr>
          <w:szCs w:val="32"/>
        </w:rPr>
        <w:t>un danger pour ceux qui avaient pu soustraire quelques objets de valeur à la ruine de leurs foyers</w:t>
      </w:r>
      <w:r>
        <w:rPr>
          <w:szCs w:val="32"/>
        </w:rPr>
        <w:t xml:space="preserve">. </w:t>
      </w:r>
      <w:r w:rsidRPr="00894396">
        <w:rPr>
          <w:szCs w:val="32"/>
        </w:rPr>
        <w:t>Ces misérables</w:t>
      </w:r>
      <w:r>
        <w:rPr>
          <w:szCs w:val="32"/>
        </w:rPr>
        <w:t xml:space="preserve">, </w:t>
      </w:r>
      <w:r w:rsidRPr="00894396">
        <w:rPr>
          <w:szCs w:val="32"/>
        </w:rPr>
        <w:t xml:space="preserve">qui criaient plus fort que les autres </w:t>
      </w:r>
      <w:r>
        <w:rPr>
          <w:szCs w:val="32"/>
        </w:rPr>
        <w:t>« </w:t>
      </w:r>
      <w:proofErr w:type="spellStart"/>
      <w:r w:rsidRPr="00894396">
        <w:rPr>
          <w:i/>
          <w:iCs/>
          <w:szCs w:val="32"/>
        </w:rPr>
        <w:t>Misericordia</w:t>
      </w:r>
      <w:proofErr w:type="spellEnd"/>
      <w:r>
        <w:rPr>
          <w:i/>
          <w:iCs/>
          <w:szCs w:val="32"/>
        </w:rPr>
        <w:t> ! »</w:t>
      </w:r>
      <w:r>
        <w:rPr>
          <w:szCs w:val="32"/>
        </w:rPr>
        <w:t xml:space="preserve">, </w:t>
      </w:r>
      <w:r w:rsidRPr="00894396">
        <w:rPr>
          <w:szCs w:val="32"/>
        </w:rPr>
        <w:t>à chaque secousse</w:t>
      </w:r>
      <w:r>
        <w:rPr>
          <w:szCs w:val="32"/>
        </w:rPr>
        <w:t xml:space="preserve">, </w:t>
      </w:r>
      <w:r w:rsidRPr="00894396">
        <w:rPr>
          <w:szCs w:val="32"/>
        </w:rPr>
        <w:t>et se frappaient la poitrine d</w:t>
      </w:r>
      <w:r>
        <w:rPr>
          <w:szCs w:val="32"/>
        </w:rPr>
        <w:t>’</w:t>
      </w:r>
      <w:r w:rsidRPr="00894396">
        <w:rPr>
          <w:szCs w:val="32"/>
        </w:rPr>
        <w:t>une main</w:t>
      </w:r>
      <w:r>
        <w:rPr>
          <w:szCs w:val="32"/>
        </w:rPr>
        <w:t xml:space="preserve">, </w:t>
      </w:r>
      <w:r w:rsidRPr="00894396">
        <w:rPr>
          <w:szCs w:val="32"/>
        </w:rPr>
        <w:t>dépouillaient de l</w:t>
      </w:r>
      <w:r>
        <w:rPr>
          <w:szCs w:val="32"/>
        </w:rPr>
        <w:t>’</w:t>
      </w:r>
      <w:r w:rsidRPr="00894396">
        <w:rPr>
          <w:szCs w:val="32"/>
        </w:rPr>
        <w:t>autre les pauvres victimes</w:t>
      </w:r>
      <w:r>
        <w:rPr>
          <w:szCs w:val="32"/>
        </w:rPr>
        <w:t xml:space="preserve">, </w:t>
      </w:r>
      <w:r w:rsidRPr="00894396">
        <w:rPr>
          <w:szCs w:val="32"/>
        </w:rPr>
        <w:t>et ne reculaient même pas devant le meurtre</w:t>
      </w:r>
      <w:r>
        <w:rPr>
          <w:szCs w:val="32"/>
        </w:rPr>
        <w:t>.</w:t>
      </w:r>
    </w:p>
    <w:p w14:paraId="466B3AFB" w14:textId="77777777" w:rsidR="008D6F52" w:rsidRDefault="00000000" w:rsidP="008D6F52">
      <w:pPr>
        <w:rPr>
          <w:szCs w:val="32"/>
        </w:rPr>
      </w:pPr>
      <w:r w:rsidRPr="00894396">
        <w:rPr>
          <w:szCs w:val="32"/>
        </w:rPr>
        <w:t>La division du général Robles était tout entière occupée à protéger les quartiers détruits de la ville contre les déprédations de ces monstres inhumains</w:t>
      </w:r>
      <w:r w:rsidR="008D6F52">
        <w:rPr>
          <w:szCs w:val="32"/>
        </w:rPr>
        <w:t xml:space="preserve">. </w:t>
      </w:r>
      <w:r w:rsidRPr="00894396">
        <w:rPr>
          <w:szCs w:val="32"/>
        </w:rPr>
        <w:t>Absorbé par mes fonctions d</w:t>
      </w:r>
      <w:r w:rsidR="008D6F52">
        <w:rPr>
          <w:szCs w:val="32"/>
        </w:rPr>
        <w:t>’</w:t>
      </w:r>
      <w:r w:rsidRPr="00894396">
        <w:rPr>
          <w:szCs w:val="32"/>
        </w:rPr>
        <w:t>officier d</w:t>
      </w:r>
      <w:r w:rsidR="008D6F52">
        <w:rPr>
          <w:szCs w:val="32"/>
        </w:rPr>
        <w:t>’</w:t>
      </w:r>
      <w:r w:rsidRPr="00894396">
        <w:rPr>
          <w:szCs w:val="32"/>
        </w:rPr>
        <w:t>ordonnance</w:t>
      </w:r>
      <w:r w:rsidR="008D6F52">
        <w:rPr>
          <w:szCs w:val="32"/>
        </w:rPr>
        <w:t xml:space="preserve">, </w:t>
      </w:r>
      <w:r w:rsidRPr="00894396">
        <w:rPr>
          <w:szCs w:val="32"/>
        </w:rPr>
        <w:t>je ne pus</w:t>
      </w:r>
      <w:r w:rsidR="008D6F52">
        <w:rPr>
          <w:szCs w:val="32"/>
        </w:rPr>
        <w:t xml:space="preserve">, </w:t>
      </w:r>
      <w:r w:rsidRPr="00894396">
        <w:rPr>
          <w:szCs w:val="32"/>
        </w:rPr>
        <w:t>avant le matin</w:t>
      </w:r>
      <w:r w:rsidR="008D6F52">
        <w:rPr>
          <w:szCs w:val="32"/>
        </w:rPr>
        <w:t xml:space="preserve">, </w:t>
      </w:r>
      <w:r w:rsidRPr="00894396">
        <w:rPr>
          <w:szCs w:val="32"/>
        </w:rPr>
        <w:t>m</w:t>
      </w:r>
      <w:r w:rsidR="008D6F52">
        <w:rPr>
          <w:szCs w:val="32"/>
        </w:rPr>
        <w:t>’</w:t>
      </w:r>
      <w:r w:rsidRPr="00894396">
        <w:rPr>
          <w:szCs w:val="32"/>
        </w:rPr>
        <w:t>assurer du salut de ma propre famille</w:t>
      </w:r>
      <w:r w:rsidR="008D6F52">
        <w:rPr>
          <w:szCs w:val="32"/>
        </w:rPr>
        <w:t xml:space="preserve">. </w:t>
      </w:r>
      <w:r w:rsidRPr="00894396">
        <w:rPr>
          <w:szCs w:val="32"/>
        </w:rPr>
        <w:t>Ma mère et mes sœurs avaient pu s</w:t>
      </w:r>
      <w:r w:rsidR="008D6F52">
        <w:rPr>
          <w:szCs w:val="32"/>
        </w:rPr>
        <w:t>’</w:t>
      </w:r>
      <w:r w:rsidRPr="00894396">
        <w:rPr>
          <w:szCs w:val="32"/>
        </w:rPr>
        <w:t>échapper de la salle de bal où je les avais laissées dans la soirée</w:t>
      </w:r>
      <w:r w:rsidR="008D6F52">
        <w:rPr>
          <w:szCs w:val="32"/>
        </w:rPr>
        <w:t xml:space="preserve">. </w:t>
      </w:r>
      <w:r w:rsidRPr="00894396">
        <w:rPr>
          <w:szCs w:val="32"/>
        </w:rPr>
        <w:t>Je me rappelle ces deux belles jeunes femmes</w:t>
      </w:r>
      <w:r w:rsidR="008D6F52">
        <w:rPr>
          <w:szCs w:val="32"/>
        </w:rPr>
        <w:t xml:space="preserve"> – </w:t>
      </w:r>
      <w:r w:rsidRPr="00894396">
        <w:rPr>
          <w:szCs w:val="32"/>
        </w:rPr>
        <w:t>Dieu ait leur âme</w:t>
      </w:r>
      <w:r w:rsidR="008D6F52">
        <w:rPr>
          <w:szCs w:val="32"/>
        </w:rPr>
        <w:t xml:space="preserve"> ! – </w:t>
      </w:r>
      <w:r w:rsidRPr="00894396">
        <w:rPr>
          <w:szCs w:val="32"/>
        </w:rPr>
        <w:t>comme si je les voyais maintenant</w:t>
      </w:r>
      <w:r w:rsidR="008D6F52">
        <w:rPr>
          <w:szCs w:val="32"/>
        </w:rPr>
        <w:t xml:space="preserve">, </w:t>
      </w:r>
      <w:r w:rsidRPr="00894396">
        <w:rPr>
          <w:szCs w:val="32"/>
        </w:rPr>
        <w:t>dans le jardin de notre maison détruite</w:t>
      </w:r>
      <w:r w:rsidR="008D6F52">
        <w:rPr>
          <w:szCs w:val="32"/>
        </w:rPr>
        <w:t xml:space="preserve">, </w:t>
      </w:r>
      <w:r w:rsidRPr="00894396">
        <w:rPr>
          <w:szCs w:val="32"/>
        </w:rPr>
        <w:t>pâles mais actives</w:t>
      </w:r>
      <w:r w:rsidR="008D6F52">
        <w:rPr>
          <w:szCs w:val="32"/>
        </w:rPr>
        <w:t xml:space="preserve">, </w:t>
      </w:r>
      <w:r w:rsidRPr="00894396">
        <w:rPr>
          <w:szCs w:val="32"/>
        </w:rPr>
        <w:t>assistant</w:t>
      </w:r>
      <w:r w:rsidR="008D6F52">
        <w:rPr>
          <w:szCs w:val="32"/>
        </w:rPr>
        <w:t xml:space="preserve">, </w:t>
      </w:r>
      <w:r w:rsidRPr="00894396">
        <w:rPr>
          <w:szCs w:val="32"/>
        </w:rPr>
        <w:t>dans leurs robes souillées et avec la poussière des murs écroulés sur les cheveux</w:t>
      </w:r>
      <w:r w:rsidR="008D6F52">
        <w:rPr>
          <w:szCs w:val="32"/>
        </w:rPr>
        <w:t xml:space="preserve">, </w:t>
      </w:r>
      <w:r w:rsidRPr="00894396">
        <w:rPr>
          <w:szCs w:val="32"/>
        </w:rPr>
        <w:t>certains de nos pauvres voisins</w:t>
      </w:r>
      <w:r w:rsidR="008D6F52">
        <w:rPr>
          <w:szCs w:val="32"/>
        </w:rPr>
        <w:t xml:space="preserve">. </w:t>
      </w:r>
      <w:r w:rsidRPr="00894396">
        <w:rPr>
          <w:szCs w:val="32"/>
        </w:rPr>
        <w:t>Quant à ma mère</w:t>
      </w:r>
      <w:r w:rsidR="008D6F52">
        <w:rPr>
          <w:szCs w:val="32"/>
        </w:rPr>
        <w:t xml:space="preserve">, </w:t>
      </w:r>
      <w:r w:rsidRPr="00894396">
        <w:rPr>
          <w:szCs w:val="32"/>
        </w:rPr>
        <w:t>elle abritait une âme stoïque dans son corps frêle</w:t>
      </w:r>
      <w:r w:rsidR="008D6F52">
        <w:rPr>
          <w:szCs w:val="32"/>
        </w:rPr>
        <w:t xml:space="preserve">. </w:t>
      </w:r>
      <w:r w:rsidRPr="00894396">
        <w:rPr>
          <w:szCs w:val="32"/>
        </w:rPr>
        <w:t xml:space="preserve">À </w:t>
      </w:r>
      <w:r w:rsidRPr="00894396">
        <w:rPr>
          <w:szCs w:val="32"/>
        </w:rPr>
        <w:lastRenderedPageBreak/>
        <w:t>demi couverte d</w:t>
      </w:r>
      <w:r w:rsidR="008D6F52">
        <w:rPr>
          <w:szCs w:val="32"/>
        </w:rPr>
        <w:t>’</w:t>
      </w:r>
      <w:r w:rsidRPr="00894396">
        <w:rPr>
          <w:szCs w:val="32"/>
        </w:rPr>
        <w:t>un châle précieux</w:t>
      </w:r>
      <w:r w:rsidR="008D6F52">
        <w:rPr>
          <w:szCs w:val="32"/>
        </w:rPr>
        <w:t xml:space="preserve">, </w:t>
      </w:r>
      <w:r w:rsidRPr="00894396">
        <w:rPr>
          <w:szCs w:val="32"/>
        </w:rPr>
        <w:t>elle était étendue sur un banc rustique</w:t>
      </w:r>
      <w:r w:rsidR="008D6F52">
        <w:rPr>
          <w:szCs w:val="32"/>
        </w:rPr>
        <w:t xml:space="preserve">, </w:t>
      </w:r>
      <w:r w:rsidRPr="00894396">
        <w:rPr>
          <w:szCs w:val="32"/>
        </w:rPr>
        <w:t>près d</w:t>
      </w:r>
      <w:r w:rsidR="008D6F52">
        <w:rPr>
          <w:szCs w:val="32"/>
        </w:rPr>
        <w:t>’</w:t>
      </w:r>
      <w:r w:rsidRPr="00894396">
        <w:rPr>
          <w:szCs w:val="32"/>
        </w:rPr>
        <w:t>un bassin dont la fontaine avait</w:t>
      </w:r>
      <w:r w:rsidR="008D6F52">
        <w:rPr>
          <w:szCs w:val="32"/>
        </w:rPr>
        <w:t xml:space="preserve">, </w:t>
      </w:r>
      <w:r w:rsidRPr="00894396">
        <w:rPr>
          <w:szCs w:val="32"/>
        </w:rPr>
        <w:t>cette nuit-là</w:t>
      </w:r>
      <w:r w:rsidR="008D6F52">
        <w:rPr>
          <w:szCs w:val="32"/>
        </w:rPr>
        <w:t xml:space="preserve">, </w:t>
      </w:r>
      <w:r w:rsidRPr="00894396">
        <w:rPr>
          <w:szCs w:val="32"/>
        </w:rPr>
        <w:t>cessé à jamais de couler</w:t>
      </w:r>
      <w:r w:rsidR="008D6F52">
        <w:rPr>
          <w:szCs w:val="32"/>
        </w:rPr>
        <w:t>.</w:t>
      </w:r>
    </w:p>
    <w:p w14:paraId="355CEDDA" w14:textId="77777777" w:rsidR="008D6F52" w:rsidRDefault="00000000" w:rsidP="008D6F52">
      <w:pPr>
        <w:rPr>
          <w:szCs w:val="32"/>
        </w:rPr>
      </w:pPr>
      <w:r w:rsidRPr="00894396">
        <w:rPr>
          <w:szCs w:val="32"/>
        </w:rPr>
        <w:t>À peine avais-je eu le temps de les embrasser toutes trois</w:t>
      </w:r>
      <w:r w:rsidR="008D6F52">
        <w:rPr>
          <w:szCs w:val="32"/>
        </w:rPr>
        <w:t xml:space="preserve">, </w:t>
      </w:r>
      <w:r w:rsidRPr="00894396">
        <w:rPr>
          <w:szCs w:val="32"/>
        </w:rPr>
        <w:t>à grands transports de joie</w:t>
      </w:r>
      <w:r w:rsidR="008D6F52">
        <w:rPr>
          <w:szCs w:val="32"/>
        </w:rPr>
        <w:t xml:space="preserve">, </w:t>
      </w:r>
      <w:r w:rsidRPr="00894396">
        <w:rPr>
          <w:szCs w:val="32"/>
        </w:rPr>
        <w:t>que mon chef survint et me dépêcha avec quelques hommes vers le ravin</w:t>
      </w:r>
      <w:r w:rsidR="008D6F52">
        <w:rPr>
          <w:szCs w:val="32"/>
        </w:rPr>
        <w:t xml:space="preserve">, </w:t>
      </w:r>
      <w:r w:rsidRPr="00894396">
        <w:rPr>
          <w:szCs w:val="32"/>
        </w:rPr>
        <w:t>pour ramener mon hercule</w:t>
      </w:r>
      <w:r w:rsidR="008D6F52">
        <w:rPr>
          <w:szCs w:val="32"/>
        </w:rPr>
        <w:t xml:space="preserve">, </w:t>
      </w:r>
      <w:r w:rsidRPr="00894396">
        <w:rPr>
          <w:szCs w:val="32"/>
        </w:rPr>
        <w:t>comme il disait</w:t>
      </w:r>
      <w:r w:rsidR="008D6F52">
        <w:rPr>
          <w:szCs w:val="32"/>
        </w:rPr>
        <w:t xml:space="preserve">, </w:t>
      </w:r>
      <w:r w:rsidRPr="00894396">
        <w:rPr>
          <w:szCs w:val="32"/>
        </w:rPr>
        <w:t>et la jeune fille pâle</w:t>
      </w:r>
      <w:r w:rsidR="008D6F52">
        <w:rPr>
          <w:szCs w:val="32"/>
        </w:rPr>
        <w:t>.</w:t>
      </w:r>
    </w:p>
    <w:p w14:paraId="0D8CF03E" w14:textId="77777777" w:rsidR="008D6F52" w:rsidRDefault="00000000" w:rsidP="008D6F52">
      <w:pPr>
        <w:rPr>
          <w:szCs w:val="32"/>
        </w:rPr>
      </w:pPr>
      <w:r w:rsidRPr="00894396">
        <w:rPr>
          <w:szCs w:val="32"/>
        </w:rPr>
        <w:t>Mais nous ne trouvâmes personne à ramener</w:t>
      </w:r>
      <w:r w:rsidR="008D6F52">
        <w:rPr>
          <w:szCs w:val="32"/>
        </w:rPr>
        <w:t xml:space="preserve">. </w:t>
      </w:r>
      <w:r w:rsidRPr="00894396">
        <w:rPr>
          <w:szCs w:val="32"/>
        </w:rPr>
        <w:t>Un glissement du sol avait recouvert les ruines de la maison</w:t>
      </w:r>
      <w:r w:rsidR="008D6F52">
        <w:rPr>
          <w:szCs w:val="32"/>
        </w:rPr>
        <w:t xml:space="preserve">, </w:t>
      </w:r>
      <w:r w:rsidRPr="00894396">
        <w:rPr>
          <w:szCs w:val="32"/>
        </w:rPr>
        <w:t>et l</w:t>
      </w:r>
      <w:r w:rsidR="008D6F52">
        <w:rPr>
          <w:szCs w:val="32"/>
        </w:rPr>
        <w:t>’</w:t>
      </w:r>
      <w:r w:rsidRPr="00894396">
        <w:rPr>
          <w:szCs w:val="32"/>
        </w:rPr>
        <w:t>on ne voyait plus qu</w:t>
      </w:r>
      <w:r w:rsidR="008D6F52">
        <w:rPr>
          <w:szCs w:val="32"/>
        </w:rPr>
        <w:t>’</w:t>
      </w:r>
      <w:r w:rsidRPr="00894396">
        <w:rPr>
          <w:szCs w:val="32"/>
        </w:rPr>
        <w:t>un monticule de terre d</w:t>
      </w:r>
      <w:r w:rsidR="008D6F52">
        <w:rPr>
          <w:szCs w:val="32"/>
        </w:rPr>
        <w:t>’</w:t>
      </w:r>
      <w:r w:rsidRPr="00894396">
        <w:rPr>
          <w:szCs w:val="32"/>
        </w:rPr>
        <w:t>où des fragments de poutres émergeaient çà et là</w:t>
      </w:r>
      <w:r w:rsidR="008D6F52">
        <w:rPr>
          <w:szCs w:val="32"/>
        </w:rPr>
        <w:t xml:space="preserve">, </w:t>
      </w:r>
      <w:r w:rsidRPr="00894396">
        <w:rPr>
          <w:szCs w:val="32"/>
        </w:rPr>
        <w:t>rien de plus</w:t>
      </w:r>
      <w:r w:rsidR="008D6F52">
        <w:rPr>
          <w:szCs w:val="32"/>
        </w:rPr>
        <w:t>.</w:t>
      </w:r>
    </w:p>
    <w:p w14:paraId="767F88B4" w14:textId="77777777" w:rsidR="008D6F52" w:rsidRDefault="00000000" w:rsidP="008D6F52">
      <w:pPr>
        <w:rPr>
          <w:szCs w:val="32"/>
        </w:rPr>
      </w:pPr>
      <w:r w:rsidRPr="00894396">
        <w:rPr>
          <w:szCs w:val="32"/>
        </w:rPr>
        <w:t>Ainsi s</w:t>
      </w:r>
      <w:r w:rsidR="008D6F52">
        <w:rPr>
          <w:szCs w:val="32"/>
        </w:rPr>
        <w:t>’</w:t>
      </w:r>
      <w:r w:rsidRPr="00894396">
        <w:rPr>
          <w:szCs w:val="32"/>
        </w:rPr>
        <w:t>étaient terminées les tribulations du vieux couple royaliste</w:t>
      </w:r>
      <w:r w:rsidR="008D6F52">
        <w:rPr>
          <w:szCs w:val="32"/>
        </w:rPr>
        <w:t xml:space="preserve">. </w:t>
      </w:r>
      <w:r w:rsidRPr="00894396">
        <w:rPr>
          <w:szCs w:val="32"/>
        </w:rPr>
        <w:t>Une tombe énorme et sans considération les avait engloutis vivants</w:t>
      </w:r>
      <w:r w:rsidR="008D6F52">
        <w:rPr>
          <w:szCs w:val="32"/>
        </w:rPr>
        <w:t xml:space="preserve">, </w:t>
      </w:r>
      <w:r w:rsidRPr="00894396">
        <w:rPr>
          <w:szCs w:val="32"/>
        </w:rPr>
        <w:t>dans leur malheureuse obstination contre la volonté de liberté d</w:t>
      </w:r>
      <w:r w:rsidR="008D6F52">
        <w:rPr>
          <w:szCs w:val="32"/>
        </w:rPr>
        <w:t>’</w:t>
      </w:r>
      <w:r w:rsidRPr="00894396">
        <w:rPr>
          <w:szCs w:val="32"/>
        </w:rPr>
        <w:t>un peuple</w:t>
      </w:r>
      <w:r w:rsidR="008D6F52">
        <w:rPr>
          <w:szCs w:val="32"/>
        </w:rPr>
        <w:t xml:space="preserve">. </w:t>
      </w:r>
      <w:r w:rsidRPr="00894396">
        <w:rPr>
          <w:szCs w:val="32"/>
        </w:rPr>
        <w:t>Et leur fille avait disparu</w:t>
      </w:r>
      <w:r w:rsidR="008D6F52">
        <w:rPr>
          <w:szCs w:val="32"/>
        </w:rPr>
        <w:t>.</w:t>
      </w:r>
    </w:p>
    <w:p w14:paraId="104E5FCC" w14:textId="77777777" w:rsidR="008D6F52" w:rsidRDefault="00000000" w:rsidP="008D6F52">
      <w:pPr>
        <w:rPr>
          <w:szCs w:val="32"/>
        </w:rPr>
      </w:pPr>
      <w:r w:rsidRPr="00894396">
        <w:rPr>
          <w:szCs w:val="32"/>
        </w:rPr>
        <w:t>Que Gaspar Ruiz l</w:t>
      </w:r>
      <w:r w:rsidR="008D6F52">
        <w:rPr>
          <w:szCs w:val="32"/>
        </w:rPr>
        <w:t>’</w:t>
      </w:r>
      <w:r w:rsidRPr="00894396">
        <w:rPr>
          <w:szCs w:val="32"/>
        </w:rPr>
        <w:t>eût emportée</w:t>
      </w:r>
      <w:r w:rsidR="008D6F52">
        <w:rPr>
          <w:szCs w:val="32"/>
        </w:rPr>
        <w:t xml:space="preserve">, </w:t>
      </w:r>
      <w:r w:rsidRPr="00894396">
        <w:rPr>
          <w:szCs w:val="32"/>
        </w:rPr>
        <w:t>j</w:t>
      </w:r>
      <w:r w:rsidR="008D6F52">
        <w:rPr>
          <w:szCs w:val="32"/>
        </w:rPr>
        <w:t>’</w:t>
      </w:r>
      <w:r w:rsidRPr="00894396">
        <w:rPr>
          <w:szCs w:val="32"/>
        </w:rPr>
        <w:t>en eus la conviction</w:t>
      </w:r>
      <w:r w:rsidR="008D6F52">
        <w:rPr>
          <w:szCs w:val="32"/>
        </w:rPr>
        <w:t xml:space="preserve">. </w:t>
      </w:r>
      <w:r w:rsidRPr="00894396">
        <w:rPr>
          <w:szCs w:val="32"/>
        </w:rPr>
        <w:t>Mais le cas n</w:t>
      </w:r>
      <w:r w:rsidR="008D6F52">
        <w:rPr>
          <w:szCs w:val="32"/>
        </w:rPr>
        <w:t>’</w:t>
      </w:r>
      <w:r w:rsidRPr="00894396">
        <w:rPr>
          <w:szCs w:val="32"/>
        </w:rPr>
        <w:t>était pas prévu et je n</w:t>
      </w:r>
      <w:r w:rsidR="008D6F52">
        <w:rPr>
          <w:szCs w:val="32"/>
        </w:rPr>
        <w:t>’</w:t>
      </w:r>
      <w:r w:rsidRPr="00894396">
        <w:rPr>
          <w:szCs w:val="32"/>
        </w:rPr>
        <w:t>avais pas d</w:t>
      </w:r>
      <w:r w:rsidR="008D6F52">
        <w:rPr>
          <w:szCs w:val="32"/>
        </w:rPr>
        <w:t>’</w:t>
      </w:r>
      <w:r w:rsidRPr="00894396">
        <w:rPr>
          <w:szCs w:val="32"/>
        </w:rPr>
        <w:t>ordres pour les poursuivre</w:t>
      </w:r>
      <w:r w:rsidR="008D6F52">
        <w:rPr>
          <w:szCs w:val="32"/>
        </w:rPr>
        <w:t xml:space="preserve">. </w:t>
      </w:r>
      <w:r w:rsidRPr="00894396">
        <w:rPr>
          <w:szCs w:val="32"/>
        </w:rPr>
        <w:t>Au surplus</w:t>
      </w:r>
      <w:r w:rsidR="008D6F52">
        <w:rPr>
          <w:szCs w:val="32"/>
        </w:rPr>
        <w:t xml:space="preserve">, </w:t>
      </w:r>
      <w:r w:rsidRPr="00894396">
        <w:rPr>
          <w:szCs w:val="32"/>
        </w:rPr>
        <w:t>je n</w:t>
      </w:r>
      <w:r w:rsidR="008D6F52">
        <w:rPr>
          <w:szCs w:val="32"/>
        </w:rPr>
        <w:t>’</w:t>
      </w:r>
      <w:r w:rsidRPr="00894396">
        <w:rPr>
          <w:szCs w:val="32"/>
        </w:rPr>
        <w:t>en éprouvais nul désir</w:t>
      </w:r>
      <w:r w:rsidR="008D6F52">
        <w:rPr>
          <w:szCs w:val="32"/>
        </w:rPr>
        <w:t xml:space="preserve">. </w:t>
      </w:r>
      <w:r w:rsidRPr="00894396">
        <w:rPr>
          <w:szCs w:val="32"/>
        </w:rPr>
        <w:t>Je me méfiais</w:t>
      </w:r>
      <w:r w:rsidR="008D6F52">
        <w:rPr>
          <w:szCs w:val="32"/>
        </w:rPr>
        <w:t xml:space="preserve">, </w:t>
      </w:r>
      <w:r w:rsidRPr="00894396">
        <w:rPr>
          <w:szCs w:val="32"/>
        </w:rPr>
        <w:t>maintenant</w:t>
      </w:r>
      <w:r w:rsidR="008D6F52">
        <w:rPr>
          <w:szCs w:val="32"/>
        </w:rPr>
        <w:t xml:space="preserve">, </w:t>
      </w:r>
      <w:r w:rsidRPr="00894396">
        <w:rPr>
          <w:szCs w:val="32"/>
        </w:rPr>
        <w:t>de mes interventions</w:t>
      </w:r>
      <w:r w:rsidR="008D6F52">
        <w:rPr>
          <w:szCs w:val="32"/>
        </w:rPr>
        <w:t xml:space="preserve">. </w:t>
      </w:r>
      <w:r w:rsidRPr="00894396">
        <w:rPr>
          <w:szCs w:val="32"/>
        </w:rPr>
        <w:t>Elles n</w:t>
      </w:r>
      <w:r w:rsidR="008D6F52">
        <w:rPr>
          <w:szCs w:val="32"/>
        </w:rPr>
        <w:t>’</w:t>
      </w:r>
      <w:r w:rsidRPr="00894396">
        <w:rPr>
          <w:szCs w:val="32"/>
        </w:rPr>
        <w:t>avaient pas été heureuses et ne semblaient même guère à mon honneur</w:t>
      </w:r>
      <w:r w:rsidR="008D6F52">
        <w:rPr>
          <w:szCs w:val="32"/>
        </w:rPr>
        <w:t xml:space="preserve">. </w:t>
      </w:r>
      <w:r w:rsidRPr="00894396">
        <w:rPr>
          <w:szCs w:val="32"/>
        </w:rPr>
        <w:t>Il était parti</w:t>
      </w:r>
      <w:r w:rsidR="008D6F52">
        <w:rPr>
          <w:szCs w:val="32"/>
        </w:rPr>
        <w:t xml:space="preserve">. </w:t>
      </w:r>
      <w:r w:rsidRPr="00894396">
        <w:rPr>
          <w:szCs w:val="32"/>
        </w:rPr>
        <w:t>Eh bien</w:t>
      </w:r>
      <w:r w:rsidR="008D6F52">
        <w:rPr>
          <w:szCs w:val="32"/>
        </w:rPr>
        <w:t xml:space="preserve">, </w:t>
      </w:r>
      <w:r w:rsidRPr="00894396">
        <w:rPr>
          <w:szCs w:val="32"/>
        </w:rPr>
        <w:t>tant mieux</w:t>
      </w:r>
      <w:r w:rsidR="008D6F52">
        <w:rPr>
          <w:szCs w:val="32"/>
        </w:rPr>
        <w:t xml:space="preserve"> ! </w:t>
      </w:r>
      <w:r w:rsidRPr="00894396">
        <w:rPr>
          <w:szCs w:val="32"/>
        </w:rPr>
        <w:t>Et il emmenait la jeune royaliste</w:t>
      </w:r>
      <w:r w:rsidR="008D6F52">
        <w:rPr>
          <w:szCs w:val="32"/>
        </w:rPr>
        <w:t xml:space="preserve">. </w:t>
      </w:r>
      <w:r w:rsidRPr="00894396">
        <w:rPr>
          <w:szCs w:val="32"/>
        </w:rPr>
        <w:t>Rien de mieux encore</w:t>
      </w:r>
      <w:r w:rsidR="008D6F52">
        <w:rPr>
          <w:szCs w:val="32"/>
        </w:rPr>
        <w:t xml:space="preserve">. </w:t>
      </w:r>
      <w:proofErr w:type="spellStart"/>
      <w:r w:rsidRPr="00894396">
        <w:rPr>
          <w:i/>
          <w:iCs/>
          <w:szCs w:val="32"/>
        </w:rPr>
        <w:t>Vaya</w:t>
      </w:r>
      <w:proofErr w:type="spellEnd"/>
      <w:r w:rsidRPr="00894396">
        <w:rPr>
          <w:i/>
          <w:iCs/>
          <w:szCs w:val="32"/>
        </w:rPr>
        <w:t xml:space="preserve"> con </w:t>
      </w:r>
      <w:proofErr w:type="spellStart"/>
      <w:r w:rsidRPr="00894396">
        <w:rPr>
          <w:i/>
          <w:iCs/>
          <w:szCs w:val="32"/>
        </w:rPr>
        <w:t>Dios</w:t>
      </w:r>
      <w:proofErr w:type="spellEnd"/>
      <w:r w:rsidR="008D6F52">
        <w:rPr>
          <w:i/>
          <w:iCs/>
          <w:szCs w:val="32"/>
        </w:rPr>
        <w:t xml:space="preserve">. </w:t>
      </w:r>
      <w:r w:rsidRPr="00894396">
        <w:rPr>
          <w:szCs w:val="32"/>
        </w:rPr>
        <w:t>Ce n</w:t>
      </w:r>
      <w:r w:rsidR="008D6F52">
        <w:rPr>
          <w:szCs w:val="32"/>
        </w:rPr>
        <w:t>’</w:t>
      </w:r>
      <w:r w:rsidRPr="00894396">
        <w:rPr>
          <w:szCs w:val="32"/>
        </w:rPr>
        <w:t>était pas le moment de nous tracasser sur le sort d</w:t>
      </w:r>
      <w:r w:rsidR="008D6F52">
        <w:rPr>
          <w:szCs w:val="32"/>
        </w:rPr>
        <w:t>’</w:t>
      </w:r>
      <w:r w:rsidRPr="00894396">
        <w:rPr>
          <w:szCs w:val="32"/>
        </w:rPr>
        <w:t>un déserteur qui</w:t>
      </w:r>
      <w:r w:rsidR="008D6F52">
        <w:rPr>
          <w:szCs w:val="32"/>
        </w:rPr>
        <w:t xml:space="preserve">, </w:t>
      </w:r>
      <w:r w:rsidRPr="00894396">
        <w:rPr>
          <w:szCs w:val="32"/>
        </w:rPr>
        <w:t>justement ou injustement</w:t>
      </w:r>
      <w:r w:rsidR="008D6F52">
        <w:rPr>
          <w:szCs w:val="32"/>
        </w:rPr>
        <w:t xml:space="preserve">, </w:t>
      </w:r>
      <w:r w:rsidRPr="00894396">
        <w:rPr>
          <w:szCs w:val="32"/>
        </w:rPr>
        <w:t>aurait dû être mort</w:t>
      </w:r>
      <w:r w:rsidR="008D6F52">
        <w:rPr>
          <w:szCs w:val="32"/>
        </w:rPr>
        <w:t xml:space="preserve">, </w:t>
      </w:r>
      <w:r w:rsidRPr="00894396">
        <w:rPr>
          <w:szCs w:val="32"/>
        </w:rPr>
        <w:t>et d</w:t>
      </w:r>
      <w:r w:rsidR="008D6F52">
        <w:rPr>
          <w:szCs w:val="32"/>
        </w:rPr>
        <w:t>’</w:t>
      </w:r>
      <w:r w:rsidRPr="00894396">
        <w:rPr>
          <w:szCs w:val="32"/>
        </w:rPr>
        <w:t>une fille pour qui mieux eût valu n</w:t>
      </w:r>
      <w:r w:rsidR="008D6F52">
        <w:rPr>
          <w:szCs w:val="32"/>
        </w:rPr>
        <w:t>’</w:t>
      </w:r>
      <w:r w:rsidRPr="00894396">
        <w:rPr>
          <w:szCs w:val="32"/>
        </w:rPr>
        <w:t>être jamais née</w:t>
      </w:r>
      <w:r w:rsidR="008D6F52">
        <w:rPr>
          <w:szCs w:val="32"/>
        </w:rPr>
        <w:t>.</w:t>
      </w:r>
    </w:p>
    <w:p w14:paraId="72B07E0C" w14:textId="77777777" w:rsidR="008D6F52" w:rsidRDefault="00000000" w:rsidP="008D6F52">
      <w:pPr>
        <w:rPr>
          <w:szCs w:val="32"/>
        </w:rPr>
      </w:pPr>
      <w:r w:rsidRPr="00894396">
        <w:rPr>
          <w:szCs w:val="32"/>
        </w:rPr>
        <w:t>Je ramenai donc mes hommes en ville</w:t>
      </w:r>
      <w:r w:rsidR="008D6F52">
        <w:rPr>
          <w:szCs w:val="32"/>
        </w:rPr>
        <w:t>.</w:t>
      </w:r>
    </w:p>
    <w:p w14:paraId="7B32E933" w14:textId="77777777" w:rsidR="008D6F52" w:rsidRDefault="00000000" w:rsidP="008D6F52">
      <w:pPr>
        <w:rPr>
          <w:szCs w:val="32"/>
        </w:rPr>
      </w:pPr>
      <w:r w:rsidRPr="00894396">
        <w:rPr>
          <w:szCs w:val="32"/>
        </w:rPr>
        <w:t>Après quelques jours</w:t>
      </w:r>
      <w:r w:rsidR="008D6F52">
        <w:rPr>
          <w:szCs w:val="32"/>
        </w:rPr>
        <w:t xml:space="preserve">, </w:t>
      </w:r>
      <w:r w:rsidRPr="00894396">
        <w:rPr>
          <w:szCs w:val="32"/>
        </w:rPr>
        <w:t>l</w:t>
      </w:r>
      <w:r w:rsidR="008D6F52">
        <w:rPr>
          <w:szCs w:val="32"/>
        </w:rPr>
        <w:t>’</w:t>
      </w:r>
      <w:r w:rsidRPr="00894396">
        <w:rPr>
          <w:szCs w:val="32"/>
        </w:rPr>
        <w:t>ordre fut rétabli</w:t>
      </w:r>
      <w:r w:rsidR="008D6F52">
        <w:rPr>
          <w:szCs w:val="32"/>
        </w:rPr>
        <w:t xml:space="preserve">, </w:t>
      </w:r>
      <w:r w:rsidRPr="00894396">
        <w:rPr>
          <w:szCs w:val="32"/>
        </w:rPr>
        <w:t>et les principales familles</w:t>
      </w:r>
      <w:r w:rsidR="008D6F52">
        <w:rPr>
          <w:szCs w:val="32"/>
        </w:rPr>
        <w:t xml:space="preserve">, </w:t>
      </w:r>
      <w:r w:rsidRPr="00894396">
        <w:rPr>
          <w:szCs w:val="32"/>
        </w:rPr>
        <w:t>y compris la mienne</w:t>
      </w:r>
      <w:r w:rsidR="008D6F52">
        <w:rPr>
          <w:szCs w:val="32"/>
        </w:rPr>
        <w:t xml:space="preserve">, </w:t>
      </w:r>
      <w:r w:rsidRPr="00894396">
        <w:rPr>
          <w:szCs w:val="32"/>
        </w:rPr>
        <w:t>partirent pour Santiago</w:t>
      </w:r>
      <w:r w:rsidR="008D6F52">
        <w:rPr>
          <w:szCs w:val="32"/>
        </w:rPr>
        <w:t xml:space="preserve">. </w:t>
      </w:r>
      <w:r w:rsidRPr="00894396">
        <w:rPr>
          <w:szCs w:val="32"/>
        </w:rPr>
        <w:t>Nous y possédions une belle maison</w:t>
      </w:r>
      <w:r w:rsidR="008D6F52">
        <w:rPr>
          <w:szCs w:val="32"/>
        </w:rPr>
        <w:t xml:space="preserve">. </w:t>
      </w:r>
      <w:r w:rsidRPr="00894396">
        <w:rPr>
          <w:szCs w:val="32"/>
        </w:rPr>
        <w:t>En même temps</w:t>
      </w:r>
      <w:r w:rsidR="008D6F52">
        <w:rPr>
          <w:szCs w:val="32"/>
        </w:rPr>
        <w:t xml:space="preserve">, </w:t>
      </w:r>
      <w:r w:rsidRPr="00894396">
        <w:rPr>
          <w:szCs w:val="32"/>
        </w:rPr>
        <w:t>la division de Robles fut dirigée sur de nouveaux cantonnements</w:t>
      </w:r>
      <w:r w:rsidR="008D6F52">
        <w:rPr>
          <w:szCs w:val="32"/>
        </w:rPr>
        <w:t xml:space="preserve">, </w:t>
      </w:r>
      <w:r w:rsidRPr="00894396">
        <w:rPr>
          <w:szCs w:val="32"/>
        </w:rPr>
        <w:t xml:space="preserve">près </w:t>
      </w:r>
      <w:r w:rsidRPr="00894396">
        <w:rPr>
          <w:szCs w:val="32"/>
        </w:rPr>
        <w:lastRenderedPageBreak/>
        <w:t>de la capitale</w:t>
      </w:r>
      <w:r w:rsidR="008D6F52">
        <w:rPr>
          <w:szCs w:val="32"/>
        </w:rPr>
        <w:t xml:space="preserve">. </w:t>
      </w:r>
      <w:r w:rsidRPr="00894396">
        <w:rPr>
          <w:szCs w:val="32"/>
        </w:rPr>
        <w:t>Ce changement servait au mieux mes sentiments amoureux et familiaux</w:t>
      </w:r>
      <w:r w:rsidR="008D6F52">
        <w:rPr>
          <w:szCs w:val="32"/>
        </w:rPr>
        <w:t>.</w:t>
      </w:r>
    </w:p>
    <w:p w14:paraId="29A260D2" w14:textId="77777777" w:rsidR="008D6F52" w:rsidRDefault="00000000" w:rsidP="008D6F52">
      <w:pPr>
        <w:rPr>
          <w:szCs w:val="32"/>
        </w:rPr>
      </w:pPr>
      <w:r w:rsidRPr="00894396">
        <w:rPr>
          <w:szCs w:val="32"/>
        </w:rPr>
        <w:t>Un soir</w:t>
      </w:r>
      <w:r w:rsidR="008D6F52">
        <w:rPr>
          <w:szCs w:val="32"/>
        </w:rPr>
        <w:t xml:space="preserve">, </w:t>
      </w:r>
      <w:r w:rsidRPr="00894396">
        <w:rPr>
          <w:szCs w:val="32"/>
        </w:rPr>
        <w:t>je fus convoqué assez tard par mon chef</w:t>
      </w:r>
      <w:r w:rsidR="008D6F52">
        <w:rPr>
          <w:szCs w:val="32"/>
        </w:rPr>
        <w:t xml:space="preserve">. </w:t>
      </w:r>
      <w:r w:rsidRPr="00894396">
        <w:rPr>
          <w:szCs w:val="32"/>
        </w:rPr>
        <w:t>Je trouvai le général Robles</w:t>
      </w:r>
      <w:r w:rsidR="008D6F52">
        <w:rPr>
          <w:szCs w:val="32"/>
        </w:rPr>
        <w:t xml:space="preserve">, </w:t>
      </w:r>
      <w:r w:rsidRPr="00894396">
        <w:rPr>
          <w:szCs w:val="32"/>
        </w:rPr>
        <w:t>en uniforme</w:t>
      </w:r>
      <w:r w:rsidR="008D6F52">
        <w:rPr>
          <w:szCs w:val="32"/>
        </w:rPr>
        <w:t xml:space="preserve">, </w:t>
      </w:r>
      <w:r w:rsidRPr="00894396">
        <w:rPr>
          <w:szCs w:val="32"/>
        </w:rPr>
        <w:t>en train de boire de l</w:t>
      </w:r>
      <w:r w:rsidR="008D6F52">
        <w:rPr>
          <w:szCs w:val="32"/>
        </w:rPr>
        <w:t>’</w:t>
      </w:r>
      <w:r w:rsidRPr="00894396">
        <w:rPr>
          <w:szCs w:val="32"/>
        </w:rPr>
        <w:t>eau-de-vie pure dans un grand verre</w:t>
      </w:r>
      <w:r w:rsidR="008D6F52">
        <w:rPr>
          <w:szCs w:val="32"/>
        </w:rPr>
        <w:t xml:space="preserve"> – </w:t>
      </w:r>
      <w:r w:rsidRPr="00894396">
        <w:rPr>
          <w:szCs w:val="32"/>
        </w:rPr>
        <w:t>précaution</w:t>
      </w:r>
      <w:r w:rsidR="008D6F52">
        <w:rPr>
          <w:szCs w:val="32"/>
        </w:rPr>
        <w:t xml:space="preserve">, </w:t>
      </w:r>
      <w:r w:rsidRPr="00894396">
        <w:rPr>
          <w:szCs w:val="32"/>
        </w:rPr>
        <w:t>à l</w:t>
      </w:r>
      <w:r w:rsidR="008D6F52">
        <w:rPr>
          <w:szCs w:val="32"/>
        </w:rPr>
        <w:t>’</w:t>
      </w:r>
      <w:r w:rsidRPr="00894396">
        <w:rPr>
          <w:szCs w:val="32"/>
        </w:rPr>
        <w:t>en croire</w:t>
      </w:r>
      <w:r w:rsidR="008D6F52">
        <w:rPr>
          <w:szCs w:val="32"/>
        </w:rPr>
        <w:t xml:space="preserve">, </w:t>
      </w:r>
      <w:r w:rsidRPr="00894396">
        <w:rPr>
          <w:szCs w:val="32"/>
        </w:rPr>
        <w:t>contre l</w:t>
      </w:r>
      <w:r w:rsidR="008D6F52">
        <w:rPr>
          <w:szCs w:val="32"/>
        </w:rPr>
        <w:t>’</w:t>
      </w:r>
      <w:r w:rsidRPr="00894396">
        <w:rPr>
          <w:szCs w:val="32"/>
        </w:rPr>
        <w:t>insomnie due aux piqûres de moustiques</w:t>
      </w:r>
      <w:r w:rsidR="008D6F52">
        <w:rPr>
          <w:szCs w:val="32"/>
        </w:rPr>
        <w:t xml:space="preserve">. </w:t>
      </w:r>
      <w:r w:rsidRPr="00894396">
        <w:rPr>
          <w:szCs w:val="32"/>
        </w:rPr>
        <w:t>C</w:t>
      </w:r>
      <w:r w:rsidR="008D6F52">
        <w:rPr>
          <w:szCs w:val="32"/>
        </w:rPr>
        <w:t>’</w:t>
      </w:r>
      <w:r w:rsidRPr="00894396">
        <w:rPr>
          <w:szCs w:val="32"/>
        </w:rPr>
        <w:t>était un bon soldat qui m</w:t>
      </w:r>
      <w:r w:rsidR="008D6F52">
        <w:rPr>
          <w:szCs w:val="32"/>
        </w:rPr>
        <w:t>’</w:t>
      </w:r>
      <w:r w:rsidRPr="00894396">
        <w:rPr>
          <w:szCs w:val="32"/>
        </w:rPr>
        <w:t>a enseigné l</w:t>
      </w:r>
      <w:r w:rsidR="008D6F52">
        <w:rPr>
          <w:szCs w:val="32"/>
        </w:rPr>
        <w:t>’</w:t>
      </w:r>
      <w:r w:rsidRPr="00894396">
        <w:rPr>
          <w:szCs w:val="32"/>
        </w:rPr>
        <w:t>art et la pratique de la guerre</w:t>
      </w:r>
      <w:r w:rsidR="008D6F52">
        <w:rPr>
          <w:szCs w:val="32"/>
        </w:rPr>
        <w:t xml:space="preserve">. </w:t>
      </w:r>
      <w:r w:rsidRPr="00894396">
        <w:rPr>
          <w:szCs w:val="32"/>
        </w:rPr>
        <w:t>Dieu a dû lui être miséricordieux car ses motifs ne furent jamais dictés que par le patriotisme</w:t>
      </w:r>
      <w:r w:rsidR="008D6F52">
        <w:rPr>
          <w:szCs w:val="32"/>
        </w:rPr>
        <w:t xml:space="preserve">, </w:t>
      </w:r>
      <w:r w:rsidRPr="00894396">
        <w:rPr>
          <w:szCs w:val="32"/>
        </w:rPr>
        <w:t>malgré son irascibilité</w:t>
      </w:r>
      <w:r w:rsidR="008D6F52">
        <w:rPr>
          <w:szCs w:val="32"/>
        </w:rPr>
        <w:t xml:space="preserve">. </w:t>
      </w:r>
      <w:r w:rsidRPr="00894396">
        <w:rPr>
          <w:szCs w:val="32"/>
        </w:rPr>
        <w:t>Quant aux moustiquaires</w:t>
      </w:r>
      <w:r w:rsidR="008D6F52">
        <w:rPr>
          <w:szCs w:val="32"/>
        </w:rPr>
        <w:t xml:space="preserve">, </w:t>
      </w:r>
      <w:r w:rsidRPr="00894396">
        <w:rPr>
          <w:szCs w:val="32"/>
        </w:rPr>
        <w:t>il en tenait l</w:t>
      </w:r>
      <w:r w:rsidR="008D6F52">
        <w:rPr>
          <w:szCs w:val="32"/>
        </w:rPr>
        <w:t>’</w:t>
      </w:r>
      <w:r w:rsidRPr="00894396">
        <w:rPr>
          <w:szCs w:val="32"/>
        </w:rPr>
        <w:t>usage pour efféminé et honteux</w:t>
      </w:r>
      <w:r w:rsidR="008D6F52">
        <w:rPr>
          <w:szCs w:val="32"/>
        </w:rPr>
        <w:t xml:space="preserve">, </w:t>
      </w:r>
      <w:r w:rsidRPr="00894396">
        <w:rPr>
          <w:szCs w:val="32"/>
        </w:rPr>
        <w:t>indigne d</w:t>
      </w:r>
      <w:r w:rsidR="008D6F52">
        <w:rPr>
          <w:szCs w:val="32"/>
        </w:rPr>
        <w:t>’</w:t>
      </w:r>
      <w:r w:rsidRPr="00894396">
        <w:rPr>
          <w:szCs w:val="32"/>
        </w:rPr>
        <w:t>un soldat</w:t>
      </w:r>
      <w:r w:rsidR="008D6F52">
        <w:rPr>
          <w:szCs w:val="32"/>
        </w:rPr>
        <w:t>.</w:t>
      </w:r>
    </w:p>
    <w:p w14:paraId="3D760787" w14:textId="77777777" w:rsidR="008D6F52" w:rsidRDefault="00000000" w:rsidP="008D6F52">
      <w:pPr>
        <w:rPr>
          <w:szCs w:val="32"/>
        </w:rPr>
      </w:pPr>
      <w:r w:rsidRPr="00894396">
        <w:rPr>
          <w:szCs w:val="32"/>
        </w:rPr>
        <w:t>Je vis du premier coup que son visage</w:t>
      </w:r>
      <w:r w:rsidR="008D6F52">
        <w:rPr>
          <w:szCs w:val="32"/>
        </w:rPr>
        <w:t xml:space="preserve">, </w:t>
      </w:r>
      <w:r w:rsidRPr="00894396">
        <w:rPr>
          <w:szCs w:val="32"/>
        </w:rPr>
        <w:t>déjà très rouge</w:t>
      </w:r>
      <w:r w:rsidR="008D6F52">
        <w:rPr>
          <w:szCs w:val="32"/>
        </w:rPr>
        <w:t xml:space="preserve">, </w:t>
      </w:r>
      <w:r w:rsidRPr="00894396">
        <w:rPr>
          <w:szCs w:val="32"/>
        </w:rPr>
        <w:t>trahissait une expression de fort bonne humeur</w:t>
      </w:r>
      <w:r w:rsidR="008D6F52">
        <w:rPr>
          <w:szCs w:val="32"/>
        </w:rPr>
        <w:t>.</w:t>
      </w:r>
    </w:p>
    <w:p w14:paraId="492C51A6" w14:textId="55692324" w:rsidR="008D6F52" w:rsidRDefault="008D6F52" w:rsidP="008D6F52">
      <w:r>
        <w:t>— </w:t>
      </w:r>
      <w:r>
        <w:rPr>
          <w:szCs w:val="32"/>
        </w:rPr>
        <w:t>« </w:t>
      </w:r>
      <w:proofErr w:type="spellStart"/>
      <w:r w:rsidRPr="00894396">
        <w:rPr>
          <w:szCs w:val="32"/>
        </w:rPr>
        <w:t>Aha</w:t>
      </w:r>
      <w:proofErr w:type="spellEnd"/>
      <w:r>
        <w:rPr>
          <w:szCs w:val="32"/>
        </w:rPr>
        <w:t xml:space="preserve"> ! </w:t>
      </w:r>
      <w:r w:rsidRPr="00894396">
        <w:rPr>
          <w:i/>
          <w:iCs/>
          <w:szCs w:val="32"/>
        </w:rPr>
        <w:t xml:space="preserve">Señor </w:t>
      </w:r>
      <w:proofErr w:type="spellStart"/>
      <w:r w:rsidRPr="00894396">
        <w:rPr>
          <w:i/>
          <w:iCs/>
          <w:szCs w:val="32"/>
        </w:rPr>
        <w:t>teniente</w:t>
      </w:r>
      <w:proofErr w:type="spellEnd"/>
      <w:r>
        <w:rPr>
          <w:i/>
          <w:iCs/>
          <w:szCs w:val="32"/>
        </w:rPr>
        <w:t> »</w:t>
      </w:r>
      <w:r>
        <w:rPr>
          <w:szCs w:val="32"/>
        </w:rPr>
        <w:t xml:space="preserve">, </w:t>
      </w:r>
      <w:r w:rsidRPr="00894396">
        <w:rPr>
          <w:szCs w:val="32"/>
        </w:rPr>
        <w:t>cria-t-il très haut</w:t>
      </w:r>
      <w:r>
        <w:rPr>
          <w:szCs w:val="32"/>
        </w:rPr>
        <w:t xml:space="preserve">, </w:t>
      </w:r>
      <w:r w:rsidRPr="00894396">
        <w:rPr>
          <w:szCs w:val="32"/>
        </w:rPr>
        <w:t>en me voyant saluer sur le seuil de la porte</w:t>
      </w:r>
      <w:r>
        <w:rPr>
          <w:szCs w:val="32"/>
        </w:rPr>
        <w:t xml:space="preserve">. </w:t>
      </w:r>
      <w:r w:rsidRPr="00894396">
        <w:rPr>
          <w:szCs w:val="32"/>
        </w:rPr>
        <w:t>Tenez</w:t>
      </w:r>
      <w:r>
        <w:rPr>
          <w:szCs w:val="32"/>
        </w:rPr>
        <w:t xml:space="preserve"> ! </w:t>
      </w:r>
      <w:r w:rsidRPr="00894396">
        <w:rPr>
          <w:szCs w:val="32"/>
        </w:rPr>
        <w:t>on a des nouvelles de votre hercule</w:t>
      </w:r>
      <w:r>
        <w:rPr>
          <w:szCs w:val="32"/>
        </w:rPr>
        <w:t>. »</w:t>
      </w:r>
    </w:p>
    <w:p w14:paraId="2B64F8D5" w14:textId="62EE412B" w:rsidR="008D6F52" w:rsidRDefault="00000000" w:rsidP="008D6F52">
      <w:r w:rsidRPr="00894396">
        <w:rPr>
          <w:szCs w:val="32"/>
        </w:rPr>
        <w:t>Et il me tendait une lettre pliée</w:t>
      </w:r>
      <w:r w:rsidR="008D6F52">
        <w:rPr>
          <w:szCs w:val="32"/>
        </w:rPr>
        <w:t xml:space="preserve">, </w:t>
      </w:r>
      <w:r w:rsidRPr="00894396">
        <w:rPr>
          <w:szCs w:val="32"/>
        </w:rPr>
        <w:t>dont je vis l</w:t>
      </w:r>
      <w:r w:rsidR="008D6F52">
        <w:rPr>
          <w:szCs w:val="32"/>
        </w:rPr>
        <w:t>’</w:t>
      </w:r>
      <w:r w:rsidRPr="00894396">
        <w:rPr>
          <w:szCs w:val="32"/>
        </w:rPr>
        <w:t>adresse</w:t>
      </w:r>
      <w:r w:rsidR="008D6F52">
        <w:rPr>
          <w:szCs w:val="32"/>
        </w:rPr>
        <w:t> : « </w:t>
      </w:r>
      <w:r w:rsidRPr="00894396">
        <w:rPr>
          <w:szCs w:val="32"/>
        </w:rPr>
        <w:t>Au commandant en chef des armées républicaines</w:t>
      </w:r>
      <w:r w:rsidR="008D6F52">
        <w:rPr>
          <w:szCs w:val="32"/>
        </w:rPr>
        <w:t>. »</w:t>
      </w:r>
    </w:p>
    <w:p w14:paraId="79F955B0" w14:textId="77777777" w:rsidR="008D6F52" w:rsidRDefault="008D6F52" w:rsidP="008D6F52">
      <w:pPr>
        <w:rPr>
          <w:szCs w:val="32"/>
        </w:rPr>
      </w:pPr>
      <w:r>
        <w:t>— </w:t>
      </w:r>
      <w:r>
        <w:rPr>
          <w:szCs w:val="32"/>
        </w:rPr>
        <w:t>« </w:t>
      </w:r>
      <w:r w:rsidRPr="00894396">
        <w:rPr>
          <w:szCs w:val="32"/>
        </w:rPr>
        <w:t>Cette lettre</w:t>
      </w:r>
      <w:r>
        <w:rPr>
          <w:szCs w:val="32"/>
        </w:rPr>
        <w:t xml:space="preserve"> », </w:t>
      </w:r>
      <w:r w:rsidRPr="00894396">
        <w:rPr>
          <w:szCs w:val="32"/>
        </w:rPr>
        <w:t>reprit très haut le général</w:t>
      </w:r>
      <w:r>
        <w:rPr>
          <w:szCs w:val="32"/>
        </w:rPr>
        <w:t xml:space="preserve">, </w:t>
      </w:r>
      <w:r w:rsidRPr="00894396">
        <w:rPr>
          <w:szCs w:val="32"/>
        </w:rPr>
        <w:t>a été mise par un gamin dans la main d</w:t>
      </w:r>
      <w:r>
        <w:rPr>
          <w:szCs w:val="32"/>
        </w:rPr>
        <w:t>’</w:t>
      </w:r>
      <w:r w:rsidRPr="00894396">
        <w:rPr>
          <w:szCs w:val="32"/>
        </w:rPr>
        <w:t>une sentinelle du Quartier Général</w:t>
      </w:r>
      <w:r>
        <w:rPr>
          <w:szCs w:val="32"/>
        </w:rPr>
        <w:t xml:space="preserve">. </w:t>
      </w:r>
      <w:r w:rsidRPr="00894396">
        <w:rPr>
          <w:szCs w:val="32"/>
        </w:rPr>
        <w:t>L</w:t>
      </w:r>
      <w:r>
        <w:rPr>
          <w:szCs w:val="32"/>
        </w:rPr>
        <w:t>’</w:t>
      </w:r>
      <w:r w:rsidRPr="00894396">
        <w:rPr>
          <w:szCs w:val="32"/>
        </w:rPr>
        <w:t>animal pensait à sa bonne amie</w:t>
      </w:r>
      <w:r>
        <w:rPr>
          <w:szCs w:val="32"/>
        </w:rPr>
        <w:t xml:space="preserve">, </w:t>
      </w:r>
      <w:r w:rsidRPr="00894396">
        <w:rPr>
          <w:szCs w:val="32"/>
        </w:rPr>
        <w:t>sans doute</w:t>
      </w:r>
      <w:r>
        <w:rPr>
          <w:szCs w:val="32"/>
        </w:rPr>
        <w:t xml:space="preserve">, </w:t>
      </w:r>
      <w:r w:rsidRPr="00894396">
        <w:rPr>
          <w:szCs w:val="32"/>
        </w:rPr>
        <w:t>car avant qu</w:t>
      </w:r>
      <w:r>
        <w:rPr>
          <w:szCs w:val="32"/>
        </w:rPr>
        <w:t>’</w:t>
      </w:r>
      <w:r w:rsidRPr="00894396">
        <w:rPr>
          <w:szCs w:val="32"/>
        </w:rPr>
        <w:t>il ait pu revenir à lui</w:t>
      </w:r>
      <w:r>
        <w:rPr>
          <w:szCs w:val="32"/>
        </w:rPr>
        <w:t xml:space="preserve">, </w:t>
      </w:r>
      <w:r w:rsidRPr="00894396">
        <w:rPr>
          <w:szCs w:val="32"/>
        </w:rPr>
        <w:t>l</w:t>
      </w:r>
      <w:r>
        <w:rPr>
          <w:szCs w:val="32"/>
        </w:rPr>
        <w:t>’</w:t>
      </w:r>
      <w:r w:rsidRPr="00894396">
        <w:rPr>
          <w:szCs w:val="32"/>
        </w:rPr>
        <w:t>enfant avait disparu parmi les gens du marché</w:t>
      </w:r>
      <w:r>
        <w:rPr>
          <w:szCs w:val="32"/>
        </w:rPr>
        <w:t xml:space="preserve">, </w:t>
      </w:r>
      <w:r w:rsidRPr="00894396">
        <w:rPr>
          <w:szCs w:val="32"/>
        </w:rPr>
        <w:t>et le soldat proteste qu</w:t>
      </w:r>
      <w:r>
        <w:rPr>
          <w:szCs w:val="32"/>
        </w:rPr>
        <w:t>’</w:t>
      </w:r>
      <w:r w:rsidRPr="00894396">
        <w:rPr>
          <w:szCs w:val="32"/>
        </w:rPr>
        <w:t>il ne le reconnaîtrait pas</w:t>
      </w:r>
      <w:r>
        <w:rPr>
          <w:szCs w:val="32"/>
        </w:rPr>
        <w:t xml:space="preserve">, </w:t>
      </w:r>
      <w:r w:rsidRPr="00894396">
        <w:rPr>
          <w:szCs w:val="32"/>
        </w:rPr>
        <w:t>pour sauver sa tête</w:t>
      </w:r>
      <w:r>
        <w:rPr>
          <w:szCs w:val="32"/>
        </w:rPr>
        <w:t>.</w:t>
      </w:r>
    </w:p>
    <w:p w14:paraId="14195458" w14:textId="77777777" w:rsidR="008D6F52" w:rsidRDefault="00000000" w:rsidP="008D6F52">
      <w:pPr>
        <w:rPr>
          <w:szCs w:val="32"/>
        </w:rPr>
      </w:pPr>
      <w:r w:rsidRPr="00894396">
        <w:rPr>
          <w:szCs w:val="32"/>
        </w:rPr>
        <w:t>Mon chef me raconta que le soldat avait remis au sergent de garde la lettre qui avait fini par arriver aux mains du généralissime</w:t>
      </w:r>
      <w:r w:rsidR="008D6F52">
        <w:rPr>
          <w:szCs w:val="32"/>
        </w:rPr>
        <w:t xml:space="preserve">. </w:t>
      </w:r>
      <w:r w:rsidRPr="00894396">
        <w:rPr>
          <w:szCs w:val="32"/>
        </w:rPr>
        <w:t>Son Excellence avait daigné en prendre connaissance</w:t>
      </w:r>
      <w:r w:rsidR="008D6F52">
        <w:rPr>
          <w:szCs w:val="32"/>
        </w:rPr>
        <w:t xml:space="preserve">, </w:t>
      </w:r>
      <w:r w:rsidRPr="00894396">
        <w:rPr>
          <w:szCs w:val="32"/>
        </w:rPr>
        <w:t>puis avait parlé en secret de l</w:t>
      </w:r>
      <w:r w:rsidR="008D6F52">
        <w:rPr>
          <w:szCs w:val="32"/>
        </w:rPr>
        <w:t>’</w:t>
      </w:r>
      <w:r w:rsidRPr="00894396">
        <w:rPr>
          <w:szCs w:val="32"/>
        </w:rPr>
        <w:t>affaire au général Robles</w:t>
      </w:r>
      <w:r w:rsidR="008D6F52">
        <w:rPr>
          <w:szCs w:val="32"/>
        </w:rPr>
        <w:t>.</w:t>
      </w:r>
    </w:p>
    <w:p w14:paraId="7593AA40" w14:textId="77777777" w:rsidR="008D6F52" w:rsidRDefault="00000000" w:rsidP="008D6F52">
      <w:pPr>
        <w:rPr>
          <w:szCs w:val="32"/>
        </w:rPr>
      </w:pPr>
      <w:r w:rsidRPr="00894396">
        <w:rPr>
          <w:szCs w:val="32"/>
        </w:rPr>
        <w:lastRenderedPageBreak/>
        <w:t>Je ne me souviens pas textuellement de cette lettre</w:t>
      </w:r>
      <w:r w:rsidR="008D6F52">
        <w:rPr>
          <w:szCs w:val="32"/>
        </w:rPr>
        <w:t xml:space="preserve">, </w:t>
      </w:r>
      <w:r w:rsidRPr="00894396">
        <w:rPr>
          <w:i/>
          <w:iCs/>
          <w:szCs w:val="32"/>
        </w:rPr>
        <w:t>Señores</w:t>
      </w:r>
      <w:r w:rsidR="008D6F52">
        <w:rPr>
          <w:i/>
          <w:iCs/>
          <w:szCs w:val="32"/>
        </w:rPr>
        <w:t xml:space="preserve">. </w:t>
      </w:r>
      <w:r w:rsidRPr="00894396">
        <w:rPr>
          <w:szCs w:val="32"/>
        </w:rPr>
        <w:t>Elle portait la signature de Gaspar Ruiz</w:t>
      </w:r>
      <w:r w:rsidR="008D6F52">
        <w:rPr>
          <w:szCs w:val="32"/>
        </w:rPr>
        <w:t xml:space="preserve">. </w:t>
      </w:r>
      <w:r w:rsidRPr="00894396">
        <w:rPr>
          <w:szCs w:val="32"/>
        </w:rPr>
        <w:t>L</w:t>
      </w:r>
      <w:r w:rsidR="008D6F52">
        <w:rPr>
          <w:szCs w:val="32"/>
        </w:rPr>
        <w:t>’</w:t>
      </w:r>
      <w:r w:rsidRPr="00894396">
        <w:rPr>
          <w:szCs w:val="32"/>
        </w:rPr>
        <w:t>audacieux</w:t>
      </w:r>
      <w:r w:rsidR="008D6F52">
        <w:rPr>
          <w:szCs w:val="32"/>
        </w:rPr>
        <w:t xml:space="preserve"> ! </w:t>
      </w:r>
      <w:r w:rsidRPr="00894396">
        <w:rPr>
          <w:szCs w:val="32"/>
        </w:rPr>
        <w:t>Il avait conquis une âme sur le cataclysme</w:t>
      </w:r>
      <w:r w:rsidR="008D6F52">
        <w:rPr>
          <w:szCs w:val="32"/>
        </w:rPr>
        <w:t xml:space="preserve">, </w:t>
      </w:r>
      <w:r w:rsidRPr="00894396">
        <w:rPr>
          <w:szCs w:val="32"/>
        </w:rPr>
        <w:t>et maintenant c</w:t>
      </w:r>
      <w:r w:rsidR="008D6F52">
        <w:rPr>
          <w:szCs w:val="32"/>
        </w:rPr>
        <w:t>’</w:t>
      </w:r>
      <w:r w:rsidRPr="00894396">
        <w:rPr>
          <w:szCs w:val="32"/>
        </w:rPr>
        <w:t>est cette âme qui lui dictait sa lettre</w:t>
      </w:r>
      <w:r w:rsidR="008D6F52">
        <w:rPr>
          <w:szCs w:val="32"/>
        </w:rPr>
        <w:t xml:space="preserve">. </w:t>
      </w:r>
      <w:r w:rsidRPr="00894396">
        <w:rPr>
          <w:szCs w:val="32"/>
        </w:rPr>
        <w:t>Le ton en était très indépendant</w:t>
      </w:r>
      <w:r w:rsidR="008D6F52">
        <w:rPr>
          <w:szCs w:val="32"/>
        </w:rPr>
        <w:t xml:space="preserve">, </w:t>
      </w:r>
      <w:r w:rsidRPr="00894396">
        <w:rPr>
          <w:szCs w:val="32"/>
        </w:rPr>
        <w:t>et me frappa</w:t>
      </w:r>
      <w:r w:rsidR="008D6F52">
        <w:rPr>
          <w:szCs w:val="32"/>
        </w:rPr>
        <w:t xml:space="preserve">, </w:t>
      </w:r>
      <w:r w:rsidRPr="00894396">
        <w:rPr>
          <w:szCs w:val="32"/>
        </w:rPr>
        <w:t>sur le moment</w:t>
      </w:r>
      <w:r w:rsidR="008D6F52">
        <w:rPr>
          <w:szCs w:val="32"/>
        </w:rPr>
        <w:t xml:space="preserve">, </w:t>
      </w:r>
      <w:r w:rsidRPr="00894396">
        <w:rPr>
          <w:szCs w:val="32"/>
        </w:rPr>
        <w:t>par sa noblesse</w:t>
      </w:r>
      <w:r w:rsidR="008D6F52">
        <w:rPr>
          <w:szCs w:val="32"/>
        </w:rPr>
        <w:t xml:space="preserve">, </w:t>
      </w:r>
      <w:r w:rsidRPr="00894396">
        <w:rPr>
          <w:szCs w:val="32"/>
        </w:rPr>
        <w:t>sa dignité</w:t>
      </w:r>
      <w:r w:rsidR="008D6F52">
        <w:rPr>
          <w:szCs w:val="32"/>
        </w:rPr>
        <w:t xml:space="preserve">. </w:t>
      </w:r>
      <w:r w:rsidRPr="00894396">
        <w:rPr>
          <w:szCs w:val="32"/>
        </w:rPr>
        <w:t>C</w:t>
      </w:r>
      <w:r w:rsidR="008D6F52">
        <w:rPr>
          <w:szCs w:val="32"/>
        </w:rPr>
        <w:t>’</w:t>
      </w:r>
      <w:r w:rsidRPr="00894396">
        <w:rPr>
          <w:szCs w:val="32"/>
        </w:rPr>
        <w:t>était la lettre de la jeune femme</w:t>
      </w:r>
      <w:r w:rsidR="008D6F52">
        <w:rPr>
          <w:szCs w:val="32"/>
        </w:rPr>
        <w:t xml:space="preserve">, </w:t>
      </w:r>
      <w:r w:rsidRPr="00894396">
        <w:rPr>
          <w:szCs w:val="32"/>
        </w:rPr>
        <w:t>évidemment</w:t>
      </w:r>
      <w:r w:rsidR="008D6F52">
        <w:rPr>
          <w:szCs w:val="32"/>
        </w:rPr>
        <w:t xml:space="preserve">. </w:t>
      </w:r>
      <w:r w:rsidRPr="00894396">
        <w:rPr>
          <w:szCs w:val="32"/>
        </w:rPr>
        <w:t>Maintenant</w:t>
      </w:r>
      <w:r w:rsidR="008D6F52">
        <w:rPr>
          <w:szCs w:val="32"/>
        </w:rPr>
        <w:t xml:space="preserve">, </w:t>
      </w:r>
      <w:r w:rsidRPr="00894396">
        <w:rPr>
          <w:szCs w:val="32"/>
        </w:rPr>
        <w:t>la duplicité m</w:t>
      </w:r>
      <w:r w:rsidR="008D6F52">
        <w:rPr>
          <w:szCs w:val="32"/>
        </w:rPr>
        <w:t>’</w:t>
      </w:r>
      <w:r w:rsidRPr="00894396">
        <w:rPr>
          <w:szCs w:val="32"/>
        </w:rPr>
        <w:t>en fait frémir</w:t>
      </w:r>
      <w:r w:rsidR="008D6F52">
        <w:rPr>
          <w:szCs w:val="32"/>
        </w:rPr>
        <w:t xml:space="preserve">. </w:t>
      </w:r>
      <w:r w:rsidRPr="00894396">
        <w:rPr>
          <w:szCs w:val="32"/>
        </w:rPr>
        <w:t>Gaspar Ruiz se plaignait de l</w:t>
      </w:r>
      <w:r w:rsidR="008D6F52">
        <w:rPr>
          <w:szCs w:val="32"/>
        </w:rPr>
        <w:t>’</w:t>
      </w:r>
      <w:r w:rsidRPr="00894396">
        <w:rPr>
          <w:szCs w:val="32"/>
        </w:rPr>
        <w:t>injustice dont il avait été victime et rappelait ses preuves préalables de fidélité et de courage</w:t>
      </w:r>
      <w:r w:rsidR="008D6F52">
        <w:rPr>
          <w:szCs w:val="32"/>
        </w:rPr>
        <w:t xml:space="preserve">. </w:t>
      </w:r>
      <w:r w:rsidRPr="00894396">
        <w:rPr>
          <w:szCs w:val="32"/>
        </w:rPr>
        <w:t>Sauvé de la mort par l</w:t>
      </w:r>
      <w:r w:rsidR="008D6F52">
        <w:rPr>
          <w:szCs w:val="32"/>
        </w:rPr>
        <w:t>’</w:t>
      </w:r>
      <w:r w:rsidRPr="00894396">
        <w:rPr>
          <w:szCs w:val="32"/>
        </w:rPr>
        <w:t>intervention miraculeuse de la Providence</w:t>
      </w:r>
      <w:r w:rsidR="008D6F52">
        <w:rPr>
          <w:szCs w:val="32"/>
        </w:rPr>
        <w:t xml:space="preserve">, </w:t>
      </w:r>
      <w:r w:rsidRPr="00894396">
        <w:rPr>
          <w:szCs w:val="32"/>
        </w:rPr>
        <w:t>il ne songeait plus qu</w:t>
      </w:r>
      <w:r w:rsidR="008D6F52">
        <w:rPr>
          <w:szCs w:val="32"/>
        </w:rPr>
        <w:t>’</w:t>
      </w:r>
      <w:r w:rsidRPr="00894396">
        <w:rPr>
          <w:szCs w:val="32"/>
        </w:rPr>
        <w:t>à se réhabiliter</w:t>
      </w:r>
      <w:r w:rsidR="008D6F52">
        <w:rPr>
          <w:szCs w:val="32"/>
        </w:rPr>
        <w:t xml:space="preserve">. </w:t>
      </w:r>
      <w:r w:rsidRPr="00894396">
        <w:rPr>
          <w:szCs w:val="32"/>
        </w:rPr>
        <w:t>Mais c</w:t>
      </w:r>
      <w:r w:rsidR="008D6F52">
        <w:rPr>
          <w:szCs w:val="32"/>
        </w:rPr>
        <w:t>’</w:t>
      </w:r>
      <w:r w:rsidRPr="00894396">
        <w:rPr>
          <w:szCs w:val="32"/>
        </w:rPr>
        <w:t>était chose impossible dans le rang</w:t>
      </w:r>
      <w:r w:rsidR="008D6F52">
        <w:rPr>
          <w:szCs w:val="32"/>
        </w:rPr>
        <w:t xml:space="preserve">, </w:t>
      </w:r>
      <w:r w:rsidRPr="00894396">
        <w:rPr>
          <w:szCs w:val="32"/>
        </w:rPr>
        <w:t>comme simple soldat encore sous le coup des soupçons</w:t>
      </w:r>
      <w:r w:rsidR="008D6F52">
        <w:rPr>
          <w:szCs w:val="32"/>
        </w:rPr>
        <w:t xml:space="preserve">. </w:t>
      </w:r>
      <w:r w:rsidRPr="00894396">
        <w:rPr>
          <w:szCs w:val="32"/>
        </w:rPr>
        <w:t>Il se faisait fort de fournir une preuve éclatante de sa fidélité</w:t>
      </w:r>
      <w:r w:rsidR="008D6F52">
        <w:rPr>
          <w:szCs w:val="32"/>
        </w:rPr>
        <w:t xml:space="preserve">. </w:t>
      </w:r>
      <w:r w:rsidRPr="00894396">
        <w:rPr>
          <w:szCs w:val="32"/>
        </w:rPr>
        <w:t>Et il proposait au général en chef un rendez-vous à minuit</w:t>
      </w:r>
      <w:r w:rsidR="008D6F52">
        <w:rPr>
          <w:szCs w:val="32"/>
        </w:rPr>
        <w:t xml:space="preserve">, </w:t>
      </w:r>
      <w:r w:rsidRPr="00894396">
        <w:rPr>
          <w:szCs w:val="32"/>
        </w:rPr>
        <w:t>au milieu de la Place</w:t>
      </w:r>
      <w:r w:rsidR="008D6F52">
        <w:rPr>
          <w:szCs w:val="32"/>
        </w:rPr>
        <w:t xml:space="preserve">, </w:t>
      </w:r>
      <w:r w:rsidRPr="00894396">
        <w:rPr>
          <w:szCs w:val="32"/>
        </w:rPr>
        <w:t xml:space="preserve">devant la </w:t>
      </w:r>
      <w:proofErr w:type="spellStart"/>
      <w:r w:rsidRPr="00894396">
        <w:rPr>
          <w:i/>
          <w:iCs/>
          <w:szCs w:val="32"/>
        </w:rPr>
        <w:t>Moneta</w:t>
      </w:r>
      <w:proofErr w:type="spellEnd"/>
      <w:r w:rsidR="008D6F52">
        <w:rPr>
          <w:i/>
          <w:iCs/>
          <w:szCs w:val="32"/>
        </w:rPr>
        <w:t xml:space="preserve">. </w:t>
      </w:r>
      <w:r w:rsidRPr="00894396">
        <w:rPr>
          <w:szCs w:val="32"/>
        </w:rPr>
        <w:t>Comme signe de reconnaissance</w:t>
      </w:r>
      <w:r w:rsidR="008D6F52">
        <w:rPr>
          <w:szCs w:val="32"/>
        </w:rPr>
        <w:t xml:space="preserve">, </w:t>
      </w:r>
      <w:r w:rsidRPr="00894396">
        <w:rPr>
          <w:szCs w:val="32"/>
        </w:rPr>
        <w:t>les deux hommes battraient trois fois le briquet</w:t>
      </w:r>
      <w:r w:rsidR="008D6F52">
        <w:rPr>
          <w:szCs w:val="32"/>
        </w:rPr>
        <w:t xml:space="preserve">, </w:t>
      </w:r>
      <w:r w:rsidRPr="00894396">
        <w:rPr>
          <w:szCs w:val="32"/>
        </w:rPr>
        <w:t>ce qui n</w:t>
      </w:r>
      <w:r w:rsidR="008D6F52">
        <w:rPr>
          <w:szCs w:val="32"/>
        </w:rPr>
        <w:t>’</w:t>
      </w:r>
      <w:r w:rsidRPr="00894396">
        <w:rPr>
          <w:szCs w:val="32"/>
        </w:rPr>
        <w:t>attirerait pas l</w:t>
      </w:r>
      <w:r w:rsidR="008D6F52">
        <w:rPr>
          <w:szCs w:val="32"/>
        </w:rPr>
        <w:t>’</w:t>
      </w:r>
      <w:r w:rsidRPr="00894396">
        <w:rPr>
          <w:szCs w:val="32"/>
        </w:rPr>
        <w:t>attention</w:t>
      </w:r>
      <w:r w:rsidR="008D6F52">
        <w:rPr>
          <w:szCs w:val="32"/>
        </w:rPr>
        <w:t xml:space="preserve">, </w:t>
      </w:r>
      <w:r w:rsidRPr="00894396">
        <w:rPr>
          <w:szCs w:val="32"/>
        </w:rPr>
        <w:t>tout en étant bien caractéristique</w:t>
      </w:r>
      <w:r w:rsidR="008D6F52">
        <w:rPr>
          <w:szCs w:val="32"/>
        </w:rPr>
        <w:t>.</w:t>
      </w:r>
    </w:p>
    <w:p w14:paraId="779FCF5A" w14:textId="77777777" w:rsidR="008D6F52" w:rsidRDefault="00000000" w:rsidP="008D6F52">
      <w:pPr>
        <w:rPr>
          <w:szCs w:val="32"/>
        </w:rPr>
      </w:pPr>
      <w:r w:rsidRPr="00894396">
        <w:rPr>
          <w:szCs w:val="32"/>
        </w:rPr>
        <w:t>San Martin</w:t>
      </w:r>
      <w:r w:rsidR="008D6F52">
        <w:rPr>
          <w:szCs w:val="32"/>
        </w:rPr>
        <w:t xml:space="preserve">, </w:t>
      </w:r>
      <w:r w:rsidRPr="00894396">
        <w:rPr>
          <w:szCs w:val="32"/>
        </w:rPr>
        <w:t>le grand Libérateur</w:t>
      </w:r>
      <w:r w:rsidR="008D6F52">
        <w:rPr>
          <w:szCs w:val="32"/>
        </w:rPr>
        <w:t xml:space="preserve">, </w:t>
      </w:r>
      <w:r w:rsidRPr="00894396">
        <w:rPr>
          <w:szCs w:val="32"/>
        </w:rPr>
        <w:t>aimait les hommes d</w:t>
      </w:r>
      <w:r w:rsidR="008D6F52">
        <w:rPr>
          <w:szCs w:val="32"/>
        </w:rPr>
        <w:t>’</w:t>
      </w:r>
      <w:r w:rsidRPr="00894396">
        <w:rPr>
          <w:szCs w:val="32"/>
        </w:rPr>
        <w:t>audace et de courage</w:t>
      </w:r>
      <w:r w:rsidR="008D6F52">
        <w:rPr>
          <w:szCs w:val="32"/>
        </w:rPr>
        <w:t xml:space="preserve">. </w:t>
      </w:r>
      <w:r w:rsidRPr="00894396">
        <w:rPr>
          <w:szCs w:val="32"/>
        </w:rPr>
        <w:t>De plus</w:t>
      </w:r>
      <w:r w:rsidR="008D6F52">
        <w:rPr>
          <w:szCs w:val="32"/>
        </w:rPr>
        <w:t xml:space="preserve">, </w:t>
      </w:r>
      <w:r w:rsidRPr="00894396">
        <w:rPr>
          <w:szCs w:val="32"/>
        </w:rPr>
        <w:t>il était juste et compatissant</w:t>
      </w:r>
      <w:r w:rsidR="008D6F52">
        <w:rPr>
          <w:szCs w:val="32"/>
        </w:rPr>
        <w:t xml:space="preserve">. </w:t>
      </w:r>
      <w:r w:rsidRPr="00894396">
        <w:rPr>
          <w:szCs w:val="32"/>
        </w:rPr>
        <w:t>Je lui dis ce que je savais de l</w:t>
      </w:r>
      <w:r w:rsidR="008D6F52">
        <w:rPr>
          <w:szCs w:val="32"/>
        </w:rPr>
        <w:t>’</w:t>
      </w:r>
      <w:r w:rsidRPr="00894396">
        <w:rPr>
          <w:szCs w:val="32"/>
        </w:rPr>
        <w:t>histoire de Ruiz et il me pria de l</w:t>
      </w:r>
      <w:r w:rsidR="008D6F52">
        <w:rPr>
          <w:szCs w:val="32"/>
        </w:rPr>
        <w:t>’</w:t>
      </w:r>
      <w:r w:rsidRPr="00894396">
        <w:rPr>
          <w:szCs w:val="32"/>
        </w:rPr>
        <w:t>accompagner</w:t>
      </w:r>
      <w:r w:rsidR="008D6F52">
        <w:rPr>
          <w:szCs w:val="32"/>
        </w:rPr>
        <w:t xml:space="preserve">, </w:t>
      </w:r>
      <w:r w:rsidRPr="00894396">
        <w:rPr>
          <w:szCs w:val="32"/>
        </w:rPr>
        <w:t>la nuit désignée</w:t>
      </w:r>
      <w:r w:rsidR="008D6F52">
        <w:rPr>
          <w:szCs w:val="32"/>
        </w:rPr>
        <w:t xml:space="preserve">. </w:t>
      </w:r>
      <w:r w:rsidRPr="00894396">
        <w:rPr>
          <w:szCs w:val="32"/>
        </w:rPr>
        <w:t>Les signaux furent échangés</w:t>
      </w:r>
      <w:r w:rsidR="008D6F52">
        <w:rPr>
          <w:szCs w:val="32"/>
        </w:rPr>
        <w:t xml:space="preserve">. </w:t>
      </w:r>
      <w:r w:rsidRPr="00894396">
        <w:rPr>
          <w:szCs w:val="32"/>
        </w:rPr>
        <w:t>Il était minuit</w:t>
      </w:r>
      <w:r w:rsidR="008D6F52">
        <w:rPr>
          <w:szCs w:val="32"/>
        </w:rPr>
        <w:t xml:space="preserve">, </w:t>
      </w:r>
      <w:r w:rsidRPr="00894396">
        <w:rPr>
          <w:szCs w:val="32"/>
        </w:rPr>
        <w:t>et toute la ville reposait dans l</w:t>
      </w:r>
      <w:r w:rsidR="008D6F52">
        <w:rPr>
          <w:szCs w:val="32"/>
        </w:rPr>
        <w:t>’</w:t>
      </w:r>
      <w:r w:rsidRPr="00894396">
        <w:rPr>
          <w:szCs w:val="32"/>
        </w:rPr>
        <w:t>ombre et le silence</w:t>
      </w:r>
      <w:r w:rsidR="008D6F52">
        <w:rPr>
          <w:szCs w:val="32"/>
        </w:rPr>
        <w:t xml:space="preserve">. </w:t>
      </w:r>
      <w:r w:rsidRPr="00894396">
        <w:rPr>
          <w:szCs w:val="32"/>
        </w:rPr>
        <w:t>Les deux silhouettes en manteaux se réunirent au centre de la vaste Plaza</w:t>
      </w:r>
      <w:r w:rsidR="008D6F52">
        <w:rPr>
          <w:szCs w:val="32"/>
        </w:rPr>
        <w:t xml:space="preserve">, </w:t>
      </w:r>
      <w:r w:rsidRPr="00894396">
        <w:rPr>
          <w:szCs w:val="32"/>
        </w:rPr>
        <w:t>et resté discrètement à l</w:t>
      </w:r>
      <w:r w:rsidR="008D6F52">
        <w:rPr>
          <w:szCs w:val="32"/>
        </w:rPr>
        <w:t>’</w:t>
      </w:r>
      <w:r w:rsidRPr="00894396">
        <w:rPr>
          <w:szCs w:val="32"/>
        </w:rPr>
        <w:t>écart</w:t>
      </w:r>
      <w:r w:rsidR="008D6F52">
        <w:rPr>
          <w:szCs w:val="32"/>
        </w:rPr>
        <w:t xml:space="preserve">, </w:t>
      </w:r>
      <w:r w:rsidRPr="00894396">
        <w:rPr>
          <w:szCs w:val="32"/>
        </w:rPr>
        <w:t>je perçus durant une heure ou plus</w:t>
      </w:r>
      <w:r w:rsidR="008D6F52">
        <w:rPr>
          <w:szCs w:val="32"/>
        </w:rPr>
        <w:t xml:space="preserve">, </w:t>
      </w:r>
      <w:r w:rsidRPr="00894396">
        <w:rPr>
          <w:szCs w:val="32"/>
        </w:rPr>
        <w:t>le murmure de leurs voix</w:t>
      </w:r>
      <w:r w:rsidR="008D6F52">
        <w:rPr>
          <w:szCs w:val="32"/>
        </w:rPr>
        <w:t xml:space="preserve">. </w:t>
      </w:r>
      <w:r w:rsidRPr="00894396">
        <w:rPr>
          <w:szCs w:val="32"/>
        </w:rPr>
        <w:t>Alors le général me fit signe d</w:t>
      </w:r>
      <w:r w:rsidR="008D6F52">
        <w:rPr>
          <w:szCs w:val="32"/>
        </w:rPr>
        <w:t>’</w:t>
      </w:r>
      <w:r w:rsidRPr="00894396">
        <w:rPr>
          <w:szCs w:val="32"/>
        </w:rPr>
        <w:t>approcher</w:t>
      </w:r>
      <w:r w:rsidR="008D6F52">
        <w:rPr>
          <w:szCs w:val="32"/>
        </w:rPr>
        <w:t xml:space="preserve">, </w:t>
      </w:r>
      <w:r w:rsidRPr="00894396">
        <w:rPr>
          <w:szCs w:val="32"/>
        </w:rPr>
        <w:t>et j</w:t>
      </w:r>
      <w:r w:rsidR="008D6F52">
        <w:rPr>
          <w:szCs w:val="32"/>
        </w:rPr>
        <w:t>’</w:t>
      </w:r>
      <w:r w:rsidRPr="00894396">
        <w:rPr>
          <w:szCs w:val="32"/>
        </w:rPr>
        <w:t>entendis San Martin</w:t>
      </w:r>
      <w:r w:rsidR="008D6F52">
        <w:rPr>
          <w:szCs w:val="32"/>
        </w:rPr>
        <w:t xml:space="preserve">, </w:t>
      </w:r>
      <w:r w:rsidRPr="00894396">
        <w:rPr>
          <w:szCs w:val="32"/>
        </w:rPr>
        <w:t>qui témoignait d</w:t>
      </w:r>
      <w:r w:rsidR="008D6F52">
        <w:rPr>
          <w:szCs w:val="32"/>
        </w:rPr>
        <w:t>’</w:t>
      </w:r>
      <w:r w:rsidRPr="00894396">
        <w:rPr>
          <w:szCs w:val="32"/>
        </w:rPr>
        <w:t>une égale courtoisie pour les humbles et les nobles</w:t>
      </w:r>
      <w:r w:rsidR="008D6F52">
        <w:rPr>
          <w:szCs w:val="32"/>
        </w:rPr>
        <w:t xml:space="preserve">, </w:t>
      </w:r>
      <w:r w:rsidRPr="00894396">
        <w:rPr>
          <w:szCs w:val="32"/>
        </w:rPr>
        <w:t>offrir à Gaspar Ruiz l</w:t>
      </w:r>
      <w:r w:rsidR="008D6F52">
        <w:rPr>
          <w:szCs w:val="32"/>
        </w:rPr>
        <w:t>’</w:t>
      </w:r>
      <w:r w:rsidRPr="00894396">
        <w:rPr>
          <w:szCs w:val="32"/>
        </w:rPr>
        <w:t>hospitalité de son quartier général pour la nuit</w:t>
      </w:r>
      <w:r w:rsidR="008D6F52">
        <w:rPr>
          <w:szCs w:val="32"/>
        </w:rPr>
        <w:t xml:space="preserve">. </w:t>
      </w:r>
      <w:r w:rsidRPr="00894396">
        <w:rPr>
          <w:szCs w:val="32"/>
        </w:rPr>
        <w:t>Mais le soldat refusa</w:t>
      </w:r>
      <w:r w:rsidR="008D6F52">
        <w:rPr>
          <w:szCs w:val="32"/>
        </w:rPr>
        <w:t xml:space="preserve">, </w:t>
      </w:r>
      <w:r w:rsidRPr="00894396">
        <w:rPr>
          <w:szCs w:val="32"/>
        </w:rPr>
        <w:t>en disant qu</w:t>
      </w:r>
      <w:r w:rsidR="008D6F52">
        <w:rPr>
          <w:szCs w:val="32"/>
        </w:rPr>
        <w:t>’</w:t>
      </w:r>
      <w:r w:rsidRPr="00894396">
        <w:rPr>
          <w:szCs w:val="32"/>
        </w:rPr>
        <w:t>il ne s</w:t>
      </w:r>
      <w:r w:rsidR="008D6F52">
        <w:rPr>
          <w:szCs w:val="32"/>
        </w:rPr>
        <w:t>’</w:t>
      </w:r>
      <w:r w:rsidRPr="00894396">
        <w:rPr>
          <w:szCs w:val="32"/>
        </w:rPr>
        <w:t>estimerait pas digne d</w:t>
      </w:r>
      <w:r w:rsidR="008D6F52">
        <w:rPr>
          <w:szCs w:val="32"/>
        </w:rPr>
        <w:t>’</w:t>
      </w:r>
      <w:r w:rsidRPr="00894396">
        <w:rPr>
          <w:szCs w:val="32"/>
        </w:rPr>
        <w:t>un tel honneur avant d</w:t>
      </w:r>
      <w:r w:rsidR="008D6F52">
        <w:rPr>
          <w:szCs w:val="32"/>
        </w:rPr>
        <w:t>’</w:t>
      </w:r>
      <w:r w:rsidRPr="00894396">
        <w:rPr>
          <w:szCs w:val="32"/>
        </w:rPr>
        <w:t>avoir fait quelque chose</w:t>
      </w:r>
      <w:r w:rsidR="008D6F52">
        <w:rPr>
          <w:szCs w:val="32"/>
        </w:rPr>
        <w:t>.</w:t>
      </w:r>
    </w:p>
    <w:p w14:paraId="38DF5A9E" w14:textId="77777777" w:rsidR="008D6F52" w:rsidRDefault="008D6F52" w:rsidP="008D6F52">
      <w:pPr>
        <w:rPr>
          <w:szCs w:val="32"/>
        </w:rPr>
      </w:pPr>
      <w:r>
        <w:lastRenderedPageBreak/>
        <w:t>— </w:t>
      </w:r>
      <w:r>
        <w:rPr>
          <w:szCs w:val="32"/>
        </w:rPr>
        <w:t>« </w:t>
      </w:r>
      <w:r w:rsidRPr="00894396">
        <w:rPr>
          <w:szCs w:val="32"/>
        </w:rPr>
        <w:t>Vous ne sauriez avoir un déserteur pour hôte</w:t>
      </w:r>
      <w:r>
        <w:rPr>
          <w:szCs w:val="32"/>
        </w:rPr>
        <w:t xml:space="preserve">, </w:t>
      </w:r>
      <w:r w:rsidRPr="00894396">
        <w:rPr>
          <w:szCs w:val="32"/>
        </w:rPr>
        <w:t>Excellence</w:t>
      </w:r>
      <w:r>
        <w:rPr>
          <w:szCs w:val="32"/>
        </w:rPr>
        <w:t xml:space="preserve"> », </w:t>
      </w:r>
      <w:r w:rsidRPr="00894396">
        <w:rPr>
          <w:szCs w:val="32"/>
        </w:rPr>
        <w:t>protesta-t-il avec un rire sourd</w:t>
      </w:r>
      <w:r>
        <w:rPr>
          <w:szCs w:val="32"/>
        </w:rPr>
        <w:t xml:space="preserve">, </w:t>
      </w:r>
      <w:r w:rsidRPr="00894396">
        <w:rPr>
          <w:szCs w:val="32"/>
        </w:rPr>
        <w:t>et il recula</w:t>
      </w:r>
      <w:r>
        <w:rPr>
          <w:szCs w:val="32"/>
        </w:rPr>
        <w:t xml:space="preserve">, </w:t>
      </w:r>
      <w:r w:rsidRPr="00894396">
        <w:rPr>
          <w:szCs w:val="32"/>
        </w:rPr>
        <w:t>pour se perdre lentement dans la nuit</w:t>
      </w:r>
      <w:r>
        <w:rPr>
          <w:szCs w:val="32"/>
        </w:rPr>
        <w:t>.</w:t>
      </w:r>
    </w:p>
    <w:p w14:paraId="22F1FA6A" w14:textId="48E29E4A" w:rsidR="008D6F52" w:rsidRDefault="008D6F52" w:rsidP="008D6F52">
      <w:r>
        <w:t>— </w:t>
      </w:r>
      <w:r>
        <w:rPr>
          <w:szCs w:val="32"/>
        </w:rPr>
        <w:t>« </w:t>
      </w:r>
      <w:r w:rsidRPr="00894396">
        <w:rPr>
          <w:szCs w:val="32"/>
        </w:rPr>
        <w:t>Il avait quelqu</w:t>
      </w:r>
      <w:r>
        <w:rPr>
          <w:szCs w:val="32"/>
        </w:rPr>
        <w:t>’</w:t>
      </w:r>
      <w:r w:rsidRPr="00894396">
        <w:rPr>
          <w:szCs w:val="32"/>
        </w:rPr>
        <w:t>un avec lui</w:t>
      </w:r>
      <w:r>
        <w:rPr>
          <w:szCs w:val="32"/>
        </w:rPr>
        <w:t xml:space="preserve">, </w:t>
      </w:r>
      <w:r w:rsidRPr="00894396">
        <w:rPr>
          <w:szCs w:val="32"/>
        </w:rPr>
        <w:t>notre ami Ruiz</w:t>
      </w:r>
      <w:r>
        <w:rPr>
          <w:szCs w:val="32"/>
        </w:rPr>
        <w:t xml:space="preserve"> », </w:t>
      </w:r>
      <w:r w:rsidRPr="00894396">
        <w:rPr>
          <w:szCs w:val="32"/>
        </w:rPr>
        <w:t>me dit le général en chef</w:t>
      </w:r>
      <w:r>
        <w:rPr>
          <w:szCs w:val="32"/>
        </w:rPr>
        <w:t xml:space="preserve">, </w:t>
      </w:r>
      <w:r w:rsidRPr="00894396">
        <w:rPr>
          <w:szCs w:val="32"/>
        </w:rPr>
        <w:t>au moment où nous nous éloignions</w:t>
      </w:r>
      <w:r>
        <w:rPr>
          <w:szCs w:val="32"/>
        </w:rPr>
        <w:t>. « </w:t>
      </w:r>
      <w:r w:rsidRPr="00894396">
        <w:rPr>
          <w:szCs w:val="32"/>
        </w:rPr>
        <w:t>J</w:t>
      </w:r>
      <w:r>
        <w:rPr>
          <w:szCs w:val="32"/>
        </w:rPr>
        <w:t>’</w:t>
      </w:r>
      <w:r w:rsidRPr="00894396">
        <w:rPr>
          <w:szCs w:val="32"/>
        </w:rPr>
        <w:t>ai vu deux ombres</w:t>
      </w:r>
      <w:r>
        <w:rPr>
          <w:szCs w:val="32"/>
        </w:rPr>
        <w:t xml:space="preserve">, </w:t>
      </w:r>
      <w:r w:rsidRPr="00894396">
        <w:rPr>
          <w:szCs w:val="32"/>
        </w:rPr>
        <w:t>pendant un instant</w:t>
      </w:r>
      <w:r>
        <w:rPr>
          <w:szCs w:val="32"/>
        </w:rPr>
        <w:t xml:space="preserve">. </w:t>
      </w:r>
      <w:r w:rsidRPr="00894396">
        <w:rPr>
          <w:szCs w:val="32"/>
        </w:rPr>
        <w:t>C</w:t>
      </w:r>
      <w:r>
        <w:rPr>
          <w:szCs w:val="32"/>
        </w:rPr>
        <w:t>’</w:t>
      </w:r>
      <w:r w:rsidRPr="00894396">
        <w:rPr>
          <w:szCs w:val="32"/>
        </w:rPr>
        <w:t>est un compagnon bien discret</w:t>
      </w:r>
      <w:r>
        <w:rPr>
          <w:szCs w:val="32"/>
        </w:rPr>
        <w:t>. »</w:t>
      </w:r>
    </w:p>
    <w:p w14:paraId="178ABB72" w14:textId="77777777" w:rsidR="008D6F52" w:rsidRDefault="00000000" w:rsidP="008D6F52">
      <w:pPr>
        <w:rPr>
          <w:szCs w:val="32"/>
        </w:rPr>
      </w:pPr>
      <w:r w:rsidRPr="00894396">
        <w:rPr>
          <w:szCs w:val="32"/>
        </w:rPr>
        <w:t>Moi aussi</w:t>
      </w:r>
      <w:r w:rsidR="008D6F52">
        <w:rPr>
          <w:szCs w:val="32"/>
        </w:rPr>
        <w:t xml:space="preserve">, </w:t>
      </w:r>
      <w:r w:rsidRPr="00894396">
        <w:rPr>
          <w:szCs w:val="32"/>
        </w:rPr>
        <w:t>j</w:t>
      </w:r>
      <w:r w:rsidR="008D6F52">
        <w:rPr>
          <w:szCs w:val="32"/>
        </w:rPr>
        <w:t>’</w:t>
      </w:r>
      <w:r w:rsidRPr="00894396">
        <w:rPr>
          <w:szCs w:val="32"/>
        </w:rPr>
        <w:t>avais vu une seconde ombre rejoindre l</w:t>
      </w:r>
      <w:r w:rsidR="008D6F52">
        <w:rPr>
          <w:szCs w:val="32"/>
        </w:rPr>
        <w:t>’</w:t>
      </w:r>
      <w:r w:rsidRPr="00894396">
        <w:rPr>
          <w:szCs w:val="32"/>
        </w:rPr>
        <w:t>ombre vague de Gaspar Ruiz</w:t>
      </w:r>
      <w:r w:rsidR="008D6F52">
        <w:rPr>
          <w:szCs w:val="32"/>
        </w:rPr>
        <w:t xml:space="preserve"> : </w:t>
      </w:r>
      <w:r w:rsidRPr="00894396">
        <w:rPr>
          <w:szCs w:val="32"/>
        </w:rPr>
        <w:t>C</w:t>
      </w:r>
      <w:r w:rsidR="008D6F52">
        <w:rPr>
          <w:szCs w:val="32"/>
        </w:rPr>
        <w:t>’</w:t>
      </w:r>
      <w:r w:rsidRPr="00894396">
        <w:rPr>
          <w:szCs w:val="32"/>
        </w:rPr>
        <w:t>était une silhouette petite</w:t>
      </w:r>
      <w:r w:rsidR="008D6F52">
        <w:rPr>
          <w:szCs w:val="32"/>
        </w:rPr>
        <w:t xml:space="preserve">, </w:t>
      </w:r>
      <w:r w:rsidRPr="00894396">
        <w:rPr>
          <w:szCs w:val="32"/>
        </w:rPr>
        <w:t>avec un poncho et un grand chapeau</w:t>
      </w:r>
      <w:r w:rsidR="008D6F52">
        <w:rPr>
          <w:szCs w:val="32"/>
        </w:rPr>
        <w:t xml:space="preserve">. </w:t>
      </w:r>
      <w:r w:rsidRPr="00894396">
        <w:rPr>
          <w:szCs w:val="32"/>
        </w:rPr>
        <w:t>Stupidement</w:t>
      </w:r>
      <w:r w:rsidR="008D6F52">
        <w:rPr>
          <w:szCs w:val="32"/>
        </w:rPr>
        <w:t xml:space="preserve">, </w:t>
      </w:r>
      <w:r w:rsidRPr="00894396">
        <w:rPr>
          <w:szCs w:val="32"/>
        </w:rPr>
        <w:t>je me demandais à qui il avait pu oser se confier ainsi</w:t>
      </w:r>
      <w:r w:rsidR="008D6F52">
        <w:rPr>
          <w:szCs w:val="32"/>
        </w:rPr>
        <w:t xml:space="preserve">. </w:t>
      </w:r>
      <w:r w:rsidRPr="00894396">
        <w:rPr>
          <w:szCs w:val="32"/>
        </w:rPr>
        <w:t>J</w:t>
      </w:r>
      <w:r w:rsidR="008D6F52">
        <w:rPr>
          <w:szCs w:val="32"/>
        </w:rPr>
        <w:t>’</w:t>
      </w:r>
      <w:r w:rsidRPr="00894396">
        <w:rPr>
          <w:szCs w:val="32"/>
        </w:rPr>
        <w:t>aurais bien dû deviner que ce ne pouvait être que cette fille fatale</w:t>
      </w:r>
      <w:r w:rsidR="008D6F52">
        <w:rPr>
          <w:szCs w:val="32"/>
        </w:rPr>
        <w:t xml:space="preserve">, </w:t>
      </w:r>
      <w:r w:rsidRPr="00894396">
        <w:rPr>
          <w:szCs w:val="32"/>
        </w:rPr>
        <w:t>hélas</w:t>
      </w:r>
      <w:r w:rsidR="008D6F52">
        <w:rPr>
          <w:szCs w:val="32"/>
        </w:rPr>
        <w:t> !</w:t>
      </w:r>
    </w:p>
    <w:p w14:paraId="4EDD29CA" w14:textId="77777777" w:rsidR="008D6F52" w:rsidRDefault="00000000" w:rsidP="008D6F52">
      <w:pPr>
        <w:rPr>
          <w:szCs w:val="32"/>
        </w:rPr>
      </w:pPr>
      <w:r w:rsidRPr="00894396">
        <w:rPr>
          <w:szCs w:val="32"/>
        </w:rPr>
        <w:t>Où il l</w:t>
      </w:r>
      <w:r w:rsidR="008D6F52">
        <w:rPr>
          <w:szCs w:val="32"/>
        </w:rPr>
        <w:t>’</w:t>
      </w:r>
      <w:r w:rsidRPr="00894396">
        <w:rPr>
          <w:szCs w:val="32"/>
        </w:rPr>
        <w:t>avait cachée</w:t>
      </w:r>
      <w:r w:rsidR="008D6F52">
        <w:rPr>
          <w:szCs w:val="32"/>
        </w:rPr>
        <w:t xml:space="preserve">, </w:t>
      </w:r>
      <w:r w:rsidRPr="00894396">
        <w:rPr>
          <w:szCs w:val="32"/>
        </w:rPr>
        <w:t>je ne le sais</w:t>
      </w:r>
      <w:r w:rsidR="008D6F52">
        <w:rPr>
          <w:szCs w:val="32"/>
        </w:rPr>
        <w:t xml:space="preserve">. </w:t>
      </w:r>
      <w:r w:rsidRPr="00894396">
        <w:rPr>
          <w:szCs w:val="32"/>
        </w:rPr>
        <w:t>Il avait</w:t>
      </w:r>
      <w:r w:rsidR="008D6F52">
        <w:rPr>
          <w:szCs w:val="32"/>
        </w:rPr>
        <w:t xml:space="preserve">, </w:t>
      </w:r>
      <w:r w:rsidRPr="00894396">
        <w:rPr>
          <w:szCs w:val="32"/>
        </w:rPr>
        <w:t>on l</w:t>
      </w:r>
      <w:r w:rsidR="008D6F52">
        <w:rPr>
          <w:szCs w:val="32"/>
        </w:rPr>
        <w:t>’</w:t>
      </w:r>
      <w:r w:rsidRPr="00894396">
        <w:rPr>
          <w:szCs w:val="32"/>
        </w:rPr>
        <w:t>apprit plus tard</w:t>
      </w:r>
      <w:r w:rsidR="008D6F52">
        <w:rPr>
          <w:szCs w:val="32"/>
        </w:rPr>
        <w:t xml:space="preserve">, </w:t>
      </w:r>
      <w:r w:rsidRPr="00894396">
        <w:rPr>
          <w:szCs w:val="32"/>
        </w:rPr>
        <w:t>un oncle</w:t>
      </w:r>
      <w:r w:rsidR="008D6F52">
        <w:rPr>
          <w:szCs w:val="32"/>
        </w:rPr>
        <w:t xml:space="preserve">, </w:t>
      </w:r>
      <w:r w:rsidRPr="00894396">
        <w:rPr>
          <w:szCs w:val="32"/>
        </w:rPr>
        <w:t>frère de sa mère</w:t>
      </w:r>
      <w:r w:rsidR="008D6F52">
        <w:rPr>
          <w:szCs w:val="32"/>
        </w:rPr>
        <w:t xml:space="preserve">, </w:t>
      </w:r>
      <w:r w:rsidRPr="00894396">
        <w:rPr>
          <w:szCs w:val="32"/>
        </w:rPr>
        <w:t>petit boutiquier à Santiago</w:t>
      </w:r>
      <w:r w:rsidR="008D6F52">
        <w:rPr>
          <w:szCs w:val="32"/>
        </w:rPr>
        <w:t xml:space="preserve">. </w:t>
      </w:r>
      <w:r w:rsidRPr="00894396">
        <w:rPr>
          <w:szCs w:val="32"/>
        </w:rPr>
        <w:t>Peut-être est-ce chez lui qu</w:t>
      </w:r>
      <w:r w:rsidR="008D6F52">
        <w:rPr>
          <w:szCs w:val="32"/>
        </w:rPr>
        <w:t>’</w:t>
      </w:r>
      <w:r w:rsidRPr="00894396">
        <w:rPr>
          <w:szCs w:val="32"/>
        </w:rPr>
        <w:t>elle trouva la table et le gîte</w:t>
      </w:r>
      <w:r w:rsidR="008D6F52">
        <w:rPr>
          <w:szCs w:val="32"/>
        </w:rPr>
        <w:t xml:space="preserve">. </w:t>
      </w:r>
      <w:r w:rsidRPr="00894396">
        <w:rPr>
          <w:szCs w:val="32"/>
        </w:rPr>
        <w:t>En tout cas</w:t>
      </w:r>
      <w:r w:rsidR="008D6F52">
        <w:rPr>
          <w:szCs w:val="32"/>
        </w:rPr>
        <w:t xml:space="preserve">, </w:t>
      </w:r>
      <w:r w:rsidRPr="00894396">
        <w:rPr>
          <w:szCs w:val="32"/>
        </w:rPr>
        <w:t>c</w:t>
      </w:r>
      <w:r w:rsidR="008D6F52">
        <w:rPr>
          <w:szCs w:val="32"/>
        </w:rPr>
        <w:t>’</w:t>
      </w:r>
      <w:r w:rsidRPr="00894396">
        <w:rPr>
          <w:szCs w:val="32"/>
        </w:rPr>
        <w:t>étaient des conditions assez misérables pour exaspérer son orgueil et tenir allumées sa colère et sa haine</w:t>
      </w:r>
      <w:r w:rsidR="008D6F52">
        <w:rPr>
          <w:szCs w:val="32"/>
        </w:rPr>
        <w:t xml:space="preserve">. </w:t>
      </w:r>
      <w:r w:rsidRPr="00894396">
        <w:rPr>
          <w:szCs w:val="32"/>
        </w:rPr>
        <w:t>Il est certain qu</w:t>
      </w:r>
      <w:r w:rsidR="008D6F52">
        <w:rPr>
          <w:szCs w:val="32"/>
        </w:rPr>
        <w:t>’</w:t>
      </w:r>
      <w:r w:rsidRPr="00894396">
        <w:rPr>
          <w:szCs w:val="32"/>
        </w:rPr>
        <w:t>elle n</w:t>
      </w:r>
      <w:r w:rsidR="008D6F52">
        <w:rPr>
          <w:szCs w:val="32"/>
        </w:rPr>
        <w:t>’</w:t>
      </w:r>
      <w:r w:rsidRPr="00894396">
        <w:rPr>
          <w:szCs w:val="32"/>
        </w:rPr>
        <w:t>accompagna pas Ruiz dans le premier de ses exploits</w:t>
      </w:r>
      <w:r w:rsidR="008D6F52">
        <w:rPr>
          <w:szCs w:val="32"/>
        </w:rPr>
        <w:t xml:space="preserve">. </w:t>
      </w:r>
      <w:r w:rsidRPr="00894396">
        <w:rPr>
          <w:szCs w:val="32"/>
        </w:rPr>
        <w:t>Il s</w:t>
      </w:r>
      <w:r w:rsidR="008D6F52">
        <w:rPr>
          <w:szCs w:val="32"/>
        </w:rPr>
        <w:t>’</w:t>
      </w:r>
      <w:r w:rsidRPr="00894396">
        <w:rPr>
          <w:szCs w:val="32"/>
        </w:rPr>
        <w:t>agissait de détruire un stock de matériel de guerre accumulé en secret par les autorités espagnoles</w:t>
      </w:r>
      <w:r w:rsidR="008D6F52">
        <w:rPr>
          <w:szCs w:val="32"/>
        </w:rPr>
        <w:t xml:space="preserve">, </w:t>
      </w:r>
      <w:r w:rsidRPr="00894396">
        <w:rPr>
          <w:szCs w:val="32"/>
        </w:rPr>
        <w:t>dans une ville du sud</w:t>
      </w:r>
      <w:r w:rsidR="008D6F52">
        <w:rPr>
          <w:szCs w:val="32"/>
        </w:rPr>
        <w:t xml:space="preserve">, </w:t>
      </w:r>
      <w:r w:rsidRPr="00894396">
        <w:rPr>
          <w:szCs w:val="32"/>
        </w:rPr>
        <w:t>appelée Linares</w:t>
      </w:r>
      <w:r w:rsidR="008D6F52">
        <w:rPr>
          <w:szCs w:val="32"/>
        </w:rPr>
        <w:t xml:space="preserve">. </w:t>
      </w:r>
      <w:r w:rsidRPr="00894396">
        <w:rPr>
          <w:szCs w:val="32"/>
        </w:rPr>
        <w:t>On n</w:t>
      </w:r>
      <w:r w:rsidR="008D6F52">
        <w:rPr>
          <w:szCs w:val="32"/>
        </w:rPr>
        <w:t>’</w:t>
      </w:r>
      <w:r w:rsidRPr="00894396">
        <w:rPr>
          <w:szCs w:val="32"/>
        </w:rPr>
        <w:t>avait confié à Gaspar Ruiz qu</w:t>
      </w:r>
      <w:r w:rsidR="008D6F52">
        <w:rPr>
          <w:szCs w:val="32"/>
        </w:rPr>
        <w:t>’</w:t>
      </w:r>
      <w:r w:rsidRPr="00894396">
        <w:rPr>
          <w:szCs w:val="32"/>
        </w:rPr>
        <w:t>un petit détachement</w:t>
      </w:r>
      <w:r w:rsidR="008D6F52">
        <w:rPr>
          <w:szCs w:val="32"/>
        </w:rPr>
        <w:t xml:space="preserve">, </w:t>
      </w:r>
      <w:r w:rsidRPr="00894396">
        <w:rPr>
          <w:szCs w:val="32"/>
        </w:rPr>
        <w:t>mais ces hommes se montrèrent dignes de la confiance de San Martin</w:t>
      </w:r>
      <w:r w:rsidR="008D6F52">
        <w:rPr>
          <w:szCs w:val="32"/>
        </w:rPr>
        <w:t xml:space="preserve">. </w:t>
      </w:r>
      <w:r w:rsidRPr="00894396">
        <w:rPr>
          <w:szCs w:val="32"/>
        </w:rPr>
        <w:t>La saison n</w:t>
      </w:r>
      <w:r w:rsidR="008D6F52">
        <w:rPr>
          <w:szCs w:val="32"/>
        </w:rPr>
        <w:t>’</w:t>
      </w:r>
      <w:r w:rsidRPr="00894396">
        <w:rPr>
          <w:szCs w:val="32"/>
        </w:rPr>
        <w:t>était guère propice</w:t>
      </w:r>
      <w:r w:rsidR="008D6F52">
        <w:rPr>
          <w:szCs w:val="32"/>
        </w:rPr>
        <w:t xml:space="preserve">. </w:t>
      </w:r>
      <w:r w:rsidRPr="00894396">
        <w:rPr>
          <w:szCs w:val="32"/>
        </w:rPr>
        <w:t>Ils durent traverser à la nage des rivières gonflées</w:t>
      </w:r>
      <w:r w:rsidR="008D6F52">
        <w:rPr>
          <w:szCs w:val="32"/>
        </w:rPr>
        <w:t xml:space="preserve">. </w:t>
      </w:r>
      <w:r w:rsidRPr="00894396">
        <w:rPr>
          <w:szCs w:val="32"/>
        </w:rPr>
        <w:t>Ils n</w:t>
      </w:r>
      <w:r w:rsidR="008D6F52">
        <w:rPr>
          <w:szCs w:val="32"/>
        </w:rPr>
        <w:t>’</w:t>
      </w:r>
      <w:r w:rsidRPr="00894396">
        <w:rPr>
          <w:szCs w:val="32"/>
        </w:rPr>
        <w:t>en galopèrent pas moins nuit et jour</w:t>
      </w:r>
      <w:r w:rsidR="008D6F52">
        <w:rPr>
          <w:szCs w:val="32"/>
        </w:rPr>
        <w:t xml:space="preserve">, </w:t>
      </w:r>
      <w:r w:rsidRPr="00894396">
        <w:rPr>
          <w:szCs w:val="32"/>
        </w:rPr>
        <w:t>devançant le bruit de leur expédition</w:t>
      </w:r>
      <w:r w:rsidR="008D6F52">
        <w:rPr>
          <w:szCs w:val="32"/>
        </w:rPr>
        <w:t xml:space="preserve">, </w:t>
      </w:r>
      <w:r w:rsidRPr="00894396">
        <w:rPr>
          <w:szCs w:val="32"/>
        </w:rPr>
        <w:t>et se dirigèrent droit sur la ville à travers cent milles de pays ennemi</w:t>
      </w:r>
      <w:r w:rsidR="008D6F52">
        <w:rPr>
          <w:szCs w:val="32"/>
        </w:rPr>
        <w:t xml:space="preserve">, </w:t>
      </w:r>
      <w:r w:rsidRPr="00894396">
        <w:rPr>
          <w:szCs w:val="32"/>
        </w:rPr>
        <w:t>pour y entrer à l</w:t>
      </w:r>
      <w:r w:rsidR="008D6F52">
        <w:rPr>
          <w:szCs w:val="32"/>
        </w:rPr>
        <w:t>’</w:t>
      </w:r>
      <w:r w:rsidRPr="00894396">
        <w:rPr>
          <w:szCs w:val="32"/>
        </w:rPr>
        <w:t>aube</w:t>
      </w:r>
      <w:r w:rsidR="008D6F52">
        <w:rPr>
          <w:szCs w:val="32"/>
        </w:rPr>
        <w:t xml:space="preserve">, </w:t>
      </w:r>
      <w:r w:rsidRPr="00894396">
        <w:rPr>
          <w:szCs w:val="32"/>
        </w:rPr>
        <w:t>sabre en main et surprendre la petite garnison</w:t>
      </w:r>
      <w:r w:rsidR="008D6F52">
        <w:rPr>
          <w:szCs w:val="32"/>
        </w:rPr>
        <w:t xml:space="preserve">. </w:t>
      </w:r>
      <w:r w:rsidRPr="00894396">
        <w:rPr>
          <w:szCs w:val="32"/>
        </w:rPr>
        <w:t>Les défenseurs s</w:t>
      </w:r>
      <w:r w:rsidR="008D6F52">
        <w:rPr>
          <w:szCs w:val="32"/>
        </w:rPr>
        <w:t>’</w:t>
      </w:r>
      <w:r w:rsidRPr="00894396">
        <w:rPr>
          <w:szCs w:val="32"/>
        </w:rPr>
        <w:t>enfuirent sans résistance</w:t>
      </w:r>
      <w:r w:rsidR="008D6F52">
        <w:rPr>
          <w:szCs w:val="32"/>
        </w:rPr>
        <w:t xml:space="preserve">, </w:t>
      </w:r>
      <w:r w:rsidRPr="00894396">
        <w:rPr>
          <w:szCs w:val="32"/>
        </w:rPr>
        <w:t>en laissant la plupart de leurs officiers aux mains de Gaspar Ruiz</w:t>
      </w:r>
      <w:r w:rsidR="008D6F52">
        <w:rPr>
          <w:szCs w:val="32"/>
        </w:rPr>
        <w:t>.</w:t>
      </w:r>
    </w:p>
    <w:p w14:paraId="2DB9288C" w14:textId="77777777" w:rsidR="008D6F52" w:rsidRDefault="00000000" w:rsidP="008D6F52">
      <w:pPr>
        <w:rPr>
          <w:szCs w:val="32"/>
        </w:rPr>
      </w:pPr>
      <w:r w:rsidRPr="00894396">
        <w:rPr>
          <w:szCs w:val="32"/>
        </w:rPr>
        <w:lastRenderedPageBreak/>
        <w:t>L</w:t>
      </w:r>
      <w:r w:rsidR="008D6F52">
        <w:rPr>
          <w:szCs w:val="32"/>
        </w:rPr>
        <w:t>’</w:t>
      </w:r>
      <w:r w:rsidRPr="00894396">
        <w:rPr>
          <w:szCs w:val="32"/>
        </w:rPr>
        <w:t>explosion de la poudrière couronna l</w:t>
      </w:r>
      <w:r w:rsidR="008D6F52">
        <w:rPr>
          <w:szCs w:val="32"/>
        </w:rPr>
        <w:t>’</w:t>
      </w:r>
      <w:r w:rsidRPr="00894396">
        <w:rPr>
          <w:szCs w:val="32"/>
        </w:rPr>
        <w:t>incendie que les agresseurs avaient</w:t>
      </w:r>
      <w:r w:rsidR="008D6F52">
        <w:rPr>
          <w:szCs w:val="32"/>
        </w:rPr>
        <w:t xml:space="preserve">, </w:t>
      </w:r>
      <w:r w:rsidRPr="00894396">
        <w:rPr>
          <w:szCs w:val="32"/>
        </w:rPr>
        <w:t>sans perdre de temps</w:t>
      </w:r>
      <w:r w:rsidR="008D6F52">
        <w:rPr>
          <w:szCs w:val="32"/>
        </w:rPr>
        <w:t xml:space="preserve">, </w:t>
      </w:r>
      <w:r w:rsidRPr="00894396">
        <w:rPr>
          <w:szCs w:val="32"/>
        </w:rPr>
        <w:t>allumé dans les magasins</w:t>
      </w:r>
      <w:r w:rsidR="008D6F52">
        <w:rPr>
          <w:szCs w:val="32"/>
        </w:rPr>
        <w:t xml:space="preserve">. </w:t>
      </w:r>
      <w:r w:rsidRPr="00894396">
        <w:rPr>
          <w:szCs w:val="32"/>
        </w:rPr>
        <w:t>Moins de six heures après leur arrivée</w:t>
      </w:r>
      <w:r w:rsidR="008D6F52">
        <w:rPr>
          <w:szCs w:val="32"/>
        </w:rPr>
        <w:t xml:space="preserve">, </w:t>
      </w:r>
      <w:r w:rsidRPr="00894396">
        <w:rPr>
          <w:szCs w:val="32"/>
        </w:rPr>
        <w:t>ils filaient à la même allure folle</w:t>
      </w:r>
      <w:r w:rsidR="008D6F52">
        <w:rPr>
          <w:szCs w:val="32"/>
        </w:rPr>
        <w:t xml:space="preserve">, </w:t>
      </w:r>
      <w:r w:rsidRPr="00894396">
        <w:rPr>
          <w:szCs w:val="32"/>
        </w:rPr>
        <w:t>sans avoir perdu un seul homme</w:t>
      </w:r>
      <w:r w:rsidR="008D6F52">
        <w:rPr>
          <w:szCs w:val="32"/>
        </w:rPr>
        <w:t xml:space="preserve">. </w:t>
      </w:r>
      <w:r w:rsidRPr="00894396">
        <w:rPr>
          <w:szCs w:val="32"/>
        </w:rPr>
        <w:t>Quelle que fût leur qualité</w:t>
      </w:r>
      <w:r w:rsidR="008D6F52">
        <w:rPr>
          <w:szCs w:val="32"/>
        </w:rPr>
        <w:t xml:space="preserve">, </w:t>
      </w:r>
      <w:r w:rsidRPr="00894396">
        <w:rPr>
          <w:szCs w:val="32"/>
        </w:rPr>
        <w:t>un pareil exploit ne s</w:t>
      </w:r>
      <w:r w:rsidR="008D6F52">
        <w:rPr>
          <w:szCs w:val="32"/>
        </w:rPr>
        <w:t>’</w:t>
      </w:r>
      <w:r w:rsidRPr="00894396">
        <w:rPr>
          <w:szCs w:val="32"/>
        </w:rPr>
        <w:t>accomplit pas sans une direction meilleure encore</w:t>
      </w:r>
      <w:r w:rsidR="008D6F52">
        <w:rPr>
          <w:szCs w:val="32"/>
        </w:rPr>
        <w:t>.</w:t>
      </w:r>
    </w:p>
    <w:p w14:paraId="6C42572A" w14:textId="77777777" w:rsidR="008D6F52" w:rsidRDefault="00000000" w:rsidP="008D6F52">
      <w:pPr>
        <w:rPr>
          <w:szCs w:val="32"/>
        </w:rPr>
      </w:pPr>
      <w:r w:rsidRPr="00894396">
        <w:rPr>
          <w:szCs w:val="32"/>
        </w:rPr>
        <w:t>Je dînais au quartier général quand Gaspar Ruiz</w:t>
      </w:r>
      <w:r w:rsidR="008D6F52">
        <w:rPr>
          <w:szCs w:val="32"/>
        </w:rPr>
        <w:t xml:space="preserve">, </w:t>
      </w:r>
      <w:r w:rsidRPr="00894396">
        <w:rPr>
          <w:szCs w:val="32"/>
        </w:rPr>
        <w:t>lui-même</w:t>
      </w:r>
      <w:r w:rsidR="008D6F52">
        <w:rPr>
          <w:szCs w:val="32"/>
        </w:rPr>
        <w:t xml:space="preserve">, </w:t>
      </w:r>
      <w:r w:rsidRPr="00894396">
        <w:rPr>
          <w:szCs w:val="32"/>
        </w:rPr>
        <w:t>vint apporter la nouvelle de son succès</w:t>
      </w:r>
      <w:r w:rsidR="008D6F52">
        <w:rPr>
          <w:szCs w:val="32"/>
        </w:rPr>
        <w:t xml:space="preserve">. </w:t>
      </w:r>
      <w:r w:rsidRPr="00894396">
        <w:rPr>
          <w:szCs w:val="32"/>
        </w:rPr>
        <w:t>C</w:t>
      </w:r>
      <w:r w:rsidR="008D6F52">
        <w:rPr>
          <w:szCs w:val="32"/>
        </w:rPr>
        <w:t>’</w:t>
      </w:r>
      <w:r w:rsidRPr="00894396">
        <w:rPr>
          <w:szCs w:val="32"/>
        </w:rPr>
        <w:t>était un gros coup pour les troupes royalistes</w:t>
      </w:r>
      <w:r w:rsidR="008D6F52">
        <w:rPr>
          <w:szCs w:val="32"/>
        </w:rPr>
        <w:t xml:space="preserve">. </w:t>
      </w:r>
      <w:r w:rsidRPr="00894396">
        <w:rPr>
          <w:szCs w:val="32"/>
        </w:rPr>
        <w:t>Comme témoignage</w:t>
      </w:r>
      <w:r w:rsidR="008D6F52">
        <w:rPr>
          <w:szCs w:val="32"/>
        </w:rPr>
        <w:t xml:space="preserve">, </w:t>
      </w:r>
      <w:r w:rsidRPr="00894396">
        <w:rPr>
          <w:szCs w:val="32"/>
        </w:rPr>
        <w:t>il sortit de son poncho le drapeau de la garnison et le lança sur la table</w:t>
      </w:r>
      <w:r w:rsidR="008D6F52">
        <w:rPr>
          <w:szCs w:val="32"/>
        </w:rPr>
        <w:t xml:space="preserve">. </w:t>
      </w:r>
      <w:r w:rsidRPr="00894396">
        <w:rPr>
          <w:szCs w:val="32"/>
        </w:rPr>
        <w:t>L</w:t>
      </w:r>
      <w:r w:rsidR="008D6F52">
        <w:rPr>
          <w:szCs w:val="32"/>
        </w:rPr>
        <w:t>’</w:t>
      </w:r>
      <w:r w:rsidRPr="00894396">
        <w:rPr>
          <w:szCs w:val="32"/>
        </w:rPr>
        <w:t>homme était transfiguré</w:t>
      </w:r>
      <w:r w:rsidR="008D6F52">
        <w:rPr>
          <w:szCs w:val="32"/>
        </w:rPr>
        <w:t xml:space="preserve"> ; </w:t>
      </w:r>
      <w:r w:rsidRPr="00894396">
        <w:rPr>
          <w:szCs w:val="32"/>
        </w:rPr>
        <w:t>il y avait</w:t>
      </w:r>
      <w:r w:rsidR="008D6F52">
        <w:rPr>
          <w:szCs w:val="32"/>
        </w:rPr>
        <w:t xml:space="preserve">, </w:t>
      </w:r>
      <w:r w:rsidRPr="00894396">
        <w:rPr>
          <w:szCs w:val="32"/>
        </w:rPr>
        <w:t>dans l</w:t>
      </w:r>
      <w:r w:rsidR="008D6F52">
        <w:rPr>
          <w:szCs w:val="32"/>
        </w:rPr>
        <w:t>’</w:t>
      </w:r>
      <w:r w:rsidRPr="00894396">
        <w:rPr>
          <w:szCs w:val="32"/>
        </w:rPr>
        <w:t>expression de son visage</w:t>
      </w:r>
      <w:r w:rsidR="008D6F52">
        <w:rPr>
          <w:szCs w:val="32"/>
        </w:rPr>
        <w:t xml:space="preserve">, </w:t>
      </w:r>
      <w:r w:rsidRPr="00894396">
        <w:rPr>
          <w:szCs w:val="32"/>
        </w:rPr>
        <w:t>quelque chose de triomphal et de menaçant</w:t>
      </w:r>
      <w:r w:rsidR="008D6F52">
        <w:rPr>
          <w:szCs w:val="32"/>
        </w:rPr>
        <w:t xml:space="preserve">. </w:t>
      </w:r>
      <w:r w:rsidRPr="00894396">
        <w:rPr>
          <w:szCs w:val="32"/>
        </w:rPr>
        <w:t>Il se tenait derrière la chaise du général San Martin</w:t>
      </w:r>
      <w:r w:rsidR="008D6F52">
        <w:rPr>
          <w:szCs w:val="32"/>
        </w:rPr>
        <w:t xml:space="preserve">, </w:t>
      </w:r>
      <w:r w:rsidRPr="00894396">
        <w:rPr>
          <w:szCs w:val="32"/>
        </w:rPr>
        <w:t>et nous regardait tous fièrement</w:t>
      </w:r>
      <w:r w:rsidR="008D6F52">
        <w:rPr>
          <w:szCs w:val="32"/>
        </w:rPr>
        <w:t xml:space="preserve">. </w:t>
      </w:r>
      <w:r w:rsidRPr="00894396">
        <w:rPr>
          <w:szCs w:val="32"/>
        </w:rPr>
        <w:t>Il portait une calotte ronde de drap bleu</w:t>
      </w:r>
      <w:r w:rsidR="008D6F52">
        <w:rPr>
          <w:szCs w:val="32"/>
        </w:rPr>
        <w:t xml:space="preserve">, </w:t>
      </w:r>
      <w:r w:rsidRPr="00894396">
        <w:rPr>
          <w:szCs w:val="32"/>
        </w:rPr>
        <w:t>bordée de galon d</w:t>
      </w:r>
      <w:r w:rsidR="008D6F52">
        <w:rPr>
          <w:szCs w:val="32"/>
        </w:rPr>
        <w:t>’</w:t>
      </w:r>
      <w:r w:rsidRPr="00894396">
        <w:rPr>
          <w:szCs w:val="32"/>
        </w:rPr>
        <w:t>argent</w:t>
      </w:r>
      <w:r w:rsidR="008D6F52">
        <w:rPr>
          <w:szCs w:val="32"/>
        </w:rPr>
        <w:t xml:space="preserve">, </w:t>
      </w:r>
      <w:r w:rsidRPr="00894396">
        <w:rPr>
          <w:szCs w:val="32"/>
        </w:rPr>
        <w:t>et nous distinguions sur sa nuque brûlée une longue cicatrice blanche</w:t>
      </w:r>
      <w:r w:rsidR="008D6F52">
        <w:rPr>
          <w:szCs w:val="32"/>
        </w:rPr>
        <w:t>.</w:t>
      </w:r>
    </w:p>
    <w:p w14:paraId="2DE53909" w14:textId="77777777" w:rsidR="008D6F52" w:rsidRDefault="00000000" w:rsidP="008D6F52">
      <w:pPr>
        <w:rPr>
          <w:szCs w:val="32"/>
        </w:rPr>
      </w:pPr>
      <w:r w:rsidRPr="00894396">
        <w:rPr>
          <w:szCs w:val="32"/>
        </w:rPr>
        <w:t>Un des convives demanda ce qu</w:t>
      </w:r>
      <w:r w:rsidR="008D6F52">
        <w:rPr>
          <w:szCs w:val="32"/>
        </w:rPr>
        <w:t>’</w:t>
      </w:r>
      <w:r w:rsidRPr="00894396">
        <w:rPr>
          <w:szCs w:val="32"/>
        </w:rPr>
        <w:t>il avait fait des officiers espagnols captifs</w:t>
      </w:r>
      <w:r w:rsidR="008D6F52">
        <w:rPr>
          <w:szCs w:val="32"/>
        </w:rPr>
        <w:t>.</w:t>
      </w:r>
    </w:p>
    <w:p w14:paraId="7BBE86E8" w14:textId="4816CDE2" w:rsidR="008D6F52" w:rsidRDefault="00000000" w:rsidP="008D6F52">
      <w:r w:rsidRPr="00894396">
        <w:rPr>
          <w:szCs w:val="32"/>
        </w:rPr>
        <w:t>Il eut un haussement d</w:t>
      </w:r>
      <w:r w:rsidR="008D6F52">
        <w:rPr>
          <w:szCs w:val="32"/>
        </w:rPr>
        <w:t>’</w:t>
      </w:r>
      <w:r w:rsidRPr="00894396">
        <w:rPr>
          <w:szCs w:val="32"/>
        </w:rPr>
        <w:t>épaules méprisant</w:t>
      </w:r>
      <w:r w:rsidR="008D6F52">
        <w:rPr>
          <w:szCs w:val="32"/>
        </w:rPr>
        <w:t> : « </w:t>
      </w:r>
      <w:r w:rsidRPr="00894396">
        <w:rPr>
          <w:szCs w:val="32"/>
        </w:rPr>
        <w:t>Quelle question</w:t>
      </w:r>
      <w:r w:rsidR="008D6F52">
        <w:rPr>
          <w:szCs w:val="32"/>
        </w:rPr>
        <w:t xml:space="preserve"> ! </w:t>
      </w:r>
      <w:r w:rsidRPr="00894396">
        <w:rPr>
          <w:szCs w:val="32"/>
        </w:rPr>
        <w:t>Dans une guerre de partisans</w:t>
      </w:r>
      <w:r w:rsidR="008D6F52">
        <w:rPr>
          <w:szCs w:val="32"/>
        </w:rPr>
        <w:t xml:space="preserve">, </w:t>
      </w:r>
      <w:r w:rsidRPr="00894396">
        <w:rPr>
          <w:szCs w:val="32"/>
        </w:rPr>
        <w:t>on ne s</w:t>
      </w:r>
      <w:r w:rsidR="008D6F52">
        <w:rPr>
          <w:szCs w:val="32"/>
        </w:rPr>
        <w:t>’</w:t>
      </w:r>
      <w:r w:rsidRPr="00894396">
        <w:rPr>
          <w:szCs w:val="32"/>
        </w:rPr>
        <w:t>embarrasse pas de prisonniers</w:t>
      </w:r>
      <w:r w:rsidR="008D6F52">
        <w:rPr>
          <w:szCs w:val="32"/>
        </w:rPr>
        <w:t xml:space="preserve">. </w:t>
      </w:r>
      <w:r w:rsidRPr="00894396">
        <w:rPr>
          <w:szCs w:val="32"/>
        </w:rPr>
        <w:t>Je les ai laissé filer</w:t>
      </w:r>
      <w:r w:rsidR="008D6F52">
        <w:rPr>
          <w:szCs w:val="32"/>
        </w:rPr>
        <w:t xml:space="preserve">, </w:t>
      </w:r>
      <w:r w:rsidRPr="00894396">
        <w:rPr>
          <w:szCs w:val="32"/>
        </w:rPr>
        <w:t>et voici les dragonnes de leurs épées</w:t>
      </w:r>
      <w:r w:rsidR="008D6F52">
        <w:rPr>
          <w:szCs w:val="32"/>
        </w:rPr>
        <w:t>. »</w:t>
      </w:r>
    </w:p>
    <w:p w14:paraId="526D934A" w14:textId="77777777" w:rsidR="008D6F52" w:rsidRDefault="00000000" w:rsidP="008D6F52">
      <w:pPr>
        <w:rPr>
          <w:szCs w:val="32"/>
        </w:rPr>
      </w:pPr>
      <w:r w:rsidRPr="00894396">
        <w:rPr>
          <w:szCs w:val="32"/>
        </w:rPr>
        <w:t>Il en jeta tout un paquet sur la table</w:t>
      </w:r>
      <w:r w:rsidR="008D6F52">
        <w:rPr>
          <w:szCs w:val="32"/>
        </w:rPr>
        <w:t xml:space="preserve">, </w:t>
      </w:r>
      <w:r w:rsidRPr="00894396">
        <w:rPr>
          <w:szCs w:val="32"/>
        </w:rPr>
        <w:t>à côté du drapeau</w:t>
      </w:r>
      <w:r w:rsidR="008D6F52">
        <w:rPr>
          <w:szCs w:val="32"/>
        </w:rPr>
        <w:t xml:space="preserve">. </w:t>
      </w:r>
      <w:r w:rsidRPr="00894396">
        <w:rPr>
          <w:szCs w:val="32"/>
        </w:rPr>
        <w:t>Alors le général Robles</w:t>
      </w:r>
      <w:r w:rsidR="008D6F52">
        <w:rPr>
          <w:szCs w:val="32"/>
        </w:rPr>
        <w:t xml:space="preserve">, </w:t>
      </w:r>
      <w:r w:rsidRPr="00894396">
        <w:rPr>
          <w:szCs w:val="32"/>
        </w:rPr>
        <w:t>que j</w:t>
      </w:r>
      <w:r w:rsidR="008D6F52">
        <w:rPr>
          <w:szCs w:val="32"/>
        </w:rPr>
        <w:t>’</w:t>
      </w:r>
      <w:r w:rsidRPr="00894396">
        <w:rPr>
          <w:szCs w:val="32"/>
        </w:rPr>
        <w:t>avais accompagné</w:t>
      </w:r>
      <w:r w:rsidR="008D6F52">
        <w:rPr>
          <w:szCs w:val="32"/>
        </w:rPr>
        <w:t xml:space="preserve">, </w:t>
      </w:r>
      <w:r w:rsidRPr="00894396">
        <w:rPr>
          <w:szCs w:val="32"/>
        </w:rPr>
        <w:t>cria de sa voix forte et épaisse</w:t>
      </w:r>
      <w:r w:rsidR="008D6F52">
        <w:rPr>
          <w:szCs w:val="32"/>
        </w:rPr>
        <w:t> : – « </w:t>
      </w:r>
      <w:r w:rsidRPr="00894396">
        <w:rPr>
          <w:szCs w:val="32"/>
        </w:rPr>
        <w:t>Ah</w:t>
      </w:r>
      <w:r w:rsidR="008D6F52">
        <w:rPr>
          <w:szCs w:val="32"/>
        </w:rPr>
        <w:t xml:space="preserve">, </w:t>
      </w:r>
      <w:r w:rsidRPr="00894396">
        <w:rPr>
          <w:szCs w:val="32"/>
        </w:rPr>
        <w:t>vraiment</w:t>
      </w:r>
      <w:r w:rsidR="008D6F52">
        <w:rPr>
          <w:szCs w:val="32"/>
        </w:rPr>
        <w:t xml:space="preserve"> ? </w:t>
      </w:r>
      <w:r w:rsidRPr="00894396">
        <w:rPr>
          <w:szCs w:val="32"/>
        </w:rPr>
        <w:t>Eh bien</w:t>
      </w:r>
      <w:r w:rsidR="008D6F52">
        <w:rPr>
          <w:szCs w:val="32"/>
        </w:rPr>
        <w:t xml:space="preserve">, </w:t>
      </w:r>
      <w:r w:rsidRPr="00894396">
        <w:rPr>
          <w:szCs w:val="32"/>
        </w:rPr>
        <w:t>mon brave ami</w:t>
      </w:r>
      <w:r w:rsidR="008D6F52">
        <w:rPr>
          <w:szCs w:val="32"/>
        </w:rPr>
        <w:t xml:space="preserve">, </w:t>
      </w:r>
      <w:r w:rsidRPr="00894396">
        <w:rPr>
          <w:szCs w:val="32"/>
        </w:rPr>
        <w:t>vous ne savez pas comment il faut mener une guerre comme celle-ci</w:t>
      </w:r>
      <w:r w:rsidR="008D6F52">
        <w:rPr>
          <w:szCs w:val="32"/>
        </w:rPr>
        <w:t xml:space="preserve">. </w:t>
      </w:r>
      <w:r w:rsidRPr="00894396">
        <w:rPr>
          <w:szCs w:val="32"/>
        </w:rPr>
        <w:t>Voilà ce qu</w:t>
      </w:r>
      <w:r w:rsidR="008D6F52">
        <w:rPr>
          <w:szCs w:val="32"/>
        </w:rPr>
        <w:t>’</w:t>
      </w:r>
      <w:r w:rsidRPr="00894396">
        <w:rPr>
          <w:szCs w:val="32"/>
        </w:rPr>
        <w:t>il fallait faire</w:t>
      </w:r>
      <w:r w:rsidR="008D6F52">
        <w:rPr>
          <w:szCs w:val="32"/>
        </w:rPr>
        <w:t> ! »</w:t>
      </w:r>
      <w:r w:rsidRPr="00894396">
        <w:rPr>
          <w:szCs w:val="32"/>
        </w:rPr>
        <w:t xml:space="preserve"> Et il passa le bord de sa main sur sa gorge</w:t>
      </w:r>
      <w:r w:rsidR="008D6F52">
        <w:rPr>
          <w:szCs w:val="32"/>
        </w:rPr>
        <w:t>.</w:t>
      </w:r>
    </w:p>
    <w:p w14:paraId="499D164E" w14:textId="77777777" w:rsidR="008D6F52" w:rsidRDefault="008D6F52" w:rsidP="008D6F52">
      <w:pPr>
        <w:rPr>
          <w:szCs w:val="32"/>
        </w:rPr>
      </w:pPr>
      <w:r>
        <w:t>— </w:t>
      </w:r>
      <w:r w:rsidRPr="00894396">
        <w:rPr>
          <w:szCs w:val="32"/>
        </w:rPr>
        <w:t>Hélas</w:t>
      </w:r>
      <w:r>
        <w:rPr>
          <w:szCs w:val="32"/>
        </w:rPr>
        <w:t xml:space="preserve">, </w:t>
      </w:r>
      <w:r w:rsidRPr="00894396">
        <w:rPr>
          <w:i/>
          <w:iCs/>
          <w:szCs w:val="32"/>
        </w:rPr>
        <w:t>Señores</w:t>
      </w:r>
      <w:r>
        <w:rPr>
          <w:i/>
          <w:iCs/>
          <w:szCs w:val="32"/>
        </w:rPr>
        <w:t xml:space="preserve">. </w:t>
      </w:r>
      <w:r w:rsidRPr="00894396">
        <w:rPr>
          <w:szCs w:val="32"/>
        </w:rPr>
        <w:t>Il est trop vrai que</w:t>
      </w:r>
      <w:r>
        <w:rPr>
          <w:szCs w:val="32"/>
        </w:rPr>
        <w:t xml:space="preserve">, </w:t>
      </w:r>
      <w:r w:rsidRPr="00894396">
        <w:rPr>
          <w:szCs w:val="32"/>
        </w:rPr>
        <w:t>de part et d</w:t>
      </w:r>
      <w:r>
        <w:rPr>
          <w:szCs w:val="32"/>
        </w:rPr>
        <w:t>’</w:t>
      </w:r>
      <w:r w:rsidRPr="00894396">
        <w:rPr>
          <w:szCs w:val="32"/>
        </w:rPr>
        <w:t>autre</w:t>
      </w:r>
      <w:r>
        <w:rPr>
          <w:szCs w:val="32"/>
        </w:rPr>
        <w:t xml:space="preserve">, </w:t>
      </w:r>
      <w:r w:rsidRPr="00894396">
        <w:rPr>
          <w:szCs w:val="32"/>
        </w:rPr>
        <w:t>cette guerre</w:t>
      </w:r>
      <w:r>
        <w:rPr>
          <w:szCs w:val="32"/>
        </w:rPr>
        <w:t xml:space="preserve">, </w:t>
      </w:r>
      <w:r w:rsidRPr="00894396">
        <w:rPr>
          <w:szCs w:val="32"/>
        </w:rPr>
        <w:t>héroïque dans son essence</w:t>
      </w:r>
      <w:r>
        <w:rPr>
          <w:szCs w:val="32"/>
        </w:rPr>
        <w:t xml:space="preserve">, </w:t>
      </w:r>
      <w:r w:rsidRPr="00894396">
        <w:rPr>
          <w:szCs w:val="32"/>
        </w:rPr>
        <w:t xml:space="preserve">était entachée de </w:t>
      </w:r>
      <w:r w:rsidRPr="00894396">
        <w:rPr>
          <w:szCs w:val="32"/>
        </w:rPr>
        <w:lastRenderedPageBreak/>
        <w:t>férocité</w:t>
      </w:r>
      <w:r>
        <w:rPr>
          <w:szCs w:val="32"/>
        </w:rPr>
        <w:t xml:space="preserve">. </w:t>
      </w:r>
      <w:r w:rsidRPr="00894396">
        <w:rPr>
          <w:szCs w:val="32"/>
        </w:rPr>
        <w:t>Les murmures que soulevèrent les paroles du général Robles étaient loin d</w:t>
      </w:r>
      <w:r>
        <w:rPr>
          <w:szCs w:val="32"/>
        </w:rPr>
        <w:t>’</w:t>
      </w:r>
      <w:r w:rsidRPr="00894396">
        <w:rPr>
          <w:szCs w:val="32"/>
        </w:rPr>
        <w:t>accuser une réprobation unanime</w:t>
      </w:r>
      <w:r>
        <w:rPr>
          <w:szCs w:val="32"/>
        </w:rPr>
        <w:t xml:space="preserve">. </w:t>
      </w:r>
      <w:r w:rsidRPr="00894396">
        <w:rPr>
          <w:szCs w:val="32"/>
        </w:rPr>
        <w:t>Seul</w:t>
      </w:r>
      <w:r>
        <w:rPr>
          <w:szCs w:val="32"/>
        </w:rPr>
        <w:t xml:space="preserve">, </w:t>
      </w:r>
      <w:r w:rsidRPr="00894396">
        <w:rPr>
          <w:szCs w:val="32"/>
        </w:rPr>
        <w:t>le généreux et brave San Martin loua l</w:t>
      </w:r>
      <w:r>
        <w:rPr>
          <w:szCs w:val="32"/>
        </w:rPr>
        <w:t>’</w:t>
      </w:r>
      <w:r w:rsidRPr="00894396">
        <w:rPr>
          <w:szCs w:val="32"/>
        </w:rPr>
        <w:t>humanité de Gaspar Ruiz</w:t>
      </w:r>
      <w:r>
        <w:rPr>
          <w:szCs w:val="32"/>
        </w:rPr>
        <w:t xml:space="preserve">, </w:t>
      </w:r>
      <w:r w:rsidRPr="00894396">
        <w:rPr>
          <w:szCs w:val="32"/>
        </w:rPr>
        <w:t>et lui désigna une place à sa droite</w:t>
      </w:r>
      <w:r>
        <w:rPr>
          <w:szCs w:val="32"/>
        </w:rPr>
        <w:t xml:space="preserve">. </w:t>
      </w:r>
      <w:r w:rsidRPr="00894396">
        <w:rPr>
          <w:szCs w:val="32"/>
        </w:rPr>
        <w:t>Après quoi</w:t>
      </w:r>
      <w:r>
        <w:rPr>
          <w:szCs w:val="32"/>
        </w:rPr>
        <w:t xml:space="preserve">, </w:t>
      </w:r>
      <w:r w:rsidRPr="00894396">
        <w:rPr>
          <w:szCs w:val="32"/>
        </w:rPr>
        <w:t>il leva son verre plein en proposant un toast</w:t>
      </w:r>
      <w:r>
        <w:rPr>
          <w:szCs w:val="32"/>
        </w:rPr>
        <w:t xml:space="preserve"> : « – </w:t>
      </w:r>
      <w:r w:rsidRPr="00894396">
        <w:rPr>
          <w:i/>
          <w:iCs/>
          <w:szCs w:val="32"/>
        </w:rPr>
        <w:t xml:space="preserve">Caballeros </w:t>
      </w:r>
      <w:r w:rsidRPr="00894396">
        <w:rPr>
          <w:szCs w:val="32"/>
        </w:rPr>
        <w:t>et camarades d</w:t>
      </w:r>
      <w:r>
        <w:rPr>
          <w:szCs w:val="32"/>
        </w:rPr>
        <w:t>’</w:t>
      </w:r>
      <w:r w:rsidRPr="00894396">
        <w:rPr>
          <w:szCs w:val="32"/>
        </w:rPr>
        <w:t>armes</w:t>
      </w:r>
      <w:r>
        <w:rPr>
          <w:szCs w:val="32"/>
        </w:rPr>
        <w:t xml:space="preserve">, </w:t>
      </w:r>
      <w:r w:rsidRPr="00894396">
        <w:rPr>
          <w:szCs w:val="32"/>
        </w:rPr>
        <w:t>buvons à la santé du capitaine Gaspar Ruiz</w:t>
      </w:r>
      <w:r>
        <w:rPr>
          <w:szCs w:val="32"/>
        </w:rPr>
        <w:t>. »</w:t>
      </w:r>
      <w:r w:rsidRPr="00894396">
        <w:rPr>
          <w:szCs w:val="32"/>
        </w:rPr>
        <w:t xml:space="preserve"> Et quand nous eûmes vidé nos verres</w:t>
      </w:r>
      <w:r>
        <w:rPr>
          <w:szCs w:val="32"/>
        </w:rPr>
        <w:t> : – « </w:t>
      </w:r>
      <w:r w:rsidRPr="00894396">
        <w:rPr>
          <w:szCs w:val="32"/>
        </w:rPr>
        <w:t>Je vais</w:t>
      </w:r>
      <w:r>
        <w:rPr>
          <w:szCs w:val="32"/>
        </w:rPr>
        <w:t xml:space="preserve">, </w:t>
      </w:r>
      <w:r w:rsidRPr="00894396">
        <w:rPr>
          <w:szCs w:val="32"/>
        </w:rPr>
        <w:t>reprit le Général en Chef</w:t>
      </w:r>
      <w:r>
        <w:rPr>
          <w:szCs w:val="32"/>
        </w:rPr>
        <w:t xml:space="preserve">, </w:t>
      </w:r>
      <w:r w:rsidRPr="00894396">
        <w:rPr>
          <w:szCs w:val="32"/>
        </w:rPr>
        <w:t>lui confier la garde de notre frontière du sud</w:t>
      </w:r>
      <w:r>
        <w:rPr>
          <w:szCs w:val="32"/>
        </w:rPr>
        <w:t xml:space="preserve">, </w:t>
      </w:r>
      <w:r w:rsidRPr="00894396">
        <w:rPr>
          <w:szCs w:val="32"/>
        </w:rPr>
        <w:t>pendant que nous irons libérer nos frères du Pérou</w:t>
      </w:r>
      <w:r>
        <w:rPr>
          <w:szCs w:val="32"/>
        </w:rPr>
        <w:t xml:space="preserve">. </w:t>
      </w:r>
      <w:r w:rsidRPr="00894396">
        <w:rPr>
          <w:szCs w:val="32"/>
        </w:rPr>
        <w:t>Celui que l</w:t>
      </w:r>
      <w:r>
        <w:rPr>
          <w:szCs w:val="32"/>
        </w:rPr>
        <w:t>’</w:t>
      </w:r>
      <w:r w:rsidRPr="00894396">
        <w:rPr>
          <w:szCs w:val="32"/>
        </w:rPr>
        <w:t>ennemi n</w:t>
      </w:r>
      <w:r>
        <w:rPr>
          <w:szCs w:val="32"/>
        </w:rPr>
        <w:t>’</w:t>
      </w:r>
      <w:r w:rsidRPr="00894396">
        <w:rPr>
          <w:szCs w:val="32"/>
        </w:rPr>
        <w:t>a pu empêcher d</w:t>
      </w:r>
      <w:r>
        <w:rPr>
          <w:szCs w:val="32"/>
        </w:rPr>
        <w:t>’</w:t>
      </w:r>
      <w:r w:rsidRPr="00894396">
        <w:rPr>
          <w:szCs w:val="32"/>
        </w:rPr>
        <w:t>aller le frapper en plein cœur</w:t>
      </w:r>
      <w:r>
        <w:rPr>
          <w:szCs w:val="32"/>
        </w:rPr>
        <w:t xml:space="preserve">, </w:t>
      </w:r>
      <w:r w:rsidRPr="00894396">
        <w:rPr>
          <w:szCs w:val="32"/>
        </w:rPr>
        <w:t>saura protéger les populations paisibles que nous laissons derrière nous pour poursuivre notre tâche sacrée</w:t>
      </w:r>
      <w:r>
        <w:rPr>
          <w:szCs w:val="32"/>
        </w:rPr>
        <w:t>. »</w:t>
      </w:r>
      <w:r w:rsidRPr="00894396">
        <w:rPr>
          <w:szCs w:val="32"/>
        </w:rPr>
        <w:t xml:space="preserve"> Et il embrassa Gaspar Ruiz qui restait silencieux près de lui</w:t>
      </w:r>
      <w:r>
        <w:rPr>
          <w:szCs w:val="32"/>
        </w:rPr>
        <w:t>.</w:t>
      </w:r>
    </w:p>
    <w:p w14:paraId="6DFE2B3F" w14:textId="50B84E35" w:rsidR="008D6F52" w:rsidRDefault="00000000" w:rsidP="008D6F52">
      <w:r w:rsidRPr="00894396">
        <w:rPr>
          <w:szCs w:val="32"/>
        </w:rPr>
        <w:t>Plus tard</w:t>
      </w:r>
      <w:r w:rsidR="008D6F52">
        <w:rPr>
          <w:szCs w:val="32"/>
        </w:rPr>
        <w:t xml:space="preserve">, </w:t>
      </w:r>
      <w:r w:rsidRPr="00894396">
        <w:rPr>
          <w:szCs w:val="32"/>
        </w:rPr>
        <w:t>quand on se leva de table</w:t>
      </w:r>
      <w:r w:rsidR="008D6F52">
        <w:rPr>
          <w:szCs w:val="32"/>
        </w:rPr>
        <w:t xml:space="preserve">, </w:t>
      </w:r>
      <w:r w:rsidRPr="00894396">
        <w:rPr>
          <w:szCs w:val="32"/>
        </w:rPr>
        <w:t>je m</w:t>
      </w:r>
      <w:r w:rsidR="008D6F52">
        <w:rPr>
          <w:szCs w:val="32"/>
        </w:rPr>
        <w:t>’</w:t>
      </w:r>
      <w:r w:rsidRPr="00894396">
        <w:rPr>
          <w:szCs w:val="32"/>
        </w:rPr>
        <w:t>approchai du dernier officier de l</w:t>
      </w:r>
      <w:r w:rsidR="008D6F52">
        <w:rPr>
          <w:szCs w:val="32"/>
        </w:rPr>
        <w:t>’</w:t>
      </w:r>
      <w:r w:rsidRPr="00894396">
        <w:rPr>
          <w:szCs w:val="32"/>
        </w:rPr>
        <w:t>armée pour lui présenter mes félicitations</w:t>
      </w:r>
      <w:r w:rsidR="008D6F52">
        <w:rPr>
          <w:szCs w:val="32"/>
        </w:rPr>
        <w:t>. – « </w:t>
      </w:r>
      <w:r w:rsidRPr="00894396">
        <w:rPr>
          <w:szCs w:val="32"/>
        </w:rPr>
        <w:t>Et peut-être</w:t>
      </w:r>
      <w:r w:rsidR="008D6F52">
        <w:rPr>
          <w:szCs w:val="32"/>
        </w:rPr>
        <w:t xml:space="preserve">, </w:t>
      </w:r>
      <w:r w:rsidRPr="00894396">
        <w:rPr>
          <w:szCs w:val="32"/>
        </w:rPr>
        <w:t>capitaine Ruiz</w:t>
      </w:r>
      <w:r w:rsidR="008D6F52">
        <w:rPr>
          <w:szCs w:val="32"/>
        </w:rPr>
        <w:t xml:space="preserve"> », </w:t>
      </w:r>
      <w:r w:rsidRPr="00894396">
        <w:rPr>
          <w:szCs w:val="32"/>
        </w:rPr>
        <w:t>ajoutai-je</w:t>
      </w:r>
      <w:r w:rsidR="008D6F52">
        <w:rPr>
          <w:szCs w:val="32"/>
        </w:rPr>
        <w:t>, « </w:t>
      </w:r>
      <w:r w:rsidRPr="00894396">
        <w:rPr>
          <w:szCs w:val="32"/>
        </w:rPr>
        <w:t>voudrez-vous dire à un homme qui a toujours cru à votre loyauté</w:t>
      </w:r>
      <w:r w:rsidR="008D6F52">
        <w:rPr>
          <w:szCs w:val="32"/>
        </w:rPr>
        <w:t xml:space="preserve">, </w:t>
      </w:r>
      <w:r w:rsidRPr="00894396">
        <w:rPr>
          <w:szCs w:val="32"/>
        </w:rPr>
        <w:t>ce qu</w:t>
      </w:r>
      <w:r w:rsidR="008D6F52">
        <w:rPr>
          <w:szCs w:val="32"/>
        </w:rPr>
        <w:t>’</w:t>
      </w:r>
      <w:r w:rsidRPr="00894396">
        <w:rPr>
          <w:szCs w:val="32"/>
        </w:rPr>
        <w:t xml:space="preserve">il est advenu de Doña </w:t>
      </w:r>
      <w:proofErr w:type="spellStart"/>
      <w:r w:rsidRPr="00894396">
        <w:rPr>
          <w:szCs w:val="32"/>
        </w:rPr>
        <w:t>Erminia</w:t>
      </w:r>
      <w:proofErr w:type="spellEnd"/>
      <w:r w:rsidR="008D6F52">
        <w:rPr>
          <w:szCs w:val="32"/>
        </w:rPr>
        <w:t xml:space="preserve">, </w:t>
      </w:r>
      <w:r w:rsidRPr="00894396">
        <w:rPr>
          <w:szCs w:val="32"/>
        </w:rPr>
        <w:t>cette fameuse nuit</w:t>
      </w:r>
      <w:r w:rsidR="008D6F52">
        <w:rPr>
          <w:szCs w:val="32"/>
        </w:rPr>
        <w:t> ? »</w:t>
      </w:r>
    </w:p>
    <w:p w14:paraId="5F040BD3" w14:textId="437064E1" w:rsidR="008D6F52" w:rsidRDefault="00000000" w:rsidP="008D6F52">
      <w:r w:rsidRPr="00894396">
        <w:rPr>
          <w:szCs w:val="32"/>
        </w:rPr>
        <w:t>À cette question amicale</w:t>
      </w:r>
      <w:r w:rsidR="008D6F52">
        <w:rPr>
          <w:szCs w:val="32"/>
        </w:rPr>
        <w:t xml:space="preserve">, </w:t>
      </w:r>
      <w:r w:rsidRPr="00894396">
        <w:rPr>
          <w:szCs w:val="32"/>
        </w:rPr>
        <w:t>il changea de visage</w:t>
      </w:r>
      <w:r w:rsidR="008D6F52">
        <w:rPr>
          <w:szCs w:val="32"/>
        </w:rPr>
        <w:t xml:space="preserve">. </w:t>
      </w:r>
      <w:r w:rsidRPr="00894396">
        <w:rPr>
          <w:szCs w:val="32"/>
        </w:rPr>
        <w:t>Il me regarda</w:t>
      </w:r>
      <w:r w:rsidR="008D6F52">
        <w:rPr>
          <w:szCs w:val="32"/>
        </w:rPr>
        <w:t xml:space="preserve">, </w:t>
      </w:r>
      <w:r w:rsidRPr="00894396">
        <w:rPr>
          <w:szCs w:val="32"/>
        </w:rPr>
        <w:t>par-dessous ses sourcils</w:t>
      </w:r>
      <w:r w:rsidR="008D6F52">
        <w:rPr>
          <w:szCs w:val="32"/>
        </w:rPr>
        <w:t xml:space="preserve">, </w:t>
      </w:r>
      <w:r w:rsidRPr="00894396">
        <w:rPr>
          <w:szCs w:val="32"/>
        </w:rPr>
        <w:t xml:space="preserve">avec des yeux lourds et ternes de </w:t>
      </w:r>
      <w:proofErr w:type="spellStart"/>
      <w:r w:rsidRPr="00894396">
        <w:rPr>
          <w:i/>
          <w:iCs/>
          <w:szCs w:val="32"/>
        </w:rPr>
        <w:t>guaso</w:t>
      </w:r>
      <w:proofErr w:type="spellEnd"/>
      <w:r w:rsidR="008D6F52">
        <w:rPr>
          <w:i/>
          <w:iCs/>
          <w:szCs w:val="32"/>
        </w:rPr>
        <w:t xml:space="preserve">, </w:t>
      </w:r>
      <w:r w:rsidRPr="00894396">
        <w:rPr>
          <w:szCs w:val="32"/>
        </w:rPr>
        <w:t>de paysan</w:t>
      </w:r>
      <w:r w:rsidR="008D6F52">
        <w:rPr>
          <w:szCs w:val="32"/>
        </w:rPr>
        <w:t>. – « </w:t>
      </w:r>
      <w:r w:rsidRPr="00894396">
        <w:rPr>
          <w:i/>
          <w:iCs/>
          <w:szCs w:val="32"/>
        </w:rPr>
        <w:t xml:space="preserve">Señor </w:t>
      </w:r>
      <w:proofErr w:type="spellStart"/>
      <w:r w:rsidRPr="00894396">
        <w:rPr>
          <w:i/>
          <w:iCs/>
          <w:szCs w:val="32"/>
        </w:rPr>
        <w:t>teniente</w:t>
      </w:r>
      <w:proofErr w:type="spellEnd"/>
      <w:r w:rsidR="008D6F52">
        <w:rPr>
          <w:i/>
          <w:iCs/>
          <w:szCs w:val="32"/>
        </w:rPr>
        <w:t> »</w:t>
      </w:r>
      <w:r w:rsidR="008D6F52">
        <w:rPr>
          <w:szCs w:val="32"/>
        </w:rPr>
        <w:t xml:space="preserve">, </w:t>
      </w:r>
      <w:r w:rsidRPr="00894396">
        <w:rPr>
          <w:szCs w:val="32"/>
        </w:rPr>
        <w:t>dit-il</w:t>
      </w:r>
      <w:r w:rsidR="008D6F52">
        <w:rPr>
          <w:szCs w:val="32"/>
        </w:rPr>
        <w:t xml:space="preserve">, </w:t>
      </w:r>
      <w:r w:rsidRPr="00894396">
        <w:rPr>
          <w:szCs w:val="32"/>
        </w:rPr>
        <w:t>péniblement</w:t>
      </w:r>
      <w:r w:rsidR="008D6F52">
        <w:rPr>
          <w:szCs w:val="32"/>
        </w:rPr>
        <w:t xml:space="preserve">, </w:t>
      </w:r>
      <w:r w:rsidRPr="00894396">
        <w:rPr>
          <w:szCs w:val="32"/>
        </w:rPr>
        <w:t>comme un homme très ému</w:t>
      </w:r>
      <w:r w:rsidR="008D6F52">
        <w:rPr>
          <w:szCs w:val="32"/>
        </w:rPr>
        <w:t>, « </w:t>
      </w:r>
      <w:r w:rsidRPr="00894396">
        <w:rPr>
          <w:szCs w:val="32"/>
        </w:rPr>
        <w:t xml:space="preserve">ne me parlez pas de la </w:t>
      </w:r>
      <w:r w:rsidRPr="00894396">
        <w:rPr>
          <w:i/>
          <w:iCs/>
          <w:szCs w:val="32"/>
        </w:rPr>
        <w:t>Señorita</w:t>
      </w:r>
      <w:r w:rsidR="008D6F52">
        <w:rPr>
          <w:i/>
          <w:iCs/>
          <w:szCs w:val="32"/>
        </w:rPr>
        <w:t xml:space="preserve"> ; </w:t>
      </w:r>
      <w:r w:rsidRPr="00894396">
        <w:rPr>
          <w:szCs w:val="32"/>
        </w:rPr>
        <w:t>je préfère ne pas penser à elle</w:t>
      </w:r>
      <w:r w:rsidR="008D6F52">
        <w:rPr>
          <w:szCs w:val="32"/>
        </w:rPr>
        <w:t xml:space="preserve">, </w:t>
      </w:r>
      <w:r w:rsidRPr="00894396">
        <w:rPr>
          <w:szCs w:val="32"/>
        </w:rPr>
        <w:t>quand je suis au milieu de vous</w:t>
      </w:r>
      <w:r w:rsidR="008D6F52">
        <w:rPr>
          <w:szCs w:val="32"/>
        </w:rPr>
        <w:t>. »</w:t>
      </w:r>
    </w:p>
    <w:p w14:paraId="44EEB076" w14:textId="77777777" w:rsidR="008D6F52" w:rsidRDefault="00000000" w:rsidP="008D6F52">
      <w:pPr>
        <w:rPr>
          <w:szCs w:val="32"/>
        </w:rPr>
      </w:pPr>
      <w:r w:rsidRPr="00894396">
        <w:rPr>
          <w:szCs w:val="32"/>
        </w:rPr>
        <w:t>Il jeta un regard dur sur la pièce pleine d</w:t>
      </w:r>
      <w:r w:rsidR="008D6F52">
        <w:rPr>
          <w:szCs w:val="32"/>
        </w:rPr>
        <w:t>’</w:t>
      </w:r>
      <w:r w:rsidRPr="00894396">
        <w:rPr>
          <w:szCs w:val="32"/>
        </w:rPr>
        <w:t>officiers devisant et fumant</w:t>
      </w:r>
      <w:r w:rsidR="008D6F52">
        <w:rPr>
          <w:szCs w:val="32"/>
        </w:rPr>
        <w:t xml:space="preserve">. </w:t>
      </w:r>
      <w:r w:rsidRPr="00894396">
        <w:rPr>
          <w:szCs w:val="32"/>
        </w:rPr>
        <w:t>Naturellement</w:t>
      </w:r>
      <w:r w:rsidR="008D6F52">
        <w:rPr>
          <w:szCs w:val="32"/>
        </w:rPr>
        <w:t xml:space="preserve">, </w:t>
      </w:r>
      <w:r w:rsidRPr="00894396">
        <w:rPr>
          <w:szCs w:val="32"/>
        </w:rPr>
        <w:t>je n</w:t>
      </w:r>
      <w:r w:rsidR="008D6F52">
        <w:rPr>
          <w:szCs w:val="32"/>
        </w:rPr>
        <w:t>’</w:t>
      </w:r>
      <w:r w:rsidRPr="00894396">
        <w:rPr>
          <w:szCs w:val="32"/>
        </w:rPr>
        <w:t>insistai pas</w:t>
      </w:r>
      <w:r w:rsidR="008D6F52">
        <w:rPr>
          <w:szCs w:val="32"/>
        </w:rPr>
        <w:t>.</w:t>
      </w:r>
    </w:p>
    <w:p w14:paraId="2673D628" w14:textId="77777777" w:rsidR="008D6F52" w:rsidRDefault="00000000" w:rsidP="008D6F52">
      <w:pPr>
        <w:rPr>
          <w:szCs w:val="32"/>
        </w:rPr>
      </w:pPr>
      <w:r w:rsidRPr="00894396">
        <w:rPr>
          <w:szCs w:val="32"/>
        </w:rPr>
        <w:t>Telles furent</w:t>
      </w:r>
      <w:r w:rsidR="008D6F52">
        <w:rPr>
          <w:szCs w:val="32"/>
        </w:rPr>
        <w:t xml:space="preserve">, </w:t>
      </w:r>
      <w:r w:rsidRPr="00894396">
        <w:rPr>
          <w:i/>
          <w:iCs/>
          <w:szCs w:val="32"/>
        </w:rPr>
        <w:t>Señores</w:t>
      </w:r>
      <w:r w:rsidR="008D6F52">
        <w:rPr>
          <w:i/>
          <w:iCs/>
          <w:szCs w:val="32"/>
        </w:rPr>
        <w:t xml:space="preserve">, </w:t>
      </w:r>
      <w:r w:rsidRPr="00894396">
        <w:rPr>
          <w:szCs w:val="32"/>
        </w:rPr>
        <w:t>les dernières paroles que je devais lui entendre prononcer de longtemps</w:t>
      </w:r>
      <w:r w:rsidR="008D6F52">
        <w:rPr>
          <w:szCs w:val="32"/>
        </w:rPr>
        <w:t xml:space="preserve">. </w:t>
      </w:r>
      <w:r w:rsidRPr="00894396">
        <w:rPr>
          <w:szCs w:val="32"/>
        </w:rPr>
        <w:t>Le lendemain même</w:t>
      </w:r>
      <w:r w:rsidR="008D6F52">
        <w:rPr>
          <w:szCs w:val="32"/>
        </w:rPr>
        <w:t xml:space="preserve">, </w:t>
      </w:r>
      <w:r w:rsidRPr="00894396">
        <w:rPr>
          <w:szCs w:val="32"/>
        </w:rPr>
        <w:t>nous nous embarquions dans notre rude expédition du Pérou</w:t>
      </w:r>
      <w:r w:rsidR="008D6F52">
        <w:rPr>
          <w:szCs w:val="32"/>
        </w:rPr>
        <w:t xml:space="preserve">, </w:t>
      </w:r>
      <w:r w:rsidRPr="00894396">
        <w:rPr>
          <w:szCs w:val="32"/>
        </w:rPr>
        <w:t>et c</w:t>
      </w:r>
      <w:r w:rsidR="008D6F52">
        <w:rPr>
          <w:szCs w:val="32"/>
        </w:rPr>
        <w:t>’</w:t>
      </w:r>
      <w:r w:rsidRPr="00894396">
        <w:rPr>
          <w:szCs w:val="32"/>
        </w:rPr>
        <w:t>est seulement au milieu de nos propres batailles que nous parvint le bruit des faits et gestes de Gaspar Ruiz</w:t>
      </w:r>
      <w:r w:rsidR="008D6F52">
        <w:rPr>
          <w:szCs w:val="32"/>
        </w:rPr>
        <w:t xml:space="preserve">. </w:t>
      </w:r>
      <w:r w:rsidRPr="00894396">
        <w:rPr>
          <w:szCs w:val="32"/>
        </w:rPr>
        <w:t xml:space="preserve">Commis à </w:t>
      </w:r>
      <w:r w:rsidRPr="00894396">
        <w:rPr>
          <w:szCs w:val="32"/>
        </w:rPr>
        <w:lastRenderedPageBreak/>
        <w:t>la garde de notre frontière du sud</w:t>
      </w:r>
      <w:r w:rsidR="008D6F52">
        <w:rPr>
          <w:szCs w:val="32"/>
        </w:rPr>
        <w:t xml:space="preserve">, </w:t>
      </w:r>
      <w:r w:rsidRPr="00894396">
        <w:rPr>
          <w:szCs w:val="32"/>
        </w:rPr>
        <w:t xml:space="preserve">il leva une </w:t>
      </w:r>
      <w:proofErr w:type="spellStart"/>
      <w:r w:rsidRPr="00894396">
        <w:rPr>
          <w:i/>
          <w:iCs/>
          <w:szCs w:val="32"/>
        </w:rPr>
        <w:t>partida</w:t>
      </w:r>
      <w:proofErr w:type="spellEnd"/>
      <w:r w:rsidR="008D6F52">
        <w:rPr>
          <w:i/>
          <w:iCs/>
          <w:szCs w:val="32"/>
        </w:rPr>
        <w:t xml:space="preserve">. </w:t>
      </w:r>
      <w:r w:rsidRPr="00894396">
        <w:rPr>
          <w:szCs w:val="32"/>
        </w:rPr>
        <w:t>Mais sa mansuétude pour les ennemis vaincus déplut au gouverneur civil</w:t>
      </w:r>
      <w:r w:rsidR="008D6F52">
        <w:rPr>
          <w:szCs w:val="32"/>
        </w:rPr>
        <w:t xml:space="preserve">, </w:t>
      </w:r>
      <w:r w:rsidRPr="00894396">
        <w:rPr>
          <w:szCs w:val="32"/>
        </w:rPr>
        <w:t>qui était un homme formaliste</w:t>
      </w:r>
      <w:r w:rsidR="008D6F52">
        <w:rPr>
          <w:szCs w:val="32"/>
        </w:rPr>
        <w:t xml:space="preserve">, </w:t>
      </w:r>
      <w:r w:rsidRPr="00894396">
        <w:rPr>
          <w:szCs w:val="32"/>
        </w:rPr>
        <w:t>inquiet et soupçonneux</w:t>
      </w:r>
      <w:r w:rsidR="008D6F52">
        <w:rPr>
          <w:szCs w:val="32"/>
        </w:rPr>
        <w:t xml:space="preserve">. </w:t>
      </w:r>
      <w:r w:rsidRPr="00894396">
        <w:rPr>
          <w:szCs w:val="32"/>
        </w:rPr>
        <w:t>Il adressa au Gouvernement Suprême des rapports contre Gaspar Ruiz</w:t>
      </w:r>
      <w:r w:rsidR="008D6F52">
        <w:rPr>
          <w:szCs w:val="32"/>
        </w:rPr>
        <w:t xml:space="preserve"> ; </w:t>
      </w:r>
      <w:r w:rsidRPr="00894396">
        <w:rPr>
          <w:szCs w:val="32"/>
        </w:rPr>
        <w:t>l</w:t>
      </w:r>
      <w:r w:rsidR="008D6F52">
        <w:rPr>
          <w:szCs w:val="32"/>
        </w:rPr>
        <w:t>’</w:t>
      </w:r>
      <w:r w:rsidRPr="00894396">
        <w:rPr>
          <w:szCs w:val="32"/>
        </w:rPr>
        <w:t>un de ces rapports accusait l</w:t>
      </w:r>
      <w:r w:rsidR="008D6F52">
        <w:rPr>
          <w:szCs w:val="32"/>
        </w:rPr>
        <w:t>’</w:t>
      </w:r>
      <w:r w:rsidRPr="00894396">
        <w:rPr>
          <w:szCs w:val="32"/>
        </w:rPr>
        <w:t>officier d</w:t>
      </w:r>
      <w:r w:rsidR="008D6F52">
        <w:rPr>
          <w:szCs w:val="32"/>
        </w:rPr>
        <w:t>’</w:t>
      </w:r>
      <w:r w:rsidRPr="00894396">
        <w:rPr>
          <w:szCs w:val="32"/>
        </w:rPr>
        <w:t>avoir épousé publiquement et en grande pompe une femme de tendances royalistes</w:t>
      </w:r>
      <w:r w:rsidR="008D6F52">
        <w:rPr>
          <w:szCs w:val="32"/>
        </w:rPr>
        <w:t xml:space="preserve">. </w:t>
      </w:r>
      <w:r w:rsidRPr="00894396">
        <w:rPr>
          <w:szCs w:val="32"/>
        </w:rPr>
        <w:t>Des querelles devaient forcément éclater entre ces deux hommes de caractères si différents</w:t>
      </w:r>
      <w:r w:rsidR="008D6F52">
        <w:rPr>
          <w:szCs w:val="32"/>
        </w:rPr>
        <w:t xml:space="preserve">. </w:t>
      </w:r>
      <w:r w:rsidRPr="00894396">
        <w:rPr>
          <w:szCs w:val="32"/>
        </w:rPr>
        <w:t>À la fin le gouverneur civil se plaignit de l</w:t>
      </w:r>
      <w:r w:rsidR="008D6F52">
        <w:rPr>
          <w:szCs w:val="32"/>
        </w:rPr>
        <w:t>’</w:t>
      </w:r>
      <w:r w:rsidRPr="00894396">
        <w:rPr>
          <w:szCs w:val="32"/>
        </w:rPr>
        <w:t>inactivité de Ruiz</w:t>
      </w:r>
      <w:r w:rsidR="008D6F52">
        <w:rPr>
          <w:szCs w:val="32"/>
        </w:rPr>
        <w:t xml:space="preserve">, </w:t>
      </w:r>
      <w:r w:rsidRPr="00894396">
        <w:rPr>
          <w:szCs w:val="32"/>
        </w:rPr>
        <w:t>et parla de trahison</w:t>
      </w:r>
      <w:r w:rsidR="008D6F52">
        <w:rPr>
          <w:szCs w:val="32"/>
        </w:rPr>
        <w:t xml:space="preserve">, </w:t>
      </w:r>
      <w:r w:rsidRPr="00894396">
        <w:rPr>
          <w:szCs w:val="32"/>
        </w:rPr>
        <w:t>ce qui</w:t>
      </w:r>
      <w:r w:rsidR="008D6F52">
        <w:rPr>
          <w:szCs w:val="32"/>
        </w:rPr>
        <w:t xml:space="preserve">, </w:t>
      </w:r>
      <w:r w:rsidRPr="00894396">
        <w:rPr>
          <w:szCs w:val="32"/>
        </w:rPr>
        <w:t>n</w:t>
      </w:r>
      <w:r w:rsidR="008D6F52">
        <w:rPr>
          <w:szCs w:val="32"/>
        </w:rPr>
        <w:t>’</w:t>
      </w:r>
      <w:r w:rsidRPr="00894396">
        <w:rPr>
          <w:szCs w:val="32"/>
        </w:rPr>
        <w:t>avait pas lieu de surprendre</w:t>
      </w:r>
      <w:r w:rsidR="008D6F52">
        <w:rPr>
          <w:szCs w:val="32"/>
        </w:rPr>
        <w:t xml:space="preserve">, </w:t>
      </w:r>
      <w:r w:rsidRPr="00894396">
        <w:rPr>
          <w:szCs w:val="32"/>
        </w:rPr>
        <w:t>écrivait-il</w:t>
      </w:r>
      <w:r w:rsidR="008D6F52">
        <w:rPr>
          <w:szCs w:val="32"/>
        </w:rPr>
        <w:t xml:space="preserve">, </w:t>
      </w:r>
      <w:r w:rsidRPr="00894396">
        <w:rPr>
          <w:szCs w:val="32"/>
        </w:rPr>
        <w:t>chez un homme à pareils antécédents</w:t>
      </w:r>
      <w:r w:rsidR="008D6F52">
        <w:rPr>
          <w:szCs w:val="32"/>
        </w:rPr>
        <w:t xml:space="preserve">. </w:t>
      </w:r>
      <w:r w:rsidRPr="00894396">
        <w:rPr>
          <w:szCs w:val="32"/>
        </w:rPr>
        <w:t>Gaspar Ruiz eut vent de cette lettre</w:t>
      </w:r>
      <w:r w:rsidR="008D6F52">
        <w:rPr>
          <w:szCs w:val="32"/>
        </w:rPr>
        <w:t xml:space="preserve">. </w:t>
      </w:r>
      <w:r w:rsidRPr="00894396">
        <w:rPr>
          <w:szCs w:val="32"/>
        </w:rPr>
        <w:t>Sa fureur s</w:t>
      </w:r>
      <w:r w:rsidR="008D6F52">
        <w:rPr>
          <w:szCs w:val="32"/>
        </w:rPr>
        <w:t>’</w:t>
      </w:r>
      <w:r w:rsidRPr="00894396">
        <w:rPr>
          <w:szCs w:val="32"/>
        </w:rPr>
        <w:t>alluma</w:t>
      </w:r>
      <w:r w:rsidR="008D6F52">
        <w:rPr>
          <w:szCs w:val="32"/>
        </w:rPr>
        <w:t xml:space="preserve">, </w:t>
      </w:r>
      <w:r w:rsidRPr="00894396">
        <w:rPr>
          <w:szCs w:val="32"/>
        </w:rPr>
        <w:t>et la femme qui ne le quittait jamais sut trouver des paroles perfides pour entretenir sa rage</w:t>
      </w:r>
      <w:r w:rsidR="008D6F52">
        <w:rPr>
          <w:szCs w:val="32"/>
        </w:rPr>
        <w:t xml:space="preserve">. </w:t>
      </w:r>
      <w:r w:rsidRPr="00894396">
        <w:rPr>
          <w:szCs w:val="32"/>
        </w:rPr>
        <w:t>Je ne sais si le Gouvernement Suprême envoya jamais</w:t>
      </w:r>
      <w:r w:rsidR="008D6F52">
        <w:rPr>
          <w:szCs w:val="32"/>
        </w:rPr>
        <w:t xml:space="preserve"> – </w:t>
      </w:r>
      <w:r w:rsidRPr="00894396">
        <w:rPr>
          <w:szCs w:val="32"/>
        </w:rPr>
        <w:t>comme Ruiz s</w:t>
      </w:r>
      <w:r w:rsidR="008D6F52">
        <w:rPr>
          <w:szCs w:val="32"/>
        </w:rPr>
        <w:t>’</w:t>
      </w:r>
      <w:r w:rsidRPr="00894396">
        <w:rPr>
          <w:szCs w:val="32"/>
        </w:rPr>
        <w:t>en plaignit plus tard</w:t>
      </w:r>
      <w:r w:rsidR="008D6F52">
        <w:rPr>
          <w:szCs w:val="32"/>
        </w:rPr>
        <w:t xml:space="preserve"> – </w:t>
      </w:r>
      <w:r w:rsidRPr="00894396">
        <w:rPr>
          <w:szCs w:val="32"/>
        </w:rPr>
        <w:t>des ordres pour l</w:t>
      </w:r>
      <w:r w:rsidR="008D6F52">
        <w:rPr>
          <w:szCs w:val="32"/>
        </w:rPr>
        <w:t>’</w:t>
      </w:r>
      <w:r w:rsidRPr="00894396">
        <w:rPr>
          <w:szCs w:val="32"/>
        </w:rPr>
        <w:t>arrêter</w:t>
      </w:r>
      <w:r w:rsidR="008D6F52">
        <w:rPr>
          <w:szCs w:val="32"/>
        </w:rPr>
        <w:t xml:space="preserve">. </w:t>
      </w:r>
      <w:r w:rsidRPr="00894396">
        <w:rPr>
          <w:szCs w:val="32"/>
        </w:rPr>
        <w:t>Il paraît au moins certain que le Gouverneur civil se mit à intriguer auprès de ses officiers</w:t>
      </w:r>
      <w:r w:rsidR="008D6F52">
        <w:rPr>
          <w:szCs w:val="32"/>
        </w:rPr>
        <w:t xml:space="preserve">, </w:t>
      </w:r>
      <w:r w:rsidRPr="00894396">
        <w:rPr>
          <w:szCs w:val="32"/>
        </w:rPr>
        <w:t>et que Gaspar Ruiz s</w:t>
      </w:r>
      <w:r w:rsidR="008D6F52">
        <w:rPr>
          <w:szCs w:val="32"/>
        </w:rPr>
        <w:t>’</w:t>
      </w:r>
      <w:r w:rsidRPr="00894396">
        <w:rPr>
          <w:szCs w:val="32"/>
        </w:rPr>
        <w:t>en aperçut</w:t>
      </w:r>
      <w:r w:rsidR="008D6F52">
        <w:rPr>
          <w:szCs w:val="32"/>
        </w:rPr>
        <w:t>.</w:t>
      </w:r>
    </w:p>
    <w:p w14:paraId="1CDAAD5A" w14:textId="77777777" w:rsidR="008D6F52" w:rsidRDefault="00000000" w:rsidP="008D6F52">
      <w:pPr>
        <w:rPr>
          <w:szCs w:val="32"/>
        </w:rPr>
      </w:pPr>
      <w:r w:rsidRPr="00894396">
        <w:rPr>
          <w:szCs w:val="32"/>
        </w:rPr>
        <w:t xml:space="preserve">Un soir que le Gouverneur donnait une </w:t>
      </w:r>
      <w:r w:rsidRPr="00894396">
        <w:rPr>
          <w:i/>
          <w:iCs/>
          <w:szCs w:val="32"/>
        </w:rPr>
        <w:t>tertulia</w:t>
      </w:r>
      <w:r w:rsidR="008D6F52">
        <w:rPr>
          <w:i/>
          <w:iCs/>
          <w:szCs w:val="32"/>
        </w:rPr>
        <w:t xml:space="preserve">, </w:t>
      </w:r>
      <w:r w:rsidRPr="00894396">
        <w:rPr>
          <w:szCs w:val="32"/>
        </w:rPr>
        <w:t>Gaspar Ruiz</w:t>
      </w:r>
      <w:r w:rsidR="008D6F52">
        <w:rPr>
          <w:szCs w:val="32"/>
        </w:rPr>
        <w:t xml:space="preserve">, </w:t>
      </w:r>
      <w:r w:rsidRPr="00894396">
        <w:rPr>
          <w:szCs w:val="32"/>
        </w:rPr>
        <w:t>suivi de six hommes de confiance</w:t>
      </w:r>
      <w:r w:rsidR="008D6F52">
        <w:rPr>
          <w:szCs w:val="32"/>
        </w:rPr>
        <w:t xml:space="preserve">, </w:t>
      </w:r>
      <w:r w:rsidRPr="00894396">
        <w:rPr>
          <w:szCs w:val="32"/>
        </w:rPr>
        <w:t xml:space="preserve">se présenta à cheval à la porte du palais du Gouvernement et pénétra dans la </w:t>
      </w:r>
      <w:r w:rsidRPr="00894396">
        <w:rPr>
          <w:i/>
          <w:iCs/>
          <w:szCs w:val="32"/>
        </w:rPr>
        <w:t xml:space="preserve">sala </w:t>
      </w:r>
      <w:r w:rsidRPr="00894396">
        <w:rPr>
          <w:szCs w:val="32"/>
        </w:rPr>
        <w:t>armé</w:t>
      </w:r>
      <w:r w:rsidR="008D6F52">
        <w:rPr>
          <w:szCs w:val="32"/>
        </w:rPr>
        <w:t xml:space="preserve">, </w:t>
      </w:r>
      <w:r w:rsidRPr="00894396">
        <w:rPr>
          <w:szCs w:val="32"/>
        </w:rPr>
        <w:t>le chapeau sur la tête</w:t>
      </w:r>
      <w:r w:rsidR="008D6F52">
        <w:rPr>
          <w:szCs w:val="32"/>
        </w:rPr>
        <w:t xml:space="preserve">. </w:t>
      </w:r>
      <w:r w:rsidRPr="00894396">
        <w:rPr>
          <w:szCs w:val="32"/>
        </w:rPr>
        <w:t>Comme le Gouverneur</w:t>
      </w:r>
      <w:r w:rsidR="008D6F52">
        <w:rPr>
          <w:szCs w:val="32"/>
        </w:rPr>
        <w:t xml:space="preserve">, </w:t>
      </w:r>
      <w:r w:rsidRPr="00894396">
        <w:rPr>
          <w:szCs w:val="32"/>
        </w:rPr>
        <w:t>furieux</w:t>
      </w:r>
      <w:r w:rsidR="008D6F52">
        <w:rPr>
          <w:szCs w:val="32"/>
        </w:rPr>
        <w:t xml:space="preserve">, </w:t>
      </w:r>
      <w:r w:rsidRPr="00894396">
        <w:rPr>
          <w:szCs w:val="32"/>
        </w:rPr>
        <w:t>s</w:t>
      </w:r>
      <w:r w:rsidR="008D6F52">
        <w:rPr>
          <w:szCs w:val="32"/>
        </w:rPr>
        <w:t>’</w:t>
      </w:r>
      <w:r w:rsidRPr="00894396">
        <w:rPr>
          <w:szCs w:val="32"/>
        </w:rPr>
        <w:t>avançait vers lui</w:t>
      </w:r>
      <w:r w:rsidR="008D6F52">
        <w:rPr>
          <w:szCs w:val="32"/>
        </w:rPr>
        <w:t xml:space="preserve">, </w:t>
      </w:r>
      <w:r w:rsidRPr="00894396">
        <w:rPr>
          <w:szCs w:val="32"/>
        </w:rPr>
        <w:t>il saisit le malheureux par la taille</w:t>
      </w:r>
      <w:r w:rsidR="008D6F52">
        <w:rPr>
          <w:szCs w:val="32"/>
        </w:rPr>
        <w:t xml:space="preserve">, </w:t>
      </w:r>
      <w:r w:rsidRPr="00894396">
        <w:rPr>
          <w:szCs w:val="32"/>
        </w:rPr>
        <w:t>l</w:t>
      </w:r>
      <w:r w:rsidR="008D6F52">
        <w:rPr>
          <w:szCs w:val="32"/>
        </w:rPr>
        <w:t>’</w:t>
      </w:r>
      <w:r w:rsidRPr="00894396">
        <w:rPr>
          <w:szCs w:val="32"/>
        </w:rPr>
        <w:t>enleva</w:t>
      </w:r>
      <w:r w:rsidR="008D6F52">
        <w:rPr>
          <w:szCs w:val="32"/>
        </w:rPr>
        <w:t xml:space="preserve">, </w:t>
      </w:r>
      <w:r w:rsidRPr="00894396">
        <w:rPr>
          <w:szCs w:val="32"/>
        </w:rPr>
        <w:t>comme si c</w:t>
      </w:r>
      <w:r w:rsidR="008D6F52">
        <w:rPr>
          <w:szCs w:val="32"/>
        </w:rPr>
        <w:t>’</w:t>
      </w:r>
      <w:r w:rsidRPr="00894396">
        <w:rPr>
          <w:szCs w:val="32"/>
        </w:rPr>
        <w:t>eût été un enfant</w:t>
      </w:r>
      <w:r w:rsidR="008D6F52">
        <w:rPr>
          <w:szCs w:val="32"/>
        </w:rPr>
        <w:t xml:space="preserve">, </w:t>
      </w:r>
      <w:r w:rsidRPr="00894396">
        <w:rPr>
          <w:szCs w:val="32"/>
        </w:rPr>
        <w:t>au milieu des invités terrifiés</w:t>
      </w:r>
      <w:r w:rsidR="008D6F52">
        <w:rPr>
          <w:szCs w:val="32"/>
        </w:rPr>
        <w:t xml:space="preserve">, </w:t>
      </w:r>
      <w:r w:rsidRPr="00894396">
        <w:rPr>
          <w:szCs w:val="32"/>
        </w:rPr>
        <w:t>et le jeta dans la rue du haut du perron</w:t>
      </w:r>
      <w:r w:rsidR="008D6F52">
        <w:rPr>
          <w:szCs w:val="32"/>
        </w:rPr>
        <w:t xml:space="preserve">. </w:t>
      </w:r>
      <w:r w:rsidRPr="00894396">
        <w:rPr>
          <w:szCs w:val="32"/>
        </w:rPr>
        <w:t>Une étreinte rude de Gaspar Ruiz eût suffi à arracher la vie à un géant</w:t>
      </w:r>
      <w:r w:rsidR="008D6F52">
        <w:rPr>
          <w:szCs w:val="32"/>
        </w:rPr>
        <w:t xml:space="preserve"> ; </w:t>
      </w:r>
      <w:r w:rsidRPr="00894396">
        <w:rPr>
          <w:szCs w:val="32"/>
        </w:rPr>
        <w:t>mais pour l</w:t>
      </w:r>
      <w:r w:rsidR="008D6F52">
        <w:rPr>
          <w:szCs w:val="32"/>
        </w:rPr>
        <w:t>’</w:t>
      </w:r>
      <w:r w:rsidRPr="00894396">
        <w:rPr>
          <w:szCs w:val="32"/>
        </w:rPr>
        <w:t>achever</w:t>
      </w:r>
      <w:r w:rsidR="008D6F52">
        <w:rPr>
          <w:szCs w:val="32"/>
        </w:rPr>
        <w:t xml:space="preserve">, </w:t>
      </w:r>
      <w:r w:rsidRPr="00894396">
        <w:rPr>
          <w:szCs w:val="32"/>
        </w:rPr>
        <w:t>les cavaliers de Ruiz déchargèrent leurs pistolets dans le corps du Gouverneur</w:t>
      </w:r>
      <w:r w:rsidR="008D6F52">
        <w:rPr>
          <w:szCs w:val="32"/>
        </w:rPr>
        <w:t xml:space="preserve">, </w:t>
      </w:r>
      <w:r w:rsidRPr="00894396">
        <w:rPr>
          <w:szCs w:val="32"/>
        </w:rPr>
        <w:t>inerte au pied des marches</w:t>
      </w:r>
      <w:r w:rsidR="008D6F52">
        <w:rPr>
          <w:szCs w:val="32"/>
        </w:rPr>
        <w:t>.</w:t>
      </w:r>
    </w:p>
    <w:p w14:paraId="3F49A57A" w14:textId="44EB95B2" w:rsidR="00C71140" w:rsidRPr="008D6F52" w:rsidRDefault="00000000" w:rsidP="008D6F52">
      <w:pPr>
        <w:ind w:firstLine="0"/>
        <w:jc w:val="center"/>
        <w:rPr>
          <w:szCs w:val="32"/>
        </w:rPr>
      </w:pPr>
      <w:r w:rsidRPr="008D6F52">
        <w:rPr>
          <w:szCs w:val="32"/>
        </w:rPr>
        <w:t>*</w:t>
      </w:r>
    </w:p>
    <w:p w14:paraId="02232C56" w14:textId="77777777" w:rsidR="008D6F52" w:rsidRDefault="00000000" w:rsidP="008D6F52">
      <w:pPr>
        <w:ind w:firstLine="0"/>
        <w:jc w:val="center"/>
      </w:pPr>
      <w:r w:rsidRPr="008D6F52">
        <w:rPr>
          <w:szCs w:val="32"/>
        </w:rPr>
        <w:t>* *</w:t>
      </w:r>
    </w:p>
    <w:p w14:paraId="02DF91A3" w14:textId="77777777" w:rsidR="008D6F52" w:rsidRDefault="00000000" w:rsidP="008D6F52">
      <w:pPr>
        <w:rPr>
          <w:szCs w:val="32"/>
        </w:rPr>
      </w:pPr>
      <w:r w:rsidRPr="00894396">
        <w:rPr>
          <w:szCs w:val="32"/>
        </w:rPr>
        <w:lastRenderedPageBreak/>
        <w:t>Après cet acte de justice</w:t>
      </w:r>
      <w:r w:rsidR="008D6F52">
        <w:rPr>
          <w:szCs w:val="32"/>
        </w:rPr>
        <w:t xml:space="preserve">, </w:t>
      </w:r>
      <w:r w:rsidRPr="00894396">
        <w:rPr>
          <w:szCs w:val="32"/>
        </w:rPr>
        <w:t>comme il l</w:t>
      </w:r>
      <w:r w:rsidR="008D6F52">
        <w:rPr>
          <w:szCs w:val="32"/>
        </w:rPr>
        <w:t>’</w:t>
      </w:r>
      <w:r w:rsidRPr="00894396">
        <w:rPr>
          <w:szCs w:val="32"/>
        </w:rPr>
        <w:t>appelait</w:t>
      </w:r>
      <w:r w:rsidR="008D6F52">
        <w:rPr>
          <w:szCs w:val="32"/>
        </w:rPr>
        <w:t xml:space="preserve">, </w:t>
      </w:r>
      <w:r w:rsidRPr="00894396">
        <w:rPr>
          <w:szCs w:val="32"/>
        </w:rPr>
        <w:t>Ruiz traversa le Rio Blanco</w:t>
      </w:r>
      <w:r w:rsidR="008D6F52">
        <w:rPr>
          <w:szCs w:val="32"/>
        </w:rPr>
        <w:t xml:space="preserve">, </w:t>
      </w:r>
      <w:r w:rsidRPr="00894396">
        <w:rPr>
          <w:szCs w:val="32"/>
        </w:rPr>
        <w:t>suivi par la majeure partie de sa bande</w:t>
      </w:r>
      <w:r w:rsidR="008D6F52">
        <w:rPr>
          <w:szCs w:val="32"/>
        </w:rPr>
        <w:t xml:space="preserve">, </w:t>
      </w:r>
      <w:r w:rsidRPr="00894396">
        <w:rPr>
          <w:szCs w:val="32"/>
        </w:rPr>
        <w:t>et se retrancha sur une colline</w:t>
      </w:r>
      <w:r w:rsidR="008D6F52">
        <w:rPr>
          <w:szCs w:val="32"/>
        </w:rPr>
        <w:t xml:space="preserve">. </w:t>
      </w:r>
      <w:r w:rsidRPr="00894396">
        <w:rPr>
          <w:szCs w:val="32"/>
        </w:rPr>
        <w:t>Une compagnie de troupes régulières</w:t>
      </w:r>
      <w:r w:rsidR="008D6F52">
        <w:rPr>
          <w:szCs w:val="32"/>
        </w:rPr>
        <w:t xml:space="preserve">, </w:t>
      </w:r>
      <w:r w:rsidRPr="00894396">
        <w:rPr>
          <w:szCs w:val="32"/>
        </w:rPr>
        <w:t>envoyée follement contre lui</w:t>
      </w:r>
      <w:r w:rsidR="008D6F52">
        <w:rPr>
          <w:szCs w:val="32"/>
        </w:rPr>
        <w:t xml:space="preserve">, </w:t>
      </w:r>
      <w:r w:rsidRPr="00894396">
        <w:rPr>
          <w:szCs w:val="32"/>
        </w:rPr>
        <w:t>fut cernée et presque anéantie jusqu</w:t>
      </w:r>
      <w:r w:rsidR="008D6F52">
        <w:rPr>
          <w:szCs w:val="32"/>
        </w:rPr>
        <w:t>’</w:t>
      </w:r>
      <w:r w:rsidRPr="00894396">
        <w:rPr>
          <w:szCs w:val="32"/>
        </w:rPr>
        <w:t>au dernier homme</w:t>
      </w:r>
      <w:r w:rsidR="008D6F52">
        <w:rPr>
          <w:szCs w:val="32"/>
        </w:rPr>
        <w:t xml:space="preserve">. </w:t>
      </w:r>
      <w:r w:rsidRPr="00894396">
        <w:rPr>
          <w:szCs w:val="32"/>
        </w:rPr>
        <w:t>D</w:t>
      </w:r>
      <w:r w:rsidR="008D6F52">
        <w:rPr>
          <w:szCs w:val="32"/>
        </w:rPr>
        <w:t>’</w:t>
      </w:r>
      <w:r w:rsidRPr="00894396">
        <w:rPr>
          <w:szCs w:val="32"/>
        </w:rPr>
        <w:t>autres expéditions</w:t>
      </w:r>
      <w:r w:rsidR="008D6F52">
        <w:rPr>
          <w:szCs w:val="32"/>
        </w:rPr>
        <w:t xml:space="preserve">, </w:t>
      </w:r>
      <w:r w:rsidRPr="00894396">
        <w:rPr>
          <w:szCs w:val="32"/>
        </w:rPr>
        <w:t>bien que mieux organisées</w:t>
      </w:r>
      <w:r w:rsidR="008D6F52">
        <w:rPr>
          <w:szCs w:val="32"/>
        </w:rPr>
        <w:t xml:space="preserve">, </w:t>
      </w:r>
      <w:r w:rsidRPr="00894396">
        <w:rPr>
          <w:szCs w:val="32"/>
        </w:rPr>
        <w:t>n</w:t>
      </w:r>
      <w:r w:rsidR="008D6F52">
        <w:rPr>
          <w:szCs w:val="32"/>
        </w:rPr>
        <w:t>’</w:t>
      </w:r>
      <w:r w:rsidRPr="00894396">
        <w:rPr>
          <w:szCs w:val="32"/>
        </w:rPr>
        <w:t>eurent pas plus de succès</w:t>
      </w:r>
      <w:r w:rsidR="008D6F52">
        <w:rPr>
          <w:szCs w:val="32"/>
        </w:rPr>
        <w:t>.</w:t>
      </w:r>
    </w:p>
    <w:p w14:paraId="75DD94CC" w14:textId="7DD38A29" w:rsidR="008D6F52" w:rsidRDefault="00000000" w:rsidP="008D6F52">
      <w:pPr>
        <w:rPr>
          <w:szCs w:val="32"/>
        </w:rPr>
      </w:pPr>
      <w:r w:rsidRPr="00894396">
        <w:rPr>
          <w:szCs w:val="32"/>
        </w:rPr>
        <w:t>C</w:t>
      </w:r>
      <w:r w:rsidR="008D6F52">
        <w:rPr>
          <w:szCs w:val="32"/>
        </w:rPr>
        <w:t>’</w:t>
      </w:r>
      <w:r w:rsidRPr="00894396">
        <w:rPr>
          <w:szCs w:val="32"/>
        </w:rPr>
        <w:t>est au cours de ces escarmouches sanguinaires que sa femme commença de se montrer à cheval à sa droite</w:t>
      </w:r>
      <w:r w:rsidR="008D6F52">
        <w:rPr>
          <w:szCs w:val="32"/>
        </w:rPr>
        <w:t xml:space="preserve">. </w:t>
      </w:r>
      <w:r w:rsidRPr="00894396">
        <w:rPr>
          <w:szCs w:val="32"/>
        </w:rPr>
        <w:t>Enfiévré et mis en confiance par ses succès</w:t>
      </w:r>
      <w:r w:rsidR="008D6F52">
        <w:rPr>
          <w:szCs w:val="32"/>
        </w:rPr>
        <w:t xml:space="preserve">, </w:t>
      </w:r>
      <w:r w:rsidRPr="00894396">
        <w:rPr>
          <w:szCs w:val="32"/>
        </w:rPr>
        <w:t xml:space="preserve">Ruiz ne chargeait plus à la tête de sa </w:t>
      </w:r>
      <w:proofErr w:type="spellStart"/>
      <w:r w:rsidRPr="00894396">
        <w:rPr>
          <w:i/>
          <w:iCs/>
          <w:szCs w:val="32"/>
        </w:rPr>
        <w:t>partida</w:t>
      </w:r>
      <w:proofErr w:type="spellEnd"/>
      <w:r w:rsidR="008D6F52">
        <w:rPr>
          <w:i/>
          <w:iCs/>
          <w:szCs w:val="32"/>
        </w:rPr>
        <w:t xml:space="preserve">, </w:t>
      </w:r>
      <w:r w:rsidRPr="00894396">
        <w:rPr>
          <w:szCs w:val="32"/>
        </w:rPr>
        <w:t>mais restait orgueilleusement à l</w:t>
      </w:r>
      <w:r w:rsidR="008D6F52">
        <w:rPr>
          <w:szCs w:val="32"/>
        </w:rPr>
        <w:t>’</w:t>
      </w:r>
      <w:r w:rsidRPr="00894396">
        <w:rPr>
          <w:szCs w:val="32"/>
        </w:rPr>
        <w:t>arrière</w:t>
      </w:r>
      <w:r w:rsidR="008D6F52">
        <w:rPr>
          <w:szCs w:val="32"/>
        </w:rPr>
        <w:t xml:space="preserve">, </w:t>
      </w:r>
      <w:r w:rsidRPr="00894396">
        <w:rPr>
          <w:szCs w:val="32"/>
        </w:rPr>
        <w:t>comme un général qui dirige les mouvements d</w:t>
      </w:r>
      <w:r w:rsidR="008D6F52">
        <w:rPr>
          <w:szCs w:val="32"/>
        </w:rPr>
        <w:t>’</w:t>
      </w:r>
      <w:r w:rsidRPr="00894396">
        <w:rPr>
          <w:szCs w:val="32"/>
        </w:rPr>
        <w:t>une armée</w:t>
      </w:r>
      <w:r w:rsidR="008D6F52">
        <w:rPr>
          <w:szCs w:val="32"/>
        </w:rPr>
        <w:t xml:space="preserve"> ; </w:t>
      </w:r>
      <w:r w:rsidRPr="00894396">
        <w:rPr>
          <w:szCs w:val="32"/>
        </w:rPr>
        <w:t>bien monté et immobile sur une éminence</w:t>
      </w:r>
      <w:r w:rsidR="008D6F52">
        <w:rPr>
          <w:szCs w:val="32"/>
        </w:rPr>
        <w:t xml:space="preserve">, </w:t>
      </w:r>
      <w:r w:rsidRPr="00894396">
        <w:rPr>
          <w:szCs w:val="32"/>
        </w:rPr>
        <w:t>il dépêchait ses ordres</w:t>
      </w:r>
      <w:r w:rsidR="008D6F52">
        <w:rPr>
          <w:szCs w:val="32"/>
        </w:rPr>
        <w:t xml:space="preserve"> ; </w:t>
      </w:r>
      <w:r w:rsidRPr="00894396">
        <w:rPr>
          <w:szCs w:val="32"/>
        </w:rPr>
        <w:t>sa femme était presque toujours à son côté maintenant</w:t>
      </w:r>
      <w:r w:rsidR="008D6F52">
        <w:rPr>
          <w:szCs w:val="32"/>
        </w:rPr>
        <w:t xml:space="preserve">, </w:t>
      </w:r>
      <w:r w:rsidRPr="00894396">
        <w:rPr>
          <w:szCs w:val="32"/>
        </w:rPr>
        <w:t>et pendant longtemps</w:t>
      </w:r>
      <w:r w:rsidR="008D6F52">
        <w:rPr>
          <w:szCs w:val="32"/>
        </w:rPr>
        <w:t xml:space="preserve">, </w:t>
      </w:r>
      <w:r w:rsidRPr="00894396">
        <w:rPr>
          <w:szCs w:val="32"/>
        </w:rPr>
        <w:t>on la prit pour un homme</w:t>
      </w:r>
      <w:r w:rsidR="008D6F52">
        <w:rPr>
          <w:szCs w:val="32"/>
        </w:rPr>
        <w:t xml:space="preserve">. </w:t>
      </w:r>
      <w:r w:rsidRPr="00894396">
        <w:rPr>
          <w:szCs w:val="32"/>
        </w:rPr>
        <w:t>On parlait beaucoup du chef mystérieux au pâle visage</w:t>
      </w:r>
      <w:r w:rsidR="008D6F52">
        <w:rPr>
          <w:szCs w:val="32"/>
        </w:rPr>
        <w:t xml:space="preserve">, </w:t>
      </w:r>
      <w:r w:rsidRPr="00894396">
        <w:rPr>
          <w:szCs w:val="32"/>
        </w:rPr>
        <w:t>à qui l</w:t>
      </w:r>
      <w:r w:rsidR="008D6F52">
        <w:rPr>
          <w:szCs w:val="32"/>
        </w:rPr>
        <w:t>’</w:t>
      </w:r>
      <w:r w:rsidRPr="00894396">
        <w:rPr>
          <w:szCs w:val="32"/>
        </w:rPr>
        <w:t>on attribuait la défaite de nos troupes</w:t>
      </w:r>
      <w:r w:rsidR="008D6F52">
        <w:rPr>
          <w:szCs w:val="32"/>
        </w:rPr>
        <w:t xml:space="preserve">. </w:t>
      </w:r>
      <w:r w:rsidRPr="00894396">
        <w:rPr>
          <w:szCs w:val="32"/>
        </w:rPr>
        <w:t>Elle montait à califourchon</w:t>
      </w:r>
      <w:r w:rsidR="008D6F52">
        <w:rPr>
          <w:szCs w:val="32"/>
        </w:rPr>
        <w:t xml:space="preserve">, </w:t>
      </w:r>
      <w:r w:rsidRPr="00894396">
        <w:rPr>
          <w:szCs w:val="32"/>
        </w:rPr>
        <w:t>à l</w:t>
      </w:r>
      <w:r w:rsidR="008D6F52">
        <w:rPr>
          <w:szCs w:val="32"/>
        </w:rPr>
        <w:t>’</w:t>
      </w:r>
      <w:r w:rsidRPr="00894396">
        <w:rPr>
          <w:szCs w:val="32"/>
        </w:rPr>
        <w:t>indienne</w:t>
      </w:r>
      <w:r w:rsidR="008D6F52">
        <w:rPr>
          <w:szCs w:val="32"/>
        </w:rPr>
        <w:t xml:space="preserve">, </w:t>
      </w:r>
      <w:r w:rsidRPr="00894396">
        <w:rPr>
          <w:szCs w:val="32"/>
        </w:rPr>
        <w:t>et portait un chapeau d</w:t>
      </w:r>
      <w:r w:rsidR="008D6F52">
        <w:rPr>
          <w:szCs w:val="32"/>
        </w:rPr>
        <w:t>’</w:t>
      </w:r>
      <w:r w:rsidRPr="00894396">
        <w:rPr>
          <w:szCs w:val="32"/>
        </w:rPr>
        <w:t>homme à large bord</w:t>
      </w:r>
      <w:r w:rsidR="008D6F52">
        <w:rPr>
          <w:szCs w:val="32"/>
        </w:rPr>
        <w:t xml:space="preserve">, </w:t>
      </w:r>
      <w:r w:rsidRPr="00894396">
        <w:rPr>
          <w:szCs w:val="32"/>
        </w:rPr>
        <w:t>avec un poncho sombre</w:t>
      </w:r>
      <w:r w:rsidR="008D6F52">
        <w:rPr>
          <w:szCs w:val="32"/>
        </w:rPr>
        <w:t xml:space="preserve">. </w:t>
      </w:r>
      <w:r w:rsidRPr="00894396">
        <w:rPr>
          <w:szCs w:val="32"/>
        </w:rPr>
        <w:t>Plus tard</w:t>
      </w:r>
      <w:r w:rsidR="008D6F52">
        <w:rPr>
          <w:szCs w:val="32"/>
        </w:rPr>
        <w:t xml:space="preserve">, </w:t>
      </w:r>
      <w:r w:rsidRPr="00894396">
        <w:rPr>
          <w:szCs w:val="32"/>
        </w:rPr>
        <w:t>au temps de leur plus grande prospérité</w:t>
      </w:r>
      <w:r w:rsidR="008D6F52">
        <w:rPr>
          <w:szCs w:val="32"/>
        </w:rPr>
        <w:t xml:space="preserve">, </w:t>
      </w:r>
      <w:r w:rsidRPr="00894396">
        <w:rPr>
          <w:szCs w:val="32"/>
        </w:rPr>
        <w:t>ce poncho était brodé d</w:t>
      </w:r>
      <w:r w:rsidR="008D6F52">
        <w:rPr>
          <w:szCs w:val="32"/>
        </w:rPr>
        <w:t>’</w:t>
      </w:r>
      <w:r w:rsidRPr="00894396">
        <w:rPr>
          <w:szCs w:val="32"/>
        </w:rPr>
        <w:t>or</w:t>
      </w:r>
      <w:r w:rsidR="008D6F52">
        <w:rPr>
          <w:szCs w:val="32"/>
        </w:rPr>
        <w:t xml:space="preserve">, </w:t>
      </w:r>
      <w:r w:rsidRPr="00894396">
        <w:rPr>
          <w:szCs w:val="32"/>
        </w:rPr>
        <w:t>et elle portait aussi l</w:t>
      </w:r>
      <w:r w:rsidR="008D6F52">
        <w:rPr>
          <w:szCs w:val="32"/>
        </w:rPr>
        <w:t>’</w:t>
      </w:r>
      <w:r w:rsidRPr="00894396">
        <w:rPr>
          <w:szCs w:val="32"/>
        </w:rPr>
        <w:t xml:space="preserve">épée du pauvre Don Antonio de </w:t>
      </w:r>
      <w:proofErr w:type="spellStart"/>
      <w:r w:rsidRPr="00894396">
        <w:rPr>
          <w:szCs w:val="32"/>
        </w:rPr>
        <w:t>Leyva</w:t>
      </w:r>
      <w:proofErr w:type="spellEnd"/>
      <w:r w:rsidR="008D6F52">
        <w:rPr>
          <w:szCs w:val="32"/>
        </w:rPr>
        <w:t xml:space="preserve">. </w:t>
      </w:r>
      <w:r w:rsidRPr="00894396">
        <w:rPr>
          <w:szCs w:val="32"/>
        </w:rPr>
        <w:t>Ce vieil officier chilien avait eu le malheur de se laisser cerner avec sa petite troupe</w:t>
      </w:r>
      <w:r w:rsidR="008D6F52">
        <w:rPr>
          <w:szCs w:val="32"/>
        </w:rPr>
        <w:t xml:space="preserve"> ; </w:t>
      </w:r>
      <w:hyperlink r:id="rId11" w:history="1">
        <w:r w:rsidR="008D6F52" w:rsidRPr="00894396">
          <w:rPr>
            <w:szCs w:val="32"/>
          </w:rPr>
          <w:t xml:space="preserve">il se </w:t>
        </w:r>
      </w:hyperlink>
      <w:r w:rsidRPr="00894396">
        <w:rPr>
          <w:szCs w:val="32"/>
        </w:rPr>
        <w:t>trouva bientôt à court de munitions et fut tué par les Indiens Arauco</w:t>
      </w:r>
      <w:r w:rsidR="008D6F52">
        <w:rPr>
          <w:szCs w:val="32"/>
        </w:rPr>
        <w:t xml:space="preserve">, </w:t>
      </w:r>
      <w:r w:rsidRPr="00894396">
        <w:rPr>
          <w:szCs w:val="32"/>
        </w:rPr>
        <w:t>alliés et auxiliaires de Gaspar Ruiz</w:t>
      </w:r>
      <w:r w:rsidR="008D6F52">
        <w:rPr>
          <w:szCs w:val="32"/>
        </w:rPr>
        <w:t xml:space="preserve">. </w:t>
      </w:r>
      <w:r w:rsidRPr="00894396">
        <w:rPr>
          <w:szCs w:val="32"/>
        </w:rPr>
        <w:t xml:space="preserve">Ce fut cette fatale affaire dont on parla longtemps comme du </w:t>
      </w:r>
      <w:r w:rsidR="008D6F52">
        <w:rPr>
          <w:szCs w:val="32"/>
        </w:rPr>
        <w:t>« </w:t>
      </w:r>
      <w:r w:rsidRPr="00894396">
        <w:rPr>
          <w:szCs w:val="32"/>
        </w:rPr>
        <w:t>massacre de l</w:t>
      </w:r>
      <w:r w:rsidR="008D6F52">
        <w:rPr>
          <w:szCs w:val="32"/>
        </w:rPr>
        <w:t>’</w:t>
      </w:r>
      <w:r>
        <w:rPr>
          <w:szCs w:val="32"/>
        </w:rPr>
        <w:t>Î</w:t>
      </w:r>
      <w:r w:rsidRPr="00894396">
        <w:rPr>
          <w:szCs w:val="32"/>
        </w:rPr>
        <w:t>le</w:t>
      </w:r>
      <w:r w:rsidR="008D6F52">
        <w:rPr>
          <w:szCs w:val="32"/>
        </w:rPr>
        <w:t xml:space="preserve"> ». </w:t>
      </w:r>
      <w:r w:rsidRPr="00894396">
        <w:rPr>
          <w:szCs w:val="32"/>
        </w:rPr>
        <w:t>L</w:t>
      </w:r>
      <w:r w:rsidR="008D6F52">
        <w:rPr>
          <w:szCs w:val="32"/>
        </w:rPr>
        <w:t>’</w:t>
      </w:r>
      <w:r w:rsidRPr="00894396">
        <w:rPr>
          <w:szCs w:val="32"/>
        </w:rPr>
        <w:t>épée du malheureux officier fut offerte à la jeune femme par le chef Araucanien</w:t>
      </w:r>
      <w:r w:rsidR="008D6F52">
        <w:rPr>
          <w:szCs w:val="32"/>
        </w:rPr>
        <w:t xml:space="preserve"> ; </w:t>
      </w:r>
      <w:r w:rsidRPr="00894396">
        <w:rPr>
          <w:szCs w:val="32"/>
        </w:rPr>
        <w:t>frappés par son aspect</w:t>
      </w:r>
      <w:r w:rsidR="008D6F52">
        <w:rPr>
          <w:szCs w:val="32"/>
        </w:rPr>
        <w:t xml:space="preserve">, </w:t>
      </w:r>
      <w:r w:rsidRPr="00894396">
        <w:rPr>
          <w:szCs w:val="32"/>
        </w:rPr>
        <w:t>la pâleur mortelle d</w:t>
      </w:r>
      <w:r w:rsidR="008D6F52">
        <w:rPr>
          <w:szCs w:val="32"/>
        </w:rPr>
        <w:t>’</w:t>
      </w:r>
      <w:r w:rsidRPr="00894396">
        <w:rPr>
          <w:szCs w:val="32"/>
        </w:rPr>
        <w:t>un visage que nulle exposition aux intempéries ne semblait affecter</w:t>
      </w:r>
      <w:r w:rsidR="008D6F52">
        <w:rPr>
          <w:szCs w:val="32"/>
        </w:rPr>
        <w:t xml:space="preserve">, </w:t>
      </w:r>
      <w:r w:rsidRPr="00894396">
        <w:rPr>
          <w:szCs w:val="32"/>
        </w:rPr>
        <w:t>et sa calme indifférence sous le feu</w:t>
      </w:r>
      <w:r w:rsidR="008D6F52">
        <w:rPr>
          <w:szCs w:val="32"/>
        </w:rPr>
        <w:t xml:space="preserve">, </w:t>
      </w:r>
      <w:r w:rsidRPr="00894396">
        <w:rPr>
          <w:szCs w:val="32"/>
        </w:rPr>
        <w:t>ces Indiens la tenaient pour un être surnaturel</w:t>
      </w:r>
      <w:r w:rsidR="008D6F52">
        <w:rPr>
          <w:szCs w:val="32"/>
        </w:rPr>
        <w:t xml:space="preserve">, </w:t>
      </w:r>
      <w:r w:rsidRPr="00894396">
        <w:rPr>
          <w:szCs w:val="32"/>
        </w:rPr>
        <w:t>ou tout au moins pour une sorcière</w:t>
      </w:r>
      <w:r w:rsidR="008D6F52">
        <w:rPr>
          <w:szCs w:val="32"/>
        </w:rPr>
        <w:t xml:space="preserve">. </w:t>
      </w:r>
      <w:r w:rsidRPr="00894396">
        <w:rPr>
          <w:szCs w:val="32"/>
        </w:rPr>
        <w:t>Cette superstition rehaussait singulièrement le prestige et l</w:t>
      </w:r>
      <w:r w:rsidR="008D6F52">
        <w:rPr>
          <w:szCs w:val="32"/>
        </w:rPr>
        <w:t>’</w:t>
      </w:r>
      <w:r w:rsidRPr="00894396">
        <w:rPr>
          <w:szCs w:val="32"/>
        </w:rPr>
        <w:t>autorité de Gaspar Ruiz près de ces peuplades ignorantes</w:t>
      </w:r>
      <w:r w:rsidR="008D6F52">
        <w:rPr>
          <w:szCs w:val="32"/>
        </w:rPr>
        <w:t xml:space="preserve">. </w:t>
      </w:r>
      <w:r w:rsidRPr="00894396">
        <w:rPr>
          <w:szCs w:val="32"/>
        </w:rPr>
        <w:t>La jeune femme dut savourer largement sa vengeance le jour où elle ceignit l</w:t>
      </w:r>
      <w:r w:rsidR="008D6F52">
        <w:rPr>
          <w:szCs w:val="32"/>
        </w:rPr>
        <w:t>’</w:t>
      </w:r>
      <w:r w:rsidRPr="00894396">
        <w:rPr>
          <w:szCs w:val="32"/>
        </w:rPr>
        <w:t xml:space="preserve">épée de Don </w:t>
      </w:r>
      <w:r w:rsidRPr="00894396">
        <w:rPr>
          <w:szCs w:val="32"/>
        </w:rPr>
        <w:lastRenderedPageBreak/>
        <w:t xml:space="preserve">Antonio de </w:t>
      </w:r>
      <w:proofErr w:type="spellStart"/>
      <w:r w:rsidRPr="00894396">
        <w:rPr>
          <w:szCs w:val="32"/>
        </w:rPr>
        <w:t>Leyva</w:t>
      </w:r>
      <w:proofErr w:type="spellEnd"/>
      <w:r w:rsidR="008D6F52">
        <w:rPr>
          <w:szCs w:val="32"/>
        </w:rPr>
        <w:t xml:space="preserve">. </w:t>
      </w:r>
      <w:r w:rsidRPr="00894396">
        <w:rPr>
          <w:szCs w:val="32"/>
        </w:rPr>
        <w:t>Elle ne la quittait jamais</w:t>
      </w:r>
      <w:r w:rsidR="008D6F52">
        <w:rPr>
          <w:szCs w:val="32"/>
        </w:rPr>
        <w:t xml:space="preserve"> – </w:t>
      </w:r>
      <w:r w:rsidRPr="00894396">
        <w:rPr>
          <w:szCs w:val="32"/>
        </w:rPr>
        <w:t>sauf quand elle mettait des vêtements de son sexe</w:t>
      </w:r>
      <w:r w:rsidR="008D6F52">
        <w:rPr>
          <w:szCs w:val="32"/>
        </w:rPr>
        <w:t xml:space="preserve">, – </w:t>
      </w:r>
      <w:r w:rsidRPr="00894396">
        <w:rPr>
          <w:szCs w:val="32"/>
        </w:rPr>
        <w:t>non qu</w:t>
      </w:r>
      <w:r w:rsidR="008D6F52">
        <w:rPr>
          <w:szCs w:val="32"/>
        </w:rPr>
        <w:t>’</w:t>
      </w:r>
      <w:r w:rsidRPr="00894396">
        <w:rPr>
          <w:szCs w:val="32"/>
        </w:rPr>
        <w:t>elle sût ou désirât se servir d</w:t>
      </w:r>
      <w:r w:rsidR="008D6F52">
        <w:rPr>
          <w:szCs w:val="32"/>
        </w:rPr>
        <w:t>’</w:t>
      </w:r>
      <w:r w:rsidRPr="00894396">
        <w:rPr>
          <w:szCs w:val="32"/>
        </w:rPr>
        <w:t>une épée</w:t>
      </w:r>
      <w:r w:rsidR="008D6F52">
        <w:rPr>
          <w:szCs w:val="32"/>
        </w:rPr>
        <w:t xml:space="preserve">, </w:t>
      </w:r>
      <w:r w:rsidRPr="00894396">
        <w:rPr>
          <w:szCs w:val="32"/>
        </w:rPr>
        <w:t>mais parce qu</w:t>
      </w:r>
      <w:r w:rsidR="008D6F52">
        <w:rPr>
          <w:szCs w:val="32"/>
        </w:rPr>
        <w:t>’</w:t>
      </w:r>
      <w:r w:rsidRPr="00894396">
        <w:rPr>
          <w:szCs w:val="32"/>
        </w:rPr>
        <w:t>elle aimait sentir battre sur sa cuisse cette lame</w:t>
      </w:r>
      <w:r w:rsidR="008D6F52">
        <w:rPr>
          <w:szCs w:val="32"/>
        </w:rPr>
        <w:t xml:space="preserve">, </w:t>
      </w:r>
      <w:r w:rsidRPr="00894396">
        <w:rPr>
          <w:szCs w:val="32"/>
        </w:rPr>
        <w:t>qui lui était un souvenir perpétuel et un symbole du déshonneur des armes républicaines</w:t>
      </w:r>
      <w:r w:rsidR="008D6F52">
        <w:rPr>
          <w:szCs w:val="32"/>
        </w:rPr>
        <w:t xml:space="preserve">. </w:t>
      </w:r>
      <w:r w:rsidRPr="00894396">
        <w:rPr>
          <w:szCs w:val="32"/>
        </w:rPr>
        <w:t>Elle était insatiable de vengeance</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sur le chemin où elle avait poussé Gaspar Ruiz</w:t>
      </w:r>
      <w:r w:rsidR="008D6F52">
        <w:rPr>
          <w:szCs w:val="32"/>
        </w:rPr>
        <w:t xml:space="preserve">, </w:t>
      </w:r>
      <w:r w:rsidRPr="00894396">
        <w:rPr>
          <w:szCs w:val="32"/>
        </w:rPr>
        <w:t>il n</w:t>
      </w:r>
      <w:r w:rsidR="008D6F52">
        <w:rPr>
          <w:szCs w:val="32"/>
        </w:rPr>
        <w:t>’</w:t>
      </w:r>
      <w:r w:rsidRPr="00894396">
        <w:rPr>
          <w:szCs w:val="32"/>
        </w:rPr>
        <w:t>y avait pas d</w:t>
      </w:r>
      <w:r w:rsidR="008D6F52">
        <w:rPr>
          <w:szCs w:val="32"/>
        </w:rPr>
        <w:t>’</w:t>
      </w:r>
      <w:r w:rsidRPr="00894396">
        <w:rPr>
          <w:szCs w:val="32"/>
        </w:rPr>
        <w:t>arrêt possible</w:t>
      </w:r>
      <w:r w:rsidR="008D6F52">
        <w:rPr>
          <w:szCs w:val="32"/>
        </w:rPr>
        <w:t xml:space="preserve">. </w:t>
      </w:r>
      <w:r w:rsidRPr="00894396">
        <w:rPr>
          <w:szCs w:val="32"/>
        </w:rPr>
        <w:t>Des prisonniers échappés</w:t>
      </w:r>
      <w:r w:rsidR="008D6F52">
        <w:rPr>
          <w:szCs w:val="32"/>
        </w:rPr>
        <w:t xml:space="preserve">, – </w:t>
      </w:r>
      <w:r w:rsidRPr="00894396">
        <w:rPr>
          <w:szCs w:val="32"/>
        </w:rPr>
        <w:t>bien rares d</w:t>
      </w:r>
      <w:r w:rsidR="008D6F52">
        <w:rPr>
          <w:szCs w:val="32"/>
        </w:rPr>
        <w:t>’</w:t>
      </w:r>
      <w:r w:rsidRPr="00894396">
        <w:rPr>
          <w:szCs w:val="32"/>
        </w:rPr>
        <w:t>ailleurs</w:t>
      </w:r>
      <w:r w:rsidR="008D6F52">
        <w:rPr>
          <w:szCs w:val="32"/>
        </w:rPr>
        <w:t xml:space="preserve">, – </w:t>
      </w:r>
      <w:r w:rsidRPr="00894396">
        <w:rPr>
          <w:szCs w:val="32"/>
        </w:rPr>
        <w:t>contaient comment quelques mots tombés de sa bouche suffisaient à modifier l</w:t>
      </w:r>
      <w:r w:rsidR="008D6F52">
        <w:rPr>
          <w:szCs w:val="32"/>
        </w:rPr>
        <w:t>’</w:t>
      </w:r>
      <w:r w:rsidRPr="00894396">
        <w:rPr>
          <w:szCs w:val="32"/>
        </w:rPr>
        <w:t>expression du géant</w:t>
      </w:r>
      <w:r w:rsidR="008D6F52">
        <w:rPr>
          <w:szCs w:val="32"/>
        </w:rPr>
        <w:t xml:space="preserve">, </w:t>
      </w:r>
      <w:r w:rsidRPr="00894396">
        <w:rPr>
          <w:szCs w:val="32"/>
        </w:rPr>
        <w:t>et à ranimer sa fureur hésitante</w:t>
      </w:r>
      <w:r w:rsidR="008D6F52">
        <w:rPr>
          <w:szCs w:val="32"/>
        </w:rPr>
        <w:t xml:space="preserve">. </w:t>
      </w:r>
      <w:r w:rsidRPr="00894396">
        <w:rPr>
          <w:szCs w:val="32"/>
        </w:rPr>
        <w:t>Ils disaient qu</w:t>
      </w:r>
      <w:r w:rsidR="008D6F52">
        <w:rPr>
          <w:szCs w:val="32"/>
        </w:rPr>
        <w:t>’</w:t>
      </w:r>
      <w:r w:rsidRPr="00894396">
        <w:rPr>
          <w:szCs w:val="32"/>
        </w:rPr>
        <w:t>après chaque escarmouche</w:t>
      </w:r>
      <w:r w:rsidR="008D6F52">
        <w:rPr>
          <w:szCs w:val="32"/>
        </w:rPr>
        <w:t xml:space="preserve">, </w:t>
      </w:r>
      <w:r w:rsidRPr="00894396">
        <w:rPr>
          <w:szCs w:val="32"/>
        </w:rPr>
        <w:t>chaque excursion de pillage</w:t>
      </w:r>
      <w:r w:rsidR="008D6F52">
        <w:rPr>
          <w:szCs w:val="32"/>
        </w:rPr>
        <w:t xml:space="preserve">, </w:t>
      </w:r>
      <w:r w:rsidRPr="00894396">
        <w:rPr>
          <w:szCs w:val="32"/>
        </w:rPr>
        <w:t>chaque action heureuse</w:t>
      </w:r>
      <w:r w:rsidR="008D6F52">
        <w:rPr>
          <w:szCs w:val="32"/>
        </w:rPr>
        <w:t xml:space="preserve">, </w:t>
      </w:r>
      <w:r w:rsidRPr="00894396">
        <w:rPr>
          <w:szCs w:val="32"/>
        </w:rPr>
        <w:t>Ruiz allait droit à la jeune femme pour interroger un visage dont la hauteur ne se relâchait jamais</w:t>
      </w:r>
      <w:r w:rsidR="008D6F52">
        <w:rPr>
          <w:szCs w:val="32"/>
        </w:rPr>
        <w:t xml:space="preserve">. </w:t>
      </w:r>
      <w:r w:rsidRPr="00894396">
        <w:rPr>
          <w:szCs w:val="32"/>
        </w:rPr>
        <w:t>L</w:t>
      </w:r>
      <w:r w:rsidR="008D6F52">
        <w:rPr>
          <w:szCs w:val="32"/>
        </w:rPr>
        <w:t>’</w:t>
      </w:r>
      <w:r w:rsidRPr="00894396">
        <w:rPr>
          <w:szCs w:val="32"/>
        </w:rPr>
        <w:t>étreinte de cette femme devait être froide comme celle d</w:t>
      </w:r>
      <w:r w:rsidR="008D6F52">
        <w:rPr>
          <w:szCs w:val="32"/>
        </w:rPr>
        <w:t>’</w:t>
      </w:r>
      <w:r w:rsidRPr="00894396">
        <w:rPr>
          <w:szCs w:val="32"/>
        </w:rPr>
        <w:t>une statue</w:t>
      </w:r>
      <w:r w:rsidR="008D6F52">
        <w:rPr>
          <w:szCs w:val="32"/>
        </w:rPr>
        <w:t xml:space="preserve">, </w:t>
      </w:r>
      <w:r w:rsidRPr="00894396">
        <w:rPr>
          <w:i/>
          <w:iCs/>
          <w:szCs w:val="32"/>
        </w:rPr>
        <w:t>Señores</w:t>
      </w:r>
      <w:r w:rsidR="008D6F52">
        <w:rPr>
          <w:i/>
          <w:iCs/>
          <w:szCs w:val="32"/>
        </w:rPr>
        <w:t xml:space="preserve"> ! </w:t>
      </w:r>
      <w:r w:rsidRPr="00894396">
        <w:rPr>
          <w:szCs w:val="32"/>
        </w:rPr>
        <w:t>Le pauvre garçon s</w:t>
      </w:r>
      <w:r w:rsidR="008D6F52">
        <w:rPr>
          <w:szCs w:val="32"/>
        </w:rPr>
        <w:t>’</w:t>
      </w:r>
      <w:r w:rsidRPr="00894396">
        <w:rPr>
          <w:szCs w:val="32"/>
        </w:rPr>
        <w:t>efforçait de faire fondre ce cœur de glace</w:t>
      </w:r>
      <w:r w:rsidR="008D6F52">
        <w:rPr>
          <w:szCs w:val="32"/>
        </w:rPr>
        <w:t xml:space="preserve">, </w:t>
      </w:r>
      <w:r w:rsidRPr="00894396">
        <w:rPr>
          <w:szCs w:val="32"/>
        </w:rPr>
        <w:t>et d</w:t>
      </w:r>
      <w:r w:rsidR="008D6F52">
        <w:rPr>
          <w:szCs w:val="32"/>
        </w:rPr>
        <w:t>’</w:t>
      </w:r>
      <w:r w:rsidRPr="00894396">
        <w:rPr>
          <w:szCs w:val="32"/>
        </w:rPr>
        <w:t>y infuser un torrent de sang chaud</w:t>
      </w:r>
      <w:r w:rsidR="008D6F52">
        <w:rPr>
          <w:szCs w:val="32"/>
        </w:rPr>
        <w:t xml:space="preserve">. </w:t>
      </w:r>
      <w:r w:rsidRPr="00894396">
        <w:rPr>
          <w:szCs w:val="32"/>
        </w:rPr>
        <w:t>Des officiers de la marine anglaise qui le virent</w:t>
      </w:r>
      <w:r w:rsidR="008D6F52">
        <w:rPr>
          <w:szCs w:val="32"/>
        </w:rPr>
        <w:t xml:space="preserve">, </w:t>
      </w:r>
      <w:r w:rsidRPr="00894396">
        <w:rPr>
          <w:szCs w:val="32"/>
        </w:rPr>
        <w:t>à cette époque</w:t>
      </w:r>
      <w:r w:rsidR="008D6F52">
        <w:rPr>
          <w:szCs w:val="32"/>
        </w:rPr>
        <w:t xml:space="preserve">, </w:t>
      </w:r>
      <w:r w:rsidRPr="00894396">
        <w:rPr>
          <w:szCs w:val="32"/>
        </w:rPr>
        <w:t>s</w:t>
      </w:r>
      <w:r w:rsidR="008D6F52">
        <w:rPr>
          <w:szCs w:val="32"/>
        </w:rPr>
        <w:t>’</w:t>
      </w:r>
      <w:r w:rsidRPr="00894396">
        <w:rPr>
          <w:szCs w:val="32"/>
        </w:rPr>
        <w:t>étonnèrent de son étrange adoration</w:t>
      </w:r>
      <w:r w:rsidR="008D6F52">
        <w:rPr>
          <w:szCs w:val="32"/>
        </w:rPr>
        <w:t>.</w:t>
      </w:r>
    </w:p>
    <w:p w14:paraId="7B103842" w14:textId="77777777" w:rsidR="008D6F52" w:rsidRDefault="00000000" w:rsidP="008D6F52">
      <w:pPr>
        <w:rPr>
          <w:szCs w:val="32"/>
        </w:rPr>
      </w:pPr>
      <w:r w:rsidRPr="00894396">
        <w:rPr>
          <w:szCs w:val="32"/>
        </w:rPr>
        <w:t>Devant le mouvement de surprise et de curiosité que trahissait son auditoire</w:t>
      </w:r>
      <w:r w:rsidR="008D6F52">
        <w:rPr>
          <w:szCs w:val="32"/>
        </w:rPr>
        <w:t xml:space="preserve">, </w:t>
      </w:r>
      <w:r w:rsidRPr="00894396">
        <w:rPr>
          <w:szCs w:val="32"/>
        </w:rPr>
        <w:t xml:space="preserve">le général </w:t>
      </w:r>
      <w:proofErr w:type="spellStart"/>
      <w:r w:rsidRPr="00894396">
        <w:rPr>
          <w:szCs w:val="32"/>
        </w:rPr>
        <w:t>Santierra</w:t>
      </w:r>
      <w:proofErr w:type="spellEnd"/>
      <w:r w:rsidRPr="00894396">
        <w:rPr>
          <w:szCs w:val="32"/>
        </w:rPr>
        <w:t xml:space="preserve"> s</w:t>
      </w:r>
      <w:r w:rsidR="008D6F52">
        <w:rPr>
          <w:szCs w:val="32"/>
        </w:rPr>
        <w:t>’</w:t>
      </w:r>
      <w:r w:rsidRPr="00894396">
        <w:rPr>
          <w:szCs w:val="32"/>
        </w:rPr>
        <w:t>interrompit un instant</w:t>
      </w:r>
      <w:r w:rsidR="008D6F52">
        <w:rPr>
          <w:szCs w:val="32"/>
        </w:rPr>
        <w:t>.</w:t>
      </w:r>
    </w:p>
    <w:p w14:paraId="3AD49113" w14:textId="77777777" w:rsidR="008D6F52" w:rsidRDefault="008D6F52" w:rsidP="008D6F52">
      <w:pPr>
        <w:rPr>
          <w:szCs w:val="32"/>
        </w:rPr>
      </w:pPr>
      <w:r>
        <w:t>— </w:t>
      </w:r>
      <w:r w:rsidRPr="00894396">
        <w:rPr>
          <w:szCs w:val="32"/>
        </w:rPr>
        <w:t>Oui</w:t>
      </w:r>
      <w:r>
        <w:rPr>
          <w:szCs w:val="32"/>
        </w:rPr>
        <w:t xml:space="preserve">, </w:t>
      </w:r>
      <w:r w:rsidRPr="00894396">
        <w:rPr>
          <w:szCs w:val="32"/>
        </w:rPr>
        <w:t>des officiers de la marine britannique</w:t>
      </w:r>
      <w:r>
        <w:rPr>
          <w:szCs w:val="32"/>
        </w:rPr>
        <w:t xml:space="preserve">, </w:t>
      </w:r>
      <w:r w:rsidRPr="00894396">
        <w:rPr>
          <w:szCs w:val="32"/>
        </w:rPr>
        <w:t>reprit-il</w:t>
      </w:r>
      <w:r>
        <w:rPr>
          <w:szCs w:val="32"/>
        </w:rPr>
        <w:t xml:space="preserve">. </w:t>
      </w:r>
      <w:r w:rsidRPr="00894396">
        <w:rPr>
          <w:szCs w:val="32"/>
        </w:rPr>
        <w:t>Ruiz avait consenti à les recevoir</w:t>
      </w:r>
      <w:r>
        <w:rPr>
          <w:szCs w:val="32"/>
        </w:rPr>
        <w:t xml:space="preserve">, </w:t>
      </w:r>
      <w:r w:rsidRPr="00894396">
        <w:rPr>
          <w:szCs w:val="32"/>
        </w:rPr>
        <w:t>pour traiter de la libération de prisonniers anglais</w:t>
      </w:r>
      <w:r>
        <w:rPr>
          <w:szCs w:val="32"/>
        </w:rPr>
        <w:t xml:space="preserve">. </w:t>
      </w:r>
      <w:r w:rsidRPr="00894396">
        <w:rPr>
          <w:szCs w:val="32"/>
        </w:rPr>
        <w:t>Sur le territoire qu</w:t>
      </w:r>
      <w:r>
        <w:rPr>
          <w:szCs w:val="32"/>
        </w:rPr>
        <w:t>’</w:t>
      </w:r>
      <w:r w:rsidRPr="00894396">
        <w:rPr>
          <w:szCs w:val="32"/>
        </w:rPr>
        <w:t>il occupait</w:t>
      </w:r>
      <w:r>
        <w:rPr>
          <w:szCs w:val="32"/>
        </w:rPr>
        <w:t xml:space="preserve">, </w:t>
      </w:r>
      <w:r w:rsidRPr="00894396">
        <w:rPr>
          <w:szCs w:val="32"/>
        </w:rPr>
        <w:t>de la côte à la Cordillère</w:t>
      </w:r>
      <w:r>
        <w:rPr>
          <w:szCs w:val="32"/>
        </w:rPr>
        <w:t xml:space="preserve">, </w:t>
      </w:r>
      <w:r w:rsidRPr="00894396">
        <w:rPr>
          <w:szCs w:val="32"/>
        </w:rPr>
        <w:t>s</w:t>
      </w:r>
      <w:r>
        <w:rPr>
          <w:szCs w:val="32"/>
        </w:rPr>
        <w:t>’</w:t>
      </w:r>
      <w:r w:rsidRPr="00894396">
        <w:rPr>
          <w:szCs w:val="32"/>
        </w:rPr>
        <w:t>ouvrait une baie où</w:t>
      </w:r>
      <w:r>
        <w:rPr>
          <w:szCs w:val="32"/>
        </w:rPr>
        <w:t xml:space="preserve">, </w:t>
      </w:r>
      <w:r w:rsidRPr="00894396">
        <w:rPr>
          <w:szCs w:val="32"/>
        </w:rPr>
        <w:t>dans ce temps-là</w:t>
      </w:r>
      <w:r>
        <w:rPr>
          <w:szCs w:val="32"/>
        </w:rPr>
        <w:t xml:space="preserve">, </w:t>
      </w:r>
      <w:r w:rsidRPr="00894396">
        <w:rPr>
          <w:szCs w:val="32"/>
        </w:rPr>
        <w:t>faisaient escale pour s</w:t>
      </w:r>
      <w:r>
        <w:rPr>
          <w:szCs w:val="32"/>
        </w:rPr>
        <w:t>’</w:t>
      </w:r>
      <w:r w:rsidRPr="00894396">
        <w:rPr>
          <w:szCs w:val="32"/>
        </w:rPr>
        <w:t>approvisionner en bois et en eau</w:t>
      </w:r>
      <w:r>
        <w:rPr>
          <w:szCs w:val="32"/>
        </w:rPr>
        <w:t xml:space="preserve">, </w:t>
      </w:r>
      <w:r w:rsidRPr="00894396">
        <w:rPr>
          <w:szCs w:val="32"/>
        </w:rPr>
        <w:t>les navires qui venaient de doubler le Cap Horn</w:t>
      </w:r>
      <w:r>
        <w:rPr>
          <w:szCs w:val="32"/>
        </w:rPr>
        <w:t xml:space="preserve">. </w:t>
      </w:r>
      <w:r w:rsidRPr="00894396">
        <w:rPr>
          <w:szCs w:val="32"/>
        </w:rPr>
        <w:t>Ayant attiré les équipages à terre</w:t>
      </w:r>
      <w:r>
        <w:rPr>
          <w:szCs w:val="32"/>
        </w:rPr>
        <w:t xml:space="preserve">, </w:t>
      </w:r>
      <w:r w:rsidRPr="00894396">
        <w:rPr>
          <w:szCs w:val="32"/>
        </w:rPr>
        <w:t>Ruiz captura d</w:t>
      </w:r>
      <w:r>
        <w:rPr>
          <w:szCs w:val="32"/>
        </w:rPr>
        <w:t>’</w:t>
      </w:r>
      <w:r w:rsidRPr="00894396">
        <w:rPr>
          <w:szCs w:val="32"/>
        </w:rPr>
        <w:t>abord l</w:t>
      </w:r>
      <w:r>
        <w:rPr>
          <w:szCs w:val="32"/>
        </w:rPr>
        <w:t>’</w:t>
      </w:r>
      <w:proofErr w:type="spellStart"/>
      <w:r w:rsidRPr="00894396">
        <w:rPr>
          <w:i/>
          <w:iCs/>
          <w:szCs w:val="32"/>
        </w:rPr>
        <w:t>Hersalia</w:t>
      </w:r>
      <w:proofErr w:type="spellEnd"/>
      <w:r>
        <w:rPr>
          <w:i/>
          <w:iCs/>
          <w:szCs w:val="32"/>
        </w:rPr>
        <w:t xml:space="preserve">, </w:t>
      </w:r>
      <w:r w:rsidRPr="00894396">
        <w:rPr>
          <w:szCs w:val="32"/>
        </w:rPr>
        <w:t>un brick baleinier</w:t>
      </w:r>
      <w:r>
        <w:rPr>
          <w:szCs w:val="32"/>
        </w:rPr>
        <w:t xml:space="preserve">, </w:t>
      </w:r>
      <w:r w:rsidRPr="00894396">
        <w:rPr>
          <w:szCs w:val="32"/>
        </w:rPr>
        <w:t>et se rendit plus tard maître par surprise de deux autres vaisseaux</w:t>
      </w:r>
      <w:r>
        <w:rPr>
          <w:szCs w:val="32"/>
        </w:rPr>
        <w:t xml:space="preserve">, </w:t>
      </w:r>
      <w:r w:rsidRPr="00894396">
        <w:rPr>
          <w:szCs w:val="32"/>
        </w:rPr>
        <w:t>l</w:t>
      </w:r>
      <w:r>
        <w:rPr>
          <w:szCs w:val="32"/>
        </w:rPr>
        <w:t>’</w:t>
      </w:r>
      <w:r w:rsidRPr="00894396">
        <w:rPr>
          <w:szCs w:val="32"/>
        </w:rPr>
        <w:t>un anglais</w:t>
      </w:r>
      <w:r>
        <w:rPr>
          <w:szCs w:val="32"/>
        </w:rPr>
        <w:t xml:space="preserve">, </w:t>
      </w:r>
      <w:r w:rsidRPr="00894396">
        <w:rPr>
          <w:szCs w:val="32"/>
        </w:rPr>
        <w:t>l</w:t>
      </w:r>
      <w:r>
        <w:rPr>
          <w:szCs w:val="32"/>
        </w:rPr>
        <w:t>’</w:t>
      </w:r>
      <w:r w:rsidRPr="00894396">
        <w:rPr>
          <w:szCs w:val="32"/>
        </w:rPr>
        <w:t>autre américain</w:t>
      </w:r>
      <w:r>
        <w:rPr>
          <w:szCs w:val="32"/>
        </w:rPr>
        <w:t>.</w:t>
      </w:r>
    </w:p>
    <w:p w14:paraId="125E77A8" w14:textId="38160E93" w:rsidR="008D6F52" w:rsidRDefault="00000000" w:rsidP="008D6F52">
      <w:pPr>
        <w:rPr>
          <w:szCs w:val="32"/>
        </w:rPr>
      </w:pPr>
      <w:r w:rsidRPr="00894396">
        <w:rPr>
          <w:szCs w:val="32"/>
        </w:rPr>
        <w:lastRenderedPageBreak/>
        <w:t>On crut d</w:t>
      </w:r>
      <w:r w:rsidR="008D6F52">
        <w:rPr>
          <w:szCs w:val="32"/>
        </w:rPr>
        <w:t>’</w:t>
      </w:r>
      <w:r w:rsidRPr="00894396">
        <w:rPr>
          <w:szCs w:val="32"/>
        </w:rPr>
        <w:t>abord qu</w:t>
      </w:r>
      <w:r w:rsidR="008D6F52">
        <w:rPr>
          <w:szCs w:val="32"/>
        </w:rPr>
        <w:t>’</w:t>
      </w:r>
      <w:r w:rsidRPr="00894396">
        <w:rPr>
          <w:szCs w:val="32"/>
        </w:rPr>
        <w:t>il rêvait de se monter une flotte</w:t>
      </w:r>
      <w:r w:rsidR="008D6F52">
        <w:rPr>
          <w:szCs w:val="32"/>
        </w:rPr>
        <w:t xml:space="preserve">. </w:t>
      </w:r>
      <w:r w:rsidRPr="00894396">
        <w:rPr>
          <w:szCs w:val="32"/>
        </w:rPr>
        <w:t>Mais c</w:t>
      </w:r>
      <w:r w:rsidR="008D6F52">
        <w:rPr>
          <w:szCs w:val="32"/>
        </w:rPr>
        <w:t>’</w:t>
      </w:r>
      <w:r w:rsidRPr="00894396">
        <w:rPr>
          <w:szCs w:val="32"/>
        </w:rPr>
        <w:t>était là</w:t>
      </w:r>
      <w:r w:rsidR="008D6F52">
        <w:rPr>
          <w:szCs w:val="32"/>
        </w:rPr>
        <w:t xml:space="preserve">, </w:t>
      </w:r>
      <w:r w:rsidRPr="00894396">
        <w:rPr>
          <w:szCs w:val="32"/>
        </w:rPr>
        <w:t>vous le comprenez</w:t>
      </w:r>
      <w:r w:rsidR="008D6F52">
        <w:rPr>
          <w:szCs w:val="32"/>
        </w:rPr>
        <w:t xml:space="preserve">, </w:t>
      </w:r>
      <w:r w:rsidRPr="00894396">
        <w:rPr>
          <w:szCs w:val="32"/>
        </w:rPr>
        <w:t>un irréalisable projet</w:t>
      </w:r>
      <w:r w:rsidR="008D6F52">
        <w:rPr>
          <w:szCs w:val="32"/>
        </w:rPr>
        <w:t xml:space="preserve">. </w:t>
      </w:r>
      <w:r w:rsidRPr="00894396">
        <w:rPr>
          <w:szCs w:val="32"/>
        </w:rPr>
        <w:t>Il arma pourtant le brick avec une partie de l</w:t>
      </w:r>
      <w:r w:rsidR="008D6F52">
        <w:rPr>
          <w:szCs w:val="32"/>
        </w:rPr>
        <w:t>’</w:t>
      </w:r>
      <w:r w:rsidRPr="00894396">
        <w:rPr>
          <w:szCs w:val="32"/>
        </w:rPr>
        <w:t>équipage captif</w:t>
      </w:r>
      <w:r w:rsidR="008D6F52">
        <w:rPr>
          <w:szCs w:val="32"/>
        </w:rPr>
        <w:t xml:space="preserve">, </w:t>
      </w:r>
      <w:r w:rsidRPr="00894396">
        <w:rPr>
          <w:szCs w:val="32"/>
        </w:rPr>
        <w:t>sous la surveillance d</w:t>
      </w:r>
      <w:r w:rsidR="008D6F52">
        <w:rPr>
          <w:szCs w:val="32"/>
        </w:rPr>
        <w:t>’</w:t>
      </w:r>
      <w:r w:rsidRPr="00894396">
        <w:rPr>
          <w:szCs w:val="32"/>
        </w:rPr>
        <w:t>un officier et de quelques hommes à lui</w:t>
      </w:r>
      <w:r w:rsidR="008D6F52">
        <w:rPr>
          <w:szCs w:val="32"/>
        </w:rPr>
        <w:t xml:space="preserve">, </w:t>
      </w:r>
      <w:r w:rsidRPr="00894396">
        <w:rPr>
          <w:szCs w:val="32"/>
        </w:rPr>
        <w:t>et l</w:t>
      </w:r>
      <w:r w:rsidR="008D6F52">
        <w:rPr>
          <w:szCs w:val="32"/>
        </w:rPr>
        <w:t>’</w:t>
      </w:r>
      <w:r w:rsidRPr="00894396">
        <w:rPr>
          <w:szCs w:val="32"/>
        </w:rPr>
        <w:t>envoya au gouverneur espagnol de l</w:t>
      </w:r>
      <w:r w:rsidR="008D6F52">
        <w:rPr>
          <w:szCs w:val="32"/>
        </w:rPr>
        <w:t>’</w:t>
      </w:r>
      <w:r w:rsidRPr="00894396">
        <w:rPr>
          <w:szCs w:val="32"/>
        </w:rPr>
        <w:t xml:space="preserve">île de </w:t>
      </w:r>
      <w:proofErr w:type="spellStart"/>
      <w:r w:rsidRPr="00894396">
        <w:rPr>
          <w:szCs w:val="32"/>
        </w:rPr>
        <w:t>Chil</w:t>
      </w:r>
      <w:r w:rsidR="008D6F52">
        <w:rPr>
          <w:szCs w:val="32"/>
        </w:rPr>
        <w:t>œ</w:t>
      </w:r>
      <w:proofErr w:type="spellEnd"/>
      <w:r w:rsidR="008D6F52">
        <w:rPr>
          <w:szCs w:val="32"/>
        </w:rPr>
        <w:t xml:space="preserve">, </w:t>
      </w:r>
      <w:r w:rsidRPr="00894396">
        <w:rPr>
          <w:szCs w:val="32"/>
        </w:rPr>
        <w:t>avec un rapport sur ses exploits</w:t>
      </w:r>
      <w:r w:rsidR="008D6F52">
        <w:rPr>
          <w:szCs w:val="32"/>
        </w:rPr>
        <w:t xml:space="preserve">, </w:t>
      </w:r>
      <w:r w:rsidRPr="00894396">
        <w:rPr>
          <w:szCs w:val="32"/>
        </w:rPr>
        <w:t>et une demande de secours pour la guerre contre les rebelles</w:t>
      </w:r>
      <w:r w:rsidR="008D6F52">
        <w:rPr>
          <w:szCs w:val="32"/>
        </w:rPr>
        <w:t xml:space="preserve">, </w:t>
      </w:r>
      <w:r w:rsidRPr="00894396">
        <w:rPr>
          <w:szCs w:val="32"/>
        </w:rPr>
        <w:t xml:space="preserve">Le gouverneur ne pouvait pas </w:t>
      </w:r>
      <w:proofErr w:type="spellStart"/>
      <w:r w:rsidRPr="00894396">
        <w:rPr>
          <w:szCs w:val="32"/>
        </w:rPr>
        <w:t>grand</w:t>
      </w:r>
      <w:r w:rsidR="008D6F52">
        <w:rPr>
          <w:szCs w:val="32"/>
        </w:rPr>
        <w:t>’</w:t>
      </w:r>
      <w:r w:rsidRPr="00894396">
        <w:rPr>
          <w:szCs w:val="32"/>
        </w:rPr>
        <w:t>chose</w:t>
      </w:r>
      <w:proofErr w:type="spellEnd"/>
      <w:r w:rsidRPr="00894396">
        <w:rPr>
          <w:szCs w:val="32"/>
        </w:rPr>
        <w:t xml:space="preserve"> pour lui</w:t>
      </w:r>
      <w:r w:rsidR="008D6F52">
        <w:rPr>
          <w:szCs w:val="32"/>
        </w:rPr>
        <w:t xml:space="preserve">, </w:t>
      </w:r>
      <w:r w:rsidRPr="00894396">
        <w:rPr>
          <w:szCs w:val="32"/>
        </w:rPr>
        <w:t>mais il lui envoya en retour deux pièces légères de campagne</w:t>
      </w:r>
      <w:r w:rsidR="008D6F52">
        <w:rPr>
          <w:szCs w:val="32"/>
        </w:rPr>
        <w:t xml:space="preserve">, </w:t>
      </w:r>
      <w:r w:rsidRPr="00894396">
        <w:rPr>
          <w:szCs w:val="32"/>
        </w:rPr>
        <w:t>une lettre de félicitations</w:t>
      </w:r>
      <w:r w:rsidR="008D6F52">
        <w:rPr>
          <w:szCs w:val="32"/>
        </w:rPr>
        <w:t xml:space="preserve">, </w:t>
      </w:r>
      <w:r w:rsidRPr="00894396">
        <w:rPr>
          <w:szCs w:val="32"/>
        </w:rPr>
        <w:t>avec un brevet de colonel de l</w:t>
      </w:r>
      <w:r w:rsidR="008D6F52">
        <w:rPr>
          <w:szCs w:val="32"/>
        </w:rPr>
        <w:t>’</w:t>
      </w:r>
      <w:r w:rsidRPr="00894396">
        <w:rPr>
          <w:szCs w:val="32"/>
        </w:rPr>
        <w:t>armée royale et un grand drapeau espagnol</w:t>
      </w:r>
      <w:r w:rsidR="008D6F52">
        <w:rPr>
          <w:szCs w:val="32"/>
        </w:rPr>
        <w:t xml:space="preserve">. </w:t>
      </w:r>
      <w:r w:rsidRPr="00894396">
        <w:rPr>
          <w:szCs w:val="32"/>
        </w:rPr>
        <w:t>Cet étendard fut hissé en grande pompe au-dessus de sa demeure au cœur du pays Arauco</w:t>
      </w:r>
      <w:r w:rsidR="008D6F52">
        <w:rPr>
          <w:szCs w:val="32"/>
        </w:rPr>
        <w:t xml:space="preserve">. </w:t>
      </w:r>
      <w:r w:rsidRPr="00894396">
        <w:rPr>
          <w:szCs w:val="32"/>
        </w:rPr>
        <w:t>Sûrement</w:t>
      </w:r>
      <w:r w:rsidR="008D6F52">
        <w:rPr>
          <w:szCs w:val="32"/>
        </w:rPr>
        <w:t xml:space="preserve">, </w:t>
      </w:r>
      <w:r w:rsidRPr="00894396">
        <w:rPr>
          <w:szCs w:val="32"/>
        </w:rPr>
        <w:t>ce jour-là</w:t>
      </w:r>
      <w:r w:rsidR="008D6F52">
        <w:rPr>
          <w:szCs w:val="32"/>
        </w:rPr>
        <w:t xml:space="preserve">, </w:t>
      </w:r>
      <w:r w:rsidRPr="00894396">
        <w:rPr>
          <w:szCs w:val="32"/>
        </w:rPr>
        <w:t xml:space="preserve">la jeune royaliste dut sourire avec moins de hautaine réserve à son </w:t>
      </w:r>
      <w:proofErr w:type="spellStart"/>
      <w:r w:rsidRPr="00894396">
        <w:rPr>
          <w:i/>
          <w:iCs/>
          <w:szCs w:val="32"/>
        </w:rPr>
        <w:t>guaso</w:t>
      </w:r>
      <w:proofErr w:type="spellEnd"/>
      <w:r w:rsidRPr="00894396">
        <w:rPr>
          <w:i/>
          <w:iCs/>
          <w:szCs w:val="32"/>
        </w:rPr>
        <w:t xml:space="preserve"> </w:t>
      </w:r>
      <w:r w:rsidRPr="00894396">
        <w:rPr>
          <w:szCs w:val="32"/>
        </w:rPr>
        <w:t>de mari</w:t>
      </w:r>
      <w:r w:rsidR="008D6F52">
        <w:rPr>
          <w:szCs w:val="32"/>
        </w:rPr>
        <w:t>.</w:t>
      </w:r>
    </w:p>
    <w:p w14:paraId="0BA76AB4" w14:textId="77777777" w:rsidR="008D6F52" w:rsidRDefault="00000000" w:rsidP="008D6F52">
      <w:pPr>
        <w:rPr>
          <w:szCs w:val="32"/>
        </w:rPr>
      </w:pPr>
      <w:r w:rsidRPr="00894396">
        <w:rPr>
          <w:szCs w:val="32"/>
        </w:rPr>
        <w:t>L</w:t>
      </w:r>
      <w:r w:rsidR="008D6F52">
        <w:rPr>
          <w:szCs w:val="32"/>
        </w:rPr>
        <w:t>’</w:t>
      </w:r>
      <w:r w:rsidRPr="00894396">
        <w:rPr>
          <w:szCs w:val="32"/>
        </w:rPr>
        <w:t>officier commandant l</w:t>
      </w:r>
      <w:r w:rsidR="008D6F52">
        <w:rPr>
          <w:szCs w:val="32"/>
        </w:rPr>
        <w:t>’</w:t>
      </w:r>
      <w:r w:rsidRPr="00894396">
        <w:rPr>
          <w:szCs w:val="32"/>
        </w:rPr>
        <w:t>escadrille anglaise de notre côte avait fait à notre gouvernement des représentations au sujet de ces captures</w:t>
      </w:r>
      <w:r w:rsidR="008D6F52">
        <w:rPr>
          <w:szCs w:val="32"/>
        </w:rPr>
        <w:t xml:space="preserve">. </w:t>
      </w:r>
      <w:r w:rsidRPr="00894396">
        <w:rPr>
          <w:szCs w:val="32"/>
        </w:rPr>
        <w:t>Gaspar Ruiz refusa de traiter avec nous</w:t>
      </w:r>
      <w:r w:rsidR="008D6F52">
        <w:rPr>
          <w:szCs w:val="32"/>
        </w:rPr>
        <w:t xml:space="preserve">. </w:t>
      </w:r>
      <w:r w:rsidRPr="00894396">
        <w:rPr>
          <w:szCs w:val="32"/>
        </w:rPr>
        <w:t>Sur quoi une frégate britannique aborda dans la baie</w:t>
      </w:r>
      <w:r w:rsidR="008D6F52">
        <w:rPr>
          <w:szCs w:val="32"/>
        </w:rPr>
        <w:t xml:space="preserve">, </w:t>
      </w:r>
      <w:r w:rsidRPr="00894396">
        <w:rPr>
          <w:szCs w:val="32"/>
        </w:rPr>
        <w:t>et le capitaine</w:t>
      </w:r>
      <w:r w:rsidR="008D6F52">
        <w:rPr>
          <w:szCs w:val="32"/>
        </w:rPr>
        <w:t xml:space="preserve">, </w:t>
      </w:r>
      <w:r w:rsidRPr="00894396">
        <w:rPr>
          <w:szCs w:val="32"/>
        </w:rPr>
        <w:t>le médecin et deux lieutenants débarquèrent sous sauf-conduit</w:t>
      </w:r>
      <w:r w:rsidR="008D6F52">
        <w:rPr>
          <w:szCs w:val="32"/>
        </w:rPr>
        <w:t xml:space="preserve">. </w:t>
      </w:r>
      <w:r w:rsidRPr="00894396">
        <w:rPr>
          <w:szCs w:val="32"/>
        </w:rPr>
        <w:t>Ils furent bien accueillis et passèrent trois jours chez le chef de partisans</w:t>
      </w:r>
      <w:r w:rsidR="008D6F52">
        <w:rPr>
          <w:szCs w:val="32"/>
        </w:rPr>
        <w:t xml:space="preserve">. </w:t>
      </w:r>
      <w:r w:rsidRPr="00894396">
        <w:rPr>
          <w:szCs w:val="32"/>
        </w:rPr>
        <w:t>Une sorte de discipline barbare régnait à la résidence</w:t>
      </w:r>
      <w:r w:rsidR="008D6F52">
        <w:rPr>
          <w:szCs w:val="32"/>
        </w:rPr>
        <w:t xml:space="preserve">, </w:t>
      </w:r>
      <w:r w:rsidRPr="00894396">
        <w:rPr>
          <w:szCs w:val="32"/>
        </w:rPr>
        <w:t>qui était garnie des dépouilles des villes frontières</w:t>
      </w:r>
      <w:r w:rsidR="008D6F52">
        <w:rPr>
          <w:szCs w:val="32"/>
        </w:rPr>
        <w:t xml:space="preserve">. </w:t>
      </w:r>
      <w:r w:rsidRPr="00894396">
        <w:rPr>
          <w:szCs w:val="32"/>
        </w:rPr>
        <w:t>Quand les officiers furent introduits dans la grande salle</w:t>
      </w:r>
      <w:r w:rsidR="008D6F52">
        <w:rPr>
          <w:szCs w:val="32"/>
        </w:rPr>
        <w:t xml:space="preserve">, </w:t>
      </w:r>
      <w:r w:rsidRPr="00894396">
        <w:rPr>
          <w:szCs w:val="32"/>
        </w:rPr>
        <w:t>ils virent la jeune femme étendue</w:t>
      </w:r>
      <w:r w:rsidR="008D6F52">
        <w:rPr>
          <w:szCs w:val="32"/>
        </w:rPr>
        <w:t>, (</w:t>
      </w:r>
      <w:r w:rsidRPr="00894396">
        <w:rPr>
          <w:szCs w:val="32"/>
        </w:rPr>
        <w:t>elle n</w:t>
      </w:r>
      <w:r w:rsidR="008D6F52">
        <w:rPr>
          <w:szCs w:val="32"/>
        </w:rPr>
        <w:t>’</w:t>
      </w:r>
      <w:r w:rsidRPr="00894396">
        <w:rPr>
          <w:szCs w:val="32"/>
        </w:rPr>
        <w:t>était pas en bonne santé à ce moment</w:t>
      </w:r>
      <w:r w:rsidR="008D6F52">
        <w:rPr>
          <w:szCs w:val="32"/>
        </w:rPr>
        <w:t xml:space="preserve">) </w:t>
      </w:r>
      <w:r w:rsidRPr="00894396">
        <w:rPr>
          <w:szCs w:val="32"/>
        </w:rPr>
        <w:t>avec Gaspar Ruiz à son chevet</w:t>
      </w:r>
      <w:r w:rsidR="008D6F52">
        <w:rPr>
          <w:szCs w:val="32"/>
        </w:rPr>
        <w:t xml:space="preserve">. </w:t>
      </w:r>
      <w:r w:rsidRPr="00894396">
        <w:rPr>
          <w:szCs w:val="32"/>
        </w:rPr>
        <w:t>Le chapeau de l</w:t>
      </w:r>
      <w:r w:rsidR="008D6F52">
        <w:rPr>
          <w:szCs w:val="32"/>
        </w:rPr>
        <w:t>’</w:t>
      </w:r>
      <w:r w:rsidRPr="00894396">
        <w:rPr>
          <w:szCs w:val="32"/>
        </w:rPr>
        <w:t>hercule gisait à ses pieds</w:t>
      </w:r>
      <w:r w:rsidR="008D6F52">
        <w:rPr>
          <w:szCs w:val="32"/>
        </w:rPr>
        <w:t xml:space="preserve">, </w:t>
      </w:r>
      <w:r w:rsidRPr="00894396">
        <w:rPr>
          <w:szCs w:val="32"/>
        </w:rPr>
        <w:t>sur le sol</w:t>
      </w:r>
      <w:r w:rsidR="008D6F52">
        <w:rPr>
          <w:szCs w:val="32"/>
        </w:rPr>
        <w:t xml:space="preserve">, </w:t>
      </w:r>
      <w:r w:rsidRPr="00894396">
        <w:rPr>
          <w:szCs w:val="32"/>
        </w:rPr>
        <w:t>et ses mains reposaient sur la garde de son épée</w:t>
      </w:r>
      <w:r w:rsidR="008D6F52">
        <w:rPr>
          <w:szCs w:val="32"/>
        </w:rPr>
        <w:t>.</w:t>
      </w:r>
    </w:p>
    <w:p w14:paraId="301C001C" w14:textId="77777777" w:rsidR="008D6F52" w:rsidRDefault="00000000" w:rsidP="008D6F52">
      <w:pPr>
        <w:rPr>
          <w:szCs w:val="32"/>
        </w:rPr>
      </w:pPr>
      <w:r w:rsidRPr="00894396">
        <w:rPr>
          <w:szCs w:val="32"/>
        </w:rPr>
        <w:t>Pendant cette première entrevue</w:t>
      </w:r>
      <w:r w:rsidR="008D6F52">
        <w:rPr>
          <w:szCs w:val="32"/>
        </w:rPr>
        <w:t xml:space="preserve">, </w:t>
      </w:r>
      <w:r w:rsidRPr="00894396">
        <w:rPr>
          <w:szCs w:val="32"/>
        </w:rPr>
        <w:t>il ne bougea qu</w:t>
      </w:r>
      <w:r w:rsidR="008D6F52">
        <w:rPr>
          <w:szCs w:val="32"/>
        </w:rPr>
        <w:t>’</w:t>
      </w:r>
      <w:r w:rsidRPr="00894396">
        <w:rPr>
          <w:szCs w:val="32"/>
        </w:rPr>
        <w:t>une fois ses grosses mains pour arranger les couvertures de la jeune femme avec des gestes d</w:t>
      </w:r>
      <w:r w:rsidR="008D6F52">
        <w:rPr>
          <w:szCs w:val="32"/>
        </w:rPr>
        <w:t>’</w:t>
      </w:r>
      <w:r w:rsidRPr="00894396">
        <w:rPr>
          <w:szCs w:val="32"/>
        </w:rPr>
        <w:t>attentive douceur</w:t>
      </w:r>
      <w:r w:rsidR="008D6F52">
        <w:rPr>
          <w:szCs w:val="32"/>
        </w:rPr>
        <w:t xml:space="preserve">. </w:t>
      </w:r>
      <w:r w:rsidRPr="00894396">
        <w:rPr>
          <w:szCs w:val="32"/>
        </w:rPr>
        <w:t>Les officiers remarquèrent que</w:t>
      </w:r>
      <w:r w:rsidR="008D6F52">
        <w:rPr>
          <w:szCs w:val="32"/>
        </w:rPr>
        <w:t xml:space="preserve">, </w:t>
      </w:r>
      <w:r w:rsidRPr="00894396">
        <w:rPr>
          <w:szCs w:val="32"/>
        </w:rPr>
        <w:t>chaque fois qu</w:t>
      </w:r>
      <w:r w:rsidR="008D6F52">
        <w:rPr>
          <w:szCs w:val="32"/>
        </w:rPr>
        <w:t>’</w:t>
      </w:r>
      <w:r w:rsidRPr="00894396">
        <w:rPr>
          <w:szCs w:val="32"/>
        </w:rPr>
        <w:t>elle parlait</w:t>
      </w:r>
      <w:r w:rsidR="008D6F52">
        <w:rPr>
          <w:szCs w:val="32"/>
        </w:rPr>
        <w:t xml:space="preserve">, </w:t>
      </w:r>
      <w:r w:rsidRPr="00894396">
        <w:rPr>
          <w:szCs w:val="32"/>
        </w:rPr>
        <w:t>Ruiz fixait les yeux sur elle avec une attention fervente et suspendue</w:t>
      </w:r>
      <w:r w:rsidR="008D6F52">
        <w:rPr>
          <w:szCs w:val="32"/>
        </w:rPr>
        <w:t xml:space="preserve">, </w:t>
      </w:r>
      <w:r w:rsidRPr="00894396">
        <w:rPr>
          <w:szCs w:val="32"/>
        </w:rPr>
        <w:lastRenderedPageBreak/>
        <w:t>comme s</w:t>
      </w:r>
      <w:r w:rsidR="008D6F52">
        <w:rPr>
          <w:szCs w:val="32"/>
        </w:rPr>
        <w:t>’</w:t>
      </w:r>
      <w:r w:rsidRPr="00894396">
        <w:rPr>
          <w:szCs w:val="32"/>
        </w:rPr>
        <w:t>il eût oublié l</w:t>
      </w:r>
      <w:r w:rsidR="008D6F52">
        <w:rPr>
          <w:szCs w:val="32"/>
        </w:rPr>
        <w:t>’</w:t>
      </w:r>
      <w:r w:rsidRPr="00894396">
        <w:rPr>
          <w:szCs w:val="32"/>
        </w:rPr>
        <w:t>existence du monde et la sienne propre</w:t>
      </w:r>
      <w:r w:rsidR="008D6F52">
        <w:rPr>
          <w:szCs w:val="32"/>
        </w:rPr>
        <w:t xml:space="preserve">. </w:t>
      </w:r>
      <w:r w:rsidRPr="00894396">
        <w:rPr>
          <w:szCs w:val="32"/>
        </w:rPr>
        <w:t>Au cours du banquet d</w:t>
      </w:r>
      <w:r w:rsidR="008D6F52">
        <w:rPr>
          <w:szCs w:val="32"/>
        </w:rPr>
        <w:t>’</w:t>
      </w:r>
      <w:r w:rsidRPr="00894396">
        <w:rPr>
          <w:szCs w:val="32"/>
        </w:rPr>
        <w:t>adieu où elle assistait</w:t>
      </w:r>
      <w:r w:rsidR="008D6F52">
        <w:rPr>
          <w:szCs w:val="32"/>
        </w:rPr>
        <w:t xml:space="preserve">, </w:t>
      </w:r>
      <w:r w:rsidRPr="00894396">
        <w:rPr>
          <w:szCs w:val="32"/>
        </w:rPr>
        <w:t>couchée sur un divan</w:t>
      </w:r>
      <w:r w:rsidR="008D6F52">
        <w:rPr>
          <w:szCs w:val="32"/>
        </w:rPr>
        <w:t xml:space="preserve">, </w:t>
      </w:r>
      <w:r w:rsidRPr="00894396">
        <w:rPr>
          <w:szCs w:val="32"/>
        </w:rPr>
        <w:t>il se plaignit amèrement des procédés dont il avait été victime</w:t>
      </w:r>
      <w:r w:rsidR="008D6F52">
        <w:rPr>
          <w:szCs w:val="32"/>
        </w:rPr>
        <w:t xml:space="preserve">. </w:t>
      </w:r>
      <w:r w:rsidRPr="00894396">
        <w:rPr>
          <w:szCs w:val="32"/>
        </w:rPr>
        <w:t>Entouré d</w:t>
      </w:r>
      <w:r w:rsidR="008D6F52">
        <w:rPr>
          <w:szCs w:val="32"/>
        </w:rPr>
        <w:t>’</w:t>
      </w:r>
      <w:r w:rsidRPr="00894396">
        <w:rPr>
          <w:szCs w:val="32"/>
        </w:rPr>
        <w:t>espions</w:t>
      </w:r>
      <w:r w:rsidR="008D6F52">
        <w:rPr>
          <w:szCs w:val="32"/>
        </w:rPr>
        <w:t xml:space="preserve">, </w:t>
      </w:r>
      <w:r w:rsidRPr="00894396">
        <w:rPr>
          <w:szCs w:val="32"/>
        </w:rPr>
        <w:t>après le départ du général San Martin</w:t>
      </w:r>
      <w:r w:rsidR="008D6F52">
        <w:rPr>
          <w:szCs w:val="32"/>
        </w:rPr>
        <w:t xml:space="preserve">, </w:t>
      </w:r>
      <w:r w:rsidRPr="00894396">
        <w:rPr>
          <w:szCs w:val="32"/>
        </w:rPr>
        <w:t>calomnié par les fonctionnaires civils</w:t>
      </w:r>
      <w:r w:rsidR="008D6F52">
        <w:rPr>
          <w:szCs w:val="32"/>
        </w:rPr>
        <w:t xml:space="preserve">, </w:t>
      </w:r>
      <w:r w:rsidRPr="00894396">
        <w:rPr>
          <w:szCs w:val="32"/>
        </w:rPr>
        <w:t>ses services méprisés</w:t>
      </w:r>
      <w:r w:rsidR="008D6F52">
        <w:rPr>
          <w:szCs w:val="32"/>
        </w:rPr>
        <w:t xml:space="preserve">, </w:t>
      </w:r>
      <w:r w:rsidRPr="00894396">
        <w:rPr>
          <w:szCs w:val="32"/>
        </w:rPr>
        <w:t>sa liberté et sa vie même avaient été menacées par le gouvernement chilien</w:t>
      </w:r>
      <w:r w:rsidR="008D6F52">
        <w:rPr>
          <w:szCs w:val="32"/>
        </w:rPr>
        <w:t xml:space="preserve">. </w:t>
      </w:r>
      <w:r w:rsidRPr="00894396">
        <w:rPr>
          <w:szCs w:val="32"/>
        </w:rPr>
        <w:t>Il se leva de table</w:t>
      </w:r>
      <w:r w:rsidR="008D6F52">
        <w:rPr>
          <w:szCs w:val="32"/>
        </w:rPr>
        <w:t xml:space="preserve">, </w:t>
      </w:r>
      <w:r w:rsidRPr="00894396">
        <w:rPr>
          <w:szCs w:val="32"/>
        </w:rPr>
        <w:t>et arpenta la pièce en lançant des malédictions</w:t>
      </w:r>
      <w:r w:rsidR="008D6F52">
        <w:rPr>
          <w:szCs w:val="32"/>
        </w:rPr>
        <w:t xml:space="preserve">, </w:t>
      </w:r>
      <w:r w:rsidRPr="00894396">
        <w:rPr>
          <w:szCs w:val="32"/>
        </w:rPr>
        <w:t>puis il s</w:t>
      </w:r>
      <w:r w:rsidR="008D6F52">
        <w:rPr>
          <w:szCs w:val="32"/>
        </w:rPr>
        <w:t>’</w:t>
      </w:r>
      <w:r w:rsidRPr="00894396">
        <w:rPr>
          <w:szCs w:val="32"/>
        </w:rPr>
        <w:t>assit sur le divan</w:t>
      </w:r>
      <w:r w:rsidR="008D6F52">
        <w:rPr>
          <w:szCs w:val="32"/>
        </w:rPr>
        <w:t xml:space="preserve">, </w:t>
      </w:r>
      <w:r w:rsidRPr="00894396">
        <w:rPr>
          <w:szCs w:val="32"/>
        </w:rPr>
        <w:t>aux pieds de sa femme</w:t>
      </w:r>
      <w:r w:rsidR="008D6F52">
        <w:rPr>
          <w:szCs w:val="32"/>
        </w:rPr>
        <w:t xml:space="preserve">, </w:t>
      </w:r>
      <w:r w:rsidRPr="00894396">
        <w:rPr>
          <w:szCs w:val="32"/>
        </w:rPr>
        <w:t>la poitrine haletante</w:t>
      </w:r>
      <w:r w:rsidR="008D6F52">
        <w:rPr>
          <w:szCs w:val="32"/>
        </w:rPr>
        <w:t xml:space="preserve">, </w:t>
      </w:r>
      <w:r w:rsidRPr="00894396">
        <w:rPr>
          <w:szCs w:val="32"/>
        </w:rPr>
        <w:t>les yeux fixés sur le sol</w:t>
      </w:r>
      <w:r w:rsidR="008D6F52">
        <w:rPr>
          <w:szCs w:val="32"/>
        </w:rPr>
        <w:t xml:space="preserve">. </w:t>
      </w:r>
      <w:r w:rsidRPr="00894396">
        <w:rPr>
          <w:szCs w:val="32"/>
        </w:rPr>
        <w:t>Elle se tenait allongée</w:t>
      </w:r>
      <w:r w:rsidR="008D6F52">
        <w:rPr>
          <w:szCs w:val="32"/>
        </w:rPr>
        <w:t xml:space="preserve">, </w:t>
      </w:r>
      <w:r w:rsidRPr="00894396">
        <w:rPr>
          <w:szCs w:val="32"/>
        </w:rPr>
        <w:t>la tête sur des coussins</w:t>
      </w:r>
      <w:r w:rsidR="008D6F52">
        <w:rPr>
          <w:szCs w:val="32"/>
        </w:rPr>
        <w:t xml:space="preserve">, </w:t>
      </w:r>
      <w:r w:rsidRPr="00894396">
        <w:rPr>
          <w:szCs w:val="32"/>
        </w:rPr>
        <w:t>les paupières mi-closes</w:t>
      </w:r>
      <w:r w:rsidR="008D6F52">
        <w:rPr>
          <w:szCs w:val="32"/>
        </w:rPr>
        <w:t>.</w:t>
      </w:r>
    </w:p>
    <w:p w14:paraId="66B2A6E9" w14:textId="77777777" w:rsidR="008D6F52" w:rsidRDefault="008D6F52" w:rsidP="008D6F52">
      <w:pPr>
        <w:rPr>
          <w:szCs w:val="32"/>
        </w:rPr>
      </w:pPr>
      <w:r>
        <w:t>— </w:t>
      </w:r>
      <w:r>
        <w:rPr>
          <w:szCs w:val="32"/>
        </w:rPr>
        <w:t>« </w:t>
      </w:r>
      <w:r w:rsidRPr="00894396">
        <w:rPr>
          <w:szCs w:val="32"/>
        </w:rPr>
        <w:t>Et maintenant</w:t>
      </w:r>
      <w:r>
        <w:rPr>
          <w:szCs w:val="32"/>
        </w:rPr>
        <w:t xml:space="preserve">, </w:t>
      </w:r>
      <w:r w:rsidRPr="00894396">
        <w:rPr>
          <w:szCs w:val="32"/>
        </w:rPr>
        <w:t>on m</w:t>
      </w:r>
      <w:r>
        <w:rPr>
          <w:szCs w:val="32"/>
        </w:rPr>
        <w:t>’</w:t>
      </w:r>
      <w:r w:rsidRPr="00894396">
        <w:rPr>
          <w:szCs w:val="32"/>
        </w:rPr>
        <w:t>honore comme officier espagnol</w:t>
      </w:r>
      <w:r>
        <w:rPr>
          <w:szCs w:val="32"/>
        </w:rPr>
        <w:t xml:space="preserve"> », </w:t>
      </w:r>
      <w:r w:rsidRPr="00894396">
        <w:rPr>
          <w:szCs w:val="32"/>
        </w:rPr>
        <w:t>conclut-il d</w:t>
      </w:r>
      <w:r>
        <w:rPr>
          <w:szCs w:val="32"/>
        </w:rPr>
        <w:t>’</w:t>
      </w:r>
      <w:r w:rsidRPr="00894396">
        <w:rPr>
          <w:szCs w:val="32"/>
        </w:rPr>
        <w:t>une voix calme</w:t>
      </w:r>
      <w:r>
        <w:rPr>
          <w:szCs w:val="32"/>
        </w:rPr>
        <w:t>.</w:t>
      </w:r>
    </w:p>
    <w:p w14:paraId="774963D7" w14:textId="77777777" w:rsidR="008D6F52" w:rsidRDefault="00000000" w:rsidP="008D6F52">
      <w:pPr>
        <w:rPr>
          <w:szCs w:val="32"/>
        </w:rPr>
      </w:pPr>
      <w:r w:rsidRPr="00894396">
        <w:rPr>
          <w:szCs w:val="32"/>
        </w:rPr>
        <w:t>Le capitaine de la frégate anglaise profita de ce moment pour l</w:t>
      </w:r>
      <w:r w:rsidR="008D6F52">
        <w:rPr>
          <w:szCs w:val="32"/>
        </w:rPr>
        <w:t>’</w:t>
      </w:r>
      <w:r w:rsidRPr="00894396">
        <w:rPr>
          <w:szCs w:val="32"/>
        </w:rPr>
        <w:t>informer doucement que Lima était tombé et que selon les termes d</w:t>
      </w:r>
      <w:r w:rsidR="008D6F52">
        <w:rPr>
          <w:szCs w:val="32"/>
        </w:rPr>
        <w:t>’</w:t>
      </w:r>
      <w:r w:rsidRPr="00894396">
        <w:rPr>
          <w:szCs w:val="32"/>
        </w:rPr>
        <w:t>une convention</w:t>
      </w:r>
      <w:r w:rsidR="008D6F52">
        <w:rPr>
          <w:szCs w:val="32"/>
        </w:rPr>
        <w:t xml:space="preserve">, </w:t>
      </w:r>
      <w:r w:rsidRPr="00894396">
        <w:rPr>
          <w:szCs w:val="32"/>
        </w:rPr>
        <w:t>les Espagnols abandonnaient tout le continent</w:t>
      </w:r>
      <w:r w:rsidR="008D6F52">
        <w:rPr>
          <w:szCs w:val="32"/>
        </w:rPr>
        <w:t>.</w:t>
      </w:r>
    </w:p>
    <w:p w14:paraId="62E80E53" w14:textId="77777777" w:rsidR="008D6F52" w:rsidRDefault="00000000" w:rsidP="008D6F52">
      <w:pPr>
        <w:rPr>
          <w:szCs w:val="32"/>
        </w:rPr>
      </w:pPr>
      <w:r w:rsidRPr="00894396">
        <w:rPr>
          <w:szCs w:val="32"/>
        </w:rPr>
        <w:t>Gaspar Ruiz leva la tête</w:t>
      </w:r>
      <w:r w:rsidR="008D6F52">
        <w:rPr>
          <w:szCs w:val="32"/>
        </w:rPr>
        <w:t xml:space="preserve">, </w:t>
      </w:r>
      <w:r w:rsidRPr="00894396">
        <w:rPr>
          <w:szCs w:val="32"/>
        </w:rPr>
        <w:t>et sans hésitation</w:t>
      </w:r>
      <w:r w:rsidR="008D6F52">
        <w:rPr>
          <w:szCs w:val="32"/>
        </w:rPr>
        <w:t xml:space="preserve">, </w:t>
      </w:r>
      <w:r w:rsidRPr="00894396">
        <w:rPr>
          <w:szCs w:val="32"/>
        </w:rPr>
        <w:t>avec une violence contenue affirma que s</w:t>
      </w:r>
      <w:r w:rsidR="008D6F52">
        <w:rPr>
          <w:szCs w:val="32"/>
        </w:rPr>
        <w:t>’</w:t>
      </w:r>
      <w:r w:rsidRPr="00894396">
        <w:rPr>
          <w:szCs w:val="32"/>
        </w:rPr>
        <w:t>il ne devait pas rester un seul soldat dans toute l</w:t>
      </w:r>
      <w:r w:rsidR="008D6F52">
        <w:rPr>
          <w:szCs w:val="32"/>
        </w:rPr>
        <w:t>’</w:t>
      </w:r>
      <w:r w:rsidRPr="00894396">
        <w:rPr>
          <w:szCs w:val="32"/>
        </w:rPr>
        <w:t>Amérique du Sud</w:t>
      </w:r>
      <w:r w:rsidR="008D6F52">
        <w:rPr>
          <w:szCs w:val="32"/>
        </w:rPr>
        <w:t xml:space="preserve">, </w:t>
      </w:r>
      <w:r w:rsidRPr="00894396">
        <w:rPr>
          <w:szCs w:val="32"/>
        </w:rPr>
        <w:t>il continuerait à mener la lutte contre le Chili jusqu</w:t>
      </w:r>
      <w:r w:rsidR="008D6F52">
        <w:rPr>
          <w:szCs w:val="32"/>
        </w:rPr>
        <w:t>’</w:t>
      </w:r>
      <w:r w:rsidRPr="00894396">
        <w:rPr>
          <w:szCs w:val="32"/>
        </w:rPr>
        <w:t>à sa dernière goutte de sang</w:t>
      </w:r>
      <w:r w:rsidR="008D6F52">
        <w:rPr>
          <w:szCs w:val="32"/>
        </w:rPr>
        <w:t xml:space="preserve">. </w:t>
      </w:r>
      <w:r w:rsidRPr="00894396">
        <w:rPr>
          <w:szCs w:val="32"/>
        </w:rPr>
        <w:t>Quand il acheva cette folle tirade</w:t>
      </w:r>
      <w:r w:rsidR="008D6F52">
        <w:rPr>
          <w:szCs w:val="32"/>
        </w:rPr>
        <w:t xml:space="preserve">, </w:t>
      </w:r>
      <w:r w:rsidRPr="00894396">
        <w:rPr>
          <w:szCs w:val="32"/>
        </w:rPr>
        <w:t>sa femme leva sa longue main blanche</w:t>
      </w:r>
      <w:r w:rsidR="008D6F52">
        <w:rPr>
          <w:szCs w:val="32"/>
        </w:rPr>
        <w:t xml:space="preserve">, </w:t>
      </w:r>
      <w:r w:rsidRPr="00894396">
        <w:rPr>
          <w:szCs w:val="32"/>
        </w:rPr>
        <w:t>et lui caressa le genou</w:t>
      </w:r>
      <w:r w:rsidR="008D6F52">
        <w:rPr>
          <w:szCs w:val="32"/>
        </w:rPr>
        <w:t xml:space="preserve">, </w:t>
      </w:r>
      <w:r w:rsidRPr="00894396">
        <w:rPr>
          <w:szCs w:val="32"/>
        </w:rPr>
        <w:t>du bout des doigts</w:t>
      </w:r>
      <w:r w:rsidR="008D6F52">
        <w:rPr>
          <w:szCs w:val="32"/>
        </w:rPr>
        <w:t xml:space="preserve">, </w:t>
      </w:r>
      <w:r w:rsidRPr="00894396">
        <w:rPr>
          <w:szCs w:val="32"/>
        </w:rPr>
        <w:t>une fraction de seconde</w:t>
      </w:r>
      <w:r w:rsidR="008D6F52">
        <w:rPr>
          <w:szCs w:val="32"/>
        </w:rPr>
        <w:t>.</w:t>
      </w:r>
    </w:p>
    <w:p w14:paraId="25A98C6F" w14:textId="77777777" w:rsidR="008D6F52" w:rsidRDefault="00000000" w:rsidP="008D6F52">
      <w:pPr>
        <w:rPr>
          <w:szCs w:val="32"/>
        </w:rPr>
      </w:pPr>
      <w:r w:rsidRPr="00894396">
        <w:rPr>
          <w:szCs w:val="32"/>
        </w:rPr>
        <w:t>Pendant le reste du séjour des officiers</w:t>
      </w:r>
      <w:r w:rsidR="008D6F52">
        <w:rPr>
          <w:szCs w:val="32"/>
        </w:rPr>
        <w:t xml:space="preserve">, </w:t>
      </w:r>
      <w:r w:rsidRPr="00894396">
        <w:rPr>
          <w:szCs w:val="32"/>
        </w:rPr>
        <w:t>qui ne se prolongea guère de plus d</w:t>
      </w:r>
      <w:r w:rsidR="008D6F52">
        <w:rPr>
          <w:szCs w:val="32"/>
        </w:rPr>
        <w:t>’</w:t>
      </w:r>
      <w:r w:rsidRPr="00894396">
        <w:rPr>
          <w:szCs w:val="32"/>
        </w:rPr>
        <w:t>une demi-heure après le banquet</w:t>
      </w:r>
      <w:r w:rsidR="008D6F52">
        <w:rPr>
          <w:szCs w:val="32"/>
        </w:rPr>
        <w:t xml:space="preserve">, </w:t>
      </w:r>
      <w:r w:rsidRPr="00894396">
        <w:rPr>
          <w:szCs w:val="32"/>
        </w:rPr>
        <w:t>ce chef féroce d</w:t>
      </w:r>
      <w:r w:rsidR="008D6F52">
        <w:rPr>
          <w:szCs w:val="32"/>
        </w:rPr>
        <w:t>’</w:t>
      </w:r>
      <w:r w:rsidRPr="00894396">
        <w:rPr>
          <w:szCs w:val="32"/>
        </w:rPr>
        <w:t xml:space="preserve">une </w:t>
      </w:r>
      <w:proofErr w:type="spellStart"/>
      <w:r w:rsidRPr="00894396">
        <w:rPr>
          <w:i/>
          <w:iCs/>
          <w:szCs w:val="32"/>
        </w:rPr>
        <w:t>partida</w:t>
      </w:r>
      <w:proofErr w:type="spellEnd"/>
      <w:r w:rsidRPr="00894396">
        <w:rPr>
          <w:i/>
          <w:iCs/>
          <w:szCs w:val="32"/>
        </w:rPr>
        <w:t xml:space="preserve"> </w:t>
      </w:r>
      <w:r w:rsidRPr="00894396">
        <w:rPr>
          <w:szCs w:val="32"/>
        </w:rPr>
        <w:t>de bandits déborda d</w:t>
      </w:r>
      <w:r w:rsidR="008D6F52">
        <w:rPr>
          <w:szCs w:val="32"/>
        </w:rPr>
        <w:t>’</w:t>
      </w:r>
      <w:r w:rsidRPr="00894396">
        <w:rPr>
          <w:szCs w:val="32"/>
        </w:rPr>
        <w:t>amabilités et de bienveillance</w:t>
      </w:r>
      <w:r w:rsidR="008D6F52">
        <w:rPr>
          <w:szCs w:val="32"/>
        </w:rPr>
        <w:t xml:space="preserve">. </w:t>
      </w:r>
      <w:r w:rsidRPr="00894396">
        <w:rPr>
          <w:szCs w:val="32"/>
        </w:rPr>
        <w:t>Il s</w:t>
      </w:r>
      <w:r w:rsidR="008D6F52">
        <w:rPr>
          <w:szCs w:val="32"/>
        </w:rPr>
        <w:t>’</w:t>
      </w:r>
      <w:r w:rsidRPr="00894396">
        <w:rPr>
          <w:szCs w:val="32"/>
        </w:rPr>
        <w:t>était montré hospitalier jusque-là</w:t>
      </w:r>
      <w:r w:rsidR="008D6F52">
        <w:rPr>
          <w:szCs w:val="32"/>
        </w:rPr>
        <w:t xml:space="preserve">, </w:t>
      </w:r>
      <w:r w:rsidRPr="00894396">
        <w:rPr>
          <w:szCs w:val="32"/>
        </w:rPr>
        <w:t>mais on eût dit qu</w:t>
      </w:r>
      <w:r w:rsidR="008D6F52">
        <w:rPr>
          <w:szCs w:val="32"/>
        </w:rPr>
        <w:t>’</w:t>
      </w:r>
      <w:r w:rsidRPr="00894396">
        <w:rPr>
          <w:szCs w:val="32"/>
        </w:rPr>
        <w:t>il ne pouvait assez faire pour le bien-être et la sécurité du voyage de retour de ses hôtes</w:t>
      </w:r>
      <w:r w:rsidR="008D6F52">
        <w:rPr>
          <w:szCs w:val="32"/>
        </w:rPr>
        <w:t>.</w:t>
      </w:r>
    </w:p>
    <w:p w14:paraId="0231540B" w14:textId="77777777" w:rsidR="008D6F52" w:rsidRDefault="00000000" w:rsidP="008D6F52">
      <w:pPr>
        <w:rPr>
          <w:szCs w:val="32"/>
        </w:rPr>
      </w:pPr>
      <w:r w:rsidRPr="00894396">
        <w:rPr>
          <w:szCs w:val="32"/>
        </w:rPr>
        <w:lastRenderedPageBreak/>
        <w:t>Rien</w:t>
      </w:r>
      <w:r w:rsidR="008D6F52">
        <w:rPr>
          <w:szCs w:val="32"/>
        </w:rPr>
        <w:t xml:space="preserve">, </w:t>
      </w:r>
      <w:r w:rsidRPr="00894396">
        <w:rPr>
          <w:szCs w:val="32"/>
        </w:rPr>
        <w:t>me suis-je laissé dire</w:t>
      </w:r>
      <w:r w:rsidR="008D6F52">
        <w:rPr>
          <w:szCs w:val="32"/>
        </w:rPr>
        <w:t xml:space="preserve">, </w:t>
      </w:r>
      <w:r w:rsidRPr="00894396">
        <w:rPr>
          <w:szCs w:val="32"/>
        </w:rPr>
        <w:t>n</w:t>
      </w:r>
      <w:r w:rsidR="008D6F52">
        <w:rPr>
          <w:szCs w:val="32"/>
        </w:rPr>
        <w:t>’</w:t>
      </w:r>
      <w:r w:rsidRPr="00894396">
        <w:rPr>
          <w:szCs w:val="32"/>
        </w:rPr>
        <w:t>aurait pu présenter contraste plus saisissant avec son accent de violence récente et la réserve taciturne</w:t>
      </w:r>
      <w:r w:rsidR="008D6F52">
        <w:rPr>
          <w:szCs w:val="32"/>
        </w:rPr>
        <w:t xml:space="preserve">, </w:t>
      </w:r>
      <w:r w:rsidRPr="00894396">
        <w:rPr>
          <w:szCs w:val="32"/>
        </w:rPr>
        <w:t>qui lui était habituelle</w:t>
      </w:r>
      <w:r w:rsidR="008D6F52">
        <w:rPr>
          <w:szCs w:val="32"/>
        </w:rPr>
        <w:t xml:space="preserve">. </w:t>
      </w:r>
      <w:r w:rsidRPr="00894396">
        <w:rPr>
          <w:szCs w:val="32"/>
        </w:rPr>
        <w:t>Comme un homme particulièrement exalté par un bonheur inattendu</w:t>
      </w:r>
      <w:r w:rsidR="008D6F52">
        <w:rPr>
          <w:szCs w:val="32"/>
        </w:rPr>
        <w:t xml:space="preserve">, </w:t>
      </w:r>
      <w:r w:rsidRPr="00894396">
        <w:rPr>
          <w:szCs w:val="32"/>
        </w:rPr>
        <w:t>il n</w:t>
      </w:r>
      <w:r w:rsidR="008D6F52">
        <w:rPr>
          <w:szCs w:val="32"/>
        </w:rPr>
        <w:t>’</w:t>
      </w:r>
      <w:r w:rsidRPr="00894396">
        <w:rPr>
          <w:szCs w:val="32"/>
        </w:rPr>
        <w:t>était plus que bienveillance</w:t>
      </w:r>
      <w:r w:rsidR="008D6F52">
        <w:rPr>
          <w:szCs w:val="32"/>
        </w:rPr>
        <w:t xml:space="preserve">, </w:t>
      </w:r>
      <w:r w:rsidRPr="00894396">
        <w:rPr>
          <w:szCs w:val="32"/>
        </w:rPr>
        <w:t>amabilité et attentions</w:t>
      </w:r>
      <w:r w:rsidR="008D6F52">
        <w:rPr>
          <w:szCs w:val="32"/>
        </w:rPr>
        <w:t xml:space="preserve">. </w:t>
      </w:r>
      <w:r w:rsidRPr="00894396">
        <w:rPr>
          <w:szCs w:val="32"/>
        </w:rPr>
        <w:t>Il embrassait les officiers comme des frères</w:t>
      </w:r>
      <w:r w:rsidR="008D6F52">
        <w:rPr>
          <w:szCs w:val="32"/>
        </w:rPr>
        <w:t xml:space="preserve"> ; </w:t>
      </w:r>
      <w:r w:rsidRPr="00894396">
        <w:rPr>
          <w:szCs w:val="32"/>
        </w:rPr>
        <w:t>il avait les larmes aux yeux</w:t>
      </w:r>
      <w:r w:rsidR="008D6F52">
        <w:rPr>
          <w:szCs w:val="32"/>
        </w:rPr>
        <w:t xml:space="preserve">. </w:t>
      </w:r>
      <w:r w:rsidRPr="00894396">
        <w:rPr>
          <w:szCs w:val="32"/>
        </w:rPr>
        <w:t>À chacun des prisonniers relâchés</w:t>
      </w:r>
      <w:r w:rsidR="008D6F52">
        <w:rPr>
          <w:szCs w:val="32"/>
        </w:rPr>
        <w:t xml:space="preserve">, </w:t>
      </w:r>
      <w:r w:rsidRPr="00894396">
        <w:rPr>
          <w:szCs w:val="32"/>
        </w:rPr>
        <w:t>il donna une pièce d</w:t>
      </w:r>
      <w:r w:rsidR="008D6F52">
        <w:rPr>
          <w:szCs w:val="32"/>
        </w:rPr>
        <w:t>’</w:t>
      </w:r>
      <w:r w:rsidRPr="00894396">
        <w:rPr>
          <w:szCs w:val="32"/>
        </w:rPr>
        <w:t>or</w:t>
      </w:r>
      <w:r w:rsidR="008D6F52">
        <w:rPr>
          <w:szCs w:val="32"/>
        </w:rPr>
        <w:t xml:space="preserve">. </w:t>
      </w:r>
      <w:r w:rsidRPr="00894396">
        <w:rPr>
          <w:szCs w:val="32"/>
        </w:rPr>
        <w:t>Au dernier moment</w:t>
      </w:r>
      <w:r w:rsidR="008D6F52">
        <w:rPr>
          <w:szCs w:val="32"/>
        </w:rPr>
        <w:t xml:space="preserve">, </w:t>
      </w:r>
      <w:r w:rsidRPr="00894396">
        <w:rPr>
          <w:szCs w:val="32"/>
        </w:rPr>
        <w:t>il déclara brusquement ne pouvoir faire moins que de rendre aux patrons des bateaux de commerce tous leurs biens particuliers</w:t>
      </w:r>
      <w:r w:rsidR="008D6F52">
        <w:rPr>
          <w:szCs w:val="32"/>
        </w:rPr>
        <w:t xml:space="preserve">. </w:t>
      </w:r>
      <w:r w:rsidRPr="00894396">
        <w:rPr>
          <w:szCs w:val="32"/>
        </w:rPr>
        <w:t>Cette générosité inattendue causa quelque retard dans le départ de la petite troupe</w:t>
      </w:r>
      <w:r w:rsidR="008D6F52">
        <w:rPr>
          <w:szCs w:val="32"/>
        </w:rPr>
        <w:t xml:space="preserve">, </w:t>
      </w:r>
      <w:r w:rsidRPr="00894396">
        <w:rPr>
          <w:szCs w:val="32"/>
        </w:rPr>
        <w:t>dont la première étape fut brève</w:t>
      </w:r>
      <w:r w:rsidR="008D6F52">
        <w:rPr>
          <w:szCs w:val="32"/>
        </w:rPr>
        <w:t>.</w:t>
      </w:r>
    </w:p>
    <w:p w14:paraId="62ABA136" w14:textId="77777777" w:rsidR="008D6F52" w:rsidRDefault="00000000" w:rsidP="008D6F52">
      <w:pPr>
        <w:rPr>
          <w:szCs w:val="32"/>
        </w:rPr>
      </w:pPr>
      <w:r w:rsidRPr="00894396">
        <w:rPr>
          <w:szCs w:val="32"/>
        </w:rPr>
        <w:t>À une heure avancée de la soirée</w:t>
      </w:r>
      <w:r w:rsidR="008D6F52">
        <w:rPr>
          <w:szCs w:val="32"/>
        </w:rPr>
        <w:t xml:space="preserve">, </w:t>
      </w:r>
      <w:r w:rsidRPr="00894396">
        <w:rPr>
          <w:szCs w:val="32"/>
        </w:rPr>
        <w:t>Gaspar Ruiz les rejoignit dans leur camp</w:t>
      </w:r>
      <w:r w:rsidR="008D6F52">
        <w:rPr>
          <w:szCs w:val="32"/>
        </w:rPr>
        <w:t xml:space="preserve">, </w:t>
      </w:r>
      <w:r w:rsidRPr="00894396">
        <w:rPr>
          <w:szCs w:val="32"/>
        </w:rPr>
        <w:t>avec une escorte et une mule chargée de caisses de vin</w:t>
      </w:r>
      <w:r w:rsidR="008D6F52">
        <w:rPr>
          <w:szCs w:val="32"/>
        </w:rPr>
        <w:t xml:space="preserve">. </w:t>
      </w:r>
      <w:r w:rsidRPr="00894396">
        <w:rPr>
          <w:szCs w:val="32"/>
        </w:rPr>
        <w:t>Il était venu</w:t>
      </w:r>
      <w:r w:rsidR="008D6F52">
        <w:rPr>
          <w:szCs w:val="32"/>
        </w:rPr>
        <w:t xml:space="preserve">, </w:t>
      </w:r>
      <w:r w:rsidRPr="00894396">
        <w:rPr>
          <w:szCs w:val="32"/>
        </w:rPr>
        <w:t>dit-il</w:t>
      </w:r>
      <w:r w:rsidR="008D6F52">
        <w:rPr>
          <w:szCs w:val="32"/>
        </w:rPr>
        <w:t xml:space="preserve">, </w:t>
      </w:r>
      <w:r w:rsidRPr="00894396">
        <w:rPr>
          <w:szCs w:val="32"/>
        </w:rPr>
        <w:t>boire le coup de l</w:t>
      </w:r>
      <w:r w:rsidR="008D6F52">
        <w:rPr>
          <w:szCs w:val="32"/>
        </w:rPr>
        <w:t>’</w:t>
      </w:r>
      <w:r w:rsidRPr="00894396">
        <w:rPr>
          <w:szCs w:val="32"/>
        </w:rPr>
        <w:t>étrier avec ses amis anglais qu</w:t>
      </w:r>
      <w:r w:rsidR="008D6F52">
        <w:rPr>
          <w:szCs w:val="32"/>
        </w:rPr>
        <w:t>’</w:t>
      </w:r>
      <w:r w:rsidRPr="00894396">
        <w:rPr>
          <w:szCs w:val="32"/>
        </w:rPr>
        <w:t>il ne reverrait jamais</w:t>
      </w:r>
      <w:r w:rsidR="008D6F52">
        <w:rPr>
          <w:szCs w:val="32"/>
        </w:rPr>
        <w:t xml:space="preserve">. </w:t>
      </w:r>
      <w:r w:rsidRPr="00894396">
        <w:rPr>
          <w:szCs w:val="32"/>
        </w:rPr>
        <w:t>Il fit montre d</w:t>
      </w:r>
      <w:r w:rsidR="008D6F52">
        <w:rPr>
          <w:szCs w:val="32"/>
        </w:rPr>
        <w:t>’</w:t>
      </w:r>
      <w:r w:rsidRPr="00894396">
        <w:rPr>
          <w:szCs w:val="32"/>
        </w:rPr>
        <w:t>entrain et de joyeuse humeur</w:t>
      </w:r>
      <w:r w:rsidR="008D6F52">
        <w:rPr>
          <w:szCs w:val="32"/>
        </w:rPr>
        <w:t xml:space="preserve">, </w:t>
      </w:r>
      <w:r w:rsidRPr="00894396">
        <w:rPr>
          <w:szCs w:val="32"/>
        </w:rPr>
        <w:t>il conta ses propres exploits</w:t>
      </w:r>
      <w:r w:rsidR="008D6F52">
        <w:rPr>
          <w:szCs w:val="32"/>
        </w:rPr>
        <w:t xml:space="preserve">, </w:t>
      </w:r>
      <w:r w:rsidRPr="00894396">
        <w:rPr>
          <w:szCs w:val="32"/>
        </w:rPr>
        <w:t>rit comme un enfant</w:t>
      </w:r>
      <w:r w:rsidR="008D6F52">
        <w:rPr>
          <w:szCs w:val="32"/>
        </w:rPr>
        <w:t xml:space="preserve">, </w:t>
      </w:r>
      <w:r w:rsidRPr="00894396">
        <w:rPr>
          <w:szCs w:val="32"/>
        </w:rPr>
        <w:t>et empruntant sa guitare au muletier du capitaine anglais</w:t>
      </w:r>
      <w:r w:rsidR="008D6F52">
        <w:rPr>
          <w:szCs w:val="32"/>
        </w:rPr>
        <w:t xml:space="preserve">, </w:t>
      </w:r>
      <w:r w:rsidRPr="00894396">
        <w:rPr>
          <w:szCs w:val="32"/>
        </w:rPr>
        <w:t>s</w:t>
      </w:r>
      <w:r w:rsidR="008D6F52">
        <w:rPr>
          <w:szCs w:val="32"/>
        </w:rPr>
        <w:t>’</w:t>
      </w:r>
      <w:r w:rsidRPr="00894396">
        <w:rPr>
          <w:szCs w:val="32"/>
        </w:rPr>
        <w:t>assit</w:t>
      </w:r>
      <w:r w:rsidR="008D6F52">
        <w:rPr>
          <w:szCs w:val="32"/>
        </w:rPr>
        <w:t xml:space="preserve">, </w:t>
      </w:r>
      <w:r w:rsidRPr="00894396">
        <w:rPr>
          <w:szCs w:val="32"/>
        </w:rPr>
        <w:t>jambes croisées</w:t>
      </w:r>
      <w:r w:rsidR="008D6F52">
        <w:rPr>
          <w:szCs w:val="32"/>
        </w:rPr>
        <w:t xml:space="preserve">, </w:t>
      </w:r>
      <w:r w:rsidRPr="00894396">
        <w:rPr>
          <w:szCs w:val="32"/>
        </w:rPr>
        <w:t>sur son poncho luxueux</w:t>
      </w:r>
      <w:r w:rsidR="008D6F52">
        <w:rPr>
          <w:szCs w:val="32"/>
        </w:rPr>
        <w:t xml:space="preserve">, </w:t>
      </w:r>
      <w:r w:rsidRPr="00894396">
        <w:rPr>
          <w:szCs w:val="32"/>
        </w:rPr>
        <w:t>étendu devant le tas de braises</w:t>
      </w:r>
      <w:r w:rsidR="008D6F52">
        <w:rPr>
          <w:szCs w:val="32"/>
        </w:rPr>
        <w:t xml:space="preserve">, </w:t>
      </w:r>
      <w:r w:rsidRPr="00894396">
        <w:rPr>
          <w:szCs w:val="32"/>
        </w:rPr>
        <w:t>pour chanter d</w:t>
      </w:r>
      <w:r w:rsidR="008D6F52">
        <w:rPr>
          <w:szCs w:val="32"/>
        </w:rPr>
        <w:t>’</w:t>
      </w:r>
      <w:r w:rsidRPr="00894396">
        <w:rPr>
          <w:szCs w:val="32"/>
        </w:rPr>
        <w:t>une voix tendre un chant d</w:t>
      </w:r>
      <w:r w:rsidR="008D6F52">
        <w:rPr>
          <w:szCs w:val="32"/>
        </w:rPr>
        <w:t>’</w:t>
      </w:r>
      <w:r w:rsidRPr="00894396">
        <w:rPr>
          <w:szCs w:val="32"/>
        </w:rPr>
        <w:t xml:space="preserve">amour </w:t>
      </w:r>
      <w:proofErr w:type="spellStart"/>
      <w:r w:rsidRPr="00894396">
        <w:rPr>
          <w:i/>
          <w:iCs/>
          <w:szCs w:val="32"/>
        </w:rPr>
        <w:t>guaso</w:t>
      </w:r>
      <w:proofErr w:type="spellEnd"/>
      <w:r w:rsidR="008D6F52">
        <w:rPr>
          <w:i/>
          <w:iCs/>
          <w:szCs w:val="32"/>
        </w:rPr>
        <w:t xml:space="preserve">. </w:t>
      </w:r>
      <w:r w:rsidRPr="00894396">
        <w:rPr>
          <w:szCs w:val="32"/>
        </w:rPr>
        <w:t>Tout à coup</w:t>
      </w:r>
      <w:r w:rsidR="008D6F52">
        <w:rPr>
          <w:szCs w:val="32"/>
        </w:rPr>
        <w:t xml:space="preserve">, </w:t>
      </w:r>
      <w:r w:rsidRPr="00894396">
        <w:rPr>
          <w:szCs w:val="32"/>
        </w:rPr>
        <w:t>sa tête tomba sur sa poitrine</w:t>
      </w:r>
      <w:r w:rsidR="008D6F52">
        <w:rPr>
          <w:szCs w:val="32"/>
        </w:rPr>
        <w:t xml:space="preserve"> ; </w:t>
      </w:r>
      <w:r w:rsidRPr="00894396">
        <w:rPr>
          <w:szCs w:val="32"/>
        </w:rPr>
        <w:t>ses mains s</w:t>
      </w:r>
      <w:r w:rsidR="008D6F52">
        <w:rPr>
          <w:szCs w:val="32"/>
        </w:rPr>
        <w:t>’</w:t>
      </w:r>
      <w:r w:rsidRPr="00894396">
        <w:rPr>
          <w:szCs w:val="32"/>
        </w:rPr>
        <w:t>abaissèrent</w:t>
      </w:r>
      <w:r w:rsidR="008D6F52">
        <w:rPr>
          <w:szCs w:val="32"/>
        </w:rPr>
        <w:t xml:space="preserve"> ; </w:t>
      </w:r>
      <w:r w:rsidRPr="00894396">
        <w:rPr>
          <w:szCs w:val="32"/>
        </w:rPr>
        <w:t>la guitare roula de ses genoux</w:t>
      </w:r>
      <w:r w:rsidR="008D6F52">
        <w:rPr>
          <w:szCs w:val="32"/>
        </w:rPr>
        <w:t xml:space="preserve">, </w:t>
      </w:r>
      <w:r w:rsidRPr="00894396">
        <w:rPr>
          <w:szCs w:val="32"/>
        </w:rPr>
        <w:t>et un grand silence s</w:t>
      </w:r>
      <w:r w:rsidR="008D6F52">
        <w:rPr>
          <w:szCs w:val="32"/>
        </w:rPr>
        <w:t>’</w:t>
      </w:r>
      <w:r w:rsidRPr="00894396">
        <w:rPr>
          <w:szCs w:val="32"/>
        </w:rPr>
        <w:t>étendit sur le camp</w:t>
      </w:r>
      <w:r w:rsidR="008D6F52">
        <w:rPr>
          <w:szCs w:val="32"/>
        </w:rPr>
        <w:t xml:space="preserve">, </w:t>
      </w:r>
      <w:r w:rsidRPr="00894396">
        <w:rPr>
          <w:szCs w:val="32"/>
        </w:rPr>
        <w:t>après le chant d</w:t>
      </w:r>
      <w:r w:rsidR="008D6F52">
        <w:rPr>
          <w:szCs w:val="32"/>
        </w:rPr>
        <w:t>’</w:t>
      </w:r>
      <w:r w:rsidRPr="00894396">
        <w:rPr>
          <w:szCs w:val="32"/>
        </w:rPr>
        <w:t>amour de l</w:t>
      </w:r>
      <w:r w:rsidR="008D6F52">
        <w:rPr>
          <w:szCs w:val="32"/>
        </w:rPr>
        <w:t>’</w:t>
      </w:r>
      <w:r w:rsidRPr="00894396">
        <w:rPr>
          <w:szCs w:val="32"/>
        </w:rPr>
        <w:t>implacable partisan qui avait fait pleurer à tant de nos concitoyens leurs foyers en cendres et leurs amours détruites</w:t>
      </w:r>
      <w:r w:rsidR="008D6F52">
        <w:rPr>
          <w:szCs w:val="32"/>
        </w:rPr>
        <w:t>.</w:t>
      </w:r>
    </w:p>
    <w:p w14:paraId="5FCCFA3F" w14:textId="77777777" w:rsidR="008D6F52" w:rsidRDefault="00000000" w:rsidP="008D6F52">
      <w:pPr>
        <w:rPr>
          <w:szCs w:val="32"/>
        </w:rPr>
      </w:pPr>
      <w:r w:rsidRPr="00894396">
        <w:rPr>
          <w:szCs w:val="32"/>
        </w:rPr>
        <w:t>Sans laisser à quiconque le temps de dire un mot</w:t>
      </w:r>
      <w:r w:rsidR="008D6F52">
        <w:rPr>
          <w:szCs w:val="32"/>
        </w:rPr>
        <w:t xml:space="preserve">, </w:t>
      </w:r>
      <w:r w:rsidRPr="00894396">
        <w:rPr>
          <w:szCs w:val="32"/>
        </w:rPr>
        <w:t>il sauta sur ses pieds et demanda son cheval</w:t>
      </w:r>
      <w:r w:rsidR="008D6F52">
        <w:rPr>
          <w:szCs w:val="32"/>
        </w:rPr>
        <w:t>.</w:t>
      </w:r>
    </w:p>
    <w:p w14:paraId="53F70E2A" w14:textId="6D548DB3" w:rsidR="008D6F52" w:rsidRDefault="008D6F52" w:rsidP="008D6F52">
      <w:r>
        <w:t>— </w:t>
      </w:r>
      <w:r>
        <w:rPr>
          <w:szCs w:val="32"/>
        </w:rPr>
        <w:t>« </w:t>
      </w:r>
      <w:proofErr w:type="spellStart"/>
      <w:r w:rsidRPr="00894396">
        <w:rPr>
          <w:szCs w:val="32"/>
        </w:rPr>
        <w:t>Adios</w:t>
      </w:r>
      <w:proofErr w:type="spellEnd"/>
      <w:r>
        <w:rPr>
          <w:szCs w:val="32"/>
        </w:rPr>
        <w:t xml:space="preserve">, </w:t>
      </w:r>
      <w:r w:rsidRPr="00894396">
        <w:rPr>
          <w:szCs w:val="32"/>
        </w:rPr>
        <w:t>mes amis</w:t>
      </w:r>
      <w:r>
        <w:rPr>
          <w:szCs w:val="32"/>
        </w:rPr>
        <w:t xml:space="preserve"> », </w:t>
      </w:r>
      <w:r w:rsidRPr="00894396">
        <w:rPr>
          <w:szCs w:val="32"/>
        </w:rPr>
        <w:t>cria-t-il</w:t>
      </w:r>
      <w:r>
        <w:rPr>
          <w:szCs w:val="32"/>
        </w:rPr>
        <w:t>. « </w:t>
      </w:r>
      <w:r w:rsidRPr="00894396">
        <w:rPr>
          <w:szCs w:val="32"/>
        </w:rPr>
        <w:t>Allez avec Dieu</w:t>
      </w:r>
      <w:r>
        <w:rPr>
          <w:szCs w:val="32"/>
        </w:rPr>
        <w:t xml:space="preserve"> ; </w:t>
      </w:r>
      <w:r w:rsidRPr="00894396">
        <w:rPr>
          <w:szCs w:val="32"/>
        </w:rPr>
        <w:t>je vous aime</w:t>
      </w:r>
      <w:r>
        <w:rPr>
          <w:szCs w:val="32"/>
        </w:rPr>
        <w:t xml:space="preserve">. </w:t>
      </w:r>
      <w:r w:rsidRPr="00894396">
        <w:rPr>
          <w:szCs w:val="32"/>
        </w:rPr>
        <w:t>Et dites-leur bien</w:t>
      </w:r>
      <w:r>
        <w:rPr>
          <w:szCs w:val="32"/>
        </w:rPr>
        <w:t xml:space="preserve">, </w:t>
      </w:r>
      <w:r w:rsidRPr="00894396">
        <w:rPr>
          <w:szCs w:val="32"/>
        </w:rPr>
        <w:t>à Santiago</w:t>
      </w:r>
      <w:r>
        <w:rPr>
          <w:szCs w:val="32"/>
        </w:rPr>
        <w:t xml:space="preserve">, </w:t>
      </w:r>
      <w:r w:rsidRPr="00894396">
        <w:rPr>
          <w:szCs w:val="32"/>
        </w:rPr>
        <w:t>qu</w:t>
      </w:r>
      <w:r>
        <w:rPr>
          <w:szCs w:val="32"/>
        </w:rPr>
        <w:t>’</w:t>
      </w:r>
      <w:r w:rsidRPr="00894396">
        <w:rPr>
          <w:szCs w:val="32"/>
        </w:rPr>
        <w:t xml:space="preserve">entre Gaspar </w:t>
      </w:r>
      <w:r w:rsidRPr="00894396">
        <w:rPr>
          <w:szCs w:val="32"/>
        </w:rPr>
        <w:lastRenderedPageBreak/>
        <w:t>Ruiz</w:t>
      </w:r>
      <w:r>
        <w:rPr>
          <w:szCs w:val="32"/>
        </w:rPr>
        <w:t xml:space="preserve">, </w:t>
      </w:r>
      <w:r w:rsidRPr="00894396">
        <w:rPr>
          <w:szCs w:val="32"/>
        </w:rPr>
        <w:t>colonel du roi d</w:t>
      </w:r>
      <w:r>
        <w:rPr>
          <w:szCs w:val="32"/>
        </w:rPr>
        <w:t>’</w:t>
      </w:r>
      <w:r w:rsidRPr="00894396">
        <w:rPr>
          <w:szCs w:val="32"/>
        </w:rPr>
        <w:t>Espagne</w:t>
      </w:r>
      <w:r>
        <w:rPr>
          <w:szCs w:val="32"/>
        </w:rPr>
        <w:t xml:space="preserve">, </w:t>
      </w:r>
      <w:r w:rsidRPr="00894396">
        <w:rPr>
          <w:szCs w:val="32"/>
        </w:rPr>
        <w:t>et les corbeaux du Chili</w:t>
      </w:r>
      <w:r>
        <w:rPr>
          <w:szCs w:val="32"/>
        </w:rPr>
        <w:t xml:space="preserve">, </w:t>
      </w:r>
      <w:r w:rsidRPr="00894396">
        <w:rPr>
          <w:szCs w:val="32"/>
        </w:rPr>
        <w:t>il y aura guerre jusqu</w:t>
      </w:r>
      <w:r>
        <w:rPr>
          <w:szCs w:val="32"/>
        </w:rPr>
        <w:t>’</w:t>
      </w:r>
      <w:r w:rsidRPr="00894396">
        <w:rPr>
          <w:szCs w:val="32"/>
        </w:rPr>
        <w:t>au dernier souffle</w:t>
      </w:r>
      <w:r>
        <w:rPr>
          <w:szCs w:val="32"/>
        </w:rPr>
        <w:t xml:space="preserve">, </w:t>
      </w:r>
      <w:r w:rsidRPr="00894396">
        <w:rPr>
          <w:szCs w:val="32"/>
        </w:rPr>
        <w:t>guerre</w:t>
      </w:r>
      <w:r>
        <w:rPr>
          <w:szCs w:val="32"/>
        </w:rPr>
        <w:t xml:space="preserve">, </w:t>
      </w:r>
      <w:r w:rsidRPr="00894396">
        <w:rPr>
          <w:szCs w:val="32"/>
        </w:rPr>
        <w:t>guerre</w:t>
      </w:r>
      <w:r>
        <w:rPr>
          <w:szCs w:val="32"/>
        </w:rPr>
        <w:t>… ! »</w:t>
      </w:r>
    </w:p>
    <w:p w14:paraId="54DF504F" w14:textId="77777777" w:rsidR="008D6F52" w:rsidRDefault="00000000" w:rsidP="008D6F52">
      <w:pPr>
        <w:rPr>
          <w:szCs w:val="32"/>
        </w:rPr>
      </w:pPr>
      <w:r w:rsidRPr="00894396">
        <w:rPr>
          <w:szCs w:val="32"/>
        </w:rPr>
        <w:t xml:space="preserve">Son escorte répéta ce grand cri de </w:t>
      </w:r>
      <w:r w:rsidR="008D6F52">
        <w:rPr>
          <w:szCs w:val="32"/>
        </w:rPr>
        <w:t>« </w:t>
      </w:r>
      <w:r w:rsidRPr="00894396">
        <w:rPr>
          <w:szCs w:val="32"/>
        </w:rPr>
        <w:t>guerre</w:t>
      </w:r>
      <w:r w:rsidR="008D6F52">
        <w:rPr>
          <w:szCs w:val="32"/>
        </w:rPr>
        <w:t xml:space="preserve">, </w:t>
      </w:r>
      <w:r w:rsidRPr="00894396">
        <w:rPr>
          <w:szCs w:val="32"/>
        </w:rPr>
        <w:t>guerre</w:t>
      </w:r>
      <w:r w:rsidR="008D6F52">
        <w:rPr>
          <w:szCs w:val="32"/>
        </w:rPr>
        <w:t xml:space="preserve">, </w:t>
      </w:r>
      <w:r w:rsidRPr="00894396">
        <w:rPr>
          <w:szCs w:val="32"/>
        </w:rPr>
        <w:t>guerre</w:t>
      </w:r>
      <w:r w:rsidR="008D6F52">
        <w:rPr>
          <w:szCs w:val="32"/>
        </w:rPr>
        <w:t> ! »</w:t>
      </w:r>
      <w:r w:rsidRPr="00894396">
        <w:rPr>
          <w:szCs w:val="32"/>
        </w:rPr>
        <w:t xml:space="preserve"> et bientôt le bruit des sabots</w:t>
      </w:r>
      <w:r w:rsidR="008D6F52">
        <w:rPr>
          <w:szCs w:val="32"/>
        </w:rPr>
        <w:t xml:space="preserve">, </w:t>
      </w:r>
      <w:r w:rsidRPr="00894396">
        <w:rPr>
          <w:szCs w:val="32"/>
        </w:rPr>
        <w:t>des chevaux et des voix s</w:t>
      </w:r>
      <w:r w:rsidR="008D6F52">
        <w:rPr>
          <w:szCs w:val="32"/>
        </w:rPr>
        <w:t>’</w:t>
      </w:r>
      <w:r w:rsidRPr="00894396">
        <w:rPr>
          <w:szCs w:val="32"/>
        </w:rPr>
        <w:t>éteignit dans le lointain</w:t>
      </w:r>
      <w:r w:rsidR="008D6F52">
        <w:rPr>
          <w:szCs w:val="32"/>
        </w:rPr>
        <w:t xml:space="preserve">, </w:t>
      </w:r>
      <w:r w:rsidRPr="00894396">
        <w:rPr>
          <w:szCs w:val="32"/>
        </w:rPr>
        <w:t>entre les pentes des montagnes</w:t>
      </w:r>
      <w:r w:rsidR="008D6F52">
        <w:rPr>
          <w:szCs w:val="32"/>
        </w:rPr>
        <w:t>.</w:t>
      </w:r>
    </w:p>
    <w:p w14:paraId="50096F82" w14:textId="77777777" w:rsidR="008D6F52" w:rsidRDefault="00000000" w:rsidP="008D6F52">
      <w:pPr>
        <w:rPr>
          <w:szCs w:val="32"/>
        </w:rPr>
      </w:pPr>
      <w:r w:rsidRPr="00894396">
        <w:rPr>
          <w:szCs w:val="32"/>
        </w:rPr>
        <w:t>Les deux jeunes officiers anglais étaient convaincus de la folie de Ruiz</w:t>
      </w:r>
      <w:r w:rsidR="008D6F52">
        <w:rPr>
          <w:szCs w:val="32"/>
        </w:rPr>
        <w:t xml:space="preserve"> – </w:t>
      </w:r>
      <w:r w:rsidRPr="00894396">
        <w:rPr>
          <w:szCs w:val="32"/>
        </w:rPr>
        <w:t>comment exprimez-vous cela</w:t>
      </w:r>
      <w:r w:rsidR="008D6F52">
        <w:rPr>
          <w:szCs w:val="32"/>
        </w:rPr>
        <w:t xml:space="preserve"> ? </w:t>
      </w:r>
      <w:r w:rsidRPr="00894396">
        <w:rPr>
          <w:szCs w:val="32"/>
        </w:rPr>
        <w:t>une araignée dans le plafond</w:t>
      </w:r>
      <w:r w:rsidR="008D6F52">
        <w:rPr>
          <w:szCs w:val="32"/>
        </w:rPr>
        <w:t xml:space="preserve">, </w:t>
      </w:r>
      <w:r w:rsidRPr="00894396">
        <w:rPr>
          <w:szCs w:val="32"/>
        </w:rPr>
        <w:t>hein</w:t>
      </w:r>
      <w:r w:rsidR="008D6F52">
        <w:rPr>
          <w:szCs w:val="32"/>
        </w:rPr>
        <w:t xml:space="preserve"> ? – </w:t>
      </w:r>
      <w:r w:rsidRPr="00894396">
        <w:rPr>
          <w:szCs w:val="32"/>
        </w:rPr>
        <w:t>mais le docteur</w:t>
      </w:r>
      <w:r w:rsidR="008D6F52">
        <w:rPr>
          <w:szCs w:val="32"/>
        </w:rPr>
        <w:t xml:space="preserve">, </w:t>
      </w:r>
      <w:r w:rsidRPr="00894396">
        <w:rPr>
          <w:szCs w:val="32"/>
        </w:rPr>
        <w:t>un Écossais observateur</w:t>
      </w:r>
      <w:r w:rsidR="008D6F52">
        <w:rPr>
          <w:szCs w:val="32"/>
        </w:rPr>
        <w:t xml:space="preserve">, </w:t>
      </w:r>
      <w:r w:rsidRPr="00894396">
        <w:rPr>
          <w:szCs w:val="32"/>
        </w:rPr>
        <w:t>doué de beaucoup de finesse et de philosophie</w:t>
      </w:r>
      <w:r w:rsidR="008D6F52">
        <w:rPr>
          <w:szCs w:val="32"/>
        </w:rPr>
        <w:t xml:space="preserve">, </w:t>
      </w:r>
      <w:r w:rsidRPr="00894396">
        <w:rPr>
          <w:szCs w:val="32"/>
        </w:rPr>
        <w:t>me dit avoir décelé chez lui un cas très singulier de possession</w:t>
      </w:r>
      <w:r w:rsidR="008D6F52">
        <w:rPr>
          <w:szCs w:val="32"/>
        </w:rPr>
        <w:t xml:space="preserve">. </w:t>
      </w:r>
      <w:r w:rsidRPr="00894396">
        <w:rPr>
          <w:szCs w:val="32"/>
        </w:rPr>
        <w:t>C</w:t>
      </w:r>
      <w:r w:rsidR="008D6F52">
        <w:rPr>
          <w:szCs w:val="32"/>
        </w:rPr>
        <w:t>’</w:t>
      </w:r>
      <w:r w:rsidRPr="00894396">
        <w:rPr>
          <w:szCs w:val="32"/>
        </w:rPr>
        <w:t>est plusieurs années après que je le rencontrai</w:t>
      </w:r>
      <w:r w:rsidR="008D6F52">
        <w:rPr>
          <w:szCs w:val="32"/>
        </w:rPr>
        <w:t xml:space="preserve">, </w:t>
      </w:r>
      <w:r w:rsidRPr="00894396">
        <w:rPr>
          <w:szCs w:val="32"/>
        </w:rPr>
        <w:t>et il se souvenait très bien de cette circonstance</w:t>
      </w:r>
      <w:r w:rsidR="008D6F52">
        <w:rPr>
          <w:szCs w:val="32"/>
        </w:rPr>
        <w:t xml:space="preserve">, </w:t>
      </w:r>
      <w:r w:rsidRPr="00894396">
        <w:rPr>
          <w:szCs w:val="32"/>
        </w:rPr>
        <w:t>À son avis</w:t>
      </w:r>
      <w:r w:rsidR="008D6F52">
        <w:rPr>
          <w:szCs w:val="32"/>
        </w:rPr>
        <w:t xml:space="preserve">, </w:t>
      </w:r>
      <w:r w:rsidRPr="00894396">
        <w:rPr>
          <w:szCs w:val="32"/>
        </w:rPr>
        <w:t>ce n</w:t>
      </w:r>
      <w:r w:rsidR="008D6F52">
        <w:rPr>
          <w:szCs w:val="32"/>
        </w:rPr>
        <w:t>’</w:t>
      </w:r>
      <w:r w:rsidRPr="00894396">
        <w:rPr>
          <w:szCs w:val="32"/>
        </w:rPr>
        <w:t>est pas par persuasion directe que la jeune femme poussait Gaspar Ruiz à la trahison sanguinaire</w:t>
      </w:r>
      <w:r w:rsidR="008D6F52">
        <w:rPr>
          <w:szCs w:val="32"/>
        </w:rPr>
        <w:t xml:space="preserve"> ; </w:t>
      </w:r>
      <w:r w:rsidRPr="00894396">
        <w:rPr>
          <w:szCs w:val="32"/>
        </w:rPr>
        <w:t>c</w:t>
      </w:r>
      <w:r w:rsidR="008D6F52">
        <w:rPr>
          <w:szCs w:val="32"/>
        </w:rPr>
        <w:t>’</w:t>
      </w:r>
      <w:r w:rsidRPr="00894396">
        <w:rPr>
          <w:szCs w:val="32"/>
        </w:rPr>
        <w:t>est par la façon subtile qu</w:t>
      </w:r>
      <w:r w:rsidR="008D6F52">
        <w:rPr>
          <w:szCs w:val="32"/>
        </w:rPr>
        <w:t>’</w:t>
      </w:r>
      <w:r w:rsidRPr="00894396">
        <w:rPr>
          <w:szCs w:val="32"/>
        </w:rPr>
        <w:t>elle avait de réveiller et de tenir allumé dans son esprit ingénu le brûlant souvenir d</w:t>
      </w:r>
      <w:r w:rsidR="008D6F52">
        <w:rPr>
          <w:szCs w:val="32"/>
        </w:rPr>
        <w:t>’</w:t>
      </w:r>
      <w:r w:rsidRPr="00894396">
        <w:rPr>
          <w:szCs w:val="32"/>
        </w:rPr>
        <w:t>une irréparable injustice</w:t>
      </w:r>
      <w:r w:rsidR="008D6F52">
        <w:rPr>
          <w:szCs w:val="32"/>
        </w:rPr>
        <w:t xml:space="preserve">. </w:t>
      </w:r>
      <w:r w:rsidRPr="00894396">
        <w:rPr>
          <w:szCs w:val="32"/>
        </w:rPr>
        <w:t>Cela se peut bien</w:t>
      </w:r>
      <w:r w:rsidR="008D6F52">
        <w:rPr>
          <w:szCs w:val="32"/>
        </w:rPr>
        <w:t xml:space="preserve">. </w:t>
      </w:r>
      <w:r w:rsidRPr="00894396">
        <w:rPr>
          <w:szCs w:val="32"/>
        </w:rPr>
        <w:t>Le certain</w:t>
      </w:r>
      <w:r w:rsidR="008D6F52">
        <w:rPr>
          <w:szCs w:val="32"/>
        </w:rPr>
        <w:t xml:space="preserve">, </w:t>
      </w:r>
      <w:r w:rsidRPr="00894396">
        <w:rPr>
          <w:szCs w:val="32"/>
        </w:rPr>
        <w:t>c</w:t>
      </w:r>
      <w:r w:rsidR="008D6F52">
        <w:rPr>
          <w:szCs w:val="32"/>
        </w:rPr>
        <w:t>’</w:t>
      </w:r>
      <w:r w:rsidRPr="00894396">
        <w:rPr>
          <w:szCs w:val="32"/>
        </w:rPr>
        <w:t>est qu</w:t>
      </w:r>
      <w:r w:rsidR="008D6F52">
        <w:rPr>
          <w:szCs w:val="32"/>
        </w:rPr>
        <w:t>’</w:t>
      </w:r>
      <w:r w:rsidRPr="00894396">
        <w:rPr>
          <w:szCs w:val="32"/>
        </w:rPr>
        <w:t>elle avait versé la moitié de son âme vindicative dans la forte argile de cet homme</w:t>
      </w:r>
      <w:r w:rsidR="008D6F52">
        <w:rPr>
          <w:szCs w:val="32"/>
        </w:rPr>
        <w:t xml:space="preserve">, </w:t>
      </w:r>
      <w:r w:rsidRPr="00894396">
        <w:rPr>
          <w:szCs w:val="32"/>
        </w:rPr>
        <w:t>comme on peut verser</w:t>
      </w:r>
      <w:r w:rsidR="008D6F52">
        <w:rPr>
          <w:szCs w:val="32"/>
        </w:rPr>
        <w:t xml:space="preserve">, </w:t>
      </w:r>
      <w:r w:rsidRPr="00894396">
        <w:rPr>
          <w:szCs w:val="32"/>
        </w:rPr>
        <w:t>dans une coupe vide</w:t>
      </w:r>
      <w:r w:rsidR="008D6F52">
        <w:rPr>
          <w:szCs w:val="32"/>
        </w:rPr>
        <w:t xml:space="preserve">, </w:t>
      </w:r>
      <w:r w:rsidRPr="00894396">
        <w:rPr>
          <w:szCs w:val="32"/>
        </w:rPr>
        <w:t>ivresse</w:t>
      </w:r>
      <w:r w:rsidR="008D6F52">
        <w:rPr>
          <w:szCs w:val="32"/>
        </w:rPr>
        <w:t xml:space="preserve">, </w:t>
      </w:r>
      <w:r w:rsidRPr="00894396">
        <w:rPr>
          <w:szCs w:val="32"/>
        </w:rPr>
        <w:t>folie et poison</w:t>
      </w:r>
      <w:r w:rsidR="008D6F52">
        <w:rPr>
          <w:szCs w:val="32"/>
        </w:rPr>
        <w:t>.</w:t>
      </w:r>
    </w:p>
    <w:p w14:paraId="646247D8" w14:textId="77777777" w:rsidR="008D6F52" w:rsidRDefault="00000000" w:rsidP="008D6F52">
      <w:pPr>
        <w:rPr>
          <w:szCs w:val="32"/>
        </w:rPr>
      </w:pPr>
      <w:r w:rsidRPr="00894396">
        <w:rPr>
          <w:szCs w:val="32"/>
        </w:rPr>
        <w:t>S</w:t>
      </w:r>
      <w:r w:rsidR="008D6F52">
        <w:rPr>
          <w:szCs w:val="32"/>
        </w:rPr>
        <w:t>’</w:t>
      </w:r>
      <w:r w:rsidRPr="00894396">
        <w:rPr>
          <w:szCs w:val="32"/>
        </w:rPr>
        <w:t>il souhaitait la guerre</w:t>
      </w:r>
      <w:r w:rsidR="008D6F52">
        <w:rPr>
          <w:szCs w:val="32"/>
        </w:rPr>
        <w:t xml:space="preserve">, </w:t>
      </w:r>
      <w:r w:rsidRPr="00894396">
        <w:rPr>
          <w:szCs w:val="32"/>
        </w:rPr>
        <w:t>il la trouva pour de bon</w:t>
      </w:r>
      <w:r w:rsidR="008D6F52">
        <w:rPr>
          <w:szCs w:val="32"/>
        </w:rPr>
        <w:t xml:space="preserve">, </w:t>
      </w:r>
      <w:r w:rsidRPr="00894396">
        <w:rPr>
          <w:szCs w:val="32"/>
        </w:rPr>
        <w:t>quand notre armée victorieuse commença à rentrer du Pérou</w:t>
      </w:r>
      <w:r w:rsidR="008D6F52">
        <w:rPr>
          <w:szCs w:val="32"/>
        </w:rPr>
        <w:t xml:space="preserve">. </w:t>
      </w:r>
      <w:r w:rsidRPr="00894396">
        <w:rPr>
          <w:szCs w:val="32"/>
        </w:rPr>
        <w:t>On dirigea des opérations systématiques contre cet ennemi de l</w:t>
      </w:r>
      <w:r w:rsidR="008D6F52">
        <w:rPr>
          <w:szCs w:val="32"/>
        </w:rPr>
        <w:t>’</w:t>
      </w:r>
      <w:r w:rsidRPr="00894396">
        <w:rPr>
          <w:szCs w:val="32"/>
        </w:rPr>
        <w:t>honneur et de la prospérité d</w:t>
      </w:r>
      <w:r w:rsidR="008D6F52">
        <w:rPr>
          <w:szCs w:val="32"/>
        </w:rPr>
        <w:t>’</w:t>
      </w:r>
      <w:r w:rsidRPr="00894396">
        <w:rPr>
          <w:szCs w:val="32"/>
        </w:rPr>
        <w:t>une indépendance si durement acquise</w:t>
      </w:r>
      <w:r w:rsidR="008D6F52">
        <w:rPr>
          <w:szCs w:val="32"/>
        </w:rPr>
        <w:t xml:space="preserve">. </w:t>
      </w:r>
      <w:r w:rsidRPr="00894396">
        <w:rPr>
          <w:szCs w:val="32"/>
        </w:rPr>
        <w:t>C</w:t>
      </w:r>
      <w:r w:rsidR="008D6F52">
        <w:rPr>
          <w:szCs w:val="32"/>
        </w:rPr>
        <w:t>’</w:t>
      </w:r>
      <w:r w:rsidRPr="00894396">
        <w:rPr>
          <w:szCs w:val="32"/>
        </w:rPr>
        <w:t>est le général Robles qui prit la tête des opérations avec sa sévérité impitoyable et notoire</w:t>
      </w:r>
      <w:r w:rsidR="008D6F52">
        <w:rPr>
          <w:szCs w:val="32"/>
        </w:rPr>
        <w:t xml:space="preserve">. </w:t>
      </w:r>
      <w:r w:rsidRPr="00894396">
        <w:rPr>
          <w:szCs w:val="32"/>
        </w:rPr>
        <w:t>Des représailles féroces furent exercées de part et d</w:t>
      </w:r>
      <w:r w:rsidR="008D6F52">
        <w:rPr>
          <w:szCs w:val="32"/>
        </w:rPr>
        <w:t>’</w:t>
      </w:r>
      <w:r w:rsidRPr="00894396">
        <w:rPr>
          <w:szCs w:val="32"/>
        </w:rPr>
        <w:t>autre</w:t>
      </w:r>
      <w:r w:rsidR="008D6F52">
        <w:rPr>
          <w:szCs w:val="32"/>
        </w:rPr>
        <w:t xml:space="preserve">, </w:t>
      </w:r>
      <w:r w:rsidRPr="00894396">
        <w:rPr>
          <w:szCs w:val="32"/>
        </w:rPr>
        <w:t>et on ne fit pas de quartier sur les champs de bataille</w:t>
      </w:r>
      <w:r w:rsidR="008D6F52">
        <w:rPr>
          <w:szCs w:val="32"/>
        </w:rPr>
        <w:t xml:space="preserve">. </w:t>
      </w:r>
      <w:r w:rsidRPr="00894396">
        <w:rPr>
          <w:szCs w:val="32"/>
        </w:rPr>
        <w:t>Ayant gagné une promotion pendant la campagne du Pérou</w:t>
      </w:r>
      <w:r w:rsidR="008D6F52">
        <w:rPr>
          <w:szCs w:val="32"/>
        </w:rPr>
        <w:t xml:space="preserve">, </w:t>
      </w:r>
      <w:r w:rsidRPr="00894396">
        <w:rPr>
          <w:szCs w:val="32"/>
        </w:rPr>
        <w:t>j</w:t>
      </w:r>
      <w:r w:rsidR="008D6F52">
        <w:rPr>
          <w:szCs w:val="32"/>
        </w:rPr>
        <w:t>’</w:t>
      </w:r>
      <w:r w:rsidRPr="00894396">
        <w:rPr>
          <w:szCs w:val="32"/>
        </w:rPr>
        <w:t>étais capitaine dans l</w:t>
      </w:r>
      <w:r w:rsidR="008D6F52">
        <w:rPr>
          <w:szCs w:val="32"/>
        </w:rPr>
        <w:t>’</w:t>
      </w:r>
      <w:r w:rsidRPr="00894396">
        <w:rPr>
          <w:szCs w:val="32"/>
        </w:rPr>
        <w:t>état-major</w:t>
      </w:r>
      <w:r w:rsidR="008D6F52">
        <w:rPr>
          <w:szCs w:val="32"/>
        </w:rPr>
        <w:t>.</w:t>
      </w:r>
    </w:p>
    <w:p w14:paraId="09CC7AFA" w14:textId="77777777" w:rsidR="008D6F52" w:rsidRDefault="00000000" w:rsidP="008D6F52">
      <w:pPr>
        <w:rPr>
          <w:szCs w:val="32"/>
        </w:rPr>
      </w:pPr>
      <w:r w:rsidRPr="00894396">
        <w:rPr>
          <w:szCs w:val="32"/>
        </w:rPr>
        <w:lastRenderedPageBreak/>
        <w:t>Gaspar Ruiz se trouva rudement pressé</w:t>
      </w:r>
      <w:r w:rsidR="008D6F52">
        <w:rPr>
          <w:szCs w:val="32"/>
        </w:rPr>
        <w:t xml:space="preserve">, </w:t>
      </w:r>
      <w:r w:rsidRPr="00894396">
        <w:rPr>
          <w:szCs w:val="32"/>
        </w:rPr>
        <w:t>au moment même où nous apprenions</w:t>
      </w:r>
      <w:r w:rsidR="008D6F52">
        <w:rPr>
          <w:szCs w:val="32"/>
        </w:rPr>
        <w:t xml:space="preserve">, </w:t>
      </w:r>
      <w:r w:rsidRPr="00894396">
        <w:rPr>
          <w:szCs w:val="32"/>
        </w:rPr>
        <w:t>par un curé de campagne</w:t>
      </w:r>
      <w:r w:rsidR="008D6F52">
        <w:rPr>
          <w:szCs w:val="32"/>
        </w:rPr>
        <w:t xml:space="preserve">, </w:t>
      </w:r>
      <w:r w:rsidRPr="00894396">
        <w:rPr>
          <w:szCs w:val="32"/>
        </w:rPr>
        <w:t>qu</w:t>
      </w:r>
      <w:r w:rsidR="008D6F52">
        <w:rPr>
          <w:szCs w:val="32"/>
        </w:rPr>
        <w:t>’</w:t>
      </w:r>
      <w:r w:rsidRPr="00894396">
        <w:rPr>
          <w:szCs w:val="32"/>
        </w:rPr>
        <w:t>une fille venait de lui naître</w:t>
      </w:r>
      <w:r w:rsidR="008D6F52">
        <w:rPr>
          <w:szCs w:val="32"/>
        </w:rPr>
        <w:t xml:space="preserve">. </w:t>
      </w:r>
      <w:r w:rsidRPr="00894396">
        <w:rPr>
          <w:szCs w:val="32"/>
        </w:rPr>
        <w:t>Le prêtre</w:t>
      </w:r>
      <w:r w:rsidR="008D6F52">
        <w:rPr>
          <w:szCs w:val="32"/>
        </w:rPr>
        <w:t xml:space="preserve">, </w:t>
      </w:r>
      <w:r w:rsidRPr="00894396">
        <w:rPr>
          <w:szCs w:val="32"/>
        </w:rPr>
        <w:t>arraché à son presbytère de village</w:t>
      </w:r>
      <w:r w:rsidR="008D6F52">
        <w:rPr>
          <w:szCs w:val="32"/>
        </w:rPr>
        <w:t xml:space="preserve">, </w:t>
      </w:r>
      <w:r w:rsidRPr="00894396">
        <w:rPr>
          <w:szCs w:val="32"/>
        </w:rPr>
        <w:t>avait dû faire à cheval trente lieues de galop dans les montagnes avec ses ravisseurs</w:t>
      </w:r>
      <w:r w:rsidR="008D6F52">
        <w:rPr>
          <w:szCs w:val="32"/>
        </w:rPr>
        <w:t xml:space="preserve">, </w:t>
      </w:r>
      <w:r w:rsidRPr="00894396">
        <w:rPr>
          <w:szCs w:val="32"/>
        </w:rPr>
        <w:t>pour célébrer la cérémonie du baptême</w:t>
      </w:r>
      <w:r w:rsidR="008D6F52">
        <w:rPr>
          <w:szCs w:val="32"/>
        </w:rPr>
        <w:t xml:space="preserve">, </w:t>
      </w:r>
      <w:r w:rsidRPr="00894396">
        <w:rPr>
          <w:szCs w:val="32"/>
        </w:rPr>
        <w:t>avant de pouvoir s</w:t>
      </w:r>
      <w:r w:rsidR="008D6F52">
        <w:rPr>
          <w:szCs w:val="32"/>
        </w:rPr>
        <w:t>’</w:t>
      </w:r>
      <w:r w:rsidRPr="00894396">
        <w:rPr>
          <w:szCs w:val="32"/>
        </w:rPr>
        <w:t>échapper</w:t>
      </w:r>
      <w:r w:rsidR="008D6F52">
        <w:rPr>
          <w:szCs w:val="32"/>
        </w:rPr>
        <w:t xml:space="preserve">. </w:t>
      </w:r>
      <w:r w:rsidRPr="00894396">
        <w:rPr>
          <w:szCs w:val="32"/>
        </w:rPr>
        <w:t>Pour fêter l</w:t>
      </w:r>
      <w:r w:rsidR="008D6F52">
        <w:rPr>
          <w:szCs w:val="32"/>
        </w:rPr>
        <w:t>’</w:t>
      </w:r>
      <w:r w:rsidRPr="00894396">
        <w:rPr>
          <w:szCs w:val="32"/>
        </w:rPr>
        <w:t>événement</w:t>
      </w:r>
      <w:r w:rsidR="008D6F52">
        <w:rPr>
          <w:szCs w:val="32"/>
        </w:rPr>
        <w:t xml:space="preserve">, </w:t>
      </w:r>
      <w:r w:rsidRPr="00894396">
        <w:rPr>
          <w:szCs w:val="32"/>
        </w:rPr>
        <w:t>sans doute</w:t>
      </w:r>
      <w:r w:rsidR="008D6F52">
        <w:rPr>
          <w:szCs w:val="32"/>
        </w:rPr>
        <w:t xml:space="preserve">, </w:t>
      </w:r>
      <w:r w:rsidRPr="00894396">
        <w:rPr>
          <w:szCs w:val="32"/>
        </w:rPr>
        <w:t>Ruiz exécuta une ou deux brillantes razzias</w:t>
      </w:r>
      <w:r w:rsidR="008D6F52">
        <w:rPr>
          <w:szCs w:val="32"/>
        </w:rPr>
        <w:t xml:space="preserve">, </w:t>
      </w:r>
      <w:r w:rsidRPr="00894396">
        <w:rPr>
          <w:szCs w:val="32"/>
        </w:rPr>
        <w:t>juste derrière nos positions</w:t>
      </w:r>
      <w:r w:rsidR="008D6F52">
        <w:rPr>
          <w:szCs w:val="32"/>
        </w:rPr>
        <w:t xml:space="preserve">, </w:t>
      </w:r>
      <w:r w:rsidRPr="00894396">
        <w:rPr>
          <w:szCs w:val="32"/>
        </w:rPr>
        <w:t>et battit les détachements envoyés pour lui couper la retraiter De rage</w:t>
      </w:r>
      <w:r w:rsidR="008D6F52">
        <w:rPr>
          <w:szCs w:val="32"/>
        </w:rPr>
        <w:t xml:space="preserve">, </w:t>
      </w:r>
      <w:r w:rsidRPr="00894396">
        <w:rPr>
          <w:szCs w:val="32"/>
        </w:rPr>
        <w:t>le général Robles faillit avoir un coup de sang</w:t>
      </w:r>
      <w:r w:rsidR="008D6F52">
        <w:rPr>
          <w:szCs w:val="32"/>
        </w:rPr>
        <w:t xml:space="preserve">. </w:t>
      </w:r>
      <w:r w:rsidRPr="00894396">
        <w:rPr>
          <w:szCs w:val="32"/>
        </w:rPr>
        <w:t>Il avait trouvé une cause d</w:t>
      </w:r>
      <w:r w:rsidR="008D6F52">
        <w:rPr>
          <w:szCs w:val="32"/>
        </w:rPr>
        <w:t>’</w:t>
      </w:r>
      <w:r w:rsidRPr="00894396">
        <w:rPr>
          <w:szCs w:val="32"/>
        </w:rPr>
        <w:t>insomnie plus sérieuse que les moustiques</w:t>
      </w:r>
      <w:r w:rsidR="008D6F52">
        <w:rPr>
          <w:szCs w:val="32"/>
        </w:rPr>
        <w:t xml:space="preserve">, </w:t>
      </w:r>
      <w:r w:rsidRPr="00894396">
        <w:rPr>
          <w:szCs w:val="32"/>
        </w:rPr>
        <w:t>mais contre celle-là</w:t>
      </w:r>
      <w:r w:rsidR="008D6F52">
        <w:rPr>
          <w:szCs w:val="32"/>
        </w:rPr>
        <w:t xml:space="preserve">, </w:t>
      </w:r>
      <w:r w:rsidRPr="00894396">
        <w:rPr>
          <w:i/>
          <w:iCs/>
          <w:szCs w:val="32"/>
        </w:rPr>
        <w:t>Señores</w:t>
      </w:r>
      <w:r w:rsidR="008D6F52">
        <w:rPr>
          <w:i/>
          <w:iCs/>
          <w:szCs w:val="32"/>
        </w:rPr>
        <w:t xml:space="preserve">, </w:t>
      </w:r>
      <w:r w:rsidRPr="00894396">
        <w:rPr>
          <w:szCs w:val="32"/>
        </w:rPr>
        <w:t>de pleins verres d</w:t>
      </w:r>
      <w:r w:rsidR="008D6F52">
        <w:rPr>
          <w:szCs w:val="32"/>
        </w:rPr>
        <w:t>’</w:t>
      </w:r>
      <w:r w:rsidRPr="00894396">
        <w:rPr>
          <w:szCs w:val="32"/>
        </w:rPr>
        <w:t>eau-de-vie pure n</w:t>
      </w:r>
      <w:r w:rsidR="008D6F52">
        <w:rPr>
          <w:szCs w:val="32"/>
        </w:rPr>
        <w:t>’</w:t>
      </w:r>
      <w:r w:rsidRPr="00894396">
        <w:rPr>
          <w:szCs w:val="32"/>
        </w:rPr>
        <w:t>avaient pas plus d</w:t>
      </w:r>
      <w:r w:rsidR="008D6F52">
        <w:rPr>
          <w:szCs w:val="32"/>
        </w:rPr>
        <w:t>’</w:t>
      </w:r>
      <w:r w:rsidRPr="00894396">
        <w:rPr>
          <w:szCs w:val="32"/>
        </w:rPr>
        <w:t>effet que de simples rasades d</w:t>
      </w:r>
      <w:r w:rsidR="008D6F52">
        <w:rPr>
          <w:szCs w:val="32"/>
        </w:rPr>
        <w:t>’</w:t>
      </w:r>
      <w:r w:rsidRPr="00894396">
        <w:rPr>
          <w:szCs w:val="32"/>
        </w:rPr>
        <w:t>eau</w:t>
      </w:r>
      <w:r w:rsidR="008D6F52">
        <w:rPr>
          <w:szCs w:val="32"/>
        </w:rPr>
        <w:t xml:space="preserve">. </w:t>
      </w:r>
      <w:r w:rsidRPr="00894396">
        <w:rPr>
          <w:szCs w:val="32"/>
        </w:rPr>
        <w:t>Il se mit à m</w:t>
      </w:r>
      <w:r w:rsidR="008D6F52">
        <w:rPr>
          <w:szCs w:val="32"/>
        </w:rPr>
        <w:t>’</w:t>
      </w:r>
      <w:r w:rsidRPr="00894396">
        <w:rPr>
          <w:szCs w:val="32"/>
        </w:rPr>
        <w:t>accabler de sarcasmes amers à propos de mon hercule</w:t>
      </w:r>
      <w:r w:rsidR="008D6F52">
        <w:rPr>
          <w:szCs w:val="32"/>
        </w:rPr>
        <w:t xml:space="preserve">. </w:t>
      </w:r>
      <w:r w:rsidRPr="00894396">
        <w:rPr>
          <w:szCs w:val="32"/>
        </w:rPr>
        <w:t>Et notre impatient désir de voir se terminer une campagne sans gloire</w:t>
      </w:r>
      <w:r w:rsidR="008D6F52">
        <w:rPr>
          <w:szCs w:val="32"/>
        </w:rPr>
        <w:t xml:space="preserve">, </w:t>
      </w:r>
      <w:r w:rsidRPr="00894396">
        <w:rPr>
          <w:szCs w:val="32"/>
        </w:rPr>
        <w:t>nous poussait</w:t>
      </w:r>
      <w:r w:rsidR="008D6F52">
        <w:rPr>
          <w:szCs w:val="32"/>
        </w:rPr>
        <w:t xml:space="preserve">, </w:t>
      </w:r>
      <w:r w:rsidRPr="00894396">
        <w:rPr>
          <w:szCs w:val="32"/>
        </w:rPr>
        <w:t>je le crains</w:t>
      </w:r>
      <w:r w:rsidR="008D6F52">
        <w:rPr>
          <w:szCs w:val="32"/>
        </w:rPr>
        <w:t xml:space="preserve">, </w:t>
      </w:r>
      <w:r w:rsidRPr="00894396">
        <w:rPr>
          <w:szCs w:val="32"/>
        </w:rPr>
        <w:t>nous autres jeunes officiers</w:t>
      </w:r>
      <w:r w:rsidR="008D6F52">
        <w:rPr>
          <w:szCs w:val="32"/>
        </w:rPr>
        <w:t xml:space="preserve">, </w:t>
      </w:r>
      <w:r w:rsidRPr="00894396">
        <w:rPr>
          <w:szCs w:val="32"/>
        </w:rPr>
        <w:t>à d</w:t>
      </w:r>
      <w:r w:rsidR="008D6F52">
        <w:rPr>
          <w:szCs w:val="32"/>
        </w:rPr>
        <w:t>’</w:t>
      </w:r>
      <w:r w:rsidRPr="00894396">
        <w:rPr>
          <w:szCs w:val="32"/>
        </w:rPr>
        <w:t>absurdes témérités et à des risques inutiles</w:t>
      </w:r>
      <w:r w:rsidR="008D6F52">
        <w:rPr>
          <w:szCs w:val="32"/>
        </w:rPr>
        <w:t>.</w:t>
      </w:r>
    </w:p>
    <w:p w14:paraId="1E19AB0A" w14:textId="77777777" w:rsidR="008D6F52" w:rsidRDefault="00000000" w:rsidP="008D6F52">
      <w:pPr>
        <w:rPr>
          <w:szCs w:val="32"/>
        </w:rPr>
      </w:pPr>
      <w:r w:rsidRPr="00894396">
        <w:rPr>
          <w:szCs w:val="32"/>
        </w:rPr>
        <w:t>Pourtant</w:t>
      </w:r>
      <w:r w:rsidR="008D6F52">
        <w:rPr>
          <w:szCs w:val="32"/>
        </w:rPr>
        <w:t xml:space="preserve">, </w:t>
      </w:r>
      <w:r w:rsidRPr="00894396">
        <w:rPr>
          <w:szCs w:val="32"/>
        </w:rPr>
        <w:t>lentement</w:t>
      </w:r>
      <w:r w:rsidR="008D6F52">
        <w:rPr>
          <w:szCs w:val="32"/>
        </w:rPr>
        <w:t xml:space="preserve">, </w:t>
      </w:r>
      <w:r w:rsidRPr="00894396">
        <w:rPr>
          <w:szCs w:val="32"/>
        </w:rPr>
        <w:t>pouce par pouce</w:t>
      </w:r>
      <w:r w:rsidR="008D6F52">
        <w:rPr>
          <w:szCs w:val="32"/>
        </w:rPr>
        <w:t xml:space="preserve">, </w:t>
      </w:r>
      <w:r w:rsidRPr="00894396">
        <w:rPr>
          <w:szCs w:val="32"/>
        </w:rPr>
        <w:t>pour ainsi dire</w:t>
      </w:r>
      <w:r w:rsidR="008D6F52">
        <w:rPr>
          <w:szCs w:val="32"/>
        </w:rPr>
        <w:t xml:space="preserve">, </w:t>
      </w:r>
      <w:r w:rsidRPr="00894396">
        <w:rPr>
          <w:szCs w:val="32"/>
        </w:rPr>
        <w:t>nos colonnes encerclaient Gaspar Ruiz</w:t>
      </w:r>
      <w:r w:rsidR="008D6F52">
        <w:rPr>
          <w:szCs w:val="32"/>
        </w:rPr>
        <w:t xml:space="preserve">, </w:t>
      </w:r>
      <w:r w:rsidRPr="00894396">
        <w:rPr>
          <w:szCs w:val="32"/>
        </w:rPr>
        <w:t>bien qu</w:t>
      </w:r>
      <w:r w:rsidR="008D6F52">
        <w:rPr>
          <w:szCs w:val="32"/>
        </w:rPr>
        <w:t>’</w:t>
      </w:r>
      <w:r w:rsidRPr="00894396">
        <w:rPr>
          <w:szCs w:val="32"/>
        </w:rPr>
        <w:t>il eût soulevé contre nous toute la sauvage tribu des Indiens Araucaniens</w:t>
      </w:r>
      <w:r w:rsidR="008D6F52">
        <w:rPr>
          <w:szCs w:val="32"/>
        </w:rPr>
        <w:t>.</w:t>
      </w:r>
    </w:p>
    <w:p w14:paraId="3822EBF6" w14:textId="77777777" w:rsidR="008D6F52" w:rsidRDefault="00000000" w:rsidP="008D6F52">
      <w:pPr>
        <w:rPr>
          <w:szCs w:val="32"/>
        </w:rPr>
      </w:pPr>
      <w:r w:rsidRPr="00894396">
        <w:rPr>
          <w:szCs w:val="32"/>
        </w:rPr>
        <w:t>Puis</w:t>
      </w:r>
      <w:r w:rsidR="008D6F52">
        <w:rPr>
          <w:szCs w:val="32"/>
        </w:rPr>
        <w:t xml:space="preserve">, </w:t>
      </w:r>
      <w:r w:rsidRPr="00894396">
        <w:rPr>
          <w:szCs w:val="32"/>
        </w:rPr>
        <w:t>quelque douze ou treize mois plus tard</w:t>
      </w:r>
      <w:r w:rsidR="008D6F52">
        <w:rPr>
          <w:szCs w:val="32"/>
        </w:rPr>
        <w:t xml:space="preserve">, </w:t>
      </w:r>
      <w:r w:rsidRPr="00894396">
        <w:rPr>
          <w:szCs w:val="32"/>
        </w:rPr>
        <w:t>notre Gouvernement fut avisé par ses agents et ses espions que l</w:t>
      </w:r>
      <w:r w:rsidR="008D6F52">
        <w:rPr>
          <w:szCs w:val="32"/>
        </w:rPr>
        <w:t>’</w:t>
      </w:r>
      <w:r w:rsidRPr="00894396">
        <w:rPr>
          <w:szCs w:val="32"/>
        </w:rPr>
        <w:t>officier rebelle avait scellé une véritable alliance avec Carreras</w:t>
      </w:r>
      <w:r w:rsidR="008D6F52">
        <w:rPr>
          <w:szCs w:val="32"/>
        </w:rPr>
        <w:t xml:space="preserve">, </w:t>
      </w:r>
      <w:r w:rsidRPr="00894396">
        <w:rPr>
          <w:szCs w:val="32"/>
        </w:rPr>
        <w:t>le soi-disant Dictateur de la soi-disant République de Mendoza</w:t>
      </w:r>
      <w:r w:rsidR="008D6F52">
        <w:rPr>
          <w:szCs w:val="32"/>
        </w:rPr>
        <w:t xml:space="preserve">, </w:t>
      </w:r>
      <w:r w:rsidRPr="00894396">
        <w:rPr>
          <w:szCs w:val="32"/>
        </w:rPr>
        <w:t>sur l</w:t>
      </w:r>
      <w:r w:rsidR="008D6F52">
        <w:rPr>
          <w:szCs w:val="32"/>
        </w:rPr>
        <w:t>’</w:t>
      </w:r>
      <w:r w:rsidRPr="00894396">
        <w:rPr>
          <w:szCs w:val="32"/>
        </w:rPr>
        <w:t>autre versant des montagnes</w:t>
      </w:r>
      <w:r w:rsidR="008D6F52">
        <w:rPr>
          <w:szCs w:val="32"/>
        </w:rPr>
        <w:t xml:space="preserve">. </w:t>
      </w:r>
      <w:r w:rsidRPr="00894396">
        <w:rPr>
          <w:szCs w:val="32"/>
        </w:rPr>
        <w:t>Gaspar Ruiz nourrissait-il quelque profond projet politique</w:t>
      </w:r>
      <w:r w:rsidR="008D6F52">
        <w:rPr>
          <w:szCs w:val="32"/>
        </w:rPr>
        <w:t xml:space="preserve">, </w:t>
      </w:r>
      <w:r w:rsidRPr="00894396">
        <w:rPr>
          <w:szCs w:val="32"/>
        </w:rPr>
        <w:t>ou voulait-il seulement assurer à sa femme et à son enfant un sûr asile</w:t>
      </w:r>
      <w:r w:rsidR="008D6F52">
        <w:rPr>
          <w:szCs w:val="32"/>
        </w:rPr>
        <w:t xml:space="preserve">, </w:t>
      </w:r>
      <w:r w:rsidRPr="00894396">
        <w:rPr>
          <w:szCs w:val="32"/>
        </w:rPr>
        <w:t>pendant qu</w:t>
      </w:r>
      <w:r w:rsidR="008D6F52">
        <w:rPr>
          <w:szCs w:val="32"/>
        </w:rPr>
        <w:t>’</w:t>
      </w:r>
      <w:r w:rsidRPr="00894396">
        <w:rPr>
          <w:szCs w:val="32"/>
        </w:rPr>
        <w:t>il poursuivrait sans remords contre nous sa guerre d</w:t>
      </w:r>
      <w:r w:rsidR="008D6F52">
        <w:rPr>
          <w:szCs w:val="32"/>
        </w:rPr>
        <w:t>’</w:t>
      </w:r>
      <w:r w:rsidRPr="00894396">
        <w:rPr>
          <w:szCs w:val="32"/>
        </w:rPr>
        <w:t>embuscades et de massacres</w:t>
      </w:r>
      <w:r w:rsidR="008D6F52">
        <w:rPr>
          <w:szCs w:val="32"/>
        </w:rPr>
        <w:t xml:space="preserve"> ? </w:t>
      </w:r>
      <w:r w:rsidRPr="00894396">
        <w:rPr>
          <w:szCs w:val="32"/>
        </w:rPr>
        <w:t>Je ne saurais le dire</w:t>
      </w:r>
      <w:r w:rsidR="008D6F52">
        <w:rPr>
          <w:szCs w:val="32"/>
        </w:rPr>
        <w:t xml:space="preserve">. </w:t>
      </w:r>
      <w:r w:rsidRPr="00894396">
        <w:rPr>
          <w:szCs w:val="32"/>
        </w:rPr>
        <w:t>Au moins l</w:t>
      </w:r>
      <w:r w:rsidR="008D6F52">
        <w:rPr>
          <w:szCs w:val="32"/>
        </w:rPr>
        <w:t>’</w:t>
      </w:r>
      <w:r w:rsidRPr="00894396">
        <w:rPr>
          <w:szCs w:val="32"/>
        </w:rPr>
        <w:t>alliance était-elle bien réelle</w:t>
      </w:r>
      <w:r w:rsidR="008D6F52">
        <w:rPr>
          <w:szCs w:val="32"/>
        </w:rPr>
        <w:t xml:space="preserve">. </w:t>
      </w:r>
      <w:r w:rsidRPr="00894396">
        <w:rPr>
          <w:szCs w:val="32"/>
        </w:rPr>
        <w:t>Déjoué dans sa tentative d</w:t>
      </w:r>
      <w:r w:rsidR="008D6F52">
        <w:rPr>
          <w:szCs w:val="32"/>
        </w:rPr>
        <w:t>’</w:t>
      </w:r>
      <w:r w:rsidRPr="00894396">
        <w:rPr>
          <w:szCs w:val="32"/>
        </w:rPr>
        <w:t>opposition à notre marche en avant de la mer</w:t>
      </w:r>
      <w:r w:rsidR="008D6F52">
        <w:rPr>
          <w:szCs w:val="32"/>
        </w:rPr>
        <w:t xml:space="preserve">, </w:t>
      </w:r>
      <w:r w:rsidRPr="00894396">
        <w:rPr>
          <w:szCs w:val="32"/>
        </w:rPr>
        <w:t>il battit en retraite</w:t>
      </w:r>
      <w:r w:rsidR="008D6F52">
        <w:rPr>
          <w:szCs w:val="32"/>
        </w:rPr>
        <w:t xml:space="preserve">, </w:t>
      </w:r>
      <w:r w:rsidRPr="00894396">
        <w:rPr>
          <w:szCs w:val="32"/>
        </w:rPr>
        <w:t>avec sa célérité ordinaire</w:t>
      </w:r>
      <w:r w:rsidR="008D6F52">
        <w:rPr>
          <w:szCs w:val="32"/>
        </w:rPr>
        <w:t xml:space="preserve">, </w:t>
      </w:r>
      <w:r w:rsidRPr="00894396">
        <w:rPr>
          <w:szCs w:val="32"/>
        </w:rPr>
        <w:t xml:space="preserve">et pour se préparer à une nouvelle </w:t>
      </w:r>
      <w:r w:rsidRPr="00894396">
        <w:rPr>
          <w:szCs w:val="32"/>
        </w:rPr>
        <w:lastRenderedPageBreak/>
        <w:t>campagne rude et hasardeuse</w:t>
      </w:r>
      <w:r w:rsidR="008D6F52">
        <w:rPr>
          <w:szCs w:val="32"/>
        </w:rPr>
        <w:t xml:space="preserve">, </w:t>
      </w:r>
      <w:r w:rsidRPr="00894396">
        <w:rPr>
          <w:szCs w:val="32"/>
        </w:rPr>
        <w:t xml:space="preserve">commença par envoyer sa femme avec la fillette par-dessus la chaîne de </w:t>
      </w:r>
      <w:proofErr w:type="spellStart"/>
      <w:r w:rsidRPr="00894396">
        <w:rPr>
          <w:szCs w:val="32"/>
        </w:rPr>
        <w:t>Pequeña</w:t>
      </w:r>
      <w:proofErr w:type="spellEnd"/>
      <w:r w:rsidRPr="00894396">
        <w:rPr>
          <w:szCs w:val="32"/>
        </w:rPr>
        <w:t xml:space="preserve"> vers la frontière de Mendoza</w:t>
      </w:r>
      <w:r w:rsidR="008D6F52">
        <w:rPr>
          <w:szCs w:val="32"/>
        </w:rPr>
        <w:t>.</w:t>
      </w:r>
    </w:p>
    <w:p w14:paraId="6C3B1ACA" w14:textId="59C365BD" w:rsidR="00C71140" w:rsidRPr="006643D3" w:rsidRDefault="00000000" w:rsidP="008D6F52">
      <w:pPr>
        <w:pStyle w:val="Titre2"/>
        <w:pageBreakBefore/>
        <w:rPr>
          <w:sz w:val="40"/>
        </w:rPr>
      </w:pPr>
      <w:bookmarkStart w:id="12" w:name="_Toc199599799"/>
      <w:r w:rsidRPr="006643D3">
        <w:rPr>
          <w:sz w:val="40"/>
        </w:rPr>
        <w:lastRenderedPageBreak/>
        <w:t>X</w:t>
      </w:r>
      <w:bookmarkEnd w:id="12"/>
    </w:p>
    <w:p w14:paraId="0AD17C03" w14:textId="77777777" w:rsidR="008D6F52" w:rsidRDefault="008D6F52" w:rsidP="00830A5C">
      <w:pPr>
        <w:rPr>
          <w:szCs w:val="32"/>
        </w:rPr>
      </w:pPr>
    </w:p>
    <w:p w14:paraId="616A161A" w14:textId="77777777" w:rsidR="008D6F52" w:rsidRDefault="008D6F52" w:rsidP="008D6F52">
      <w:pPr>
        <w:rPr>
          <w:szCs w:val="32"/>
        </w:rPr>
      </w:pPr>
      <w:r>
        <w:rPr>
          <w:szCs w:val="32"/>
        </w:rPr>
        <w:t>— </w:t>
      </w:r>
      <w:r w:rsidRPr="00894396">
        <w:rPr>
          <w:szCs w:val="32"/>
        </w:rPr>
        <w:t>Mon Carreras</w:t>
      </w:r>
      <w:r>
        <w:rPr>
          <w:szCs w:val="32"/>
        </w:rPr>
        <w:t xml:space="preserve">, </w:t>
      </w:r>
      <w:r w:rsidRPr="00894396">
        <w:rPr>
          <w:szCs w:val="32"/>
        </w:rPr>
        <w:t>sous couleur de politique et de libéralisme</w:t>
      </w:r>
      <w:r>
        <w:rPr>
          <w:szCs w:val="32"/>
        </w:rPr>
        <w:t xml:space="preserve">, </w:t>
      </w:r>
      <w:r w:rsidRPr="00894396">
        <w:rPr>
          <w:szCs w:val="32"/>
        </w:rPr>
        <w:t>était un coquin de la plus vile espèce et avait fait du malheureux état de Mendoza la proie des bandits</w:t>
      </w:r>
      <w:r>
        <w:rPr>
          <w:szCs w:val="32"/>
        </w:rPr>
        <w:t xml:space="preserve">, </w:t>
      </w:r>
      <w:r w:rsidRPr="00894396">
        <w:rPr>
          <w:szCs w:val="32"/>
        </w:rPr>
        <w:t>des voleurs</w:t>
      </w:r>
      <w:r>
        <w:rPr>
          <w:szCs w:val="32"/>
        </w:rPr>
        <w:t xml:space="preserve">, </w:t>
      </w:r>
      <w:r w:rsidRPr="00894396">
        <w:rPr>
          <w:szCs w:val="32"/>
        </w:rPr>
        <w:t>des traîtres et des assassins qui constituaient son parti</w:t>
      </w:r>
      <w:r>
        <w:rPr>
          <w:szCs w:val="32"/>
        </w:rPr>
        <w:t xml:space="preserve">. </w:t>
      </w:r>
      <w:r w:rsidRPr="00894396">
        <w:rPr>
          <w:szCs w:val="32"/>
        </w:rPr>
        <w:t>C</w:t>
      </w:r>
      <w:r>
        <w:rPr>
          <w:szCs w:val="32"/>
        </w:rPr>
        <w:t>’</w:t>
      </w:r>
      <w:r w:rsidRPr="00894396">
        <w:rPr>
          <w:szCs w:val="32"/>
        </w:rPr>
        <w:t>était</w:t>
      </w:r>
      <w:r>
        <w:rPr>
          <w:szCs w:val="32"/>
        </w:rPr>
        <w:t xml:space="preserve">, </w:t>
      </w:r>
      <w:r w:rsidRPr="00894396">
        <w:rPr>
          <w:szCs w:val="32"/>
        </w:rPr>
        <w:t>sous un extérieur noble</w:t>
      </w:r>
      <w:r>
        <w:rPr>
          <w:szCs w:val="32"/>
        </w:rPr>
        <w:t xml:space="preserve">, </w:t>
      </w:r>
      <w:r w:rsidRPr="00894396">
        <w:rPr>
          <w:szCs w:val="32"/>
        </w:rPr>
        <w:t>un homme sans cœur</w:t>
      </w:r>
      <w:r>
        <w:rPr>
          <w:szCs w:val="32"/>
        </w:rPr>
        <w:t xml:space="preserve">, </w:t>
      </w:r>
      <w:r w:rsidRPr="00894396">
        <w:rPr>
          <w:szCs w:val="32"/>
        </w:rPr>
        <w:t>sans pitié</w:t>
      </w:r>
      <w:r>
        <w:rPr>
          <w:szCs w:val="32"/>
        </w:rPr>
        <w:t xml:space="preserve">, </w:t>
      </w:r>
      <w:r w:rsidRPr="00894396">
        <w:rPr>
          <w:szCs w:val="32"/>
        </w:rPr>
        <w:t>sans honneur et sans conscience</w:t>
      </w:r>
      <w:r>
        <w:rPr>
          <w:szCs w:val="32"/>
        </w:rPr>
        <w:t xml:space="preserve">. </w:t>
      </w:r>
      <w:r w:rsidRPr="00894396">
        <w:rPr>
          <w:szCs w:val="32"/>
        </w:rPr>
        <w:t>Il n</w:t>
      </w:r>
      <w:r>
        <w:rPr>
          <w:szCs w:val="32"/>
        </w:rPr>
        <w:t>’</w:t>
      </w:r>
      <w:r w:rsidRPr="00894396">
        <w:rPr>
          <w:szCs w:val="32"/>
        </w:rPr>
        <w:t>aspirait à rien qu</w:t>
      </w:r>
      <w:r>
        <w:rPr>
          <w:szCs w:val="32"/>
        </w:rPr>
        <w:t>’</w:t>
      </w:r>
      <w:r w:rsidRPr="00894396">
        <w:rPr>
          <w:szCs w:val="32"/>
        </w:rPr>
        <w:t>à la tyrannie</w:t>
      </w:r>
      <w:r>
        <w:rPr>
          <w:szCs w:val="32"/>
        </w:rPr>
        <w:t xml:space="preserve">, </w:t>
      </w:r>
      <w:r w:rsidRPr="00894396">
        <w:rPr>
          <w:szCs w:val="32"/>
        </w:rPr>
        <w:t>et se fût volontiers servi de Gaspar Ruiz pour mener à bien ses néfastes projets</w:t>
      </w:r>
      <w:r>
        <w:rPr>
          <w:szCs w:val="32"/>
        </w:rPr>
        <w:t xml:space="preserve">, </w:t>
      </w:r>
      <w:r w:rsidRPr="00894396">
        <w:rPr>
          <w:szCs w:val="32"/>
        </w:rPr>
        <w:t>s</w:t>
      </w:r>
      <w:r>
        <w:rPr>
          <w:szCs w:val="32"/>
        </w:rPr>
        <w:t>’</w:t>
      </w:r>
      <w:r w:rsidRPr="00894396">
        <w:rPr>
          <w:szCs w:val="32"/>
        </w:rPr>
        <w:t>il ne se fût bientôt avisé qu</w:t>
      </w:r>
      <w:r>
        <w:rPr>
          <w:szCs w:val="32"/>
        </w:rPr>
        <w:t>’</w:t>
      </w:r>
      <w:r w:rsidRPr="00894396">
        <w:rPr>
          <w:szCs w:val="32"/>
        </w:rPr>
        <w:t>une entente avec le gouvernement chilien seconderait plus favorablement ses desseins</w:t>
      </w:r>
      <w:r>
        <w:rPr>
          <w:szCs w:val="32"/>
        </w:rPr>
        <w:t xml:space="preserve">. </w:t>
      </w:r>
      <w:r w:rsidRPr="00894396">
        <w:rPr>
          <w:szCs w:val="32"/>
        </w:rPr>
        <w:t>Je rougis d</w:t>
      </w:r>
      <w:r>
        <w:rPr>
          <w:szCs w:val="32"/>
        </w:rPr>
        <w:t>’</w:t>
      </w:r>
      <w:r w:rsidRPr="00894396">
        <w:rPr>
          <w:szCs w:val="32"/>
        </w:rPr>
        <w:t>avouer qu</w:t>
      </w:r>
      <w:r>
        <w:rPr>
          <w:szCs w:val="32"/>
        </w:rPr>
        <w:t>’</w:t>
      </w:r>
      <w:r w:rsidRPr="00894396">
        <w:rPr>
          <w:szCs w:val="32"/>
        </w:rPr>
        <w:t>il proposa à notre Gouvernement de livrer</w:t>
      </w:r>
      <w:r>
        <w:rPr>
          <w:szCs w:val="32"/>
        </w:rPr>
        <w:t xml:space="preserve">, </w:t>
      </w:r>
      <w:r w:rsidRPr="00894396">
        <w:rPr>
          <w:szCs w:val="32"/>
        </w:rPr>
        <w:t>moyennant certaines conditions</w:t>
      </w:r>
      <w:r>
        <w:rPr>
          <w:szCs w:val="32"/>
        </w:rPr>
        <w:t xml:space="preserve">, </w:t>
      </w:r>
      <w:r w:rsidRPr="00894396">
        <w:rPr>
          <w:szCs w:val="32"/>
        </w:rPr>
        <w:t>la femme et l</w:t>
      </w:r>
      <w:r>
        <w:rPr>
          <w:szCs w:val="32"/>
        </w:rPr>
        <w:t>’</w:t>
      </w:r>
      <w:r w:rsidRPr="00894396">
        <w:rPr>
          <w:szCs w:val="32"/>
        </w:rPr>
        <w:t>enfant de l</w:t>
      </w:r>
      <w:r>
        <w:rPr>
          <w:szCs w:val="32"/>
        </w:rPr>
        <w:t>’</w:t>
      </w:r>
      <w:r w:rsidRPr="00894396">
        <w:rPr>
          <w:szCs w:val="32"/>
        </w:rPr>
        <w:t>homme qui avait eu foi en son honneur</w:t>
      </w:r>
      <w:r>
        <w:rPr>
          <w:szCs w:val="32"/>
        </w:rPr>
        <w:t xml:space="preserve">… </w:t>
      </w:r>
      <w:r w:rsidRPr="00894396">
        <w:rPr>
          <w:szCs w:val="32"/>
        </w:rPr>
        <w:t>et que cette offre fut agréée</w:t>
      </w:r>
      <w:r>
        <w:rPr>
          <w:szCs w:val="32"/>
        </w:rPr>
        <w:t>.</w:t>
      </w:r>
    </w:p>
    <w:p w14:paraId="29323B9A" w14:textId="77777777" w:rsidR="008D6F52" w:rsidRDefault="00000000" w:rsidP="008D6F52">
      <w:pPr>
        <w:rPr>
          <w:szCs w:val="32"/>
        </w:rPr>
      </w:pPr>
      <w:r w:rsidRPr="00894396">
        <w:rPr>
          <w:szCs w:val="32"/>
        </w:rPr>
        <w:t>À mi-chemin de Mendoza</w:t>
      </w:r>
      <w:r w:rsidR="008D6F52">
        <w:rPr>
          <w:szCs w:val="32"/>
        </w:rPr>
        <w:t xml:space="preserve">, </w:t>
      </w:r>
      <w:r w:rsidRPr="00894396">
        <w:rPr>
          <w:szCs w:val="32"/>
        </w:rPr>
        <w:t xml:space="preserve">dans la Passe de </w:t>
      </w:r>
      <w:proofErr w:type="spellStart"/>
      <w:r w:rsidRPr="00894396">
        <w:rPr>
          <w:szCs w:val="32"/>
        </w:rPr>
        <w:t>Pequeña</w:t>
      </w:r>
      <w:proofErr w:type="spellEnd"/>
      <w:r w:rsidR="008D6F52">
        <w:rPr>
          <w:szCs w:val="32"/>
        </w:rPr>
        <w:t xml:space="preserve">, </w:t>
      </w:r>
      <w:r w:rsidRPr="00894396">
        <w:rPr>
          <w:szCs w:val="32"/>
        </w:rPr>
        <w:t>la jeune femme</w:t>
      </w:r>
      <w:r w:rsidR="008D6F52">
        <w:rPr>
          <w:szCs w:val="32"/>
        </w:rPr>
        <w:t xml:space="preserve">, </w:t>
      </w:r>
      <w:r w:rsidRPr="00894396">
        <w:rPr>
          <w:szCs w:val="32"/>
        </w:rPr>
        <w:t xml:space="preserve">trahie par son escorte de </w:t>
      </w:r>
      <w:proofErr w:type="spellStart"/>
      <w:r w:rsidRPr="00894396">
        <w:rPr>
          <w:szCs w:val="32"/>
        </w:rPr>
        <w:t>Carreristes</w:t>
      </w:r>
      <w:proofErr w:type="spellEnd"/>
      <w:r w:rsidR="008D6F52">
        <w:rPr>
          <w:szCs w:val="32"/>
        </w:rPr>
        <w:t xml:space="preserve">, </w:t>
      </w:r>
      <w:r w:rsidRPr="00894396">
        <w:rPr>
          <w:szCs w:val="32"/>
        </w:rPr>
        <w:t>fut livrée au commandant d</w:t>
      </w:r>
      <w:r w:rsidR="008D6F52">
        <w:rPr>
          <w:szCs w:val="32"/>
        </w:rPr>
        <w:t>’</w:t>
      </w:r>
      <w:r w:rsidRPr="00894396">
        <w:rPr>
          <w:szCs w:val="32"/>
        </w:rPr>
        <w:t>un fort chilien du plateau intérieur</w:t>
      </w:r>
      <w:r w:rsidR="008D6F52">
        <w:rPr>
          <w:szCs w:val="32"/>
        </w:rPr>
        <w:t xml:space="preserve">, </w:t>
      </w:r>
      <w:r w:rsidRPr="00894396">
        <w:rPr>
          <w:szCs w:val="32"/>
        </w:rPr>
        <w:t>au pied de la grande chaîne des Cordillères</w:t>
      </w:r>
      <w:r w:rsidR="008D6F52">
        <w:rPr>
          <w:szCs w:val="32"/>
        </w:rPr>
        <w:t xml:space="preserve">. </w:t>
      </w:r>
      <w:r w:rsidRPr="00894396">
        <w:rPr>
          <w:szCs w:val="32"/>
        </w:rPr>
        <w:t>Cette atroce transaction eût pu me coûter cher</w:t>
      </w:r>
      <w:r w:rsidR="008D6F52">
        <w:rPr>
          <w:szCs w:val="32"/>
        </w:rPr>
        <w:t xml:space="preserve">, </w:t>
      </w:r>
      <w:r w:rsidRPr="00894396">
        <w:rPr>
          <w:szCs w:val="32"/>
        </w:rPr>
        <w:t>car je me trouvais prisonnier au camp de Gaspar Ruiz</w:t>
      </w:r>
      <w:r w:rsidR="008D6F52">
        <w:rPr>
          <w:szCs w:val="32"/>
        </w:rPr>
        <w:t xml:space="preserve">, </w:t>
      </w:r>
      <w:r w:rsidRPr="00894396">
        <w:rPr>
          <w:szCs w:val="32"/>
        </w:rPr>
        <w:t>lorsqu</w:t>
      </w:r>
      <w:r w:rsidR="008D6F52">
        <w:rPr>
          <w:szCs w:val="32"/>
        </w:rPr>
        <w:t>’</w:t>
      </w:r>
      <w:r w:rsidRPr="00894396">
        <w:rPr>
          <w:szCs w:val="32"/>
        </w:rPr>
        <w:t>il en reçut la nouvelle</w:t>
      </w:r>
      <w:r w:rsidR="008D6F52">
        <w:rPr>
          <w:szCs w:val="32"/>
        </w:rPr>
        <w:t xml:space="preserve">. </w:t>
      </w:r>
      <w:r w:rsidRPr="00894396">
        <w:rPr>
          <w:szCs w:val="32"/>
        </w:rPr>
        <w:t>J</w:t>
      </w:r>
      <w:r w:rsidR="008D6F52">
        <w:rPr>
          <w:szCs w:val="32"/>
        </w:rPr>
        <w:t>’</w:t>
      </w:r>
      <w:r w:rsidRPr="00894396">
        <w:rPr>
          <w:szCs w:val="32"/>
        </w:rPr>
        <w:t>avais été pris au cours d</w:t>
      </w:r>
      <w:r w:rsidR="008D6F52">
        <w:rPr>
          <w:szCs w:val="32"/>
        </w:rPr>
        <w:t>’</w:t>
      </w:r>
      <w:r w:rsidRPr="00894396">
        <w:rPr>
          <w:szCs w:val="32"/>
        </w:rPr>
        <w:t>une reconnaissance</w:t>
      </w:r>
      <w:r w:rsidR="008D6F52">
        <w:rPr>
          <w:szCs w:val="32"/>
        </w:rPr>
        <w:t xml:space="preserve">, </w:t>
      </w:r>
      <w:r w:rsidRPr="00894396">
        <w:rPr>
          <w:szCs w:val="32"/>
        </w:rPr>
        <w:t>et les hommes de ma patrouille avaient été tués à coups de lance par les gardes du corps indien de Ruiz</w:t>
      </w:r>
      <w:r w:rsidR="008D6F52">
        <w:rPr>
          <w:szCs w:val="32"/>
        </w:rPr>
        <w:t xml:space="preserve">. </w:t>
      </w:r>
      <w:r w:rsidRPr="00894396">
        <w:rPr>
          <w:szCs w:val="32"/>
        </w:rPr>
        <w:t>Il me reconnut juste à temps pour me sauver la vie</w:t>
      </w:r>
      <w:r w:rsidR="008D6F52">
        <w:rPr>
          <w:szCs w:val="32"/>
        </w:rPr>
        <w:t xml:space="preserve">. </w:t>
      </w:r>
      <w:r w:rsidRPr="00894396">
        <w:rPr>
          <w:szCs w:val="32"/>
        </w:rPr>
        <w:t>Mes amis me tenaient évidemment pour mort</w:t>
      </w:r>
      <w:r w:rsidR="008D6F52">
        <w:rPr>
          <w:szCs w:val="32"/>
        </w:rPr>
        <w:t xml:space="preserve">, </w:t>
      </w:r>
      <w:r w:rsidRPr="00894396">
        <w:rPr>
          <w:szCs w:val="32"/>
        </w:rPr>
        <w:t>et je n</w:t>
      </w:r>
      <w:r w:rsidR="008D6F52">
        <w:rPr>
          <w:szCs w:val="32"/>
        </w:rPr>
        <w:t>’</w:t>
      </w:r>
      <w:r w:rsidRPr="00894396">
        <w:rPr>
          <w:szCs w:val="32"/>
        </w:rPr>
        <w:t>aurais pas donné un liard de mes jours</w:t>
      </w:r>
      <w:r w:rsidR="008D6F52">
        <w:rPr>
          <w:szCs w:val="32"/>
        </w:rPr>
        <w:t xml:space="preserve">. </w:t>
      </w:r>
      <w:r w:rsidRPr="00894396">
        <w:rPr>
          <w:szCs w:val="32"/>
        </w:rPr>
        <w:t>Mais le géant me traita fort bien</w:t>
      </w:r>
      <w:r w:rsidR="008D6F52">
        <w:rPr>
          <w:szCs w:val="32"/>
        </w:rPr>
        <w:t xml:space="preserve">, </w:t>
      </w:r>
      <w:r w:rsidRPr="00894396">
        <w:rPr>
          <w:szCs w:val="32"/>
        </w:rPr>
        <w:t>parce que j</w:t>
      </w:r>
      <w:r w:rsidR="008D6F52">
        <w:rPr>
          <w:szCs w:val="32"/>
        </w:rPr>
        <w:t>’</w:t>
      </w:r>
      <w:r w:rsidRPr="00894396">
        <w:rPr>
          <w:szCs w:val="32"/>
        </w:rPr>
        <w:t>avais toujours cru à son innocence</w:t>
      </w:r>
      <w:r w:rsidR="008D6F52">
        <w:rPr>
          <w:szCs w:val="32"/>
        </w:rPr>
        <w:t xml:space="preserve">, </w:t>
      </w:r>
      <w:r w:rsidRPr="00894396">
        <w:rPr>
          <w:szCs w:val="32"/>
        </w:rPr>
        <w:t>me dit-il</w:t>
      </w:r>
      <w:r w:rsidR="008D6F52">
        <w:rPr>
          <w:szCs w:val="32"/>
        </w:rPr>
        <w:t xml:space="preserve">, </w:t>
      </w:r>
      <w:r w:rsidRPr="00894396">
        <w:rPr>
          <w:szCs w:val="32"/>
        </w:rPr>
        <w:t>et m</w:t>
      </w:r>
      <w:r w:rsidR="008D6F52">
        <w:rPr>
          <w:szCs w:val="32"/>
        </w:rPr>
        <w:t>’</w:t>
      </w:r>
      <w:r w:rsidRPr="00894396">
        <w:rPr>
          <w:szCs w:val="32"/>
        </w:rPr>
        <w:t>étais efforcé de lui venir en aide</w:t>
      </w:r>
      <w:r w:rsidR="008D6F52">
        <w:rPr>
          <w:szCs w:val="32"/>
        </w:rPr>
        <w:t xml:space="preserve">, </w:t>
      </w:r>
      <w:r w:rsidRPr="00894396">
        <w:rPr>
          <w:szCs w:val="32"/>
        </w:rPr>
        <w:t>quand il était victime de l</w:t>
      </w:r>
      <w:r w:rsidR="008D6F52">
        <w:rPr>
          <w:szCs w:val="32"/>
        </w:rPr>
        <w:t>’</w:t>
      </w:r>
      <w:r w:rsidRPr="00894396">
        <w:rPr>
          <w:szCs w:val="32"/>
        </w:rPr>
        <w:t>injustice</w:t>
      </w:r>
      <w:r w:rsidR="008D6F52">
        <w:rPr>
          <w:szCs w:val="32"/>
        </w:rPr>
        <w:t>.</w:t>
      </w:r>
    </w:p>
    <w:p w14:paraId="31A35EAB" w14:textId="3DDED8DC" w:rsidR="008D6F52" w:rsidRDefault="008D6F52" w:rsidP="008D6F52">
      <w:r>
        <w:lastRenderedPageBreak/>
        <w:t>— </w:t>
      </w:r>
      <w:r>
        <w:rPr>
          <w:szCs w:val="32"/>
        </w:rPr>
        <w:t>« </w:t>
      </w:r>
      <w:r w:rsidRPr="00894396">
        <w:rPr>
          <w:szCs w:val="32"/>
        </w:rPr>
        <w:t>Et maintenant</w:t>
      </w:r>
      <w:r>
        <w:rPr>
          <w:szCs w:val="32"/>
        </w:rPr>
        <w:t xml:space="preserve">, </w:t>
      </w:r>
      <w:r w:rsidRPr="00894396">
        <w:rPr>
          <w:szCs w:val="32"/>
        </w:rPr>
        <w:t>conclut-il</w:t>
      </w:r>
      <w:r>
        <w:rPr>
          <w:szCs w:val="32"/>
        </w:rPr>
        <w:t xml:space="preserve">, </w:t>
      </w:r>
      <w:r w:rsidRPr="00894396">
        <w:rPr>
          <w:szCs w:val="32"/>
        </w:rPr>
        <w:t>vous allez voir que je dis toujours la vérité</w:t>
      </w:r>
      <w:r>
        <w:rPr>
          <w:szCs w:val="32"/>
        </w:rPr>
        <w:t xml:space="preserve">. </w:t>
      </w:r>
      <w:r w:rsidRPr="00894396">
        <w:rPr>
          <w:szCs w:val="32"/>
        </w:rPr>
        <w:t>Vous n</w:t>
      </w:r>
      <w:r>
        <w:rPr>
          <w:szCs w:val="32"/>
        </w:rPr>
        <w:t>’</w:t>
      </w:r>
      <w:r w:rsidRPr="00894396">
        <w:rPr>
          <w:szCs w:val="32"/>
        </w:rPr>
        <w:t>avez rien à craindre</w:t>
      </w:r>
      <w:r>
        <w:rPr>
          <w:szCs w:val="32"/>
        </w:rPr>
        <w:t>. »</w:t>
      </w:r>
    </w:p>
    <w:p w14:paraId="652B7948" w14:textId="6F6EC50E" w:rsidR="008D6F52" w:rsidRDefault="00000000" w:rsidP="008D6F52">
      <w:r w:rsidRPr="00894396">
        <w:rPr>
          <w:szCs w:val="32"/>
        </w:rPr>
        <w:t>Cette sécurité me parut précaire</w:t>
      </w:r>
      <w:r w:rsidR="008D6F52">
        <w:rPr>
          <w:szCs w:val="32"/>
        </w:rPr>
        <w:t xml:space="preserve">, </w:t>
      </w:r>
      <w:r w:rsidRPr="00894396">
        <w:rPr>
          <w:szCs w:val="32"/>
        </w:rPr>
        <w:t>un soir que je fus appelé près de lui</w:t>
      </w:r>
      <w:r w:rsidR="008D6F52">
        <w:rPr>
          <w:szCs w:val="32"/>
        </w:rPr>
        <w:t xml:space="preserve">. </w:t>
      </w:r>
      <w:r w:rsidRPr="00894396">
        <w:rPr>
          <w:szCs w:val="32"/>
        </w:rPr>
        <w:t>Arpentant comme une bête fauve la pièce où je le rejoignis</w:t>
      </w:r>
      <w:r w:rsidR="008D6F52">
        <w:rPr>
          <w:szCs w:val="32"/>
        </w:rPr>
        <w:t xml:space="preserve">, </w:t>
      </w:r>
      <w:r w:rsidRPr="00894396">
        <w:rPr>
          <w:szCs w:val="32"/>
        </w:rPr>
        <w:t>il criait</w:t>
      </w:r>
      <w:r w:rsidR="008D6F52">
        <w:rPr>
          <w:szCs w:val="32"/>
        </w:rPr>
        <w:t> : « </w:t>
      </w:r>
      <w:r w:rsidRPr="00894396">
        <w:rPr>
          <w:szCs w:val="32"/>
        </w:rPr>
        <w:t>Trahi</w:t>
      </w:r>
      <w:r w:rsidR="008D6F52">
        <w:rPr>
          <w:szCs w:val="32"/>
        </w:rPr>
        <w:t xml:space="preserve"> ! </w:t>
      </w:r>
      <w:r w:rsidRPr="00894396">
        <w:rPr>
          <w:szCs w:val="32"/>
        </w:rPr>
        <w:t>Trahi</w:t>
      </w:r>
      <w:r w:rsidR="008D6F52">
        <w:rPr>
          <w:szCs w:val="32"/>
        </w:rPr>
        <w:t> ! »</w:t>
      </w:r>
    </w:p>
    <w:p w14:paraId="1FA1071E" w14:textId="77777777" w:rsidR="008D6F52" w:rsidRDefault="00000000" w:rsidP="008D6F52">
      <w:r w:rsidRPr="00894396">
        <w:rPr>
          <w:szCs w:val="32"/>
        </w:rPr>
        <w:t>Il vint à moi</w:t>
      </w:r>
      <w:r w:rsidR="008D6F52">
        <w:rPr>
          <w:szCs w:val="32"/>
        </w:rPr>
        <w:t xml:space="preserve">, </w:t>
      </w:r>
      <w:r w:rsidRPr="00894396">
        <w:rPr>
          <w:szCs w:val="32"/>
        </w:rPr>
        <w:t>les poings serrés</w:t>
      </w:r>
      <w:r w:rsidR="008D6F52">
        <w:rPr>
          <w:szCs w:val="32"/>
        </w:rPr>
        <w:t> : – « </w:t>
      </w:r>
      <w:r w:rsidRPr="00894396">
        <w:rPr>
          <w:szCs w:val="32"/>
        </w:rPr>
        <w:t>Je pourrais vous couper la gorge</w:t>
      </w:r>
      <w:r w:rsidR="008D6F52">
        <w:rPr>
          <w:szCs w:val="32"/>
        </w:rPr>
        <w:t> ! »</w:t>
      </w:r>
    </w:p>
    <w:p w14:paraId="3C4640A5" w14:textId="77777777" w:rsidR="008D6F52" w:rsidRDefault="008D6F52" w:rsidP="008D6F52">
      <w:pPr>
        <w:rPr>
          <w:szCs w:val="32"/>
        </w:rPr>
      </w:pPr>
      <w:r>
        <w:t>— </w:t>
      </w:r>
      <w:r>
        <w:rPr>
          <w:szCs w:val="32"/>
        </w:rPr>
        <w:t>« </w:t>
      </w:r>
      <w:r w:rsidRPr="00894396">
        <w:rPr>
          <w:szCs w:val="32"/>
        </w:rPr>
        <w:t>Cela vous rendrait-il votre femme</w:t>
      </w:r>
      <w:r>
        <w:rPr>
          <w:szCs w:val="32"/>
        </w:rPr>
        <w:t> ? »</w:t>
      </w:r>
      <w:r w:rsidRPr="00894396">
        <w:rPr>
          <w:szCs w:val="32"/>
        </w:rPr>
        <w:t xml:space="preserve"> demandai-je</w:t>
      </w:r>
      <w:r>
        <w:rPr>
          <w:szCs w:val="32"/>
        </w:rPr>
        <w:t xml:space="preserve">, </w:t>
      </w:r>
      <w:r w:rsidRPr="00894396">
        <w:rPr>
          <w:szCs w:val="32"/>
        </w:rPr>
        <w:t>aussi placidement que je le pus</w:t>
      </w:r>
      <w:r>
        <w:rPr>
          <w:szCs w:val="32"/>
        </w:rPr>
        <w:t>.</w:t>
      </w:r>
    </w:p>
    <w:p w14:paraId="266122A3" w14:textId="072547F5" w:rsidR="008D6F52" w:rsidRDefault="008D6F52" w:rsidP="008D6F52">
      <w:r>
        <w:t>— </w:t>
      </w:r>
      <w:r>
        <w:rPr>
          <w:szCs w:val="32"/>
        </w:rPr>
        <w:t>« </w:t>
      </w:r>
      <w:r w:rsidRPr="00894396">
        <w:rPr>
          <w:szCs w:val="32"/>
        </w:rPr>
        <w:t>Et l</w:t>
      </w:r>
      <w:r>
        <w:rPr>
          <w:szCs w:val="32"/>
        </w:rPr>
        <w:t>’</w:t>
      </w:r>
      <w:r w:rsidRPr="00894396">
        <w:rPr>
          <w:szCs w:val="32"/>
        </w:rPr>
        <w:t>enfant</w:t>
      </w:r>
      <w:r>
        <w:rPr>
          <w:szCs w:val="32"/>
        </w:rPr>
        <w:t> ! »</w:t>
      </w:r>
      <w:r w:rsidRPr="00894396">
        <w:rPr>
          <w:szCs w:val="32"/>
        </w:rPr>
        <w:t xml:space="preserve"> clama-t-il</w:t>
      </w:r>
      <w:r>
        <w:rPr>
          <w:szCs w:val="32"/>
        </w:rPr>
        <w:t xml:space="preserve">, </w:t>
      </w:r>
      <w:r w:rsidRPr="00894396">
        <w:rPr>
          <w:szCs w:val="32"/>
        </w:rPr>
        <w:t>comme un fou</w:t>
      </w:r>
      <w:r>
        <w:rPr>
          <w:szCs w:val="32"/>
        </w:rPr>
        <w:t xml:space="preserve">, </w:t>
      </w:r>
      <w:r w:rsidRPr="00894396">
        <w:rPr>
          <w:szCs w:val="32"/>
        </w:rPr>
        <w:t>Il se laissa tomber sur une chaise</w:t>
      </w:r>
      <w:r>
        <w:rPr>
          <w:szCs w:val="32"/>
        </w:rPr>
        <w:t xml:space="preserve">, </w:t>
      </w:r>
      <w:r w:rsidRPr="00894396">
        <w:rPr>
          <w:szCs w:val="32"/>
        </w:rPr>
        <w:t>éclata d</w:t>
      </w:r>
      <w:r>
        <w:rPr>
          <w:szCs w:val="32"/>
        </w:rPr>
        <w:t>’</w:t>
      </w:r>
      <w:r w:rsidRPr="00894396">
        <w:rPr>
          <w:szCs w:val="32"/>
        </w:rPr>
        <w:t>un rire violent et terrible</w:t>
      </w:r>
      <w:r>
        <w:rPr>
          <w:szCs w:val="32"/>
        </w:rPr>
        <w:t>. « </w:t>
      </w:r>
      <w:r w:rsidRPr="00894396">
        <w:rPr>
          <w:szCs w:val="32"/>
        </w:rPr>
        <w:t>Oh non</w:t>
      </w:r>
      <w:r>
        <w:rPr>
          <w:szCs w:val="32"/>
        </w:rPr>
        <w:t xml:space="preserve"> ; </w:t>
      </w:r>
      <w:r w:rsidRPr="00894396">
        <w:rPr>
          <w:szCs w:val="32"/>
        </w:rPr>
        <w:t>vous n</w:t>
      </w:r>
      <w:r>
        <w:rPr>
          <w:szCs w:val="32"/>
        </w:rPr>
        <w:t>’</w:t>
      </w:r>
      <w:r w:rsidRPr="00894396">
        <w:rPr>
          <w:szCs w:val="32"/>
        </w:rPr>
        <w:t>avez rien à craindre</w:t>
      </w:r>
      <w:r>
        <w:rPr>
          <w:szCs w:val="32"/>
        </w:rPr>
        <w:t>. »</w:t>
      </w:r>
    </w:p>
    <w:p w14:paraId="7B30FB27" w14:textId="77777777" w:rsidR="008D6F52" w:rsidRDefault="00000000" w:rsidP="008D6F52">
      <w:pPr>
        <w:rPr>
          <w:szCs w:val="32"/>
        </w:rPr>
      </w:pPr>
      <w:r w:rsidRPr="00894396">
        <w:rPr>
          <w:szCs w:val="32"/>
        </w:rPr>
        <w:t>Je lui affirmai que la vie de sa femme était assurée aussi</w:t>
      </w:r>
      <w:r w:rsidR="008D6F52">
        <w:rPr>
          <w:szCs w:val="32"/>
        </w:rPr>
        <w:t xml:space="preserve"> ; </w:t>
      </w:r>
      <w:r w:rsidRPr="00894396">
        <w:rPr>
          <w:szCs w:val="32"/>
        </w:rPr>
        <w:t>mais sans ajouter ce dont j</w:t>
      </w:r>
      <w:r w:rsidR="008D6F52">
        <w:rPr>
          <w:szCs w:val="32"/>
        </w:rPr>
        <w:t>’</w:t>
      </w:r>
      <w:r w:rsidRPr="00894396">
        <w:rPr>
          <w:szCs w:val="32"/>
        </w:rPr>
        <w:t>étais convaincu</w:t>
      </w:r>
      <w:r w:rsidR="008D6F52">
        <w:rPr>
          <w:szCs w:val="32"/>
        </w:rPr>
        <w:t xml:space="preserve">…, </w:t>
      </w:r>
      <w:r w:rsidRPr="00894396">
        <w:rPr>
          <w:szCs w:val="32"/>
        </w:rPr>
        <w:t>c</w:t>
      </w:r>
      <w:r w:rsidR="008D6F52">
        <w:rPr>
          <w:szCs w:val="32"/>
        </w:rPr>
        <w:t>’</w:t>
      </w:r>
      <w:r w:rsidRPr="00894396">
        <w:rPr>
          <w:szCs w:val="32"/>
        </w:rPr>
        <w:t>est qu</w:t>
      </w:r>
      <w:r w:rsidR="008D6F52">
        <w:rPr>
          <w:szCs w:val="32"/>
        </w:rPr>
        <w:t>’</w:t>
      </w:r>
      <w:r w:rsidRPr="00894396">
        <w:rPr>
          <w:szCs w:val="32"/>
        </w:rPr>
        <w:t>il ne la reverrait jamais</w:t>
      </w:r>
      <w:r w:rsidR="008D6F52">
        <w:rPr>
          <w:szCs w:val="32"/>
        </w:rPr>
        <w:t xml:space="preserve">. </w:t>
      </w:r>
      <w:r w:rsidRPr="00894396">
        <w:rPr>
          <w:szCs w:val="32"/>
        </w:rPr>
        <w:t>Il demandait une guerre à mort</w:t>
      </w:r>
      <w:r w:rsidR="008D6F52">
        <w:rPr>
          <w:szCs w:val="32"/>
        </w:rPr>
        <w:t xml:space="preserve">, </w:t>
      </w:r>
      <w:r w:rsidRPr="00894396">
        <w:rPr>
          <w:szCs w:val="32"/>
        </w:rPr>
        <w:t>et la guerre ne se terminerait qu</w:t>
      </w:r>
      <w:r w:rsidR="008D6F52">
        <w:rPr>
          <w:szCs w:val="32"/>
        </w:rPr>
        <w:t>’</w:t>
      </w:r>
      <w:r w:rsidRPr="00894396">
        <w:rPr>
          <w:szCs w:val="32"/>
        </w:rPr>
        <w:t>avec sa mort à lui</w:t>
      </w:r>
      <w:r w:rsidR="008D6F52">
        <w:rPr>
          <w:szCs w:val="32"/>
        </w:rPr>
        <w:t xml:space="preserve">, </w:t>
      </w:r>
      <w:r w:rsidRPr="00894396">
        <w:rPr>
          <w:szCs w:val="32"/>
        </w:rPr>
        <w:t>en effet</w:t>
      </w:r>
      <w:r w:rsidR="008D6F52">
        <w:rPr>
          <w:szCs w:val="32"/>
        </w:rPr>
        <w:t>.</w:t>
      </w:r>
    </w:p>
    <w:p w14:paraId="37718FF4" w14:textId="6E2ACE15" w:rsidR="008D6F52" w:rsidRDefault="00000000" w:rsidP="008D6F52">
      <w:r w:rsidRPr="00894396">
        <w:rPr>
          <w:szCs w:val="32"/>
        </w:rPr>
        <w:t>Il me lança un regard étrange</w:t>
      </w:r>
      <w:r w:rsidR="008D6F52">
        <w:rPr>
          <w:szCs w:val="32"/>
        </w:rPr>
        <w:t xml:space="preserve">, </w:t>
      </w:r>
      <w:r w:rsidRPr="00894396">
        <w:rPr>
          <w:szCs w:val="32"/>
        </w:rPr>
        <w:t>inexprimable</w:t>
      </w:r>
      <w:r w:rsidR="008D6F52">
        <w:rPr>
          <w:szCs w:val="32"/>
        </w:rPr>
        <w:t xml:space="preserve">, </w:t>
      </w:r>
      <w:r w:rsidRPr="00894396">
        <w:rPr>
          <w:szCs w:val="32"/>
        </w:rPr>
        <w:t>et resta assis en marmonnant d</w:t>
      </w:r>
      <w:r w:rsidR="008D6F52">
        <w:rPr>
          <w:szCs w:val="32"/>
        </w:rPr>
        <w:t>’</w:t>
      </w:r>
      <w:r w:rsidRPr="00894396">
        <w:rPr>
          <w:szCs w:val="32"/>
        </w:rPr>
        <w:t>un ton monotone</w:t>
      </w:r>
      <w:r w:rsidR="008D6F52">
        <w:rPr>
          <w:szCs w:val="32"/>
        </w:rPr>
        <w:t> : – « </w:t>
      </w:r>
      <w:r w:rsidRPr="00894396">
        <w:rPr>
          <w:szCs w:val="32"/>
        </w:rPr>
        <w:t>Entre leurs mains</w:t>
      </w:r>
      <w:r w:rsidR="008D6F52">
        <w:rPr>
          <w:szCs w:val="32"/>
        </w:rPr>
        <w:t xml:space="preserve"> ; </w:t>
      </w:r>
      <w:r w:rsidRPr="00894396">
        <w:rPr>
          <w:szCs w:val="32"/>
        </w:rPr>
        <w:t>entre leurs mains</w:t>
      </w:r>
      <w:r w:rsidR="008D6F52">
        <w:rPr>
          <w:szCs w:val="32"/>
        </w:rPr>
        <w:t> ! »</w:t>
      </w:r>
    </w:p>
    <w:p w14:paraId="65AD8EE9" w14:textId="77777777" w:rsidR="008D6F52" w:rsidRDefault="00000000" w:rsidP="008D6F52">
      <w:pPr>
        <w:rPr>
          <w:szCs w:val="32"/>
        </w:rPr>
      </w:pPr>
      <w:r w:rsidRPr="00894396">
        <w:rPr>
          <w:szCs w:val="32"/>
        </w:rPr>
        <w:t>Je me tenais coi</w:t>
      </w:r>
      <w:r w:rsidR="008D6F52">
        <w:rPr>
          <w:szCs w:val="32"/>
        </w:rPr>
        <w:t xml:space="preserve">, </w:t>
      </w:r>
      <w:r w:rsidRPr="00894396">
        <w:rPr>
          <w:szCs w:val="32"/>
        </w:rPr>
        <w:t>comme une souris devant un chat</w:t>
      </w:r>
      <w:r w:rsidR="008D6F52">
        <w:rPr>
          <w:szCs w:val="32"/>
        </w:rPr>
        <w:t>.</w:t>
      </w:r>
    </w:p>
    <w:p w14:paraId="1C6DD450" w14:textId="21200D5E" w:rsidR="008D6F52" w:rsidRDefault="00000000" w:rsidP="008D6F52">
      <w:r w:rsidRPr="00894396">
        <w:rPr>
          <w:szCs w:val="32"/>
        </w:rPr>
        <w:t>Soudain</w:t>
      </w:r>
      <w:r w:rsidR="008D6F52">
        <w:rPr>
          <w:szCs w:val="32"/>
        </w:rPr>
        <w:t xml:space="preserve">, </w:t>
      </w:r>
      <w:r w:rsidRPr="00894396">
        <w:rPr>
          <w:szCs w:val="32"/>
        </w:rPr>
        <w:t>il bondit</w:t>
      </w:r>
      <w:r w:rsidR="008D6F52">
        <w:rPr>
          <w:szCs w:val="32"/>
        </w:rPr>
        <w:t> : – « </w:t>
      </w:r>
      <w:r w:rsidRPr="00894396">
        <w:rPr>
          <w:szCs w:val="32"/>
        </w:rPr>
        <w:t>Qu</w:t>
      </w:r>
      <w:r w:rsidR="008D6F52">
        <w:rPr>
          <w:szCs w:val="32"/>
        </w:rPr>
        <w:t>’</w:t>
      </w:r>
      <w:r w:rsidRPr="00894396">
        <w:rPr>
          <w:szCs w:val="32"/>
        </w:rPr>
        <w:t>est-ce que je fais ici</w:t>
      </w:r>
      <w:r w:rsidR="008D6F52">
        <w:rPr>
          <w:szCs w:val="32"/>
        </w:rPr>
        <w:t> ? »</w:t>
      </w:r>
      <w:r w:rsidRPr="00894396">
        <w:rPr>
          <w:szCs w:val="32"/>
        </w:rPr>
        <w:t xml:space="preserve"> cria-t-il</w:t>
      </w:r>
      <w:r w:rsidR="008D6F52">
        <w:rPr>
          <w:szCs w:val="32"/>
        </w:rPr>
        <w:t xml:space="preserve">, </w:t>
      </w:r>
      <w:r w:rsidRPr="00894396">
        <w:rPr>
          <w:szCs w:val="32"/>
        </w:rPr>
        <w:t>et ouvrant la porte</w:t>
      </w:r>
      <w:r w:rsidR="008D6F52">
        <w:rPr>
          <w:szCs w:val="32"/>
        </w:rPr>
        <w:t xml:space="preserve">, </w:t>
      </w:r>
      <w:r w:rsidRPr="00894396">
        <w:rPr>
          <w:szCs w:val="32"/>
        </w:rPr>
        <w:t>il lança l</w:t>
      </w:r>
      <w:r w:rsidR="008D6F52">
        <w:rPr>
          <w:szCs w:val="32"/>
        </w:rPr>
        <w:t>’</w:t>
      </w:r>
      <w:r w:rsidRPr="00894396">
        <w:rPr>
          <w:szCs w:val="32"/>
        </w:rPr>
        <w:t>ordre du boute-selle</w:t>
      </w:r>
      <w:r w:rsidR="008D6F52">
        <w:rPr>
          <w:szCs w:val="32"/>
        </w:rPr>
        <w:t>. « </w:t>
      </w:r>
      <w:r w:rsidRPr="00894396">
        <w:rPr>
          <w:szCs w:val="32"/>
        </w:rPr>
        <w:t>De quoi s</w:t>
      </w:r>
      <w:r w:rsidR="008D6F52">
        <w:rPr>
          <w:szCs w:val="32"/>
        </w:rPr>
        <w:t>’</w:t>
      </w:r>
      <w:r w:rsidRPr="00894396">
        <w:rPr>
          <w:szCs w:val="32"/>
        </w:rPr>
        <w:t>agit-il</w:t>
      </w:r>
      <w:r w:rsidR="008D6F52">
        <w:rPr>
          <w:szCs w:val="32"/>
        </w:rPr>
        <w:t> ? »</w:t>
      </w:r>
      <w:r w:rsidRPr="00894396">
        <w:rPr>
          <w:szCs w:val="32"/>
        </w:rPr>
        <w:t xml:space="preserve"> balbutiait-il</w:t>
      </w:r>
      <w:r w:rsidR="008D6F52">
        <w:rPr>
          <w:szCs w:val="32"/>
        </w:rPr>
        <w:t>. « </w:t>
      </w:r>
      <w:r w:rsidRPr="00894396">
        <w:rPr>
          <w:szCs w:val="32"/>
        </w:rPr>
        <w:t xml:space="preserve">Du fort de </w:t>
      </w:r>
      <w:proofErr w:type="spellStart"/>
      <w:r w:rsidRPr="00894396">
        <w:rPr>
          <w:szCs w:val="32"/>
        </w:rPr>
        <w:t>Pequeña</w:t>
      </w:r>
      <w:proofErr w:type="spellEnd"/>
      <w:r w:rsidR="008D6F52">
        <w:rPr>
          <w:szCs w:val="32"/>
        </w:rPr>
        <w:t xml:space="preserve">, </w:t>
      </w:r>
      <w:r w:rsidRPr="00894396">
        <w:rPr>
          <w:szCs w:val="32"/>
        </w:rPr>
        <w:t>un fort en palissade</w:t>
      </w:r>
      <w:r w:rsidR="008D6F52">
        <w:rPr>
          <w:szCs w:val="32"/>
        </w:rPr>
        <w:t xml:space="preserve"> ! </w:t>
      </w:r>
      <w:r w:rsidRPr="00894396">
        <w:rPr>
          <w:szCs w:val="32"/>
        </w:rPr>
        <w:t>Ce n</w:t>
      </w:r>
      <w:r w:rsidR="008D6F52">
        <w:rPr>
          <w:szCs w:val="32"/>
        </w:rPr>
        <w:t>’</w:t>
      </w:r>
      <w:r w:rsidRPr="00894396">
        <w:rPr>
          <w:szCs w:val="32"/>
        </w:rPr>
        <w:t>est rien</w:t>
      </w:r>
      <w:r w:rsidR="008D6F52">
        <w:rPr>
          <w:szCs w:val="32"/>
        </w:rPr>
        <w:t xml:space="preserve">. </w:t>
      </w:r>
      <w:r w:rsidRPr="00894396">
        <w:rPr>
          <w:szCs w:val="32"/>
        </w:rPr>
        <w:t>Je la reprendrais</w:t>
      </w:r>
      <w:r w:rsidR="008D6F52">
        <w:rPr>
          <w:szCs w:val="32"/>
        </w:rPr>
        <w:t xml:space="preserve">, </w:t>
      </w:r>
      <w:r w:rsidRPr="00894396">
        <w:rPr>
          <w:szCs w:val="32"/>
        </w:rPr>
        <w:t>même si elle était enfermée au cœur de la montagne</w:t>
      </w:r>
      <w:r w:rsidR="008D6F52">
        <w:rPr>
          <w:szCs w:val="32"/>
        </w:rPr>
        <w:t> ! »</w:t>
      </w:r>
      <w:r w:rsidRPr="00894396">
        <w:rPr>
          <w:szCs w:val="32"/>
        </w:rPr>
        <w:t xml:space="preserve"> Il me stupéfia</w:t>
      </w:r>
      <w:r w:rsidR="008D6F52">
        <w:rPr>
          <w:szCs w:val="32"/>
        </w:rPr>
        <w:t xml:space="preserve">, </w:t>
      </w:r>
      <w:r w:rsidRPr="00894396">
        <w:rPr>
          <w:szCs w:val="32"/>
        </w:rPr>
        <w:t>en ajoutant avec un effort</w:t>
      </w:r>
      <w:r w:rsidR="008D6F52">
        <w:rPr>
          <w:szCs w:val="32"/>
        </w:rPr>
        <w:t> : « </w:t>
      </w:r>
      <w:r w:rsidRPr="00894396">
        <w:rPr>
          <w:szCs w:val="32"/>
        </w:rPr>
        <w:t>Je l</w:t>
      </w:r>
      <w:r w:rsidR="008D6F52">
        <w:rPr>
          <w:szCs w:val="32"/>
        </w:rPr>
        <w:t>’</w:t>
      </w:r>
      <w:r w:rsidRPr="00894396">
        <w:rPr>
          <w:szCs w:val="32"/>
        </w:rPr>
        <w:t>ai emportée dans mes deux bras quand la terre tremblait</w:t>
      </w:r>
      <w:r w:rsidR="008D6F52">
        <w:rPr>
          <w:szCs w:val="32"/>
        </w:rPr>
        <w:t xml:space="preserve">, </w:t>
      </w:r>
      <w:r w:rsidRPr="00894396">
        <w:rPr>
          <w:szCs w:val="32"/>
        </w:rPr>
        <w:t>et l</w:t>
      </w:r>
      <w:r w:rsidR="008D6F52">
        <w:rPr>
          <w:szCs w:val="32"/>
        </w:rPr>
        <w:t>’</w:t>
      </w:r>
      <w:r w:rsidRPr="00894396">
        <w:rPr>
          <w:szCs w:val="32"/>
        </w:rPr>
        <w:t>enfant est à moi</w:t>
      </w:r>
      <w:r w:rsidR="008D6F52">
        <w:rPr>
          <w:szCs w:val="32"/>
        </w:rPr>
        <w:t xml:space="preserve">, </w:t>
      </w:r>
      <w:r w:rsidRPr="00894396">
        <w:rPr>
          <w:szCs w:val="32"/>
        </w:rPr>
        <w:t>au moins</w:t>
      </w:r>
      <w:r w:rsidR="008D6F52">
        <w:rPr>
          <w:szCs w:val="32"/>
        </w:rPr>
        <w:t xml:space="preserve">, </w:t>
      </w:r>
      <w:r w:rsidRPr="00894396">
        <w:rPr>
          <w:szCs w:val="32"/>
        </w:rPr>
        <w:t>bien à moi</w:t>
      </w:r>
      <w:r w:rsidR="008D6F52">
        <w:rPr>
          <w:szCs w:val="32"/>
        </w:rPr>
        <w:t> ! »</w:t>
      </w:r>
    </w:p>
    <w:p w14:paraId="7EFC1290" w14:textId="77777777" w:rsidR="008D6F52" w:rsidRDefault="00000000" w:rsidP="008D6F52">
      <w:pPr>
        <w:rPr>
          <w:szCs w:val="32"/>
        </w:rPr>
      </w:pPr>
      <w:r w:rsidRPr="00894396">
        <w:rPr>
          <w:szCs w:val="32"/>
        </w:rPr>
        <w:lastRenderedPageBreak/>
        <w:t>C</w:t>
      </w:r>
      <w:r w:rsidR="008D6F52">
        <w:rPr>
          <w:szCs w:val="32"/>
        </w:rPr>
        <w:t>’</w:t>
      </w:r>
      <w:r w:rsidRPr="00894396">
        <w:rPr>
          <w:szCs w:val="32"/>
        </w:rPr>
        <w:t>étaient là d</w:t>
      </w:r>
      <w:r w:rsidR="008D6F52">
        <w:rPr>
          <w:szCs w:val="32"/>
        </w:rPr>
        <w:t>’</w:t>
      </w:r>
      <w:r w:rsidRPr="00894396">
        <w:rPr>
          <w:szCs w:val="32"/>
        </w:rPr>
        <w:t>étranges paroles</w:t>
      </w:r>
      <w:r w:rsidR="008D6F52">
        <w:rPr>
          <w:szCs w:val="32"/>
        </w:rPr>
        <w:t xml:space="preserve">, </w:t>
      </w:r>
      <w:r w:rsidRPr="00894396">
        <w:rPr>
          <w:szCs w:val="32"/>
        </w:rPr>
        <w:t>mais je n</w:t>
      </w:r>
      <w:r w:rsidR="008D6F52">
        <w:rPr>
          <w:szCs w:val="32"/>
        </w:rPr>
        <w:t>’</w:t>
      </w:r>
      <w:r w:rsidRPr="00894396">
        <w:rPr>
          <w:szCs w:val="32"/>
        </w:rPr>
        <w:t>eus pas le temps d</w:t>
      </w:r>
      <w:r w:rsidR="008D6F52">
        <w:rPr>
          <w:szCs w:val="32"/>
        </w:rPr>
        <w:t>’</w:t>
      </w:r>
      <w:r w:rsidRPr="00894396">
        <w:rPr>
          <w:szCs w:val="32"/>
        </w:rPr>
        <w:t>épiloguer</w:t>
      </w:r>
      <w:r w:rsidR="008D6F52">
        <w:rPr>
          <w:szCs w:val="32"/>
        </w:rPr>
        <w:t>.</w:t>
      </w:r>
    </w:p>
    <w:p w14:paraId="64B68F20" w14:textId="4E507096" w:rsidR="008D6F52" w:rsidRDefault="008D6F52" w:rsidP="008D6F52">
      <w:r>
        <w:t>— </w:t>
      </w:r>
      <w:r>
        <w:rPr>
          <w:szCs w:val="32"/>
        </w:rPr>
        <w:t>« </w:t>
      </w:r>
      <w:r w:rsidRPr="00894396">
        <w:rPr>
          <w:szCs w:val="32"/>
        </w:rPr>
        <w:t>Vous viendrez avec moi</w:t>
      </w:r>
      <w:r>
        <w:rPr>
          <w:szCs w:val="32"/>
        </w:rPr>
        <w:t xml:space="preserve"> », </w:t>
      </w:r>
      <w:r w:rsidRPr="00894396">
        <w:rPr>
          <w:szCs w:val="32"/>
        </w:rPr>
        <w:t>fit-il rudement</w:t>
      </w:r>
      <w:r>
        <w:rPr>
          <w:szCs w:val="32"/>
        </w:rPr>
        <w:t>. « </w:t>
      </w:r>
      <w:r w:rsidRPr="00894396">
        <w:rPr>
          <w:szCs w:val="32"/>
        </w:rPr>
        <w:t>Je puis avoir besoin d</w:t>
      </w:r>
      <w:r>
        <w:rPr>
          <w:szCs w:val="32"/>
        </w:rPr>
        <w:t>’</w:t>
      </w:r>
      <w:r w:rsidRPr="00894396">
        <w:rPr>
          <w:szCs w:val="32"/>
        </w:rPr>
        <w:t>un parlementaire et tout autre messager de Ruiz</w:t>
      </w:r>
      <w:r>
        <w:rPr>
          <w:szCs w:val="32"/>
        </w:rPr>
        <w:t xml:space="preserve">, </w:t>
      </w:r>
      <w:r w:rsidRPr="00894396">
        <w:rPr>
          <w:szCs w:val="32"/>
        </w:rPr>
        <w:t>le hors la loi</w:t>
      </w:r>
      <w:r>
        <w:rPr>
          <w:szCs w:val="32"/>
        </w:rPr>
        <w:t xml:space="preserve">, </w:t>
      </w:r>
      <w:r w:rsidRPr="00894396">
        <w:rPr>
          <w:szCs w:val="32"/>
        </w:rPr>
        <w:t>se ferait couper la gorge</w:t>
      </w:r>
      <w:r>
        <w:rPr>
          <w:szCs w:val="32"/>
        </w:rPr>
        <w:t>. »</w:t>
      </w:r>
    </w:p>
    <w:p w14:paraId="55944BD6" w14:textId="77777777" w:rsidR="008D6F52" w:rsidRDefault="00000000" w:rsidP="008D6F52">
      <w:pPr>
        <w:rPr>
          <w:szCs w:val="32"/>
        </w:rPr>
      </w:pPr>
      <w:r w:rsidRPr="00894396">
        <w:rPr>
          <w:szCs w:val="32"/>
        </w:rPr>
        <w:t>C</w:t>
      </w:r>
      <w:r w:rsidR="008D6F52">
        <w:rPr>
          <w:szCs w:val="32"/>
        </w:rPr>
        <w:t>’</w:t>
      </w:r>
      <w:r w:rsidRPr="00894396">
        <w:rPr>
          <w:szCs w:val="32"/>
        </w:rPr>
        <w:t>était trop vrai</w:t>
      </w:r>
      <w:r w:rsidR="008D6F52">
        <w:rPr>
          <w:szCs w:val="32"/>
        </w:rPr>
        <w:t xml:space="preserve">. </w:t>
      </w:r>
      <w:r w:rsidRPr="00894396">
        <w:rPr>
          <w:szCs w:val="32"/>
        </w:rPr>
        <w:t>Entre lui et le reste d</w:t>
      </w:r>
      <w:r w:rsidR="008D6F52">
        <w:rPr>
          <w:szCs w:val="32"/>
        </w:rPr>
        <w:t>’</w:t>
      </w:r>
      <w:r w:rsidRPr="00894396">
        <w:rPr>
          <w:szCs w:val="32"/>
        </w:rPr>
        <w:t>une population enfiévrée</w:t>
      </w:r>
      <w:r w:rsidR="008D6F52">
        <w:rPr>
          <w:szCs w:val="32"/>
        </w:rPr>
        <w:t xml:space="preserve">, </w:t>
      </w:r>
      <w:r w:rsidRPr="00894396">
        <w:rPr>
          <w:szCs w:val="32"/>
        </w:rPr>
        <w:t>il ne pouvait plus y avoir de relations conformes aux coutumes d</w:t>
      </w:r>
      <w:r w:rsidR="008D6F52">
        <w:rPr>
          <w:szCs w:val="32"/>
        </w:rPr>
        <w:t>’</w:t>
      </w:r>
      <w:r w:rsidRPr="00894396">
        <w:rPr>
          <w:szCs w:val="32"/>
        </w:rPr>
        <w:t>une guerre honorable</w:t>
      </w:r>
      <w:r w:rsidR="008D6F52">
        <w:rPr>
          <w:szCs w:val="32"/>
        </w:rPr>
        <w:t>.</w:t>
      </w:r>
    </w:p>
    <w:p w14:paraId="4A51E334" w14:textId="77777777" w:rsidR="008D6F52" w:rsidRDefault="00000000" w:rsidP="008D6F52">
      <w:pPr>
        <w:rPr>
          <w:szCs w:val="32"/>
        </w:rPr>
      </w:pPr>
      <w:r w:rsidRPr="00894396">
        <w:rPr>
          <w:szCs w:val="32"/>
        </w:rPr>
        <w:t>Moins d</w:t>
      </w:r>
      <w:r w:rsidR="008D6F52">
        <w:rPr>
          <w:szCs w:val="32"/>
        </w:rPr>
        <w:t>’</w:t>
      </w:r>
      <w:r w:rsidRPr="00894396">
        <w:rPr>
          <w:szCs w:val="32"/>
        </w:rPr>
        <w:t>une demi-heure après</w:t>
      </w:r>
      <w:r w:rsidR="008D6F52">
        <w:rPr>
          <w:szCs w:val="32"/>
        </w:rPr>
        <w:t xml:space="preserve">, </w:t>
      </w:r>
      <w:r w:rsidRPr="00894396">
        <w:rPr>
          <w:szCs w:val="32"/>
        </w:rPr>
        <w:t>nous étions en selle</w:t>
      </w:r>
      <w:r w:rsidR="008D6F52">
        <w:rPr>
          <w:szCs w:val="32"/>
        </w:rPr>
        <w:t xml:space="preserve">, </w:t>
      </w:r>
      <w:r w:rsidRPr="00894396">
        <w:rPr>
          <w:szCs w:val="32"/>
        </w:rPr>
        <w:t>volant dans la nuit à folle allure</w:t>
      </w:r>
      <w:r w:rsidR="008D6F52">
        <w:rPr>
          <w:szCs w:val="32"/>
        </w:rPr>
        <w:t xml:space="preserve">. </w:t>
      </w:r>
      <w:r w:rsidRPr="00894396">
        <w:rPr>
          <w:szCs w:val="32"/>
        </w:rPr>
        <w:t>Il n</w:t>
      </w:r>
      <w:r w:rsidR="008D6F52">
        <w:rPr>
          <w:szCs w:val="32"/>
        </w:rPr>
        <w:t>’</w:t>
      </w:r>
      <w:r w:rsidRPr="00894396">
        <w:rPr>
          <w:szCs w:val="32"/>
        </w:rPr>
        <w:t>avait au camp qu</w:t>
      </w:r>
      <w:r w:rsidR="008D6F52">
        <w:rPr>
          <w:szCs w:val="32"/>
        </w:rPr>
        <w:t>’</w:t>
      </w:r>
      <w:r w:rsidRPr="00894396">
        <w:rPr>
          <w:szCs w:val="32"/>
        </w:rPr>
        <w:t>une escorte de vingt cavaliers</w:t>
      </w:r>
      <w:r w:rsidR="008D6F52">
        <w:rPr>
          <w:szCs w:val="32"/>
        </w:rPr>
        <w:t xml:space="preserve">, </w:t>
      </w:r>
      <w:r w:rsidRPr="00894396">
        <w:rPr>
          <w:szCs w:val="32"/>
        </w:rPr>
        <w:t>mais se refusa à attendre l</w:t>
      </w:r>
      <w:r w:rsidR="008D6F52">
        <w:rPr>
          <w:szCs w:val="32"/>
        </w:rPr>
        <w:t>’</w:t>
      </w:r>
      <w:r w:rsidRPr="00894396">
        <w:rPr>
          <w:szCs w:val="32"/>
        </w:rPr>
        <w:t>arrivée d</w:t>
      </w:r>
      <w:r w:rsidR="008D6F52">
        <w:rPr>
          <w:szCs w:val="32"/>
        </w:rPr>
        <w:t>’</w:t>
      </w:r>
      <w:r w:rsidRPr="00894396">
        <w:rPr>
          <w:szCs w:val="32"/>
        </w:rPr>
        <w:t>autres hommes</w:t>
      </w:r>
      <w:r w:rsidR="008D6F52">
        <w:rPr>
          <w:szCs w:val="32"/>
        </w:rPr>
        <w:t xml:space="preserve">. </w:t>
      </w:r>
      <w:r w:rsidRPr="00894396">
        <w:rPr>
          <w:szCs w:val="32"/>
        </w:rPr>
        <w:t xml:space="preserve">Il dépêcha seulement des messagers à </w:t>
      </w:r>
      <w:proofErr w:type="spellStart"/>
      <w:r w:rsidRPr="00894396">
        <w:rPr>
          <w:szCs w:val="32"/>
        </w:rPr>
        <w:t>Peneleo</w:t>
      </w:r>
      <w:proofErr w:type="spellEnd"/>
      <w:r w:rsidR="008D6F52">
        <w:rPr>
          <w:szCs w:val="32"/>
        </w:rPr>
        <w:t xml:space="preserve">, </w:t>
      </w:r>
      <w:r w:rsidRPr="00894396">
        <w:rPr>
          <w:szCs w:val="32"/>
        </w:rPr>
        <w:t>le chef indien</w:t>
      </w:r>
      <w:r w:rsidR="008D6F52">
        <w:rPr>
          <w:szCs w:val="32"/>
        </w:rPr>
        <w:t xml:space="preserve">, </w:t>
      </w:r>
      <w:r w:rsidRPr="00894396">
        <w:rPr>
          <w:szCs w:val="32"/>
        </w:rPr>
        <w:t>alors en expédition au pied des montagnes</w:t>
      </w:r>
      <w:r w:rsidR="008D6F52">
        <w:rPr>
          <w:szCs w:val="32"/>
        </w:rPr>
        <w:t xml:space="preserve">, </w:t>
      </w:r>
      <w:r w:rsidRPr="00894396">
        <w:rPr>
          <w:szCs w:val="32"/>
        </w:rPr>
        <w:t>et lui ordonna de rallier les Hautes Terres</w:t>
      </w:r>
      <w:r w:rsidR="008D6F52">
        <w:rPr>
          <w:szCs w:val="32"/>
        </w:rPr>
        <w:t xml:space="preserve">, </w:t>
      </w:r>
      <w:r w:rsidRPr="00894396">
        <w:rPr>
          <w:szCs w:val="32"/>
        </w:rPr>
        <w:t>pour le rejoindre près du lac appelé l</w:t>
      </w:r>
      <w:r w:rsidR="008D6F52">
        <w:rPr>
          <w:szCs w:val="32"/>
        </w:rPr>
        <w:t>’</w:t>
      </w:r>
      <w:r w:rsidRPr="00894396">
        <w:rPr>
          <w:szCs w:val="32"/>
        </w:rPr>
        <w:t>Œil des Eaux au bord duquel s</w:t>
      </w:r>
      <w:r w:rsidR="008D6F52">
        <w:rPr>
          <w:szCs w:val="32"/>
        </w:rPr>
        <w:t>’</w:t>
      </w:r>
      <w:r w:rsidRPr="00894396">
        <w:rPr>
          <w:szCs w:val="32"/>
        </w:rPr>
        <w:t xml:space="preserve">élevait le fort frontière de </w:t>
      </w:r>
      <w:proofErr w:type="spellStart"/>
      <w:r w:rsidRPr="00894396">
        <w:rPr>
          <w:szCs w:val="32"/>
        </w:rPr>
        <w:t>Pequeña</w:t>
      </w:r>
      <w:proofErr w:type="spellEnd"/>
      <w:r w:rsidR="008D6F52">
        <w:rPr>
          <w:szCs w:val="32"/>
        </w:rPr>
        <w:t>.</w:t>
      </w:r>
    </w:p>
    <w:p w14:paraId="2B8421E5" w14:textId="77777777" w:rsidR="008D6F52" w:rsidRDefault="00000000" w:rsidP="008D6F52">
      <w:pPr>
        <w:rPr>
          <w:szCs w:val="32"/>
        </w:rPr>
      </w:pPr>
      <w:r w:rsidRPr="00894396">
        <w:rPr>
          <w:szCs w:val="32"/>
        </w:rPr>
        <w:t>Nous franchîmes la plaine avec cette inlassable vélocité qui avait rendu si fameuses les expéditions de Gaspar Ruiz</w:t>
      </w:r>
      <w:r w:rsidR="008D6F52">
        <w:rPr>
          <w:szCs w:val="32"/>
        </w:rPr>
        <w:t xml:space="preserve">. </w:t>
      </w:r>
      <w:r w:rsidRPr="00894396">
        <w:rPr>
          <w:szCs w:val="32"/>
        </w:rPr>
        <w:t>Nous suivîmes</w:t>
      </w:r>
      <w:r w:rsidR="008D6F52">
        <w:rPr>
          <w:szCs w:val="32"/>
        </w:rPr>
        <w:t xml:space="preserve">, </w:t>
      </w:r>
      <w:r w:rsidRPr="00894396">
        <w:rPr>
          <w:szCs w:val="32"/>
        </w:rPr>
        <w:t>jusqu</w:t>
      </w:r>
      <w:r w:rsidR="008D6F52">
        <w:rPr>
          <w:szCs w:val="32"/>
        </w:rPr>
        <w:t>’</w:t>
      </w:r>
      <w:r w:rsidRPr="00894396">
        <w:rPr>
          <w:szCs w:val="32"/>
        </w:rPr>
        <w:t>aux précipices de leurs sources</w:t>
      </w:r>
      <w:r w:rsidR="008D6F52">
        <w:rPr>
          <w:szCs w:val="32"/>
        </w:rPr>
        <w:t xml:space="preserve">, </w:t>
      </w:r>
      <w:r w:rsidRPr="00894396">
        <w:rPr>
          <w:szCs w:val="32"/>
        </w:rPr>
        <w:t>les vallées inférieures</w:t>
      </w:r>
      <w:r w:rsidR="008D6F52">
        <w:rPr>
          <w:szCs w:val="32"/>
        </w:rPr>
        <w:t xml:space="preserve">. </w:t>
      </w:r>
      <w:r w:rsidRPr="00894396">
        <w:rPr>
          <w:szCs w:val="32"/>
        </w:rPr>
        <w:t>La chevauchée n</w:t>
      </w:r>
      <w:r w:rsidR="008D6F52">
        <w:rPr>
          <w:szCs w:val="32"/>
        </w:rPr>
        <w:t>’</w:t>
      </w:r>
      <w:r w:rsidRPr="00894396">
        <w:rPr>
          <w:szCs w:val="32"/>
        </w:rPr>
        <w:t>était pas sans danger</w:t>
      </w:r>
      <w:r w:rsidR="008D6F52">
        <w:rPr>
          <w:szCs w:val="32"/>
        </w:rPr>
        <w:t xml:space="preserve">. </w:t>
      </w:r>
      <w:r w:rsidRPr="00894396">
        <w:rPr>
          <w:szCs w:val="32"/>
        </w:rPr>
        <w:t>Une route en corniche sur un mur vertical de basalte contournait des roches en surplomb</w:t>
      </w:r>
      <w:r w:rsidR="008D6F52">
        <w:rPr>
          <w:szCs w:val="32"/>
        </w:rPr>
        <w:t xml:space="preserve">, </w:t>
      </w:r>
      <w:r w:rsidRPr="00894396">
        <w:rPr>
          <w:szCs w:val="32"/>
        </w:rPr>
        <w:t>et finit par nous faire émerger de la pénombre d</w:t>
      </w:r>
      <w:r w:rsidR="008D6F52">
        <w:rPr>
          <w:szCs w:val="32"/>
        </w:rPr>
        <w:t>’</w:t>
      </w:r>
      <w:r w:rsidRPr="00894396">
        <w:rPr>
          <w:szCs w:val="32"/>
        </w:rPr>
        <w:t>une gorge profonde</w:t>
      </w:r>
      <w:r w:rsidR="008D6F52">
        <w:rPr>
          <w:szCs w:val="32"/>
        </w:rPr>
        <w:t xml:space="preserve">, </w:t>
      </w:r>
      <w:r w:rsidRPr="00894396">
        <w:rPr>
          <w:szCs w:val="32"/>
        </w:rPr>
        <w:t xml:space="preserve">pour déboucher sur le plateau de </w:t>
      </w:r>
      <w:proofErr w:type="spellStart"/>
      <w:r w:rsidRPr="00894396">
        <w:rPr>
          <w:szCs w:val="32"/>
        </w:rPr>
        <w:t>Pequeña</w:t>
      </w:r>
      <w:proofErr w:type="spellEnd"/>
      <w:r w:rsidR="008D6F52">
        <w:rPr>
          <w:szCs w:val="32"/>
        </w:rPr>
        <w:t>.</w:t>
      </w:r>
    </w:p>
    <w:p w14:paraId="4FB0C378" w14:textId="77777777" w:rsidR="008D6F52" w:rsidRDefault="00000000" w:rsidP="008D6F52">
      <w:pPr>
        <w:rPr>
          <w:szCs w:val="32"/>
        </w:rPr>
      </w:pPr>
      <w:r w:rsidRPr="00894396">
        <w:rPr>
          <w:szCs w:val="32"/>
        </w:rPr>
        <w:t>C</w:t>
      </w:r>
      <w:r w:rsidR="008D6F52">
        <w:rPr>
          <w:szCs w:val="32"/>
        </w:rPr>
        <w:t>’</w:t>
      </w:r>
      <w:r w:rsidRPr="00894396">
        <w:rPr>
          <w:szCs w:val="32"/>
        </w:rPr>
        <w:t>était une plaine d</w:t>
      </w:r>
      <w:r w:rsidR="008D6F52">
        <w:rPr>
          <w:szCs w:val="32"/>
        </w:rPr>
        <w:t>’</w:t>
      </w:r>
      <w:r w:rsidRPr="00894396">
        <w:rPr>
          <w:szCs w:val="32"/>
        </w:rPr>
        <w:t>herbe verte et nette</w:t>
      </w:r>
      <w:r w:rsidR="008D6F52">
        <w:rPr>
          <w:szCs w:val="32"/>
        </w:rPr>
        <w:t xml:space="preserve">, </w:t>
      </w:r>
      <w:r w:rsidRPr="00894396">
        <w:rPr>
          <w:szCs w:val="32"/>
        </w:rPr>
        <w:t>semée de minces buissons fleuris</w:t>
      </w:r>
      <w:r w:rsidR="008D6F52">
        <w:rPr>
          <w:szCs w:val="32"/>
        </w:rPr>
        <w:t xml:space="preserve"> ; </w:t>
      </w:r>
      <w:r w:rsidRPr="00894396">
        <w:rPr>
          <w:szCs w:val="32"/>
        </w:rPr>
        <w:t>très haut au-dessus de nos têtes</w:t>
      </w:r>
      <w:r w:rsidR="008D6F52">
        <w:rPr>
          <w:szCs w:val="32"/>
        </w:rPr>
        <w:t xml:space="preserve">, </w:t>
      </w:r>
      <w:r w:rsidRPr="00894396">
        <w:rPr>
          <w:szCs w:val="32"/>
        </w:rPr>
        <w:t>des flaques de neige brillaient dans les crevasses et les replis de grands pans de roches</w:t>
      </w:r>
      <w:r w:rsidR="008D6F52">
        <w:rPr>
          <w:szCs w:val="32"/>
        </w:rPr>
        <w:t xml:space="preserve">. </w:t>
      </w:r>
      <w:r w:rsidRPr="00894396">
        <w:rPr>
          <w:szCs w:val="32"/>
        </w:rPr>
        <w:t>Le petit lac était rond comme un œil grand ouvert</w:t>
      </w:r>
      <w:r w:rsidR="008D6F52">
        <w:rPr>
          <w:szCs w:val="32"/>
        </w:rPr>
        <w:t xml:space="preserve">. </w:t>
      </w:r>
      <w:r w:rsidRPr="00894396">
        <w:rPr>
          <w:szCs w:val="32"/>
        </w:rPr>
        <w:t>La garnison du fort faisait rentrer son troupeau de bétail</w:t>
      </w:r>
      <w:r w:rsidR="008D6F52">
        <w:rPr>
          <w:szCs w:val="32"/>
        </w:rPr>
        <w:t xml:space="preserve">, </w:t>
      </w:r>
      <w:r w:rsidRPr="00894396">
        <w:rPr>
          <w:szCs w:val="32"/>
        </w:rPr>
        <w:t>quand nous débouchâmes dans la plaine</w:t>
      </w:r>
      <w:r w:rsidR="008D6F52">
        <w:rPr>
          <w:szCs w:val="32"/>
        </w:rPr>
        <w:t xml:space="preserve">. </w:t>
      </w:r>
      <w:r w:rsidRPr="00894396">
        <w:rPr>
          <w:szCs w:val="32"/>
        </w:rPr>
        <w:t xml:space="preserve">Les lourdes </w:t>
      </w:r>
      <w:r w:rsidRPr="00894396">
        <w:rPr>
          <w:szCs w:val="32"/>
        </w:rPr>
        <w:lastRenderedPageBreak/>
        <w:t xml:space="preserve">portes vite </w:t>
      </w:r>
      <w:proofErr w:type="spellStart"/>
      <w:r w:rsidRPr="00894396">
        <w:rPr>
          <w:szCs w:val="32"/>
        </w:rPr>
        <w:t>re-poussées</w:t>
      </w:r>
      <w:proofErr w:type="spellEnd"/>
      <w:r w:rsidR="008D6F52">
        <w:rPr>
          <w:szCs w:val="32"/>
        </w:rPr>
        <w:t xml:space="preserve">, </w:t>
      </w:r>
      <w:r w:rsidRPr="00894396">
        <w:rPr>
          <w:szCs w:val="32"/>
        </w:rPr>
        <w:t>nous laissèrent voir pourtant</w:t>
      </w:r>
      <w:r w:rsidR="008D6F52">
        <w:rPr>
          <w:szCs w:val="32"/>
        </w:rPr>
        <w:t xml:space="preserve">, </w:t>
      </w:r>
      <w:r w:rsidRPr="00894396">
        <w:rPr>
          <w:szCs w:val="32"/>
        </w:rPr>
        <w:t>par-dessus les larges piquets pointus et noircis de l</w:t>
      </w:r>
      <w:r w:rsidR="008D6F52">
        <w:rPr>
          <w:szCs w:val="32"/>
        </w:rPr>
        <w:t>’</w:t>
      </w:r>
      <w:r w:rsidRPr="00894396">
        <w:rPr>
          <w:szCs w:val="32"/>
        </w:rPr>
        <w:t>enceinte carrée</w:t>
      </w:r>
      <w:r w:rsidR="008D6F52">
        <w:rPr>
          <w:szCs w:val="32"/>
        </w:rPr>
        <w:t xml:space="preserve">, </w:t>
      </w:r>
      <w:r w:rsidRPr="00894396">
        <w:rPr>
          <w:szCs w:val="32"/>
        </w:rPr>
        <w:t>les toits de chaume de huttes qui semblaient désertes</w:t>
      </w:r>
      <w:r w:rsidR="008D6F52">
        <w:rPr>
          <w:szCs w:val="32"/>
        </w:rPr>
        <w:t xml:space="preserve">, </w:t>
      </w:r>
      <w:r w:rsidRPr="00894396">
        <w:rPr>
          <w:szCs w:val="32"/>
        </w:rPr>
        <w:t>vides</w:t>
      </w:r>
      <w:r w:rsidR="008D6F52">
        <w:rPr>
          <w:szCs w:val="32"/>
        </w:rPr>
        <w:t xml:space="preserve">, </w:t>
      </w:r>
      <w:r w:rsidRPr="00894396">
        <w:rPr>
          <w:szCs w:val="32"/>
        </w:rPr>
        <w:t>sans une âme</w:t>
      </w:r>
      <w:r w:rsidR="008D6F52">
        <w:rPr>
          <w:szCs w:val="32"/>
        </w:rPr>
        <w:t>.</w:t>
      </w:r>
    </w:p>
    <w:p w14:paraId="4E2BC5AD" w14:textId="6945EBC6" w:rsidR="008D6F52" w:rsidRDefault="00000000" w:rsidP="008D6F52">
      <w:r w:rsidRPr="00894396">
        <w:rPr>
          <w:szCs w:val="32"/>
        </w:rPr>
        <w:t>À la sommation</w:t>
      </w:r>
      <w:r w:rsidR="008D6F52">
        <w:rPr>
          <w:szCs w:val="32"/>
        </w:rPr>
        <w:t xml:space="preserve">, </w:t>
      </w:r>
      <w:r w:rsidRPr="00894396">
        <w:rPr>
          <w:szCs w:val="32"/>
        </w:rPr>
        <w:t>lancée par un cavalier qui</w:t>
      </w:r>
      <w:r w:rsidR="008D6F52">
        <w:rPr>
          <w:szCs w:val="32"/>
        </w:rPr>
        <w:t xml:space="preserve">, </w:t>
      </w:r>
      <w:r w:rsidRPr="00894396">
        <w:rPr>
          <w:szCs w:val="32"/>
        </w:rPr>
        <w:t>sur l</w:t>
      </w:r>
      <w:r w:rsidR="008D6F52">
        <w:rPr>
          <w:szCs w:val="32"/>
        </w:rPr>
        <w:t>’</w:t>
      </w:r>
      <w:r w:rsidRPr="00894396">
        <w:rPr>
          <w:szCs w:val="32"/>
        </w:rPr>
        <w:t>ordre de Ruiz</w:t>
      </w:r>
      <w:r w:rsidR="008D6F52">
        <w:rPr>
          <w:szCs w:val="32"/>
        </w:rPr>
        <w:t xml:space="preserve">, </w:t>
      </w:r>
      <w:r w:rsidRPr="00894396">
        <w:rPr>
          <w:szCs w:val="32"/>
        </w:rPr>
        <w:t>s</w:t>
      </w:r>
      <w:r w:rsidR="008D6F52">
        <w:rPr>
          <w:szCs w:val="32"/>
        </w:rPr>
        <w:t>’</w:t>
      </w:r>
      <w:r w:rsidRPr="00894396">
        <w:rPr>
          <w:szCs w:val="32"/>
        </w:rPr>
        <w:t>était intrépidement porté en avant</w:t>
      </w:r>
      <w:r w:rsidR="008D6F52">
        <w:rPr>
          <w:szCs w:val="32"/>
        </w:rPr>
        <w:t xml:space="preserve">, </w:t>
      </w:r>
      <w:r w:rsidRPr="00894396">
        <w:rPr>
          <w:szCs w:val="32"/>
        </w:rPr>
        <w:t>les occupants du fort répondirent par une salve qui fit rouler à terre monture et cavalier</w:t>
      </w:r>
      <w:r w:rsidR="008D6F52">
        <w:rPr>
          <w:szCs w:val="32"/>
        </w:rPr>
        <w:t xml:space="preserve">. </w:t>
      </w:r>
      <w:r w:rsidRPr="00894396">
        <w:rPr>
          <w:szCs w:val="32"/>
        </w:rPr>
        <w:t>J</w:t>
      </w:r>
      <w:r w:rsidR="008D6F52">
        <w:rPr>
          <w:szCs w:val="32"/>
        </w:rPr>
        <w:t>’</w:t>
      </w:r>
      <w:r w:rsidRPr="00894396">
        <w:rPr>
          <w:szCs w:val="32"/>
        </w:rPr>
        <w:t>entendis Ruiz grincer des dents près de moi</w:t>
      </w:r>
      <w:r w:rsidR="008D6F52">
        <w:rPr>
          <w:szCs w:val="32"/>
        </w:rPr>
        <w:t>. – « </w:t>
      </w:r>
      <w:r w:rsidRPr="00894396">
        <w:rPr>
          <w:szCs w:val="32"/>
        </w:rPr>
        <w:t>Cela n</w:t>
      </w:r>
      <w:r w:rsidR="008D6F52">
        <w:rPr>
          <w:szCs w:val="32"/>
        </w:rPr>
        <w:t>’</w:t>
      </w:r>
      <w:r w:rsidRPr="00894396">
        <w:rPr>
          <w:szCs w:val="32"/>
        </w:rPr>
        <w:t>a pas d</w:t>
      </w:r>
      <w:r w:rsidR="008D6F52">
        <w:rPr>
          <w:szCs w:val="32"/>
        </w:rPr>
        <w:t>’</w:t>
      </w:r>
      <w:r w:rsidRPr="00894396">
        <w:rPr>
          <w:szCs w:val="32"/>
        </w:rPr>
        <w:t>importance</w:t>
      </w:r>
      <w:r w:rsidR="008D6F52">
        <w:rPr>
          <w:szCs w:val="32"/>
        </w:rPr>
        <w:t xml:space="preserve"> », </w:t>
      </w:r>
      <w:r w:rsidRPr="00894396">
        <w:rPr>
          <w:szCs w:val="32"/>
        </w:rPr>
        <w:t>fit-il</w:t>
      </w:r>
      <w:r w:rsidR="008D6F52">
        <w:rPr>
          <w:szCs w:val="32"/>
        </w:rPr>
        <w:t>. « </w:t>
      </w:r>
      <w:r w:rsidRPr="00894396">
        <w:rPr>
          <w:szCs w:val="32"/>
        </w:rPr>
        <w:t>À votre tour</w:t>
      </w:r>
      <w:r w:rsidR="008D6F52">
        <w:rPr>
          <w:szCs w:val="32"/>
        </w:rPr>
        <w:t>. »</w:t>
      </w:r>
    </w:p>
    <w:p w14:paraId="17B1CFDF" w14:textId="77777777" w:rsidR="008D6F52" w:rsidRDefault="00000000" w:rsidP="008D6F52">
      <w:pPr>
        <w:rPr>
          <w:szCs w:val="32"/>
        </w:rPr>
      </w:pPr>
      <w:r w:rsidRPr="00894396">
        <w:rPr>
          <w:szCs w:val="32"/>
        </w:rPr>
        <w:t>Pour usés et fripés qu</w:t>
      </w:r>
      <w:r w:rsidR="008D6F52">
        <w:rPr>
          <w:szCs w:val="32"/>
        </w:rPr>
        <w:t>’</w:t>
      </w:r>
      <w:r w:rsidRPr="00894396">
        <w:rPr>
          <w:szCs w:val="32"/>
        </w:rPr>
        <w:t>en fussent les lambeaux</w:t>
      </w:r>
      <w:r w:rsidR="008D6F52">
        <w:rPr>
          <w:szCs w:val="32"/>
        </w:rPr>
        <w:t xml:space="preserve">, </w:t>
      </w:r>
      <w:r w:rsidRPr="00894396">
        <w:rPr>
          <w:szCs w:val="32"/>
        </w:rPr>
        <w:t>les vestiges de mon uniforme furent reconnus</w:t>
      </w:r>
      <w:r w:rsidR="008D6F52">
        <w:rPr>
          <w:szCs w:val="32"/>
        </w:rPr>
        <w:t xml:space="preserve">, </w:t>
      </w:r>
      <w:r w:rsidRPr="00894396">
        <w:rPr>
          <w:szCs w:val="32"/>
        </w:rPr>
        <w:t>et les assiégés me laissèrent approcher à portée de l</w:t>
      </w:r>
      <w:r w:rsidR="008D6F52">
        <w:rPr>
          <w:szCs w:val="32"/>
        </w:rPr>
        <w:t>’</w:t>
      </w:r>
      <w:r w:rsidRPr="00894396">
        <w:rPr>
          <w:szCs w:val="32"/>
        </w:rPr>
        <w:t>oreille</w:t>
      </w:r>
      <w:r w:rsidR="008D6F52">
        <w:rPr>
          <w:szCs w:val="32"/>
        </w:rPr>
        <w:t xml:space="preserve"> ; </w:t>
      </w:r>
      <w:r w:rsidRPr="00894396">
        <w:rPr>
          <w:szCs w:val="32"/>
        </w:rPr>
        <w:t>mais je dus attendre qu</w:t>
      </w:r>
      <w:r w:rsidR="008D6F52">
        <w:rPr>
          <w:szCs w:val="32"/>
        </w:rPr>
        <w:t>’</w:t>
      </w:r>
      <w:r w:rsidRPr="00894396">
        <w:rPr>
          <w:szCs w:val="32"/>
        </w:rPr>
        <w:t>une voix qui lançait par une meurtrière des clameurs de joie et d</w:t>
      </w:r>
      <w:r w:rsidR="008D6F52">
        <w:rPr>
          <w:szCs w:val="32"/>
        </w:rPr>
        <w:t>’</w:t>
      </w:r>
      <w:r w:rsidRPr="00894396">
        <w:rPr>
          <w:szCs w:val="32"/>
        </w:rPr>
        <w:t>étonnement me laissât placer un mot</w:t>
      </w:r>
      <w:r w:rsidR="008D6F52">
        <w:rPr>
          <w:szCs w:val="32"/>
        </w:rPr>
        <w:t xml:space="preserve">. </w:t>
      </w:r>
      <w:r w:rsidRPr="00894396">
        <w:rPr>
          <w:szCs w:val="32"/>
        </w:rPr>
        <w:t>C</w:t>
      </w:r>
      <w:r w:rsidR="008D6F52">
        <w:rPr>
          <w:szCs w:val="32"/>
        </w:rPr>
        <w:t>’</w:t>
      </w:r>
      <w:r w:rsidRPr="00894396">
        <w:rPr>
          <w:szCs w:val="32"/>
        </w:rPr>
        <w:t xml:space="preserve">était la voix du major </w:t>
      </w:r>
      <w:proofErr w:type="spellStart"/>
      <w:r w:rsidRPr="00894396">
        <w:rPr>
          <w:szCs w:val="32"/>
        </w:rPr>
        <w:t>Pajol</w:t>
      </w:r>
      <w:proofErr w:type="spellEnd"/>
      <w:r w:rsidR="008D6F52">
        <w:rPr>
          <w:szCs w:val="32"/>
        </w:rPr>
        <w:t xml:space="preserve">, </w:t>
      </w:r>
      <w:r w:rsidRPr="00894396">
        <w:rPr>
          <w:szCs w:val="32"/>
        </w:rPr>
        <w:t>un vieil ami à moi qui</w:t>
      </w:r>
      <w:r w:rsidR="008D6F52">
        <w:rPr>
          <w:szCs w:val="32"/>
        </w:rPr>
        <w:t xml:space="preserve">, </w:t>
      </w:r>
      <w:r w:rsidRPr="00894396">
        <w:rPr>
          <w:szCs w:val="32"/>
        </w:rPr>
        <w:t>comme d</w:t>
      </w:r>
      <w:r w:rsidR="008D6F52">
        <w:rPr>
          <w:szCs w:val="32"/>
        </w:rPr>
        <w:t>’</w:t>
      </w:r>
      <w:r w:rsidRPr="00894396">
        <w:rPr>
          <w:szCs w:val="32"/>
        </w:rPr>
        <w:t>autres camarades</w:t>
      </w:r>
      <w:r w:rsidR="008D6F52">
        <w:rPr>
          <w:szCs w:val="32"/>
        </w:rPr>
        <w:t xml:space="preserve">, </w:t>
      </w:r>
      <w:r w:rsidRPr="00894396">
        <w:rPr>
          <w:szCs w:val="32"/>
        </w:rPr>
        <w:t>me croyait tué depuis beau temps</w:t>
      </w:r>
      <w:r w:rsidR="008D6F52">
        <w:rPr>
          <w:szCs w:val="32"/>
        </w:rPr>
        <w:t>.</w:t>
      </w:r>
    </w:p>
    <w:p w14:paraId="6BB03377" w14:textId="4B47AC82" w:rsidR="008D6F52" w:rsidRDefault="008D6F52" w:rsidP="008D6F52">
      <w:r>
        <w:t>— </w:t>
      </w:r>
      <w:r>
        <w:rPr>
          <w:szCs w:val="32"/>
        </w:rPr>
        <w:t>« </w:t>
      </w:r>
      <w:r w:rsidRPr="00894396">
        <w:rPr>
          <w:szCs w:val="32"/>
        </w:rPr>
        <w:t>Pique des deux</w:t>
      </w:r>
      <w:r>
        <w:rPr>
          <w:szCs w:val="32"/>
        </w:rPr>
        <w:t xml:space="preserve">, </w:t>
      </w:r>
      <w:r w:rsidRPr="00894396">
        <w:rPr>
          <w:szCs w:val="32"/>
        </w:rPr>
        <w:t>mon vieux</w:t>
      </w:r>
      <w:r>
        <w:rPr>
          <w:szCs w:val="32"/>
        </w:rPr>
        <w:t xml:space="preserve">, </w:t>
      </w:r>
      <w:r w:rsidRPr="00894396">
        <w:rPr>
          <w:szCs w:val="32"/>
        </w:rPr>
        <w:t>cria-t-il</w:t>
      </w:r>
      <w:r>
        <w:rPr>
          <w:szCs w:val="32"/>
        </w:rPr>
        <w:t xml:space="preserve">, </w:t>
      </w:r>
      <w:r w:rsidRPr="00894396">
        <w:rPr>
          <w:szCs w:val="32"/>
        </w:rPr>
        <w:t>avec fièvre</w:t>
      </w:r>
      <w:r>
        <w:rPr>
          <w:szCs w:val="32"/>
        </w:rPr>
        <w:t xml:space="preserve">. </w:t>
      </w:r>
      <w:r w:rsidRPr="00894396">
        <w:rPr>
          <w:szCs w:val="32"/>
        </w:rPr>
        <w:t>Nous allons t</w:t>
      </w:r>
      <w:r>
        <w:rPr>
          <w:szCs w:val="32"/>
        </w:rPr>
        <w:t>’</w:t>
      </w:r>
      <w:r w:rsidRPr="00894396">
        <w:rPr>
          <w:szCs w:val="32"/>
        </w:rPr>
        <w:t>ouvrir la porte</w:t>
      </w:r>
      <w:r>
        <w:rPr>
          <w:szCs w:val="32"/>
        </w:rPr>
        <w:t>. »</w:t>
      </w:r>
    </w:p>
    <w:p w14:paraId="2413A1F9" w14:textId="77777777" w:rsidR="008D6F52" w:rsidRDefault="00000000" w:rsidP="008D6F52">
      <w:pPr>
        <w:rPr>
          <w:szCs w:val="32"/>
        </w:rPr>
      </w:pPr>
      <w:r w:rsidRPr="00894396">
        <w:rPr>
          <w:szCs w:val="32"/>
        </w:rPr>
        <w:t>Je laissai tomber les rênes et secouai la tête</w:t>
      </w:r>
      <w:r w:rsidR="008D6F52">
        <w:rPr>
          <w:szCs w:val="32"/>
        </w:rPr>
        <w:t>. – « </w:t>
      </w:r>
      <w:r w:rsidRPr="00894396">
        <w:rPr>
          <w:szCs w:val="32"/>
        </w:rPr>
        <w:t>Je suis prisonnier sur parole</w:t>
      </w:r>
      <w:r w:rsidR="008D6F52">
        <w:rPr>
          <w:szCs w:val="32"/>
        </w:rPr>
        <w:t xml:space="preserve"> », </w:t>
      </w:r>
      <w:r w:rsidRPr="00894396">
        <w:rPr>
          <w:szCs w:val="32"/>
        </w:rPr>
        <w:t>répliquai-je</w:t>
      </w:r>
      <w:r w:rsidR="008D6F52">
        <w:rPr>
          <w:szCs w:val="32"/>
        </w:rPr>
        <w:t>.</w:t>
      </w:r>
    </w:p>
    <w:p w14:paraId="5C305EAC" w14:textId="77777777" w:rsidR="008D6F52" w:rsidRDefault="008D6F52" w:rsidP="008D6F52">
      <w:pPr>
        <w:rPr>
          <w:szCs w:val="32"/>
        </w:rPr>
      </w:pPr>
      <w:r>
        <w:t>— </w:t>
      </w:r>
      <w:r>
        <w:rPr>
          <w:szCs w:val="32"/>
        </w:rPr>
        <w:t>« </w:t>
      </w:r>
      <w:r w:rsidRPr="00894396">
        <w:rPr>
          <w:szCs w:val="32"/>
        </w:rPr>
        <w:t>Prisonnier sur parole d</w:t>
      </w:r>
      <w:r>
        <w:rPr>
          <w:szCs w:val="32"/>
        </w:rPr>
        <w:t>’</w:t>
      </w:r>
      <w:r w:rsidRPr="00894396">
        <w:rPr>
          <w:szCs w:val="32"/>
        </w:rPr>
        <w:t>un homme de cette espèce</w:t>
      </w:r>
      <w:r>
        <w:rPr>
          <w:szCs w:val="32"/>
        </w:rPr>
        <w:t> ! »</w:t>
      </w:r>
      <w:r w:rsidRPr="00894396">
        <w:rPr>
          <w:szCs w:val="32"/>
        </w:rPr>
        <w:t xml:space="preserve"> répliqua-t-il</w:t>
      </w:r>
      <w:r>
        <w:rPr>
          <w:szCs w:val="32"/>
        </w:rPr>
        <w:t xml:space="preserve">, </w:t>
      </w:r>
      <w:r w:rsidRPr="00894396">
        <w:rPr>
          <w:szCs w:val="32"/>
        </w:rPr>
        <w:t>avec un dégoût profond</w:t>
      </w:r>
      <w:r>
        <w:rPr>
          <w:szCs w:val="32"/>
        </w:rPr>
        <w:t>.</w:t>
      </w:r>
    </w:p>
    <w:p w14:paraId="6E5E159D" w14:textId="203995B1" w:rsidR="008D6F52" w:rsidRDefault="008D6F52" w:rsidP="008D6F52">
      <w:r>
        <w:t>— </w:t>
      </w:r>
      <w:r>
        <w:rPr>
          <w:szCs w:val="32"/>
        </w:rPr>
        <w:t>« </w:t>
      </w:r>
      <w:r w:rsidRPr="00894396">
        <w:rPr>
          <w:szCs w:val="32"/>
        </w:rPr>
        <w:t>Il vous promet la vie sauve</w:t>
      </w:r>
      <w:r>
        <w:rPr>
          <w:szCs w:val="32"/>
        </w:rPr>
        <w:t>. »</w:t>
      </w:r>
    </w:p>
    <w:p w14:paraId="61C56486" w14:textId="1265D1FC" w:rsidR="008D6F52" w:rsidRDefault="008D6F52" w:rsidP="008D6F52">
      <w:r>
        <w:t>— </w:t>
      </w:r>
      <w:r>
        <w:rPr>
          <w:szCs w:val="32"/>
        </w:rPr>
        <w:t>« </w:t>
      </w:r>
      <w:r w:rsidRPr="00894396">
        <w:rPr>
          <w:szCs w:val="32"/>
        </w:rPr>
        <w:t>Notre vie est à nous</w:t>
      </w:r>
      <w:r>
        <w:rPr>
          <w:szCs w:val="32"/>
        </w:rPr>
        <w:t xml:space="preserve">. </w:t>
      </w:r>
      <w:r w:rsidRPr="00894396">
        <w:rPr>
          <w:szCs w:val="32"/>
        </w:rPr>
        <w:t>Et c</w:t>
      </w:r>
      <w:r>
        <w:rPr>
          <w:szCs w:val="32"/>
        </w:rPr>
        <w:t>’</w:t>
      </w:r>
      <w:r w:rsidRPr="00894396">
        <w:rPr>
          <w:szCs w:val="32"/>
        </w:rPr>
        <w:t>est toi</w:t>
      </w:r>
      <w:r>
        <w:rPr>
          <w:szCs w:val="32"/>
        </w:rPr>
        <w:t xml:space="preserve">, </w:t>
      </w:r>
      <w:proofErr w:type="spellStart"/>
      <w:r w:rsidRPr="00894396">
        <w:rPr>
          <w:szCs w:val="32"/>
        </w:rPr>
        <w:t>Santierra</w:t>
      </w:r>
      <w:proofErr w:type="spellEnd"/>
      <w:r>
        <w:rPr>
          <w:szCs w:val="32"/>
        </w:rPr>
        <w:t xml:space="preserve">, </w:t>
      </w:r>
      <w:r w:rsidRPr="00894396">
        <w:rPr>
          <w:szCs w:val="32"/>
        </w:rPr>
        <w:t xml:space="preserve">qui nous conseilles de nous rendre à ce </w:t>
      </w:r>
      <w:proofErr w:type="spellStart"/>
      <w:r w:rsidRPr="00894396">
        <w:rPr>
          <w:i/>
          <w:iCs/>
          <w:szCs w:val="32"/>
        </w:rPr>
        <w:t>rastrero</w:t>
      </w:r>
      <w:proofErr w:type="spellEnd"/>
      <w:r>
        <w:rPr>
          <w:i/>
          <w:iCs/>
          <w:szCs w:val="32"/>
        </w:rPr>
        <w:t> ? »</w:t>
      </w:r>
    </w:p>
    <w:p w14:paraId="7A254515" w14:textId="07731E89" w:rsidR="008D6F52" w:rsidRDefault="008D6F52" w:rsidP="008D6F52">
      <w:r>
        <w:t>— </w:t>
      </w:r>
      <w:r>
        <w:rPr>
          <w:szCs w:val="32"/>
        </w:rPr>
        <w:t>« </w:t>
      </w:r>
      <w:r w:rsidRPr="00894396">
        <w:rPr>
          <w:szCs w:val="32"/>
        </w:rPr>
        <w:t>Non</w:t>
      </w:r>
      <w:r>
        <w:rPr>
          <w:szCs w:val="32"/>
        </w:rPr>
        <w:t xml:space="preserve"> ! </w:t>
      </w:r>
      <w:r w:rsidRPr="00894396">
        <w:rPr>
          <w:szCs w:val="32"/>
        </w:rPr>
        <w:t>criai-je</w:t>
      </w:r>
      <w:r>
        <w:rPr>
          <w:szCs w:val="32"/>
        </w:rPr>
        <w:t xml:space="preserve">. </w:t>
      </w:r>
      <w:r w:rsidRPr="00894396">
        <w:rPr>
          <w:szCs w:val="32"/>
        </w:rPr>
        <w:t>Mais il veut sa femme et son enfant</w:t>
      </w:r>
      <w:r>
        <w:rPr>
          <w:szCs w:val="32"/>
        </w:rPr>
        <w:t xml:space="preserve">, </w:t>
      </w:r>
      <w:r w:rsidRPr="00894396">
        <w:rPr>
          <w:szCs w:val="32"/>
        </w:rPr>
        <w:t>et peut vous couper l</w:t>
      </w:r>
      <w:r>
        <w:rPr>
          <w:szCs w:val="32"/>
        </w:rPr>
        <w:t>’</w:t>
      </w:r>
      <w:r w:rsidRPr="00894396">
        <w:rPr>
          <w:szCs w:val="32"/>
        </w:rPr>
        <w:t>eau</w:t>
      </w:r>
      <w:r>
        <w:rPr>
          <w:szCs w:val="32"/>
        </w:rPr>
        <w:t>. »</w:t>
      </w:r>
    </w:p>
    <w:p w14:paraId="0795BFBA" w14:textId="1D03249B" w:rsidR="008D6F52" w:rsidRDefault="008D6F52" w:rsidP="008D6F52">
      <w:r>
        <w:lastRenderedPageBreak/>
        <w:t>— </w:t>
      </w:r>
      <w:r>
        <w:rPr>
          <w:szCs w:val="32"/>
        </w:rPr>
        <w:t>« </w:t>
      </w:r>
      <w:r w:rsidRPr="00894396">
        <w:rPr>
          <w:szCs w:val="32"/>
        </w:rPr>
        <w:t>C</w:t>
      </w:r>
      <w:r>
        <w:rPr>
          <w:szCs w:val="32"/>
        </w:rPr>
        <w:t>’</w:t>
      </w:r>
      <w:r w:rsidRPr="00894396">
        <w:rPr>
          <w:szCs w:val="32"/>
        </w:rPr>
        <w:t>est elle</w:t>
      </w:r>
      <w:r>
        <w:rPr>
          <w:szCs w:val="32"/>
        </w:rPr>
        <w:t xml:space="preserve">, </w:t>
      </w:r>
      <w:r w:rsidRPr="00894396">
        <w:rPr>
          <w:szCs w:val="32"/>
        </w:rPr>
        <w:t>alors</w:t>
      </w:r>
      <w:r>
        <w:rPr>
          <w:szCs w:val="32"/>
        </w:rPr>
        <w:t xml:space="preserve">, </w:t>
      </w:r>
      <w:r w:rsidRPr="00894396">
        <w:rPr>
          <w:szCs w:val="32"/>
        </w:rPr>
        <w:t>qui sera la première à souffrir</w:t>
      </w:r>
      <w:r>
        <w:rPr>
          <w:szCs w:val="32"/>
        </w:rPr>
        <w:t xml:space="preserve">. </w:t>
      </w:r>
      <w:r w:rsidRPr="00894396">
        <w:rPr>
          <w:szCs w:val="32"/>
        </w:rPr>
        <w:t>Dis-le-lui</w:t>
      </w:r>
      <w:r>
        <w:rPr>
          <w:szCs w:val="32"/>
        </w:rPr>
        <w:t xml:space="preserve">. </w:t>
      </w:r>
      <w:r w:rsidRPr="00894396">
        <w:rPr>
          <w:szCs w:val="32"/>
        </w:rPr>
        <w:t>Écoute</w:t>
      </w:r>
      <w:r>
        <w:rPr>
          <w:szCs w:val="32"/>
        </w:rPr>
        <w:t xml:space="preserve"> ; </w:t>
      </w:r>
      <w:r w:rsidRPr="00894396">
        <w:rPr>
          <w:szCs w:val="32"/>
        </w:rPr>
        <w:t>tout cela est idiot</w:t>
      </w:r>
      <w:r>
        <w:rPr>
          <w:szCs w:val="32"/>
        </w:rPr>
        <w:t xml:space="preserve">, </w:t>
      </w:r>
      <w:r w:rsidRPr="00894396">
        <w:rPr>
          <w:szCs w:val="32"/>
        </w:rPr>
        <w:t>nous allons faire une sortie et nous saisir de ta personne</w:t>
      </w:r>
      <w:r>
        <w:rPr>
          <w:szCs w:val="32"/>
        </w:rPr>
        <w:t>. »</w:t>
      </w:r>
    </w:p>
    <w:p w14:paraId="6E97406F" w14:textId="77777777" w:rsidR="008D6F52" w:rsidRDefault="008D6F52" w:rsidP="008D6F52">
      <w:pPr>
        <w:rPr>
          <w:szCs w:val="32"/>
        </w:rPr>
      </w:pPr>
      <w:r>
        <w:t>— </w:t>
      </w:r>
      <w:r>
        <w:rPr>
          <w:szCs w:val="32"/>
        </w:rPr>
        <w:t>« </w:t>
      </w:r>
      <w:r w:rsidRPr="00894396">
        <w:rPr>
          <w:szCs w:val="32"/>
        </w:rPr>
        <w:t>Vous ne m</w:t>
      </w:r>
      <w:r>
        <w:rPr>
          <w:szCs w:val="32"/>
        </w:rPr>
        <w:t>’</w:t>
      </w:r>
      <w:r w:rsidRPr="00894396">
        <w:rPr>
          <w:szCs w:val="32"/>
        </w:rPr>
        <w:t>attraperez pas vivant</w:t>
      </w:r>
      <w:r>
        <w:rPr>
          <w:szCs w:val="32"/>
        </w:rPr>
        <w:t> ! »</w:t>
      </w:r>
      <w:r w:rsidRPr="00894396">
        <w:rPr>
          <w:szCs w:val="32"/>
        </w:rPr>
        <w:t xml:space="preserve"> répliquai-je avec fermeté</w:t>
      </w:r>
      <w:r>
        <w:rPr>
          <w:szCs w:val="32"/>
        </w:rPr>
        <w:t>.</w:t>
      </w:r>
    </w:p>
    <w:p w14:paraId="288CBDCF" w14:textId="46ACCF3D" w:rsidR="008D6F52" w:rsidRDefault="008D6F52" w:rsidP="008D6F52">
      <w:r>
        <w:t>— </w:t>
      </w:r>
      <w:r>
        <w:rPr>
          <w:szCs w:val="32"/>
        </w:rPr>
        <w:t>« </w:t>
      </w:r>
      <w:r w:rsidRPr="00894396">
        <w:rPr>
          <w:szCs w:val="32"/>
        </w:rPr>
        <w:t>Imbécile</w:t>
      </w:r>
      <w:r>
        <w:rPr>
          <w:szCs w:val="32"/>
        </w:rPr>
        <w:t> ! »</w:t>
      </w:r>
    </w:p>
    <w:p w14:paraId="15603B5A" w14:textId="77777777" w:rsidR="008D6F52" w:rsidRDefault="008D6F52" w:rsidP="008D6F52">
      <w:pPr>
        <w:rPr>
          <w:szCs w:val="32"/>
        </w:rPr>
      </w:pPr>
      <w:r>
        <w:t>— </w:t>
      </w:r>
      <w:r>
        <w:rPr>
          <w:szCs w:val="32"/>
        </w:rPr>
        <w:t>« </w:t>
      </w:r>
      <w:r w:rsidRPr="00894396">
        <w:rPr>
          <w:szCs w:val="32"/>
        </w:rPr>
        <w:t>Pour l</w:t>
      </w:r>
      <w:r>
        <w:rPr>
          <w:szCs w:val="32"/>
        </w:rPr>
        <w:t>’</w:t>
      </w:r>
      <w:r w:rsidRPr="00894396">
        <w:rPr>
          <w:szCs w:val="32"/>
        </w:rPr>
        <w:t>amour de Dieu</w:t>
      </w:r>
      <w:r>
        <w:rPr>
          <w:szCs w:val="32"/>
        </w:rPr>
        <w:t xml:space="preserve">, </w:t>
      </w:r>
      <w:r w:rsidRPr="00894396">
        <w:rPr>
          <w:szCs w:val="32"/>
        </w:rPr>
        <w:t>repris-je vivement</w:t>
      </w:r>
      <w:r>
        <w:rPr>
          <w:szCs w:val="32"/>
        </w:rPr>
        <w:t xml:space="preserve">, </w:t>
      </w:r>
      <w:r w:rsidRPr="00894396">
        <w:rPr>
          <w:szCs w:val="32"/>
        </w:rPr>
        <w:t>n</w:t>
      </w:r>
      <w:r>
        <w:rPr>
          <w:szCs w:val="32"/>
        </w:rPr>
        <w:t>’</w:t>
      </w:r>
      <w:r w:rsidRPr="00894396">
        <w:rPr>
          <w:szCs w:val="32"/>
        </w:rPr>
        <w:t>ouvrez pas la porte</w:t>
      </w:r>
      <w:r>
        <w:rPr>
          <w:szCs w:val="32"/>
        </w:rPr>
        <w:t>. »</w:t>
      </w:r>
      <w:r w:rsidRPr="00894396">
        <w:rPr>
          <w:szCs w:val="32"/>
        </w:rPr>
        <w:t xml:space="preserve"> Et je montrai la multitude des Indiens de </w:t>
      </w:r>
      <w:proofErr w:type="spellStart"/>
      <w:r w:rsidRPr="00894396">
        <w:rPr>
          <w:szCs w:val="32"/>
        </w:rPr>
        <w:t>Peneleo</w:t>
      </w:r>
      <w:proofErr w:type="spellEnd"/>
      <w:r>
        <w:rPr>
          <w:szCs w:val="32"/>
        </w:rPr>
        <w:t xml:space="preserve">, </w:t>
      </w:r>
      <w:r w:rsidRPr="00894396">
        <w:rPr>
          <w:szCs w:val="32"/>
        </w:rPr>
        <w:t>qui couvraient les rives du lac</w:t>
      </w:r>
      <w:r>
        <w:rPr>
          <w:szCs w:val="32"/>
        </w:rPr>
        <w:t>.</w:t>
      </w:r>
    </w:p>
    <w:p w14:paraId="33E79DB6" w14:textId="77777777" w:rsidR="008D6F52" w:rsidRDefault="00000000" w:rsidP="008D6F52">
      <w:pPr>
        <w:rPr>
          <w:szCs w:val="32"/>
        </w:rPr>
      </w:pPr>
      <w:r w:rsidRPr="00894396">
        <w:rPr>
          <w:szCs w:val="32"/>
        </w:rPr>
        <w:t>Jamais je n</w:t>
      </w:r>
      <w:r w:rsidR="008D6F52">
        <w:rPr>
          <w:szCs w:val="32"/>
        </w:rPr>
        <w:t>’</w:t>
      </w:r>
      <w:r w:rsidRPr="00894396">
        <w:rPr>
          <w:szCs w:val="32"/>
        </w:rPr>
        <w:t>avais vu réunis un si grand nombre de ces sauvages</w:t>
      </w:r>
      <w:r w:rsidR="008D6F52">
        <w:rPr>
          <w:szCs w:val="32"/>
        </w:rPr>
        <w:t xml:space="preserve">. </w:t>
      </w:r>
      <w:r w:rsidRPr="00894396">
        <w:rPr>
          <w:szCs w:val="32"/>
        </w:rPr>
        <w:t>Leurs lances étaient serrées comme des brins d</w:t>
      </w:r>
      <w:r w:rsidR="008D6F52">
        <w:rPr>
          <w:szCs w:val="32"/>
        </w:rPr>
        <w:t>’</w:t>
      </w:r>
      <w:r w:rsidRPr="00894396">
        <w:rPr>
          <w:szCs w:val="32"/>
        </w:rPr>
        <w:t>herbe</w:t>
      </w:r>
      <w:r w:rsidR="008D6F52">
        <w:rPr>
          <w:szCs w:val="32"/>
        </w:rPr>
        <w:t xml:space="preserve">, </w:t>
      </w:r>
      <w:r w:rsidRPr="00894396">
        <w:rPr>
          <w:szCs w:val="32"/>
        </w:rPr>
        <w:t>et leurs voix rauques faisaient un bruit immense et confus comme le murmure de la mer</w:t>
      </w:r>
      <w:r w:rsidR="008D6F52">
        <w:rPr>
          <w:szCs w:val="32"/>
        </w:rPr>
        <w:t>.</w:t>
      </w:r>
    </w:p>
    <w:p w14:paraId="560810A5" w14:textId="27D1BA5F" w:rsidR="008D6F52" w:rsidRDefault="00000000" w:rsidP="008D6F52">
      <w:r w:rsidRPr="00894396">
        <w:rPr>
          <w:szCs w:val="32"/>
        </w:rPr>
        <w:t xml:space="preserve">Mon ami </w:t>
      </w:r>
      <w:proofErr w:type="spellStart"/>
      <w:r w:rsidRPr="00894396">
        <w:rPr>
          <w:szCs w:val="32"/>
        </w:rPr>
        <w:t>Pajol</w:t>
      </w:r>
      <w:proofErr w:type="spellEnd"/>
      <w:r w:rsidRPr="00894396">
        <w:rPr>
          <w:szCs w:val="32"/>
        </w:rPr>
        <w:t xml:space="preserve"> jurait comme un possédé</w:t>
      </w:r>
      <w:r w:rsidR="008D6F52">
        <w:rPr>
          <w:szCs w:val="32"/>
        </w:rPr>
        <w:t>. – « </w:t>
      </w:r>
      <w:r w:rsidRPr="00894396">
        <w:rPr>
          <w:szCs w:val="32"/>
        </w:rPr>
        <w:t>Eh bien alors</w:t>
      </w:r>
      <w:r w:rsidR="008D6F52">
        <w:rPr>
          <w:szCs w:val="32"/>
        </w:rPr>
        <w:t xml:space="preserve"> ; </w:t>
      </w:r>
      <w:r w:rsidRPr="00894396">
        <w:rPr>
          <w:szCs w:val="32"/>
        </w:rPr>
        <w:t>va au diable</w:t>
      </w:r>
      <w:r w:rsidR="008D6F52">
        <w:rPr>
          <w:szCs w:val="32"/>
        </w:rPr>
        <w:t> ! »</w:t>
      </w:r>
      <w:r w:rsidRPr="00894396">
        <w:rPr>
          <w:szCs w:val="32"/>
        </w:rPr>
        <w:t xml:space="preserve"> cria-t-il avec exaspération</w:t>
      </w:r>
      <w:r w:rsidR="008D6F52">
        <w:rPr>
          <w:szCs w:val="32"/>
        </w:rPr>
        <w:t xml:space="preserve">. </w:t>
      </w:r>
      <w:r w:rsidRPr="00894396">
        <w:rPr>
          <w:szCs w:val="32"/>
        </w:rPr>
        <w:t>Puis</w:t>
      </w:r>
      <w:r w:rsidR="008D6F52">
        <w:rPr>
          <w:szCs w:val="32"/>
        </w:rPr>
        <w:t xml:space="preserve">, </w:t>
      </w:r>
      <w:r w:rsidRPr="00894396">
        <w:rPr>
          <w:szCs w:val="32"/>
        </w:rPr>
        <w:t>à peine avais-je tourné le dos qu</w:t>
      </w:r>
      <w:r w:rsidR="008D6F52">
        <w:rPr>
          <w:szCs w:val="32"/>
        </w:rPr>
        <w:t>’</w:t>
      </w:r>
      <w:r w:rsidRPr="00894396">
        <w:rPr>
          <w:szCs w:val="32"/>
        </w:rPr>
        <w:t>il se repentit et ordonna</w:t>
      </w:r>
      <w:r w:rsidR="008D6F52">
        <w:rPr>
          <w:szCs w:val="32"/>
        </w:rPr>
        <w:t> : – « </w:t>
      </w:r>
      <w:r w:rsidRPr="00894396">
        <w:rPr>
          <w:szCs w:val="32"/>
        </w:rPr>
        <w:t>Abattez-moi le cheval de cet imbécile</w:t>
      </w:r>
      <w:r w:rsidR="008D6F52">
        <w:rPr>
          <w:szCs w:val="32"/>
        </w:rPr>
        <w:t xml:space="preserve">, </w:t>
      </w:r>
      <w:r w:rsidRPr="00894396">
        <w:rPr>
          <w:szCs w:val="32"/>
        </w:rPr>
        <w:t>avant qu</w:t>
      </w:r>
      <w:r w:rsidR="008D6F52">
        <w:rPr>
          <w:szCs w:val="32"/>
        </w:rPr>
        <w:t>’</w:t>
      </w:r>
      <w:r w:rsidRPr="00894396">
        <w:rPr>
          <w:szCs w:val="32"/>
        </w:rPr>
        <w:t>il ne se sauve</w:t>
      </w:r>
      <w:r w:rsidR="008D6F52">
        <w:rPr>
          <w:szCs w:val="32"/>
        </w:rPr>
        <w:t> ! »</w:t>
      </w:r>
    </w:p>
    <w:p w14:paraId="50197110" w14:textId="77777777" w:rsidR="008D6F52" w:rsidRDefault="00000000" w:rsidP="008D6F52">
      <w:pPr>
        <w:rPr>
          <w:szCs w:val="32"/>
        </w:rPr>
      </w:pPr>
      <w:r w:rsidRPr="00894396">
        <w:rPr>
          <w:szCs w:val="32"/>
        </w:rPr>
        <w:t>Il avait de bons tireurs</w:t>
      </w:r>
      <w:r w:rsidR="008D6F52">
        <w:rPr>
          <w:szCs w:val="32"/>
        </w:rPr>
        <w:t xml:space="preserve">. </w:t>
      </w:r>
      <w:r w:rsidRPr="00894396">
        <w:rPr>
          <w:szCs w:val="32"/>
        </w:rPr>
        <w:t>Deux coups retentirent</w:t>
      </w:r>
      <w:r w:rsidR="008D6F52">
        <w:rPr>
          <w:szCs w:val="32"/>
        </w:rPr>
        <w:t xml:space="preserve">, </w:t>
      </w:r>
      <w:r w:rsidRPr="00894396">
        <w:rPr>
          <w:szCs w:val="32"/>
        </w:rPr>
        <w:t>et au moment même où il virait</w:t>
      </w:r>
      <w:r w:rsidR="008D6F52">
        <w:rPr>
          <w:szCs w:val="32"/>
        </w:rPr>
        <w:t xml:space="preserve">, </w:t>
      </w:r>
      <w:r w:rsidRPr="00894396">
        <w:rPr>
          <w:szCs w:val="32"/>
        </w:rPr>
        <w:t>mon cheval trébucha</w:t>
      </w:r>
      <w:r w:rsidR="008D6F52">
        <w:rPr>
          <w:szCs w:val="32"/>
        </w:rPr>
        <w:t xml:space="preserve">, </w:t>
      </w:r>
      <w:r w:rsidRPr="00894396">
        <w:rPr>
          <w:szCs w:val="32"/>
        </w:rPr>
        <w:t>s</w:t>
      </w:r>
      <w:r w:rsidR="008D6F52">
        <w:rPr>
          <w:szCs w:val="32"/>
        </w:rPr>
        <w:t>’</w:t>
      </w:r>
      <w:r w:rsidRPr="00894396">
        <w:rPr>
          <w:szCs w:val="32"/>
        </w:rPr>
        <w:t>abattit et resta immobile</w:t>
      </w:r>
      <w:r w:rsidR="008D6F52">
        <w:rPr>
          <w:szCs w:val="32"/>
        </w:rPr>
        <w:t xml:space="preserve">, </w:t>
      </w:r>
      <w:r w:rsidRPr="00894396">
        <w:rPr>
          <w:szCs w:val="32"/>
        </w:rPr>
        <w:t>comme s</w:t>
      </w:r>
      <w:r w:rsidR="008D6F52">
        <w:rPr>
          <w:szCs w:val="32"/>
        </w:rPr>
        <w:t>’</w:t>
      </w:r>
      <w:r w:rsidRPr="00894396">
        <w:rPr>
          <w:szCs w:val="32"/>
        </w:rPr>
        <w:t>il eût été frappé de la foudre</w:t>
      </w:r>
      <w:r w:rsidR="008D6F52">
        <w:rPr>
          <w:szCs w:val="32"/>
        </w:rPr>
        <w:t xml:space="preserve">. </w:t>
      </w:r>
      <w:r w:rsidRPr="00894396">
        <w:rPr>
          <w:szCs w:val="32"/>
        </w:rPr>
        <w:t>J</w:t>
      </w:r>
      <w:r w:rsidR="008D6F52">
        <w:rPr>
          <w:szCs w:val="32"/>
        </w:rPr>
        <w:t>’</w:t>
      </w:r>
      <w:r w:rsidRPr="00894396">
        <w:rPr>
          <w:szCs w:val="32"/>
        </w:rPr>
        <w:t>avais vidé les étriers et pus me dégager en tombant</w:t>
      </w:r>
      <w:r w:rsidR="008D6F52">
        <w:rPr>
          <w:szCs w:val="32"/>
        </w:rPr>
        <w:t xml:space="preserve">, </w:t>
      </w:r>
      <w:r w:rsidRPr="00894396">
        <w:rPr>
          <w:szCs w:val="32"/>
        </w:rPr>
        <w:t>mais je ne tentai pas de me relever</w:t>
      </w:r>
      <w:r w:rsidR="008D6F52">
        <w:rPr>
          <w:szCs w:val="32"/>
        </w:rPr>
        <w:t xml:space="preserve">, </w:t>
      </w:r>
      <w:r w:rsidRPr="00894396">
        <w:rPr>
          <w:szCs w:val="32"/>
        </w:rPr>
        <w:t>et ils n</w:t>
      </w:r>
      <w:r w:rsidR="008D6F52">
        <w:rPr>
          <w:szCs w:val="32"/>
        </w:rPr>
        <w:t>’</w:t>
      </w:r>
      <w:r w:rsidRPr="00894396">
        <w:rPr>
          <w:szCs w:val="32"/>
        </w:rPr>
        <w:t>osèrent pas non plus venir me saisir</w:t>
      </w:r>
      <w:r w:rsidR="008D6F52">
        <w:rPr>
          <w:szCs w:val="32"/>
        </w:rPr>
        <w:t>.</w:t>
      </w:r>
    </w:p>
    <w:p w14:paraId="30397FC7" w14:textId="77777777" w:rsidR="008D6F52" w:rsidRDefault="00000000" w:rsidP="008D6F52">
      <w:pPr>
        <w:rPr>
          <w:szCs w:val="32"/>
        </w:rPr>
      </w:pPr>
      <w:r w:rsidRPr="00894396">
        <w:rPr>
          <w:szCs w:val="32"/>
        </w:rPr>
        <w:t>Les masses des Indiens avaient commencé l</w:t>
      </w:r>
      <w:r w:rsidR="008D6F52">
        <w:rPr>
          <w:szCs w:val="32"/>
        </w:rPr>
        <w:t>’</w:t>
      </w:r>
      <w:r w:rsidRPr="00894396">
        <w:rPr>
          <w:szCs w:val="32"/>
        </w:rPr>
        <w:t>assaut du fort</w:t>
      </w:r>
      <w:r w:rsidR="008D6F52">
        <w:rPr>
          <w:szCs w:val="32"/>
        </w:rPr>
        <w:t xml:space="preserve">. </w:t>
      </w:r>
      <w:r w:rsidRPr="00894396">
        <w:rPr>
          <w:szCs w:val="32"/>
        </w:rPr>
        <w:t>Groupés par escadrons</w:t>
      </w:r>
      <w:r w:rsidR="008D6F52">
        <w:rPr>
          <w:szCs w:val="32"/>
        </w:rPr>
        <w:t xml:space="preserve">, </w:t>
      </w:r>
      <w:r w:rsidRPr="00894396">
        <w:rPr>
          <w:szCs w:val="32"/>
        </w:rPr>
        <w:t xml:space="preserve">leurs longs </w:t>
      </w:r>
      <w:proofErr w:type="spellStart"/>
      <w:r w:rsidRPr="00894396">
        <w:rPr>
          <w:i/>
          <w:iCs/>
          <w:szCs w:val="32"/>
        </w:rPr>
        <w:t>chusos</w:t>
      </w:r>
      <w:proofErr w:type="spellEnd"/>
      <w:r w:rsidRPr="00894396">
        <w:rPr>
          <w:i/>
          <w:iCs/>
          <w:szCs w:val="32"/>
        </w:rPr>
        <w:t xml:space="preserve"> </w:t>
      </w:r>
      <w:r w:rsidRPr="00894396">
        <w:rPr>
          <w:szCs w:val="32"/>
        </w:rPr>
        <w:t>au vent</w:t>
      </w:r>
      <w:r w:rsidR="008D6F52">
        <w:rPr>
          <w:szCs w:val="32"/>
        </w:rPr>
        <w:t xml:space="preserve">, </w:t>
      </w:r>
      <w:r w:rsidRPr="00894396">
        <w:rPr>
          <w:szCs w:val="32"/>
        </w:rPr>
        <w:t>ils sautaient de selle hors de portée de fusil</w:t>
      </w:r>
      <w:r w:rsidR="008D6F52">
        <w:rPr>
          <w:szCs w:val="32"/>
        </w:rPr>
        <w:t xml:space="preserve">, </w:t>
      </w:r>
      <w:r w:rsidRPr="00894396">
        <w:rPr>
          <w:szCs w:val="32"/>
        </w:rPr>
        <w:t>et rejetaient leurs manteaux de fourrure pour s</w:t>
      </w:r>
      <w:r w:rsidR="008D6F52">
        <w:rPr>
          <w:szCs w:val="32"/>
        </w:rPr>
        <w:t>’</w:t>
      </w:r>
      <w:r w:rsidRPr="00894396">
        <w:rPr>
          <w:szCs w:val="32"/>
        </w:rPr>
        <w:t>avancer nus à l</w:t>
      </w:r>
      <w:r w:rsidR="008D6F52">
        <w:rPr>
          <w:szCs w:val="32"/>
        </w:rPr>
        <w:t>’</w:t>
      </w:r>
      <w:r w:rsidRPr="00894396">
        <w:rPr>
          <w:szCs w:val="32"/>
        </w:rPr>
        <w:t>attaque</w:t>
      </w:r>
      <w:r w:rsidR="008D6F52">
        <w:rPr>
          <w:szCs w:val="32"/>
        </w:rPr>
        <w:t xml:space="preserve">, </w:t>
      </w:r>
      <w:r w:rsidRPr="00894396">
        <w:rPr>
          <w:szCs w:val="32"/>
        </w:rPr>
        <w:t>tapant des pieds et criant en cadence</w:t>
      </w:r>
      <w:r w:rsidR="008D6F52">
        <w:rPr>
          <w:szCs w:val="32"/>
        </w:rPr>
        <w:t xml:space="preserve">. </w:t>
      </w:r>
      <w:r w:rsidRPr="00894396">
        <w:rPr>
          <w:szCs w:val="32"/>
        </w:rPr>
        <w:t>Trois fois</w:t>
      </w:r>
      <w:r w:rsidR="008D6F52">
        <w:rPr>
          <w:szCs w:val="32"/>
        </w:rPr>
        <w:t xml:space="preserve">, </w:t>
      </w:r>
      <w:r w:rsidRPr="00894396">
        <w:rPr>
          <w:szCs w:val="32"/>
        </w:rPr>
        <w:t>une langue de flamme courut le long de la façade du fort sans rompre leur élan fougueux</w:t>
      </w:r>
      <w:r w:rsidR="008D6F52">
        <w:rPr>
          <w:szCs w:val="32"/>
        </w:rPr>
        <w:t xml:space="preserve">. </w:t>
      </w:r>
      <w:r w:rsidRPr="00894396">
        <w:rPr>
          <w:szCs w:val="32"/>
        </w:rPr>
        <w:t xml:space="preserve">Ils parvinrent aux pieds de la palissade en </w:t>
      </w:r>
      <w:r w:rsidRPr="00894396">
        <w:rPr>
          <w:szCs w:val="32"/>
        </w:rPr>
        <w:lastRenderedPageBreak/>
        <w:t>brandissant de larges poignards</w:t>
      </w:r>
      <w:r w:rsidR="008D6F52">
        <w:rPr>
          <w:szCs w:val="32"/>
        </w:rPr>
        <w:t xml:space="preserve">. </w:t>
      </w:r>
      <w:r w:rsidRPr="00894396">
        <w:rPr>
          <w:szCs w:val="32"/>
        </w:rPr>
        <w:t>Heureusement pour les assiégés</w:t>
      </w:r>
      <w:r w:rsidR="008D6F52">
        <w:rPr>
          <w:szCs w:val="32"/>
        </w:rPr>
        <w:t xml:space="preserve">, </w:t>
      </w:r>
      <w:r w:rsidRPr="00894396">
        <w:rPr>
          <w:szCs w:val="32"/>
        </w:rPr>
        <w:t>les poteaux n</w:t>
      </w:r>
      <w:r w:rsidR="008D6F52">
        <w:rPr>
          <w:szCs w:val="32"/>
        </w:rPr>
        <w:t>’</w:t>
      </w:r>
      <w:r w:rsidRPr="00894396">
        <w:rPr>
          <w:szCs w:val="32"/>
        </w:rPr>
        <w:t>étaient pas réunis</w:t>
      </w:r>
      <w:r w:rsidR="008D6F52">
        <w:rPr>
          <w:szCs w:val="32"/>
        </w:rPr>
        <w:t xml:space="preserve">, </w:t>
      </w:r>
      <w:r w:rsidRPr="00894396">
        <w:rPr>
          <w:szCs w:val="32"/>
        </w:rPr>
        <w:t>comme à l</w:t>
      </w:r>
      <w:r w:rsidR="008D6F52">
        <w:rPr>
          <w:szCs w:val="32"/>
        </w:rPr>
        <w:t>’</w:t>
      </w:r>
      <w:r w:rsidRPr="00894396">
        <w:rPr>
          <w:szCs w:val="32"/>
        </w:rPr>
        <w:t>ordinaire</w:t>
      </w:r>
      <w:r w:rsidR="008D6F52">
        <w:rPr>
          <w:szCs w:val="32"/>
        </w:rPr>
        <w:t xml:space="preserve">, </w:t>
      </w:r>
      <w:r w:rsidRPr="00894396">
        <w:rPr>
          <w:szCs w:val="32"/>
        </w:rPr>
        <w:t>par des lanières de cuir</w:t>
      </w:r>
      <w:r w:rsidR="008D6F52">
        <w:rPr>
          <w:szCs w:val="32"/>
        </w:rPr>
        <w:t xml:space="preserve">, </w:t>
      </w:r>
      <w:r w:rsidRPr="00894396">
        <w:rPr>
          <w:szCs w:val="32"/>
        </w:rPr>
        <w:t>mais par de longs clous sur lesquels leurs lames n</w:t>
      </w:r>
      <w:r w:rsidR="008D6F52">
        <w:rPr>
          <w:szCs w:val="32"/>
        </w:rPr>
        <w:t>’</w:t>
      </w:r>
      <w:r w:rsidRPr="00894396">
        <w:rPr>
          <w:szCs w:val="32"/>
        </w:rPr>
        <w:t>eurent pas de prise</w:t>
      </w:r>
      <w:r w:rsidR="008D6F52">
        <w:rPr>
          <w:szCs w:val="32"/>
        </w:rPr>
        <w:t>.</w:t>
      </w:r>
    </w:p>
    <w:p w14:paraId="5F7DE2F9" w14:textId="3A72F567" w:rsidR="008D6F52" w:rsidRDefault="00000000" w:rsidP="008D6F52">
      <w:pPr>
        <w:rPr>
          <w:szCs w:val="32"/>
        </w:rPr>
      </w:pPr>
      <w:r w:rsidRPr="00894396">
        <w:rPr>
          <w:szCs w:val="32"/>
        </w:rPr>
        <w:t>Déconcertés par l</w:t>
      </w:r>
      <w:r w:rsidR="008D6F52">
        <w:rPr>
          <w:szCs w:val="32"/>
        </w:rPr>
        <w:t>’</w:t>
      </w:r>
      <w:r w:rsidRPr="00894396">
        <w:rPr>
          <w:szCs w:val="32"/>
        </w:rPr>
        <w:t>échec de leur méthode habituelle</w:t>
      </w:r>
      <w:r w:rsidR="008D6F52">
        <w:rPr>
          <w:szCs w:val="32"/>
        </w:rPr>
        <w:t xml:space="preserve">, </w:t>
      </w:r>
      <w:r w:rsidRPr="00894396">
        <w:rPr>
          <w:szCs w:val="32"/>
        </w:rPr>
        <w:t>les païens qui avaient si intrépidement marché sous les salves</w:t>
      </w:r>
      <w:r w:rsidR="008D6F52">
        <w:rPr>
          <w:szCs w:val="32"/>
        </w:rPr>
        <w:t xml:space="preserve">, </w:t>
      </w:r>
      <w:r w:rsidRPr="00894396">
        <w:rPr>
          <w:szCs w:val="32"/>
        </w:rPr>
        <w:t>se débandèrent pour fuir en désordre sous la fusillade du fort</w:t>
      </w:r>
      <w:r w:rsidR="008D6F52">
        <w:rPr>
          <w:szCs w:val="32"/>
        </w:rPr>
        <w:t>.</w:t>
      </w:r>
    </w:p>
    <w:p w14:paraId="75D66DEF" w14:textId="77777777" w:rsidR="008D6F52" w:rsidRDefault="00000000" w:rsidP="008D6F52">
      <w:pPr>
        <w:rPr>
          <w:szCs w:val="32"/>
        </w:rPr>
      </w:pPr>
      <w:r w:rsidRPr="00894396">
        <w:rPr>
          <w:szCs w:val="32"/>
        </w:rPr>
        <w:t>À peine m</w:t>
      </w:r>
      <w:r w:rsidR="008D6F52">
        <w:rPr>
          <w:szCs w:val="32"/>
        </w:rPr>
        <w:t>’</w:t>
      </w:r>
      <w:r w:rsidRPr="00894396">
        <w:rPr>
          <w:szCs w:val="32"/>
        </w:rPr>
        <w:t>eurent-ils dépassé que je me levai</w:t>
      </w:r>
      <w:r w:rsidR="008D6F52">
        <w:rPr>
          <w:szCs w:val="32"/>
        </w:rPr>
        <w:t xml:space="preserve">, </w:t>
      </w:r>
      <w:r w:rsidRPr="00894396">
        <w:rPr>
          <w:szCs w:val="32"/>
        </w:rPr>
        <w:t>pour rejoindre Gaspar Ruiz</w:t>
      </w:r>
      <w:r w:rsidR="008D6F52">
        <w:rPr>
          <w:szCs w:val="32"/>
        </w:rPr>
        <w:t xml:space="preserve">, </w:t>
      </w:r>
      <w:r w:rsidRPr="00894396">
        <w:rPr>
          <w:szCs w:val="32"/>
        </w:rPr>
        <w:t>sur une crête basse en saillie au-dessus de la plaine</w:t>
      </w:r>
      <w:r w:rsidR="008D6F52">
        <w:rPr>
          <w:szCs w:val="32"/>
        </w:rPr>
        <w:t xml:space="preserve">. </w:t>
      </w:r>
      <w:r w:rsidRPr="00894396">
        <w:rPr>
          <w:szCs w:val="32"/>
        </w:rPr>
        <w:t>La fusillade de ses soldats avait couvert l</w:t>
      </w:r>
      <w:r w:rsidR="008D6F52">
        <w:rPr>
          <w:szCs w:val="32"/>
        </w:rPr>
        <w:t>’</w:t>
      </w:r>
      <w:r w:rsidRPr="00894396">
        <w:rPr>
          <w:szCs w:val="32"/>
        </w:rPr>
        <w:t>attaque</w:t>
      </w:r>
      <w:r w:rsidR="008D6F52">
        <w:rPr>
          <w:szCs w:val="32"/>
        </w:rPr>
        <w:t xml:space="preserve">, </w:t>
      </w:r>
      <w:r w:rsidRPr="00894396">
        <w:rPr>
          <w:szCs w:val="32"/>
        </w:rPr>
        <w:t>mais sur un geste de lui</w:t>
      </w:r>
      <w:r w:rsidR="008D6F52">
        <w:rPr>
          <w:szCs w:val="32"/>
        </w:rPr>
        <w:t xml:space="preserve">, </w:t>
      </w:r>
      <w:r w:rsidRPr="00894396">
        <w:rPr>
          <w:szCs w:val="32"/>
        </w:rPr>
        <w:t>une trompette lança le signal</w:t>
      </w:r>
      <w:r w:rsidR="008D6F52">
        <w:rPr>
          <w:szCs w:val="32"/>
        </w:rPr>
        <w:t> : « </w:t>
      </w:r>
      <w:r w:rsidRPr="00894396">
        <w:rPr>
          <w:szCs w:val="32"/>
        </w:rPr>
        <w:t>Cessez le feu</w:t>
      </w:r>
      <w:r w:rsidR="008D6F52">
        <w:rPr>
          <w:szCs w:val="32"/>
        </w:rPr>
        <w:t> ! »</w:t>
      </w:r>
      <w:r w:rsidRPr="00894396">
        <w:rPr>
          <w:szCs w:val="32"/>
        </w:rPr>
        <w:t xml:space="preserve"> Nous regardions tous deux en silence l</w:t>
      </w:r>
      <w:r w:rsidR="008D6F52">
        <w:rPr>
          <w:szCs w:val="32"/>
        </w:rPr>
        <w:t>’</w:t>
      </w:r>
      <w:r w:rsidRPr="00894396">
        <w:rPr>
          <w:szCs w:val="32"/>
        </w:rPr>
        <w:t>irrévocable déroute des sauvages</w:t>
      </w:r>
      <w:r w:rsidR="008D6F52">
        <w:rPr>
          <w:szCs w:val="32"/>
        </w:rPr>
        <w:t>.</w:t>
      </w:r>
    </w:p>
    <w:p w14:paraId="60D56999" w14:textId="77777777" w:rsidR="008D6F52" w:rsidRDefault="008D6F52" w:rsidP="008D6F52">
      <w:pPr>
        <w:rPr>
          <w:szCs w:val="32"/>
        </w:rPr>
      </w:pPr>
      <w:r>
        <w:t>— </w:t>
      </w:r>
      <w:r>
        <w:rPr>
          <w:szCs w:val="32"/>
        </w:rPr>
        <w:t>« </w:t>
      </w:r>
      <w:r w:rsidRPr="00894396">
        <w:rPr>
          <w:szCs w:val="32"/>
        </w:rPr>
        <w:t>Il va falloir faire un siège alors</w:t>
      </w:r>
      <w:r>
        <w:rPr>
          <w:szCs w:val="32"/>
        </w:rPr>
        <w:t xml:space="preserve"> », </w:t>
      </w:r>
      <w:r w:rsidRPr="00894396">
        <w:rPr>
          <w:szCs w:val="32"/>
        </w:rPr>
        <w:t>grommela-t-il</w:t>
      </w:r>
      <w:r>
        <w:rPr>
          <w:szCs w:val="32"/>
        </w:rPr>
        <w:t xml:space="preserve">, </w:t>
      </w:r>
      <w:r w:rsidRPr="00894396">
        <w:rPr>
          <w:szCs w:val="32"/>
        </w:rPr>
        <w:t>et je le vis se tordre furtivement les mains</w:t>
      </w:r>
      <w:r>
        <w:rPr>
          <w:szCs w:val="32"/>
        </w:rPr>
        <w:t>.</w:t>
      </w:r>
    </w:p>
    <w:p w14:paraId="38EDA107" w14:textId="77777777" w:rsidR="008D6F52" w:rsidRDefault="00000000" w:rsidP="008D6F52">
      <w:pPr>
        <w:rPr>
          <w:szCs w:val="32"/>
        </w:rPr>
      </w:pPr>
      <w:r w:rsidRPr="00894396">
        <w:rPr>
          <w:szCs w:val="32"/>
        </w:rPr>
        <w:t>De quel siège pouvait-il s</w:t>
      </w:r>
      <w:r w:rsidR="008D6F52">
        <w:rPr>
          <w:szCs w:val="32"/>
        </w:rPr>
        <w:t>’</w:t>
      </w:r>
      <w:r w:rsidRPr="00894396">
        <w:rPr>
          <w:szCs w:val="32"/>
        </w:rPr>
        <w:t>agir</w:t>
      </w:r>
      <w:r w:rsidR="008D6F52">
        <w:rPr>
          <w:szCs w:val="32"/>
        </w:rPr>
        <w:t xml:space="preserve"> ? </w:t>
      </w:r>
      <w:r w:rsidRPr="00894396">
        <w:rPr>
          <w:szCs w:val="32"/>
        </w:rPr>
        <w:t>Je n</w:t>
      </w:r>
      <w:r w:rsidR="008D6F52">
        <w:rPr>
          <w:szCs w:val="32"/>
        </w:rPr>
        <w:t>’</w:t>
      </w:r>
      <w:r w:rsidRPr="00894396">
        <w:rPr>
          <w:szCs w:val="32"/>
        </w:rPr>
        <w:t xml:space="preserve">eus pas besoin de répéter la menace de mon ami </w:t>
      </w:r>
      <w:proofErr w:type="spellStart"/>
      <w:r w:rsidRPr="00894396">
        <w:rPr>
          <w:szCs w:val="32"/>
        </w:rPr>
        <w:t>Pajol</w:t>
      </w:r>
      <w:proofErr w:type="spellEnd"/>
      <w:r w:rsidR="008D6F52">
        <w:rPr>
          <w:szCs w:val="32"/>
        </w:rPr>
        <w:t xml:space="preserve"> ; </w:t>
      </w:r>
      <w:r w:rsidRPr="00894396">
        <w:rPr>
          <w:szCs w:val="32"/>
        </w:rPr>
        <w:t>il n</w:t>
      </w:r>
      <w:r w:rsidR="008D6F52">
        <w:rPr>
          <w:szCs w:val="32"/>
        </w:rPr>
        <w:t>’</w:t>
      </w:r>
      <w:r w:rsidRPr="00894396">
        <w:rPr>
          <w:szCs w:val="32"/>
        </w:rPr>
        <w:t>osait pas couper l</w:t>
      </w:r>
      <w:r w:rsidR="008D6F52">
        <w:rPr>
          <w:szCs w:val="32"/>
        </w:rPr>
        <w:t>’</w:t>
      </w:r>
      <w:r w:rsidRPr="00894396">
        <w:rPr>
          <w:szCs w:val="32"/>
        </w:rPr>
        <w:t>eau des assiégés</w:t>
      </w:r>
      <w:r w:rsidR="008D6F52">
        <w:rPr>
          <w:szCs w:val="32"/>
        </w:rPr>
        <w:t xml:space="preserve">. </w:t>
      </w:r>
      <w:r w:rsidRPr="00894396">
        <w:rPr>
          <w:szCs w:val="32"/>
        </w:rPr>
        <w:t>Et ils avaient des vivres en abondance</w:t>
      </w:r>
      <w:r w:rsidR="008D6F52">
        <w:rPr>
          <w:szCs w:val="32"/>
        </w:rPr>
        <w:t xml:space="preserve">. </w:t>
      </w:r>
      <w:r w:rsidRPr="00894396">
        <w:rPr>
          <w:szCs w:val="32"/>
        </w:rPr>
        <w:t>S</w:t>
      </w:r>
      <w:r w:rsidR="008D6F52">
        <w:rPr>
          <w:szCs w:val="32"/>
        </w:rPr>
        <w:t>’</w:t>
      </w:r>
      <w:r w:rsidRPr="00894396">
        <w:rPr>
          <w:szCs w:val="32"/>
        </w:rPr>
        <w:t>ils en avaient été à court</w:t>
      </w:r>
      <w:r w:rsidR="008D6F52">
        <w:rPr>
          <w:szCs w:val="32"/>
        </w:rPr>
        <w:t xml:space="preserve">, </w:t>
      </w:r>
      <w:r w:rsidRPr="00894396">
        <w:rPr>
          <w:szCs w:val="32"/>
        </w:rPr>
        <w:t>au surplus</w:t>
      </w:r>
      <w:r w:rsidR="008D6F52">
        <w:rPr>
          <w:szCs w:val="32"/>
        </w:rPr>
        <w:t xml:space="preserve">, </w:t>
      </w:r>
      <w:r w:rsidRPr="00894396">
        <w:rPr>
          <w:szCs w:val="32"/>
        </w:rPr>
        <w:t>il eût été le premier à en envoyer dans le fort</w:t>
      </w:r>
      <w:r w:rsidR="008D6F52">
        <w:rPr>
          <w:szCs w:val="32"/>
        </w:rPr>
        <w:t xml:space="preserve">, </w:t>
      </w:r>
      <w:r w:rsidRPr="00894396">
        <w:rPr>
          <w:szCs w:val="32"/>
        </w:rPr>
        <w:t>à supposer la chose possible</w:t>
      </w:r>
      <w:r w:rsidR="008D6F52">
        <w:rPr>
          <w:szCs w:val="32"/>
        </w:rPr>
        <w:t xml:space="preserve">. </w:t>
      </w:r>
      <w:r w:rsidRPr="00894396">
        <w:rPr>
          <w:szCs w:val="32"/>
        </w:rPr>
        <w:t>En réalité</w:t>
      </w:r>
      <w:r w:rsidR="008D6F52">
        <w:rPr>
          <w:szCs w:val="32"/>
        </w:rPr>
        <w:t xml:space="preserve">, </w:t>
      </w:r>
      <w:r w:rsidRPr="00894396">
        <w:rPr>
          <w:szCs w:val="32"/>
        </w:rPr>
        <w:t>c</w:t>
      </w:r>
      <w:r w:rsidR="008D6F52">
        <w:rPr>
          <w:szCs w:val="32"/>
        </w:rPr>
        <w:t>’</w:t>
      </w:r>
      <w:r w:rsidRPr="00894396">
        <w:rPr>
          <w:szCs w:val="32"/>
        </w:rPr>
        <w:t>est nous</w:t>
      </w:r>
      <w:r w:rsidR="008D6F52">
        <w:rPr>
          <w:szCs w:val="32"/>
        </w:rPr>
        <w:t xml:space="preserve">, </w:t>
      </w:r>
      <w:r w:rsidRPr="00894396">
        <w:rPr>
          <w:szCs w:val="32"/>
        </w:rPr>
        <w:t>dans la plaine</w:t>
      </w:r>
      <w:r w:rsidR="008D6F52">
        <w:rPr>
          <w:szCs w:val="32"/>
        </w:rPr>
        <w:t xml:space="preserve">, </w:t>
      </w:r>
      <w:r w:rsidRPr="00894396">
        <w:rPr>
          <w:szCs w:val="32"/>
        </w:rPr>
        <w:t>qui commencions à ressentir les affres de la faim</w:t>
      </w:r>
      <w:r w:rsidR="008D6F52">
        <w:rPr>
          <w:szCs w:val="32"/>
        </w:rPr>
        <w:t>.</w:t>
      </w:r>
    </w:p>
    <w:p w14:paraId="42322776" w14:textId="77777777" w:rsidR="008D6F52" w:rsidRDefault="00000000" w:rsidP="008D6F52">
      <w:pPr>
        <w:rPr>
          <w:szCs w:val="32"/>
        </w:rPr>
      </w:pPr>
      <w:proofErr w:type="spellStart"/>
      <w:r w:rsidRPr="00894396">
        <w:rPr>
          <w:szCs w:val="32"/>
        </w:rPr>
        <w:t>Peneleo</w:t>
      </w:r>
      <w:proofErr w:type="spellEnd"/>
      <w:r w:rsidR="008D6F52">
        <w:rPr>
          <w:szCs w:val="32"/>
        </w:rPr>
        <w:t xml:space="preserve">, </w:t>
      </w:r>
      <w:r w:rsidRPr="00894396">
        <w:rPr>
          <w:szCs w:val="32"/>
        </w:rPr>
        <w:t>le chef indien</w:t>
      </w:r>
      <w:r w:rsidR="008D6F52">
        <w:rPr>
          <w:szCs w:val="32"/>
        </w:rPr>
        <w:t xml:space="preserve">, </w:t>
      </w:r>
      <w:r w:rsidRPr="00894396">
        <w:rPr>
          <w:szCs w:val="32"/>
        </w:rPr>
        <w:t>était assis devant notre feu</w:t>
      </w:r>
      <w:r w:rsidR="008D6F52">
        <w:rPr>
          <w:szCs w:val="32"/>
        </w:rPr>
        <w:t xml:space="preserve">, </w:t>
      </w:r>
      <w:r w:rsidRPr="00894396">
        <w:rPr>
          <w:szCs w:val="32"/>
        </w:rPr>
        <w:t>drapé dans son ample manteau de peau de guanaco</w:t>
      </w:r>
      <w:r w:rsidR="008D6F52">
        <w:rPr>
          <w:szCs w:val="32"/>
        </w:rPr>
        <w:t xml:space="preserve">. </w:t>
      </w:r>
      <w:r w:rsidRPr="00894396">
        <w:rPr>
          <w:szCs w:val="32"/>
        </w:rPr>
        <w:t>C</w:t>
      </w:r>
      <w:r w:rsidR="008D6F52">
        <w:rPr>
          <w:szCs w:val="32"/>
        </w:rPr>
        <w:t>’</w:t>
      </w:r>
      <w:r w:rsidRPr="00894396">
        <w:rPr>
          <w:szCs w:val="32"/>
        </w:rPr>
        <w:t>était un sauvage athlétique</w:t>
      </w:r>
      <w:r w:rsidR="008D6F52">
        <w:rPr>
          <w:szCs w:val="32"/>
        </w:rPr>
        <w:t xml:space="preserve">, </w:t>
      </w:r>
      <w:r w:rsidRPr="00894396">
        <w:rPr>
          <w:szCs w:val="32"/>
        </w:rPr>
        <w:t>à l</w:t>
      </w:r>
      <w:r w:rsidR="008D6F52">
        <w:rPr>
          <w:szCs w:val="32"/>
        </w:rPr>
        <w:t>’</w:t>
      </w:r>
      <w:r w:rsidRPr="00894396">
        <w:rPr>
          <w:szCs w:val="32"/>
        </w:rPr>
        <w:t>énorme tête carrée</w:t>
      </w:r>
      <w:r w:rsidR="008D6F52">
        <w:rPr>
          <w:szCs w:val="32"/>
        </w:rPr>
        <w:t xml:space="preserve">, </w:t>
      </w:r>
      <w:r w:rsidRPr="00894396">
        <w:rPr>
          <w:szCs w:val="32"/>
        </w:rPr>
        <w:t>massive et hérissée comme une ruche de paille</w:t>
      </w:r>
      <w:r w:rsidR="008D6F52">
        <w:rPr>
          <w:szCs w:val="32"/>
        </w:rPr>
        <w:t xml:space="preserve">, </w:t>
      </w:r>
      <w:r w:rsidRPr="00894396">
        <w:rPr>
          <w:szCs w:val="32"/>
        </w:rPr>
        <w:t>et aux traits rudes</w:t>
      </w:r>
      <w:r w:rsidR="008D6F52">
        <w:rPr>
          <w:szCs w:val="32"/>
        </w:rPr>
        <w:t xml:space="preserve">, </w:t>
      </w:r>
      <w:r w:rsidRPr="00894396">
        <w:rPr>
          <w:szCs w:val="32"/>
        </w:rPr>
        <w:t>revêches et torturés</w:t>
      </w:r>
      <w:r w:rsidR="008D6F52">
        <w:rPr>
          <w:szCs w:val="32"/>
        </w:rPr>
        <w:t xml:space="preserve">. </w:t>
      </w:r>
      <w:r w:rsidRPr="00894396">
        <w:rPr>
          <w:szCs w:val="32"/>
        </w:rPr>
        <w:t>Il répétait dans son mauvais espagnol</w:t>
      </w:r>
      <w:r w:rsidR="008D6F52">
        <w:rPr>
          <w:szCs w:val="32"/>
        </w:rPr>
        <w:t xml:space="preserve">, </w:t>
      </w:r>
      <w:r w:rsidRPr="00894396">
        <w:rPr>
          <w:szCs w:val="32"/>
        </w:rPr>
        <w:t>en grondant comme une bête en fureur</w:t>
      </w:r>
      <w:r w:rsidR="008D6F52">
        <w:rPr>
          <w:szCs w:val="32"/>
        </w:rPr>
        <w:t>, « </w:t>
      </w:r>
      <w:r w:rsidRPr="00894396">
        <w:rPr>
          <w:szCs w:val="32"/>
        </w:rPr>
        <w:t>que si l</w:t>
      </w:r>
      <w:r w:rsidR="008D6F52">
        <w:rPr>
          <w:szCs w:val="32"/>
        </w:rPr>
        <w:t>’</w:t>
      </w:r>
      <w:r w:rsidRPr="00894396">
        <w:rPr>
          <w:szCs w:val="32"/>
        </w:rPr>
        <w:t>on faisait dans l</w:t>
      </w:r>
      <w:r w:rsidR="008D6F52">
        <w:rPr>
          <w:szCs w:val="32"/>
        </w:rPr>
        <w:t>’</w:t>
      </w:r>
      <w:r w:rsidRPr="00894396">
        <w:rPr>
          <w:szCs w:val="32"/>
        </w:rPr>
        <w:t>enceinte une brèche si minime qu</w:t>
      </w:r>
      <w:r w:rsidR="008D6F52">
        <w:rPr>
          <w:szCs w:val="32"/>
        </w:rPr>
        <w:t>’</w:t>
      </w:r>
      <w:r w:rsidRPr="00894396">
        <w:rPr>
          <w:szCs w:val="32"/>
        </w:rPr>
        <w:t>elle fût</w:t>
      </w:r>
      <w:r w:rsidR="008D6F52">
        <w:rPr>
          <w:szCs w:val="32"/>
        </w:rPr>
        <w:t xml:space="preserve">, </w:t>
      </w:r>
      <w:r w:rsidRPr="00894396">
        <w:rPr>
          <w:szCs w:val="32"/>
        </w:rPr>
        <w:t xml:space="preserve">ses hommes pourraient y entrer et délivrer la </w:t>
      </w:r>
      <w:r w:rsidRPr="00894396">
        <w:rPr>
          <w:i/>
          <w:iCs/>
          <w:szCs w:val="32"/>
        </w:rPr>
        <w:t>Señora</w:t>
      </w:r>
      <w:r w:rsidR="008D6F52">
        <w:rPr>
          <w:i/>
          <w:iCs/>
          <w:szCs w:val="32"/>
        </w:rPr>
        <w:t xml:space="preserve">… </w:t>
      </w:r>
      <w:r w:rsidRPr="00894396">
        <w:rPr>
          <w:szCs w:val="32"/>
        </w:rPr>
        <w:t>pas autrement</w:t>
      </w:r>
      <w:r w:rsidR="008D6F52">
        <w:rPr>
          <w:szCs w:val="32"/>
        </w:rPr>
        <w:t> ».</w:t>
      </w:r>
    </w:p>
    <w:p w14:paraId="16BD76E0" w14:textId="77777777" w:rsidR="008D6F52" w:rsidRDefault="00000000" w:rsidP="008D6F52">
      <w:pPr>
        <w:rPr>
          <w:szCs w:val="32"/>
        </w:rPr>
      </w:pPr>
      <w:r w:rsidRPr="00894396">
        <w:rPr>
          <w:szCs w:val="32"/>
        </w:rPr>
        <w:lastRenderedPageBreak/>
        <w:t>Assis en face de lui</w:t>
      </w:r>
      <w:r w:rsidR="008D6F52">
        <w:rPr>
          <w:szCs w:val="32"/>
        </w:rPr>
        <w:t xml:space="preserve">, </w:t>
      </w:r>
      <w:r w:rsidRPr="00894396">
        <w:rPr>
          <w:szCs w:val="32"/>
        </w:rPr>
        <w:t>Gaspar Ruiz tenait littéralement les yeux fixés sur le fort</w:t>
      </w:r>
      <w:r w:rsidR="008D6F52">
        <w:rPr>
          <w:szCs w:val="32"/>
        </w:rPr>
        <w:t xml:space="preserve">, </w:t>
      </w:r>
      <w:r w:rsidRPr="00894396">
        <w:rPr>
          <w:szCs w:val="32"/>
        </w:rPr>
        <w:t>jour et nuit</w:t>
      </w:r>
      <w:r w:rsidR="008D6F52">
        <w:rPr>
          <w:szCs w:val="32"/>
        </w:rPr>
        <w:t xml:space="preserve">, </w:t>
      </w:r>
      <w:r w:rsidRPr="00894396">
        <w:rPr>
          <w:szCs w:val="32"/>
        </w:rPr>
        <w:t>dans une immobilité et un silence impressionnants</w:t>
      </w:r>
      <w:r w:rsidR="008D6F52">
        <w:rPr>
          <w:szCs w:val="32"/>
        </w:rPr>
        <w:t xml:space="preserve">. </w:t>
      </w:r>
      <w:r w:rsidRPr="00894396">
        <w:rPr>
          <w:szCs w:val="32"/>
        </w:rPr>
        <w:t>Cependant</w:t>
      </w:r>
      <w:r w:rsidR="008D6F52">
        <w:rPr>
          <w:szCs w:val="32"/>
        </w:rPr>
        <w:t xml:space="preserve">, </w:t>
      </w:r>
      <w:r w:rsidRPr="00894396">
        <w:rPr>
          <w:szCs w:val="32"/>
        </w:rPr>
        <w:t>nous apprîmes</w:t>
      </w:r>
      <w:r w:rsidR="008D6F52">
        <w:rPr>
          <w:szCs w:val="32"/>
        </w:rPr>
        <w:t xml:space="preserve">, </w:t>
      </w:r>
      <w:r w:rsidRPr="00894396">
        <w:rPr>
          <w:szCs w:val="32"/>
        </w:rPr>
        <w:t>par des courriers survenus presque chaque jour de la plaine</w:t>
      </w:r>
      <w:r w:rsidR="008D6F52">
        <w:rPr>
          <w:szCs w:val="32"/>
        </w:rPr>
        <w:t xml:space="preserve">, </w:t>
      </w:r>
      <w:r w:rsidRPr="00894396">
        <w:rPr>
          <w:szCs w:val="32"/>
        </w:rPr>
        <w:t>la défaite de l</w:t>
      </w:r>
      <w:r w:rsidR="008D6F52">
        <w:rPr>
          <w:szCs w:val="32"/>
        </w:rPr>
        <w:t>’</w:t>
      </w:r>
      <w:r w:rsidRPr="00894396">
        <w:rPr>
          <w:szCs w:val="32"/>
        </w:rPr>
        <w:t>un de ses lieutenants</w:t>
      </w:r>
      <w:r w:rsidR="008D6F52">
        <w:rPr>
          <w:szCs w:val="32"/>
        </w:rPr>
        <w:t xml:space="preserve">, </w:t>
      </w:r>
      <w:r w:rsidRPr="00894396">
        <w:rPr>
          <w:szCs w:val="32"/>
        </w:rPr>
        <w:t xml:space="preserve">dans la vallée du </w:t>
      </w:r>
      <w:proofErr w:type="spellStart"/>
      <w:r w:rsidRPr="00894396">
        <w:rPr>
          <w:szCs w:val="32"/>
        </w:rPr>
        <w:t>Maipu</w:t>
      </w:r>
      <w:proofErr w:type="spellEnd"/>
      <w:r w:rsidR="008D6F52">
        <w:rPr>
          <w:szCs w:val="32"/>
        </w:rPr>
        <w:t xml:space="preserve">. </w:t>
      </w:r>
      <w:r w:rsidRPr="00894396">
        <w:rPr>
          <w:szCs w:val="32"/>
        </w:rPr>
        <w:t>Des éclaireurs détachés au loin apportèrent la nouvelle qu</w:t>
      </w:r>
      <w:r w:rsidR="008D6F52">
        <w:rPr>
          <w:szCs w:val="32"/>
        </w:rPr>
        <w:t>’</w:t>
      </w:r>
      <w:r w:rsidRPr="00894396">
        <w:rPr>
          <w:szCs w:val="32"/>
        </w:rPr>
        <w:t>une colonne d</w:t>
      </w:r>
      <w:r w:rsidR="008D6F52">
        <w:rPr>
          <w:szCs w:val="32"/>
        </w:rPr>
        <w:t>’</w:t>
      </w:r>
      <w:r w:rsidRPr="00894396">
        <w:rPr>
          <w:szCs w:val="32"/>
        </w:rPr>
        <w:t>infanterie franchissait des passes lointaines</w:t>
      </w:r>
      <w:r w:rsidR="008D6F52">
        <w:rPr>
          <w:szCs w:val="32"/>
        </w:rPr>
        <w:t xml:space="preserve">, </w:t>
      </w:r>
      <w:r w:rsidRPr="00894396">
        <w:rPr>
          <w:szCs w:val="32"/>
        </w:rPr>
        <w:t>pour venir à la rescousse du fort</w:t>
      </w:r>
      <w:r w:rsidR="008D6F52">
        <w:rPr>
          <w:szCs w:val="32"/>
        </w:rPr>
        <w:t xml:space="preserve">. </w:t>
      </w:r>
      <w:r w:rsidRPr="00894396">
        <w:rPr>
          <w:szCs w:val="32"/>
        </w:rPr>
        <w:t>Elle s</w:t>
      </w:r>
      <w:r w:rsidR="008D6F52">
        <w:rPr>
          <w:szCs w:val="32"/>
        </w:rPr>
        <w:t>’</w:t>
      </w:r>
      <w:r w:rsidRPr="00894396">
        <w:rPr>
          <w:szCs w:val="32"/>
        </w:rPr>
        <w:t>avançait lentement</w:t>
      </w:r>
      <w:r w:rsidR="008D6F52">
        <w:rPr>
          <w:szCs w:val="32"/>
        </w:rPr>
        <w:t xml:space="preserve">, </w:t>
      </w:r>
      <w:r w:rsidRPr="00894396">
        <w:rPr>
          <w:szCs w:val="32"/>
        </w:rPr>
        <w:t>et nous étions informés de sa marche pénible le long des basses vallées</w:t>
      </w:r>
      <w:r w:rsidR="008D6F52">
        <w:rPr>
          <w:szCs w:val="32"/>
        </w:rPr>
        <w:t xml:space="preserve">. </w:t>
      </w:r>
      <w:r w:rsidRPr="00894396">
        <w:rPr>
          <w:szCs w:val="32"/>
        </w:rPr>
        <w:t>Je m</w:t>
      </w:r>
      <w:r w:rsidR="008D6F52">
        <w:rPr>
          <w:szCs w:val="32"/>
        </w:rPr>
        <w:t>’</w:t>
      </w:r>
      <w:r w:rsidRPr="00894396">
        <w:rPr>
          <w:szCs w:val="32"/>
        </w:rPr>
        <w:t>étonnais que Ruiz ne se lançât pas à l</w:t>
      </w:r>
      <w:r w:rsidR="008D6F52">
        <w:rPr>
          <w:szCs w:val="32"/>
        </w:rPr>
        <w:t>’</w:t>
      </w:r>
      <w:r w:rsidRPr="00894396">
        <w:rPr>
          <w:szCs w:val="32"/>
        </w:rPr>
        <w:t>assaut de cette force menaçante</w:t>
      </w:r>
      <w:r w:rsidR="008D6F52">
        <w:rPr>
          <w:szCs w:val="32"/>
        </w:rPr>
        <w:t xml:space="preserve">, </w:t>
      </w:r>
      <w:r w:rsidRPr="00894396">
        <w:rPr>
          <w:szCs w:val="32"/>
        </w:rPr>
        <w:t>pour la détruire dans quelque gorge sauvage</w:t>
      </w:r>
      <w:r w:rsidR="008D6F52">
        <w:rPr>
          <w:szCs w:val="32"/>
        </w:rPr>
        <w:t xml:space="preserve">, </w:t>
      </w:r>
      <w:r w:rsidRPr="00894396">
        <w:rPr>
          <w:szCs w:val="32"/>
        </w:rPr>
        <w:t>propice à une embuscade et à son génie pour la guerre de guérillas</w:t>
      </w:r>
      <w:r w:rsidR="008D6F52">
        <w:rPr>
          <w:szCs w:val="32"/>
        </w:rPr>
        <w:t xml:space="preserve">. </w:t>
      </w:r>
      <w:r w:rsidRPr="00894396">
        <w:rPr>
          <w:szCs w:val="32"/>
        </w:rPr>
        <w:t>Mais ce génie semblait l</w:t>
      </w:r>
      <w:r w:rsidR="008D6F52">
        <w:rPr>
          <w:szCs w:val="32"/>
        </w:rPr>
        <w:t>’</w:t>
      </w:r>
      <w:r w:rsidRPr="00894396">
        <w:rPr>
          <w:szCs w:val="32"/>
        </w:rPr>
        <w:t>avoir abandonné et livré au désespoir</w:t>
      </w:r>
      <w:r w:rsidR="008D6F52">
        <w:rPr>
          <w:szCs w:val="32"/>
        </w:rPr>
        <w:t>.</w:t>
      </w:r>
    </w:p>
    <w:p w14:paraId="21F8E892" w14:textId="77777777" w:rsidR="008D6F52" w:rsidRDefault="00000000" w:rsidP="008D6F52">
      <w:pPr>
        <w:rPr>
          <w:szCs w:val="32"/>
        </w:rPr>
      </w:pPr>
      <w:r w:rsidRPr="00894396">
        <w:rPr>
          <w:szCs w:val="32"/>
        </w:rPr>
        <w:t>Pour moi</w:t>
      </w:r>
      <w:r w:rsidR="008D6F52">
        <w:rPr>
          <w:szCs w:val="32"/>
        </w:rPr>
        <w:t xml:space="preserve">, </w:t>
      </w:r>
      <w:r w:rsidRPr="00894396">
        <w:rPr>
          <w:szCs w:val="32"/>
        </w:rPr>
        <w:t>il était manifeste qu</w:t>
      </w:r>
      <w:r w:rsidR="008D6F52">
        <w:rPr>
          <w:szCs w:val="32"/>
        </w:rPr>
        <w:t>’</w:t>
      </w:r>
      <w:r w:rsidRPr="00894396">
        <w:rPr>
          <w:szCs w:val="32"/>
        </w:rPr>
        <w:t>il ne pouvait s</w:t>
      </w:r>
      <w:r w:rsidR="008D6F52">
        <w:rPr>
          <w:szCs w:val="32"/>
        </w:rPr>
        <w:t>’</w:t>
      </w:r>
      <w:r w:rsidRPr="00894396">
        <w:rPr>
          <w:szCs w:val="32"/>
        </w:rPr>
        <w:t>arracher à la vue du fort</w:t>
      </w:r>
      <w:r w:rsidR="008D6F52">
        <w:rPr>
          <w:szCs w:val="32"/>
        </w:rPr>
        <w:t xml:space="preserve">. </w:t>
      </w:r>
      <w:r w:rsidRPr="00894396">
        <w:rPr>
          <w:szCs w:val="32"/>
        </w:rPr>
        <w:t>Je vous assure</w:t>
      </w:r>
      <w:r w:rsidR="008D6F52">
        <w:rPr>
          <w:szCs w:val="32"/>
        </w:rPr>
        <w:t xml:space="preserve">, </w:t>
      </w:r>
      <w:r w:rsidRPr="00894396">
        <w:rPr>
          <w:i/>
          <w:iCs/>
          <w:szCs w:val="32"/>
        </w:rPr>
        <w:t>Señores</w:t>
      </w:r>
      <w:r w:rsidR="008D6F52">
        <w:rPr>
          <w:i/>
          <w:iCs/>
          <w:szCs w:val="32"/>
        </w:rPr>
        <w:t xml:space="preserve">, </w:t>
      </w:r>
      <w:r w:rsidRPr="00894396">
        <w:rPr>
          <w:szCs w:val="32"/>
        </w:rPr>
        <w:t>que j</w:t>
      </w:r>
      <w:r w:rsidR="008D6F52">
        <w:rPr>
          <w:szCs w:val="32"/>
        </w:rPr>
        <w:t>’</w:t>
      </w:r>
      <w:r w:rsidRPr="00894396">
        <w:rPr>
          <w:szCs w:val="32"/>
        </w:rPr>
        <w:t>étais bien près d</w:t>
      </w:r>
      <w:r w:rsidR="008D6F52">
        <w:rPr>
          <w:szCs w:val="32"/>
        </w:rPr>
        <w:t>’</w:t>
      </w:r>
      <w:r w:rsidRPr="00894396">
        <w:rPr>
          <w:szCs w:val="32"/>
        </w:rPr>
        <w:t>avoir pitié de cet homme que sa force laissait sans puissance</w:t>
      </w:r>
      <w:r w:rsidR="008D6F52">
        <w:rPr>
          <w:szCs w:val="32"/>
        </w:rPr>
        <w:t xml:space="preserve">, </w:t>
      </w:r>
      <w:r w:rsidRPr="00894396">
        <w:rPr>
          <w:szCs w:val="32"/>
        </w:rPr>
        <w:t>et que je voyais sur la crête</w:t>
      </w:r>
      <w:r w:rsidR="008D6F52">
        <w:rPr>
          <w:szCs w:val="32"/>
        </w:rPr>
        <w:t xml:space="preserve">, </w:t>
      </w:r>
      <w:r w:rsidRPr="00894396">
        <w:rPr>
          <w:szCs w:val="32"/>
        </w:rPr>
        <w:t>indifférent au soleil</w:t>
      </w:r>
      <w:r w:rsidR="008D6F52">
        <w:rPr>
          <w:szCs w:val="32"/>
        </w:rPr>
        <w:t xml:space="preserve">, </w:t>
      </w:r>
      <w:r w:rsidRPr="00894396">
        <w:rPr>
          <w:szCs w:val="32"/>
        </w:rPr>
        <w:t>à la pluie</w:t>
      </w:r>
      <w:r w:rsidR="008D6F52">
        <w:rPr>
          <w:szCs w:val="32"/>
        </w:rPr>
        <w:t xml:space="preserve">, </w:t>
      </w:r>
      <w:r w:rsidRPr="00894396">
        <w:rPr>
          <w:szCs w:val="32"/>
        </w:rPr>
        <w:t>au froid et à la bise</w:t>
      </w:r>
      <w:r w:rsidR="008D6F52">
        <w:rPr>
          <w:szCs w:val="32"/>
        </w:rPr>
        <w:t xml:space="preserve"> ; </w:t>
      </w:r>
      <w:r w:rsidRPr="00894396">
        <w:rPr>
          <w:szCs w:val="32"/>
        </w:rPr>
        <w:t>les mains jointes autour des jambes</w:t>
      </w:r>
      <w:r w:rsidR="008D6F52">
        <w:rPr>
          <w:szCs w:val="32"/>
        </w:rPr>
        <w:t xml:space="preserve">, </w:t>
      </w:r>
      <w:r w:rsidRPr="00894396">
        <w:rPr>
          <w:szCs w:val="32"/>
        </w:rPr>
        <w:t>et le menton sur les genoux</w:t>
      </w:r>
      <w:r w:rsidR="008D6F52">
        <w:rPr>
          <w:szCs w:val="32"/>
        </w:rPr>
        <w:t xml:space="preserve">, </w:t>
      </w:r>
      <w:r w:rsidRPr="00894396">
        <w:rPr>
          <w:szCs w:val="32"/>
        </w:rPr>
        <w:t>il regardait</w:t>
      </w:r>
      <w:r w:rsidR="008D6F52">
        <w:rPr>
          <w:szCs w:val="32"/>
        </w:rPr>
        <w:t xml:space="preserve">, </w:t>
      </w:r>
      <w:r w:rsidRPr="00894396">
        <w:rPr>
          <w:szCs w:val="32"/>
        </w:rPr>
        <w:t>regardait de tous ses yeux</w:t>
      </w:r>
      <w:r w:rsidR="008D6F52">
        <w:rPr>
          <w:szCs w:val="32"/>
        </w:rPr>
        <w:t>.</w:t>
      </w:r>
    </w:p>
    <w:p w14:paraId="236C6273" w14:textId="77777777" w:rsidR="008D6F52" w:rsidRDefault="00000000" w:rsidP="008D6F52">
      <w:pPr>
        <w:rPr>
          <w:szCs w:val="32"/>
        </w:rPr>
      </w:pPr>
      <w:r w:rsidRPr="00894396">
        <w:rPr>
          <w:szCs w:val="32"/>
        </w:rPr>
        <w:t>Et le fort qu</w:t>
      </w:r>
      <w:r w:rsidR="008D6F52">
        <w:rPr>
          <w:szCs w:val="32"/>
        </w:rPr>
        <w:t>’</w:t>
      </w:r>
      <w:r w:rsidRPr="00894396">
        <w:rPr>
          <w:szCs w:val="32"/>
        </w:rPr>
        <w:t>il contemplait ainsi</w:t>
      </w:r>
      <w:r w:rsidR="008D6F52">
        <w:rPr>
          <w:szCs w:val="32"/>
        </w:rPr>
        <w:t xml:space="preserve">, </w:t>
      </w:r>
      <w:r w:rsidRPr="00894396">
        <w:rPr>
          <w:szCs w:val="32"/>
        </w:rPr>
        <w:t>restait aussi impassible et aussi muet que lui</w:t>
      </w:r>
      <w:r w:rsidR="008D6F52">
        <w:rPr>
          <w:szCs w:val="32"/>
        </w:rPr>
        <w:t xml:space="preserve">. </w:t>
      </w:r>
      <w:r w:rsidRPr="00894396">
        <w:rPr>
          <w:szCs w:val="32"/>
        </w:rPr>
        <w:t>La garnison ne donnait pas signe de vie</w:t>
      </w:r>
      <w:r w:rsidR="008D6F52">
        <w:rPr>
          <w:szCs w:val="32"/>
        </w:rPr>
        <w:t xml:space="preserve">, </w:t>
      </w:r>
      <w:r w:rsidRPr="00894396">
        <w:rPr>
          <w:szCs w:val="32"/>
        </w:rPr>
        <w:t>et ne répondait même pas aux coups de feu désordonnés dirigés sur les meurtrières</w:t>
      </w:r>
      <w:r w:rsidR="008D6F52">
        <w:rPr>
          <w:szCs w:val="32"/>
        </w:rPr>
        <w:t>.</w:t>
      </w:r>
    </w:p>
    <w:p w14:paraId="12A9677E" w14:textId="64FEF0E5" w:rsidR="008D6F52" w:rsidRDefault="00000000" w:rsidP="008D6F52">
      <w:r w:rsidRPr="00894396">
        <w:rPr>
          <w:szCs w:val="32"/>
        </w:rPr>
        <w:t>Une nuit</w:t>
      </w:r>
      <w:r w:rsidR="008D6F52">
        <w:rPr>
          <w:szCs w:val="32"/>
        </w:rPr>
        <w:t xml:space="preserve">, </w:t>
      </w:r>
      <w:r w:rsidRPr="00894396">
        <w:rPr>
          <w:szCs w:val="32"/>
        </w:rPr>
        <w:t>comme je passais devant lui</w:t>
      </w:r>
      <w:r w:rsidR="008D6F52">
        <w:rPr>
          <w:szCs w:val="32"/>
        </w:rPr>
        <w:t xml:space="preserve">, </w:t>
      </w:r>
      <w:r w:rsidRPr="00894396">
        <w:rPr>
          <w:szCs w:val="32"/>
        </w:rPr>
        <w:t>il m</w:t>
      </w:r>
      <w:r w:rsidR="008D6F52">
        <w:rPr>
          <w:szCs w:val="32"/>
        </w:rPr>
        <w:t>’</w:t>
      </w:r>
      <w:r w:rsidRPr="00894396">
        <w:rPr>
          <w:szCs w:val="32"/>
        </w:rPr>
        <w:t>interpella brusquement</w:t>
      </w:r>
      <w:r w:rsidR="008D6F52">
        <w:rPr>
          <w:szCs w:val="32"/>
        </w:rPr>
        <w:t xml:space="preserve">, </w:t>
      </w:r>
      <w:r w:rsidRPr="00894396">
        <w:rPr>
          <w:szCs w:val="32"/>
        </w:rPr>
        <w:t>sans changer d</w:t>
      </w:r>
      <w:r w:rsidR="008D6F52">
        <w:rPr>
          <w:szCs w:val="32"/>
        </w:rPr>
        <w:t>’</w:t>
      </w:r>
      <w:r w:rsidRPr="00894396">
        <w:rPr>
          <w:szCs w:val="32"/>
        </w:rPr>
        <w:t>attitude</w:t>
      </w:r>
      <w:r w:rsidR="008D6F52">
        <w:rPr>
          <w:szCs w:val="32"/>
        </w:rPr>
        <w:t> : – « </w:t>
      </w:r>
      <w:r w:rsidRPr="00894396">
        <w:rPr>
          <w:szCs w:val="32"/>
        </w:rPr>
        <w:t>J</w:t>
      </w:r>
      <w:r w:rsidR="008D6F52">
        <w:rPr>
          <w:szCs w:val="32"/>
        </w:rPr>
        <w:t>’</w:t>
      </w:r>
      <w:r w:rsidRPr="00894396">
        <w:rPr>
          <w:szCs w:val="32"/>
        </w:rPr>
        <w:t>ai envoyé chercher un canon</w:t>
      </w:r>
      <w:r w:rsidR="008D6F52">
        <w:rPr>
          <w:szCs w:val="32"/>
        </w:rPr>
        <w:t xml:space="preserve"> », </w:t>
      </w:r>
      <w:r w:rsidRPr="00894396">
        <w:rPr>
          <w:szCs w:val="32"/>
        </w:rPr>
        <w:t>fit-il</w:t>
      </w:r>
      <w:r w:rsidR="008D6F52">
        <w:rPr>
          <w:szCs w:val="32"/>
        </w:rPr>
        <w:t>. « </w:t>
      </w:r>
      <w:r w:rsidRPr="00894396">
        <w:rPr>
          <w:szCs w:val="32"/>
        </w:rPr>
        <w:t>Je le recevrai à temps pour reprendre ma femme et battre en retraite avant que votre Robles ne puisse grimper ici</w:t>
      </w:r>
      <w:r w:rsidR="008D6F52">
        <w:rPr>
          <w:szCs w:val="32"/>
        </w:rPr>
        <w:t>. »</w:t>
      </w:r>
    </w:p>
    <w:p w14:paraId="5D4FE154" w14:textId="77777777" w:rsidR="008D6F52" w:rsidRDefault="00000000" w:rsidP="008D6F52">
      <w:pPr>
        <w:rPr>
          <w:szCs w:val="32"/>
        </w:rPr>
      </w:pPr>
      <w:r w:rsidRPr="00894396">
        <w:rPr>
          <w:szCs w:val="32"/>
        </w:rPr>
        <w:t>Il avait envoyé chercher un canon dans la plaine</w:t>
      </w:r>
      <w:r w:rsidR="008D6F52">
        <w:rPr>
          <w:szCs w:val="32"/>
        </w:rPr>
        <w:t>.</w:t>
      </w:r>
    </w:p>
    <w:p w14:paraId="599E21C2" w14:textId="77777777" w:rsidR="008D6F52" w:rsidRDefault="00000000" w:rsidP="008D6F52">
      <w:pPr>
        <w:rPr>
          <w:szCs w:val="32"/>
        </w:rPr>
      </w:pPr>
      <w:r w:rsidRPr="00894396">
        <w:rPr>
          <w:szCs w:val="32"/>
        </w:rPr>
        <w:lastRenderedPageBreak/>
        <w:t>La pièce fut longue à venir</w:t>
      </w:r>
      <w:r w:rsidR="008D6F52">
        <w:rPr>
          <w:szCs w:val="32"/>
        </w:rPr>
        <w:t xml:space="preserve">, </w:t>
      </w:r>
      <w:r w:rsidRPr="00894396">
        <w:rPr>
          <w:szCs w:val="32"/>
        </w:rPr>
        <w:t>mais arriva enfin</w:t>
      </w:r>
      <w:r w:rsidR="008D6F52">
        <w:rPr>
          <w:szCs w:val="32"/>
        </w:rPr>
        <w:t xml:space="preserve">. </w:t>
      </w:r>
      <w:r w:rsidRPr="00894396">
        <w:rPr>
          <w:szCs w:val="32"/>
        </w:rPr>
        <w:t>C</w:t>
      </w:r>
      <w:r w:rsidR="008D6F52">
        <w:rPr>
          <w:szCs w:val="32"/>
        </w:rPr>
        <w:t>’</w:t>
      </w:r>
      <w:r w:rsidRPr="00894396">
        <w:rPr>
          <w:szCs w:val="32"/>
        </w:rPr>
        <w:t>était une pièce de sept de campagne</w:t>
      </w:r>
      <w:r w:rsidR="008D6F52">
        <w:rPr>
          <w:szCs w:val="32"/>
        </w:rPr>
        <w:t xml:space="preserve">. </w:t>
      </w:r>
      <w:r w:rsidRPr="00894396">
        <w:rPr>
          <w:szCs w:val="32"/>
        </w:rPr>
        <w:t>Démontée et fixée à deux longues perches</w:t>
      </w:r>
      <w:r w:rsidR="008D6F52">
        <w:rPr>
          <w:szCs w:val="32"/>
        </w:rPr>
        <w:t xml:space="preserve">, </w:t>
      </w:r>
      <w:r w:rsidRPr="00894396">
        <w:rPr>
          <w:szCs w:val="32"/>
        </w:rPr>
        <w:t>elle avait sans peine été portée par deux mules le long des sentiers étroits</w:t>
      </w:r>
      <w:r w:rsidR="008D6F52">
        <w:rPr>
          <w:szCs w:val="32"/>
        </w:rPr>
        <w:t xml:space="preserve">. </w:t>
      </w:r>
      <w:r w:rsidRPr="00894396">
        <w:rPr>
          <w:szCs w:val="32"/>
        </w:rPr>
        <w:t>Le cri d</w:t>
      </w:r>
      <w:r w:rsidR="008D6F52">
        <w:rPr>
          <w:szCs w:val="32"/>
        </w:rPr>
        <w:t>’</w:t>
      </w:r>
      <w:r w:rsidRPr="00894396">
        <w:rPr>
          <w:szCs w:val="32"/>
        </w:rPr>
        <w:t>exultation sauvage de Ruiz quand il vit l</w:t>
      </w:r>
      <w:r w:rsidR="008D6F52">
        <w:rPr>
          <w:szCs w:val="32"/>
        </w:rPr>
        <w:t>’</w:t>
      </w:r>
      <w:r w:rsidRPr="00894396">
        <w:rPr>
          <w:szCs w:val="32"/>
        </w:rPr>
        <w:t>escorte du canon émerger à l</w:t>
      </w:r>
      <w:r w:rsidR="008D6F52">
        <w:rPr>
          <w:szCs w:val="32"/>
        </w:rPr>
        <w:t>’</w:t>
      </w:r>
      <w:r w:rsidRPr="00894396">
        <w:rPr>
          <w:szCs w:val="32"/>
        </w:rPr>
        <w:t>aube de la vallée</w:t>
      </w:r>
      <w:r w:rsidR="008D6F52">
        <w:rPr>
          <w:szCs w:val="32"/>
        </w:rPr>
        <w:t xml:space="preserve">, </w:t>
      </w:r>
      <w:r w:rsidRPr="00894396">
        <w:rPr>
          <w:szCs w:val="32"/>
        </w:rPr>
        <w:t>retentit encore à mes oreilles</w:t>
      </w:r>
      <w:r w:rsidR="008D6F52">
        <w:rPr>
          <w:szCs w:val="32"/>
        </w:rPr>
        <w:t>.</w:t>
      </w:r>
    </w:p>
    <w:p w14:paraId="6F8CBB51" w14:textId="77777777" w:rsidR="008D6F52" w:rsidRDefault="00000000" w:rsidP="008D6F52">
      <w:pPr>
        <w:rPr>
          <w:szCs w:val="32"/>
        </w:rPr>
      </w:pPr>
      <w:r w:rsidRPr="00894396">
        <w:rPr>
          <w:szCs w:val="32"/>
        </w:rPr>
        <w:t>Mais</w:t>
      </w:r>
      <w:r w:rsidR="008D6F52">
        <w:rPr>
          <w:szCs w:val="32"/>
        </w:rPr>
        <w:t xml:space="preserve">, </w:t>
      </w:r>
      <w:r w:rsidRPr="00894396">
        <w:rPr>
          <w:i/>
          <w:iCs/>
          <w:szCs w:val="32"/>
        </w:rPr>
        <w:t>Señores</w:t>
      </w:r>
      <w:r w:rsidR="008D6F52">
        <w:rPr>
          <w:i/>
          <w:iCs/>
          <w:szCs w:val="32"/>
        </w:rPr>
        <w:t xml:space="preserve">, </w:t>
      </w:r>
      <w:r w:rsidRPr="00894396">
        <w:rPr>
          <w:szCs w:val="32"/>
        </w:rPr>
        <w:t>je n</w:t>
      </w:r>
      <w:r w:rsidR="008D6F52">
        <w:rPr>
          <w:szCs w:val="32"/>
        </w:rPr>
        <w:t>’</w:t>
      </w:r>
      <w:r w:rsidRPr="00894396">
        <w:rPr>
          <w:szCs w:val="32"/>
        </w:rPr>
        <w:t>ai pas de paroles pour vous peindre sa stupeur</w:t>
      </w:r>
      <w:r w:rsidR="008D6F52">
        <w:rPr>
          <w:szCs w:val="32"/>
        </w:rPr>
        <w:t xml:space="preserve">, </w:t>
      </w:r>
      <w:r w:rsidRPr="00894396">
        <w:rPr>
          <w:szCs w:val="32"/>
        </w:rPr>
        <w:t>sa furie</w:t>
      </w:r>
      <w:r w:rsidR="008D6F52">
        <w:rPr>
          <w:szCs w:val="32"/>
        </w:rPr>
        <w:t xml:space="preserve">, </w:t>
      </w:r>
      <w:r w:rsidRPr="00894396">
        <w:rPr>
          <w:szCs w:val="32"/>
        </w:rPr>
        <w:t>son désespoir</w:t>
      </w:r>
      <w:r w:rsidR="008D6F52">
        <w:rPr>
          <w:szCs w:val="32"/>
        </w:rPr>
        <w:t xml:space="preserve">, </w:t>
      </w:r>
      <w:r w:rsidRPr="00894396">
        <w:rPr>
          <w:szCs w:val="32"/>
        </w:rPr>
        <w:t>son égarement</w:t>
      </w:r>
      <w:r w:rsidR="008D6F52">
        <w:rPr>
          <w:szCs w:val="32"/>
        </w:rPr>
        <w:t xml:space="preserve">, </w:t>
      </w:r>
      <w:r w:rsidRPr="00894396">
        <w:rPr>
          <w:szCs w:val="32"/>
        </w:rPr>
        <w:t>quand il apprit que l</w:t>
      </w:r>
      <w:r w:rsidR="008D6F52">
        <w:rPr>
          <w:szCs w:val="32"/>
        </w:rPr>
        <w:t>’</w:t>
      </w:r>
      <w:r w:rsidRPr="00894396">
        <w:rPr>
          <w:szCs w:val="32"/>
        </w:rPr>
        <w:t>animal chargé de l</w:t>
      </w:r>
      <w:r w:rsidR="008D6F52">
        <w:rPr>
          <w:szCs w:val="32"/>
        </w:rPr>
        <w:t>’</w:t>
      </w:r>
      <w:r w:rsidRPr="00894396">
        <w:rPr>
          <w:szCs w:val="32"/>
        </w:rPr>
        <w:t>affût était</w:t>
      </w:r>
      <w:r w:rsidR="008D6F52">
        <w:rPr>
          <w:szCs w:val="32"/>
        </w:rPr>
        <w:t xml:space="preserve">, </w:t>
      </w:r>
      <w:r w:rsidRPr="00894396">
        <w:rPr>
          <w:szCs w:val="32"/>
        </w:rPr>
        <w:t>au cours de la dernière nuit de marche</w:t>
      </w:r>
      <w:r w:rsidR="008D6F52">
        <w:rPr>
          <w:szCs w:val="32"/>
        </w:rPr>
        <w:t xml:space="preserve">, </w:t>
      </w:r>
      <w:r w:rsidRPr="00894396">
        <w:rPr>
          <w:szCs w:val="32"/>
        </w:rPr>
        <w:t>tombé dans un précipice</w:t>
      </w:r>
      <w:r w:rsidR="008D6F52">
        <w:rPr>
          <w:szCs w:val="32"/>
        </w:rPr>
        <w:t xml:space="preserve">. </w:t>
      </w:r>
      <w:r w:rsidRPr="00894396">
        <w:rPr>
          <w:szCs w:val="32"/>
        </w:rPr>
        <w:t>Il lança contre l</w:t>
      </w:r>
      <w:r w:rsidR="008D6F52">
        <w:rPr>
          <w:szCs w:val="32"/>
        </w:rPr>
        <w:t>’</w:t>
      </w:r>
      <w:r w:rsidRPr="00894396">
        <w:rPr>
          <w:szCs w:val="32"/>
        </w:rPr>
        <w:t>escorte des menaces de torture et de mort</w:t>
      </w:r>
      <w:r w:rsidR="008D6F52">
        <w:rPr>
          <w:szCs w:val="32"/>
        </w:rPr>
        <w:t xml:space="preserve">. </w:t>
      </w:r>
      <w:r w:rsidRPr="00894396">
        <w:rPr>
          <w:szCs w:val="32"/>
        </w:rPr>
        <w:t>Toute la journée je me tins à l</w:t>
      </w:r>
      <w:r w:rsidR="008D6F52">
        <w:rPr>
          <w:szCs w:val="32"/>
        </w:rPr>
        <w:t>’</w:t>
      </w:r>
      <w:r w:rsidRPr="00894396">
        <w:rPr>
          <w:szCs w:val="32"/>
        </w:rPr>
        <w:t>écart</w:t>
      </w:r>
      <w:r w:rsidR="008D6F52">
        <w:rPr>
          <w:szCs w:val="32"/>
        </w:rPr>
        <w:t xml:space="preserve">, </w:t>
      </w:r>
      <w:r w:rsidRPr="00894396">
        <w:rPr>
          <w:szCs w:val="32"/>
        </w:rPr>
        <w:t>me dissimulant derrière des fourrés</w:t>
      </w:r>
      <w:r w:rsidR="008D6F52">
        <w:rPr>
          <w:szCs w:val="32"/>
        </w:rPr>
        <w:t xml:space="preserve">, </w:t>
      </w:r>
      <w:r w:rsidRPr="00894396">
        <w:rPr>
          <w:szCs w:val="32"/>
        </w:rPr>
        <w:t>et me demandant ce qu</w:t>
      </w:r>
      <w:r w:rsidR="008D6F52">
        <w:rPr>
          <w:szCs w:val="32"/>
        </w:rPr>
        <w:t>’</w:t>
      </w:r>
      <w:r w:rsidRPr="00894396">
        <w:rPr>
          <w:szCs w:val="32"/>
        </w:rPr>
        <w:t>il allait faire</w:t>
      </w:r>
      <w:r w:rsidR="008D6F52">
        <w:rPr>
          <w:szCs w:val="32"/>
        </w:rPr>
        <w:t xml:space="preserve">. </w:t>
      </w:r>
      <w:r w:rsidRPr="00894396">
        <w:rPr>
          <w:szCs w:val="32"/>
        </w:rPr>
        <w:t>La retraite lui restait permise</w:t>
      </w:r>
      <w:r w:rsidR="008D6F52">
        <w:rPr>
          <w:szCs w:val="32"/>
        </w:rPr>
        <w:t xml:space="preserve">, </w:t>
      </w:r>
      <w:r w:rsidRPr="00894396">
        <w:rPr>
          <w:szCs w:val="32"/>
        </w:rPr>
        <w:t>mais il ne pouvait pas s</w:t>
      </w:r>
      <w:r w:rsidR="008D6F52">
        <w:rPr>
          <w:szCs w:val="32"/>
        </w:rPr>
        <w:t>’</w:t>
      </w:r>
      <w:r w:rsidRPr="00894396">
        <w:rPr>
          <w:szCs w:val="32"/>
        </w:rPr>
        <w:t>en aller</w:t>
      </w:r>
      <w:r w:rsidR="008D6F52">
        <w:rPr>
          <w:szCs w:val="32"/>
        </w:rPr>
        <w:t>.</w:t>
      </w:r>
    </w:p>
    <w:p w14:paraId="2BB3A284" w14:textId="77777777" w:rsidR="008D6F52" w:rsidRDefault="00000000" w:rsidP="008D6F52">
      <w:pPr>
        <w:rPr>
          <w:szCs w:val="32"/>
        </w:rPr>
      </w:pPr>
      <w:r w:rsidRPr="00894396">
        <w:rPr>
          <w:szCs w:val="32"/>
        </w:rPr>
        <w:t>Je voyais derrière moi son artilleur</w:t>
      </w:r>
      <w:r w:rsidR="008D6F52">
        <w:rPr>
          <w:szCs w:val="32"/>
        </w:rPr>
        <w:t xml:space="preserve">, </w:t>
      </w:r>
      <w:proofErr w:type="spellStart"/>
      <w:r w:rsidRPr="00894396">
        <w:rPr>
          <w:szCs w:val="32"/>
        </w:rPr>
        <w:t>Jorgue</w:t>
      </w:r>
      <w:proofErr w:type="spellEnd"/>
      <w:r w:rsidR="008D6F52">
        <w:rPr>
          <w:szCs w:val="32"/>
        </w:rPr>
        <w:t xml:space="preserve">, </w:t>
      </w:r>
      <w:r w:rsidRPr="00894396">
        <w:rPr>
          <w:szCs w:val="32"/>
        </w:rPr>
        <w:t>un ancien soldat espagnol</w:t>
      </w:r>
      <w:r w:rsidR="008D6F52">
        <w:rPr>
          <w:szCs w:val="32"/>
        </w:rPr>
        <w:t xml:space="preserve">, </w:t>
      </w:r>
      <w:r w:rsidRPr="00894396">
        <w:rPr>
          <w:szCs w:val="32"/>
        </w:rPr>
        <w:t>dresser un étrange édifice</w:t>
      </w:r>
      <w:r w:rsidR="008D6F52">
        <w:rPr>
          <w:szCs w:val="32"/>
        </w:rPr>
        <w:t xml:space="preserve">, </w:t>
      </w:r>
      <w:r w:rsidRPr="00894396">
        <w:rPr>
          <w:szCs w:val="32"/>
        </w:rPr>
        <w:t>fait de selles entassées</w:t>
      </w:r>
      <w:r w:rsidR="008D6F52">
        <w:rPr>
          <w:szCs w:val="32"/>
        </w:rPr>
        <w:t xml:space="preserve">. </w:t>
      </w:r>
      <w:r w:rsidRPr="00894396">
        <w:rPr>
          <w:szCs w:val="32"/>
        </w:rPr>
        <w:t>Le canon y fut hissé tout chargé</w:t>
      </w:r>
      <w:r w:rsidR="008D6F52">
        <w:rPr>
          <w:szCs w:val="32"/>
        </w:rPr>
        <w:t xml:space="preserve">, </w:t>
      </w:r>
      <w:r w:rsidRPr="00894396">
        <w:rPr>
          <w:szCs w:val="32"/>
        </w:rPr>
        <w:t>mais quand le coup partit</w:t>
      </w:r>
      <w:r w:rsidR="008D6F52">
        <w:rPr>
          <w:szCs w:val="32"/>
        </w:rPr>
        <w:t xml:space="preserve">, </w:t>
      </w:r>
      <w:r w:rsidRPr="00894396">
        <w:rPr>
          <w:szCs w:val="32"/>
        </w:rPr>
        <w:t>l</w:t>
      </w:r>
      <w:r w:rsidR="008D6F52">
        <w:rPr>
          <w:szCs w:val="32"/>
        </w:rPr>
        <w:t>’</w:t>
      </w:r>
      <w:r w:rsidRPr="00894396">
        <w:rPr>
          <w:szCs w:val="32"/>
        </w:rPr>
        <w:t>affût improvisé s</w:t>
      </w:r>
      <w:r w:rsidR="008D6F52">
        <w:rPr>
          <w:szCs w:val="32"/>
        </w:rPr>
        <w:t>’</w:t>
      </w:r>
      <w:r w:rsidRPr="00894396">
        <w:rPr>
          <w:szCs w:val="32"/>
        </w:rPr>
        <w:t>effondra</w:t>
      </w:r>
      <w:r w:rsidR="008D6F52">
        <w:rPr>
          <w:szCs w:val="32"/>
        </w:rPr>
        <w:t xml:space="preserve">, </w:t>
      </w:r>
      <w:r w:rsidRPr="00894396">
        <w:rPr>
          <w:szCs w:val="32"/>
        </w:rPr>
        <w:t>et le boulet fila bien au-dessus de la palissade</w:t>
      </w:r>
      <w:r w:rsidR="008D6F52">
        <w:rPr>
          <w:szCs w:val="32"/>
        </w:rPr>
        <w:t>.</w:t>
      </w:r>
    </w:p>
    <w:p w14:paraId="1A5F0E9E" w14:textId="77777777" w:rsidR="008D6F52" w:rsidRDefault="00000000" w:rsidP="008D6F52">
      <w:pPr>
        <w:rPr>
          <w:szCs w:val="32"/>
        </w:rPr>
      </w:pPr>
      <w:r w:rsidRPr="00894396">
        <w:rPr>
          <w:szCs w:val="32"/>
        </w:rPr>
        <w:t>On ne hasarda pas de nouvelle tentative</w:t>
      </w:r>
      <w:r w:rsidR="008D6F52">
        <w:rPr>
          <w:szCs w:val="32"/>
        </w:rPr>
        <w:t xml:space="preserve">. </w:t>
      </w:r>
      <w:r w:rsidRPr="00894396">
        <w:rPr>
          <w:szCs w:val="32"/>
        </w:rPr>
        <w:t>Une des mules chargées de munitions avait été perdue aussi</w:t>
      </w:r>
      <w:r w:rsidR="008D6F52">
        <w:rPr>
          <w:szCs w:val="32"/>
        </w:rPr>
        <w:t xml:space="preserve">, </w:t>
      </w:r>
      <w:r w:rsidRPr="00894396">
        <w:rPr>
          <w:szCs w:val="32"/>
        </w:rPr>
        <w:t>et Ruiz n</w:t>
      </w:r>
      <w:r w:rsidR="008D6F52">
        <w:rPr>
          <w:szCs w:val="32"/>
        </w:rPr>
        <w:t>’</w:t>
      </w:r>
      <w:r w:rsidRPr="00894396">
        <w:rPr>
          <w:szCs w:val="32"/>
        </w:rPr>
        <w:t>avait plus à tirer que six coups</w:t>
      </w:r>
      <w:r w:rsidR="008D6F52">
        <w:rPr>
          <w:szCs w:val="32"/>
        </w:rPr>
        <w:t xml:space="preserve">, </w:t>
      </w:r>
      <w:r w:rsidRPr="00894396">
        <w:rPr>
          <w:szCs w:val="32"/>
        </w:rPr>
        <w:t>provision largement suffisante pour abattre la porte</w:t>
      </w:r>
      <w:r w:rsidR="008D6F52">
        <w:rPr>
          <w:szCs w:val="32"/>
        </w:rPr>
        <w:t xml:space="preserve">, </w:t>
      </w:r>
      <w:r w:rsidRPr="00894396">
        <w:rPr>
          <w:szCs w:val="32"/>
        </w:rPr>
        <w:t>si la pièce eût été bien fixée</w:t>
      </w:r>
      <w:r w:rsidR="008D6F52">
        <w:rPr>
          <w:szCs w:val="32"/>
        </w:rPr>
        <w:t xml:space="preserve">. </w:t>
      </w:r>
      <w:r w:rsidRPr="00894396">
        <w:rPr>
          <w:szCs w:val="32"/>
        </w:rPr>
        <w:t>Mais c</w:t>
      </w:r>
      <w:r w:rsidR="008D6F52">
        <w:rPr>
          <w:szCs w:val="32"/>
        </w:rPr>
        <w:t>’</w:t>
      </w:r>
      <w:r w:rsidRPr="00894396">
        <w:rPr>
          <w:szCs w:val="32"/>
        </w:rPr>
        <w:t>était chose impossible sans un affût que l</w:t>
      </w:r>
      <w:r w:rsidR="008D6F52">
        <w:rPr>
          <w:szCs w:val="32"/>
        </w:rPr>
        <w:t>’</w:t>
      </w:r>
      <w:r w:rsidRPr="00894396">
        <w:rPr>
          <w:szCs w:val="32"/>
        </w:rPr>
        <w:t>on n</w:t>
      </w:r>
      <w:r w:rsidR="008D6F52">
        <w:rPr>
          <w:szCs w:val="32"/>
        </w:rPr>
        <w:t>’</w:t>
      </w:r>
      <w:r w:rsidRPr="00894396">
        <w:rPr>
          <w:szCs w:val="32"/>
        </w:rPr>
        <w:t>avait ni le temps</w:t>
      </w:r>
      <w:r w:rsidR="008D6F52">
        <w:rPr>
          <w:szCs w:val="32"/>
        </w:rPr>
        <w:t xml:space="preserve">, </w:t>
      </w:r>
      <w:r w:rsidRPr="00894396">
        <w:rPr>
          <w:szCs w:val="32"/>
        </w:rPr>
        <w:t>ni les moyens de construire</w:t>
      </w:r>
      <w:r w:rsidR="008D6F52">
        <w:rPr>
          <w:szCs w:val="32"/>
        </w:rPr>
        <w:t xml:space="preserve">. </w:t>
      </w:r>
      <w:r w:rsidRPr="00894396">
        <w:rPr>
          <w:szCs w:val="32"/>
        </w:rPr>
        <w:t>Je m</w:t>
      </w:r>
      <w:r w:rsidR="008D6F52">
        <w:rPr>
          <w:szCs w:val="32"/>
        </w:rPr>
        <w:t>’</w:t>
      </w:r>
      <w:r w:rsidRPr="00894396">
        <w:rPr>
          <w:szCs w:val="32"/>
        </w:rPr>
        <w:t>attendais</w:t>
      </w:r>
      <w:r w:rsidR="008D6F52">
        <w:rPr>
          <w:szCs w:val="32"/>
        </w:rPr>
        <w:t xml:space="preserve">, </w:t>
      </w:r>
      <w:r w:rsidRPr="00894396">
        <w:rPr>
          <w:szCs w:val="32"/>
        </w:rPr>
        <w:t>d</w:t>
      </w:r>
      <w:r w:rsidR="008D6F52">
        <w:rPr>
          <w:szCs w:val="32"/>
        </w:rPr>
        <w:t>’</w:t>
      </w:r>
      <w:r w:rsidRPr="00894396">
        <w:rPr>
          <w:szCs w:val="32"/>
        </w:rPr>
        <w:t>un instant à l</w:t>
      </w:r>
      <w:r w:rsidR="008D6F52">
        <w:rPr>
          <w:szCs w:val="32"/>
        </w:rPr>
        <w:t>’</w:t>
      </w:r>
      <w:r w:rsidRPr="00894396">
        <w:rPr>
          <w:szCs w:val="32"/>
        </w:rPr>
        <w:t>autre</w:t>
      </w:r>
      <w:r w:rsidR="008D6F52">
        <w:rPr>
          <w:szCs w:val="32"/>
        </w:rPr>
        <w:t xml:space="preserve">, </w:t>
      </w:r>
      <w:r w:rsidRPr="00894396">
        <w:rPr>
          <w:szCs w:val="32"/>
        </w:rPr>
        <w:t>à entendre les clairons de Robles éveiller les échos des montagnes</w:t>
      </w:r>
      <w:r w:rsidR="008D6F52">
        <w:rPr>
          <w:szCs w:val="32"/>
        </w:rPr>
        <w:t>.</w:t>
      </w:r>
    </w:p>
    <w:p w14:paraId="364BEB1E" w14:textId="77777777" w:rsidR="008D6F52" w:rsidRDefault="00000000" w:rsidP="008D6F52">
      <w:pPr>
        <w:rPr>
          <w:szCs w:val="32"/>
        </w:rPr>
      </w:pPr>
      <w:proofErr w:type="spellStart"/>
      <w:r w:rsidRPr="00894396">
        <w:rPr>
          <w:szCs w:val="32"/>
        </w:rPr>
        <w:t>Peneleo</w:t>
      </w:r>
      <w:proofErr w:type="spellEnd"/>
      <w:r w:rsidRPr="00894396">
        <w:rPr>
          <w:szCs w:val="32"/>
        </w:rPr>
        <w:t xml:space="preserve"> qui errait avec inquiétude</w:t>
      </w:r>
      <w:r w:rsidR="008D6F52">
        <w:rPr>
          <w:szCs w:val="32"/>
        </w:rPr>
        <w:t xml:space="preserve">, </w:t>
      </w:r>
      <w:r w:rsidRPr="00894396">
        <w:rPr>
          <w:szCs w:val="32"/>
        </w:rPr>
        <w:t>drapé dans ses peaux de bêtes</w:t>
      </w:r>
      <w:r w:rsidR="008D6F52">
        <w:rPr>
          <w:szCs w:val="32"/>
        </w:rPr>
        <w:t xml:space="preserve">, </w:t>
      </w:r>
      <w:r w:rsidRPr="00894396">
        <w:rPr>
          <w:szCs w:val="32"/>
        </w:rPr>
        <w:t>s</w:t>
      </w:r>
      <w:r w:rsidR="008D6F52">
        <w:rPr>
          <w:szCs w:val="32"/>
        </w:rPr>
        <w:t>’</w:t>
      </w:r>
      <w:r w:rsidRPr="00894396">
        <w:rPr>
          <w:szCs w:val="32"/>
        </w:rPr>
        <w:t>assit un instant près de moi</w:t>
      </w:r>
      <w:r w:rsidR="008D6F52">
        <w:rPr>
          <w:szCs w:val="32"/>
        </w:rPr>
        <w:t xml:space="preserve">, </w:t>
      </w:r>
      <w:r w:rsidRPr="00894396">
        <w:rPr>
          <w:szCs w:val="32"/>
        </w:rPr>
        <w:t>en marmottant son éternel refrain</w:t>
      </w:r>
      <w:r w:rsidR="008D6F52">
        <w:rPr>
          <w:szCs w:val="32"/>
        </w:rPr>
        <w:t> :</w:t>
      </w:r>
    </w:p>
    <w:p w14:paraId="5B25A0D4" w14:textId="4BC0961E" w:rsidR="008D6F52" w:rsidRDefault="008D6F52" w:rsidP="008D6F52">
      <w:r>
        <w:lastRenderedPageBreak/>
        <w:t>— </w:t>
      </w:r>
      <w:r>
        <w:rPr>
          <w:szCs w:val="32"/>
        </w:rPr>
        <w:t>« </w:t>
      </w:r>
      <w:r w:rsidRPr="00894396">
        <w:rPr>
          <w:szCs w:val="32"/>
        </w:rPr>
        <w:t xml:space="preserve">Fais une </w:t>
      </w:r>
      <w:proofErr w:type="spellStart"/>
      <w:r w:rsidRPr="00894396">
        <w:rPr>
          <w:i/>
          <w:iCs/>
          <w:szCs w:val="32"/>
        </w:rPr>
        <w:t>entrada</w:t>
      </w:r>
      <w:proofErr w:type="spellEnd"/>
      <w:r>
        <w:rPr>
          <w:i/>
          <w:iCs/>
          <w:szCs w:val="32"/>
        </w:rPr>
        <w:t xml:space="preserve">, </w:t>
      </w:r>
      <w:r w:rsidRPr="00894396">
        <w:rPr>
          <w:szCs w:val="32"/>
        </w:rPr>
        <w:t>un trou</w:t>
      </w:r>
      <w:r>
        <w:rPr>
          <w:szCs w:val="32"/>
        </w:rPr>
        <w:t xml:space="preserve">. </w:t>
      </w:r>
      <w:r w:rsidRPr="00894396">
        <w:rPr>
          <w:szCs w:val="32"/>
        </w:rPr>
        <w:t>Si tu fais une ouverture</w:t>
      </w:r>
      <w:r>
        <w:rPr>
          <w:szCs w:val="32"/>
        </w:rPr>
        <w:t xml:space="preserve">, </w:t>
      </w:r>
      <w:proofErr w:type="spellStart"/>
      <w:r w:rsidRPr="00894396">
        <w:rPr>
          <w:i/>
          <w:iCs/>
          <w:szCs w:val="32"/>
        </w:rPr>
        <w:t>bueno</w:t>
      </w:r>
      <w:proofErr w:type="spellEnd"/>
      <w:r>
        <w:rPr>
          <w:i/>
          <w:iCs/>
          <w:szCs w:val="32"/>
        </w:rPr>
        <w:t xml:space="preserve">. </w:t>
      </w:r>
      <w:r w:rsidRPr="00894396">
        <w:rPr>
          <w:szCs w:val="32"/>
        </w:rPr>
        <w:t>Si non</w:t>
      </w:r>
      <w:r>
        <w:rPr>
          <w:szCs w:val="32"/>
        </w:rPr>
        <w:t xml:space="preserve">, </w:t>
      </w:r>
      <w:r w:rsidRPr="00894396">
        <w:rPr>
          <w:szCs w:val="32"/>
        </w:rPr>
        <w:t xml:space="preserve">alors </w:t>
      </w:r>
      <w:proofErr w:type="spellStart"/>
      <w:r w:rsidRPr="00894396">
        <w:rPr>
          <w:i/>
          <w:iCs/>
          <w:szCs w:val="32"/>
        </w:rPr>
        <w:t>vamos</w:t>
      </w:r>
      <w:proofErr w:type="spellEnd"/>
      <w:r>
        <w:rPr>
          <w:i/>
          <w:iCs/>
          <w:szCs w:val="32"/>
        </w:rPr>
        <w:t xml:space="preserve"> ; </w:t>
      </w:r>
      <w:r w:rsidRPr="00894396">
        <w:rPr>
          <w:szCs w:val="32"/>
        </w:rPr>
        <w:t>il faut partir</w:t>
      </w:r>
      <w:r>
        <w:rPr>
          <w:szCs w:val="32"/>
        </w:rPr>
        <w:t>. »</w:t>
      </w:r>
    </w:p>
    <w:p w14:paraId="07BD3288" w14:textId="77777777" w:rsidR="008D6F52" w:rsidRDefault="00000000" w:rsidP="008D6F52">
      <w:pPr>
        <w:rPr>
          <w:szCs w:val="32"/>
        </w:rPr>
      </w:pPr>
      <w:r w:rsidRPr="00894396">
        <w:rPr>
          <w:szCs w:val="32"/>
        </w:rPr>
        <w:t>Après le coucher du soleil</w:t>
      </w:r>
      <w:r w:rsidR="008D6F52">
        <w:rPr>
          <w:szCs w:val="32"/>
        </w:rPr>
        <w:t xml:space="preserve">, </w:t>
      </w:r>
      <w:r w:rsidRPr="00894396">
        <w:rPr>
          <w:szCs w:val="32"/>
        </w:rPr>
        <w:t>je remarquai avec surprise que les Indiens paraissaient se préparer à un nouvel assaut</w:t>
      </w:r>
      <w:r w:rsidR="008D6F52">
        <w:rPr>
          <w:szCs w:val="32"/>
        </w:rPr>
        <w:t xml:space="preserve">. </w:t>
      </w:r>
      <w:r w:rsidRPr="00894396">
        <w:rPr>
          <w:szCs w:val="32"/>
        </w:rPr>
        <w:t>Leurs lignes se formaient en bon ordre dans l</w:t>
      </w:r>
      <w:r w:rsidR="008D6F52">
        <w:rPr>
          <w:szCs w:val="32"/>
        </w:rPr>
        <w:t>’</w:t>
      </w:r>
      <w:r w:rsidRPr="00894396">
        <w:rPr>
          <w:szCs w:val="32"/>
        </w:rPr>
        <w:t>ombre des montagnes</w:t>
      </w:r>
      <w:r w:rsidR="008D6F52">
        <w:rPr>
          <w:szCs w:val="32"/>
        </w:rPr>
        <w:t xml:space="preserve">. </w:t>
      </w:r>
      <w:r w:rsidRPr="00894396">
        <w:rPr>
          <w:szCs w:val="32"/>
        </w:rPr>
        <w:t>Sur la plaine</w:t>
      </w:r>
      <w:r w:rsidR="008D6F52">
        <w:rPr>
          <w:szCs w:val="32"/>
        </w:rPr>
        <w:t xml:space="preserve">, </w:t>
      </w:r>
      <w:r w:rsidRPr="00894396">
        <w:rPr>
          <w:szCs w:val="32"/>
        </w:rPr>
        <w:t>en face de la porte du fort</w:t>
      </w:r>
      <w:r w:rsidR="008D6F52">
        <w:rPr>
          <w:szCs w:val="32"/>
        </w:rPr>
        <w:t xml:space="preserve">, </w:t>
      </w:r>
      <w:r w:rsidRPr="00894396">
        <w:rPr>
          <w:szCs w:val="32"/>
        </w:rPr>
        <w:t>je vis un groupe d</w:t>
      </w:r>
      <w:r w:rsidR="008D6F52">
        <w:rPr>
          <w:szCs w:val="32"/>
        </w:rPr>
        <w:t>’</w:t>
      </w:r>
      <w:r w:rsidRPr="00894396">
        <w:rPr>
          <w:szCs w:val="32"/>
        </w:rPr>
        <w:t>hommes qui remuaient sur place</w:t>
      </w:r>
      <w:r w:rsidR="008D6F52">
        <w:rPr>
          <w:szCs w:val="32"/>
        </w:rPr>
        <w:t>.</w:t>
      </w:r>
    </w:p>
    <w:p w14:paraId="08FD2F14" w14:textId="1987BF28" w:rsidR="008D6F52" w:rsidRDefault="00000000" w:rsidP="008D6F52">
      <w:r w:rsidRPr="00894396">
        <w:rPr>
          <w:szCs w:val="32"/>
        </w:rPr>
        <w:t>Personne ne faisait attention à moi</w:t>
      </w:r>
      <w:r w:rsidR="008D6F52">
        <w:rPr>
          <w:szCs w:val="32"/>
        </w:rPr>
        <w:t xml:space="preserve">, </w:t>
      </w:r>
      <w:r w:rsidRPr="00894396">
        <w:rPr>
          <w:szCs w:val="32"/>
        </w:rPr>
        <w:t>et je descendis la pente</w:t>
      </w:r>
      <w:r w:rsidR="008D6F52">
        <w:rPr>
          <w:szCs w:val="32"/>
        </w:rPr>
        <w:t xml:space="preserve">. </w:t>
      </w:r>
      <w:r w:rsidRPr="00894396">
        <w:rPr>
          <w:szCs w:val="32"/>
        </w:rPr>
        <w:t>La lune</w:t>
      </w:r>
      <w:r w:rsidR="008D6F52">
        <w:rPr>
          <w:szCs w:val="32"/>
        </w:rPr>
        <w:t xml:space="preserve">, </w:t>
      </w:r>
      <w:r w:rsidRPr="00894396">
        <w:rPr>
          <w:szCs w:val="32"/>
        </w:rPr>
        <w:t>dans l</w:t>
      </w:r>
      <w:r w:rsidR="008D6F52">
        <w:rPr>
          <w:szCs w:val="32"/>
        </w:rPr>
        <w:t>’</w:t>
      </w:r>
      <w:r w:rsidRPr="00894396">
        <w:rPr>
          <w:szCs w:val="32"/>
        </w:rPr>
        <w:t>air pur des montagnes</w:t>
      </w:r>
      <w:r w:rsidR="008D6F52">
        <w:rPr>
          <w:szCs w:val="32"/>
        </w:rPr>
        <w:t xml:space="preserve">, </w:t>
      </w:r>
      <w:r w:rsidRPr="00894396">
        <w:rPr>
          <w:szCs w:val="32"/>
        </w:rPr>
        <w:t>répandait une lumière claire comme celle du jour</w:t>
      </w:r>
      <w:r w:rsidR="008D6F52">
        <w:rPr>
          <w:szCs w:val="32"/>
        </w:rPr>
        <w:t xml:space="preserve">, </w:t>
      </w:r>
      <w:r w:rsidRPr="00894396">
        <w:rPr>
          <w:szCs w:val="32"/>
        </w:rPr>
        <w:t>mais la brutalité des ombres me troublait la vue et m</w:t>
      </w:r>
      <w:r w:rsidR="008D6F52">
        <w:rPr>
          <w:szCs w:val="32"/>
        </w:rPr>
        <w:t>’</w:t>
      </w:r>
      <w:r w:rsidRPr="00894396">
        <w:rPr>
          <w:szCs w:val="32"/>
        </w:rPr>
        <w:t>empêchait de distinguer les détails du petit groupe</w:t>
      </w:r>
      <w:r w:rsidR="008D6F52">
        <w:rPr>
          <w:szCs w:val="32"/>
        </w:rPr>
        <w:t xml:space="preserve">. </w:t>
      </w:r>
      <w:r w:rsidRPr="00894396">
        <w:rPr>
          <w:szCs w:val="32"/>
        </w:rPr>
        <w:t>J</w:t>
      </w:r>
      <w:r w:rsidR="008D6F52">
        <w:rPr>
          <w:szCs w:val="32"/>
        </w:rPr>
        <w:t>’</w:t>
      </w:r>
      <w:r w:rsidRPr="00894396">
        <w:rPr>
          <w:szCs w:val="32"/>
        </w:rPr>
        <w:t>entendis la voix de Jorge</w:t>
      </w:r>
      <w:r w:rsidR="008D6F52">
        <w:rPr>
          <w:szCs w:val="32"/>
        </w:rPr>
        <w:t xml:space="preserve">, </w:t>
      </w:r>
      <w:r w:rsidRPr="00894396">
        <w:rPr>
          <w:szCs w:val="32"/>
        </w:rPr>
        <w:t>l</w:t>
      </w:r>
      <w:r w:rsidR="008D6F52">
        <w:rPr>
          <w:szCs w:val="32"/>
        </w:rPr>
        <w:t>’</w:t>
      </w:r>
      <w:r w:rsidRPr="00894396">
        <w:rPr>
          <w:szCs w:val="32"/>
        </w:rPr>
        <w:t>artilleur</w:t>
      </w:r>
      <w:r w:rsidR="008D6F52">
        <w:rPr>
          <w:szCs w:val="32"/>
        </w:rPr>
        <w:t xml:space="preserve">, </w:t>
      </w:r>
      <w:r w:rsidRPr="00894396">
        <w:rPr>
          <w:szCs w:val="32"/>
        </w:rPr>
        <w:t>déclarer d</w:t>
      </w:r>
      <w:r w:rsidR="008D6F52">
        <w:rPr>
          <w:szCs w:val="32"/>
        </w:rPr>
        <w:t>’</w:t>
      </w:r>
      <w:r w:rsidRPr="00894396">
        <w:rPr>
          <w:szCs w:val="32"/>
        </w:rPr>
        <w:t>un ton bizarre</w:t>
      </w:r>
      <w:r w:rsidR="008D6F52">
        <w:rPr>
          <w:szCs w:val="32"/>
        </w:rPr>
        <w:t xml:space="preserve">, </w:t>
      </w:r>
      <w:r w:rsidRPr="00894396">
        <w:rPr>
          <w:szCs w:val="32"/>
        </w:rPr>
        <w:t>tremblant</w:t>
      </w:r>
      <w:r w:rsidR="008D6F52">
        <w:rPr>
          <w:szCs w:val="32"/>
        </w:rPr>
        <w:t> : – « </w:t>
      </w:r>
      <w:r w:rsidRPr="00894396">
        <w:rPr>
          <w:szCs w:val="32"/>
        </w:rPr>
        <w:t>Nous sommes chargés</w:t>
      </w:r>
      <w:r w:rsidR="008D6F52">
        <w:rPr>
          <w:szCs w:val="32"/>
        </w:rPr>
        <w:t xml:space="preserve">, </w:t>
      </w:r>
      <w:r w:rsidRPr="00894396">
        <w:rPr>
          <w:i/>
          <w:iCs/>
          <w:szCs w:val="32"/>
        </w:rPr>
        <w:t>Señor</w:t>
      </w:r>
      <w:r w:rsidR="008D6F52">
        <w:rPr>
          <w:i/>
          <w:iCs/>
          <w:szCs w:val="32"/>
        </w:rPr>
        <w:t>. »</w:t>
      </w:r>
    </w:p>
    <w:p w14:paraId="70A97E5D" w14:textId="77777777" w:rsidR="008D6F52" w:rsidRDefault="00000000" w:rsidP="008D6F52">
      <w:pPr>
        <w:rPr>
          <w:szCs w:val="32"/>
        </w:rPr>
      </w:pPr>
      <w:r w:rsidRPr="00894396">
        <w:rPr>
          <w:szCs w:val="32"/>
        </w:rPr>
        <w:t>Alors une autre voix s</w:t>
      </w:r>
      <w:r w:rsidR="008D6F52">
        <w:rPr>
          <w:szCs w:val="32"/>
        </w:rPr>
        <w:t>’</w:t>
      </w:r>
      <w:r w:rsidRPr="00894396">
        <w:rPr>
          <w:szCs w:val="32"/>
        </w:rPr>
        <w:t>éleva dans le groupe</w:t>
      </w:r>
      <w:r w:rsidR="008D6F52">
        <w:rPr>
          <w:szCs w:val="32"/>
        </w:rPr>
        <w:t xml:space="preserve">, </w:t>
      </w:r>
      <w:r w:rsidRPr="00894396">
        <w:rPr>
          <w:szCs w:val="32"/>
        </w:rPr>
        <w:t>pour ordonner d</w:t>
      </w:r>
      <w:r w:rsidR="008D6F52">
        <w:rPr>
          <w:szCs w:val="32"/>
        </w:rPr>
        <w:t>’</w:t>
      </w:r>
      <w:r w:rsidRPr="00894396">
        <w:rPr>
          <w:szCs w:val="32"/>
        </w:rPr>
        <w:t>un ton ferme</w:t>
      </w:r>
      <w:r w:rsidR="008D6F52">
        <w:rPr>
          <w:szCs w:val="32"/>
        </w:rPr>
        <w:t> : – « </w:t>
      </w:r>
      <w:r w:rsidRPr="00894396">
        <w:rPr>
          <w:szCs w:val="32"/>
        </w:rPr>
        <w:t xml:space="preserve">Apportez la </w:t>
      </w:r>
      <w:proofErr w:type="spellStart"/>
      <w:r w:rsidRPr="00894396">
        <w:rPr>
          <w:i/>
          <w:iCs/>
          <w:szCs w:val="32"/>
        </w:rPr>
        <w:t>riata</w:t>
      </w:r>
      <w:proofErr w:type="spellEnd"/>
      <w:r w:rsidR="008D6F52">
        <w:rPr>
          <w:i/>
          <w:iCs/>
          <w:szCs w:val="32"/>
        </w:rPr>
        <w:t>. »</w:t>
      </w:r>
      <w:r w:rsidRPr="00894396">
        <w:rPr>
          <w:szCs w:val="32"/>
        </w:rPr>
        <w:t xml:space="preserve"> C</w:t>
      </w:r>
      <w:r w:rsidR="008D6F52">
        <w:rPr>
          <w:szCs w:val="32"/>
        </w:rPr>
        <w:t>’</w:t>
      </w:r>
      <w:r w:rsidRPr="00894396">
        <w:rPr>
          <w:szCs w:val="32"/>
        </w:rPr>
        <w:t>était la voix de Gaspar Ruiz</w:t>
      </w:r>
      <w:r w:rsidR="008D6F52">
        <w:rPr>
          <w:szCs w:val="32"/>
        </w:rPr>
        <w:t>.</w:t>
      </w:r>
    </w:p>
    <w:p w14:paraId="09F1C91B" w14:textId="77777777" w:rsidR="008D6F52" w:rsidRDefault="00000000" w:rsidP="008D6F52">
      <w:pPr>
        <w:rPr>
          <w:szCs w:val="32"/>
        </w:rPr>
      </w:pPr>
      <w:r w:rsidRPr="00894396">
        <w:rPr>
          <w:szCs w:val="32"/>
        </w:rPr>
        <w:t>Un silence plana</w:t>
      </w:r>
      <w:r w:rsidR="008D6F52">
        <w:rPr>
          <w:szCs w:val="32"/>
        </w:rPr>
        <w:t xml:space="preserve">, </w:t>
      </w:r>
      <w:r w:rsidRPr="00894396">
        <w:rPr>
          <w:szCs w:val="32"/>
        </w:rPr>
        <w:t>pendant lequel les coups de feu des assiégés déchirèrent l</w:t>
      </w:r>
      <w:r w:rsidR="008D6F52">
        <w:rPr>
          <w:szCs w:val="32"/>
        </w:rPr>
        <w:t>’</w:t>
      </w:r>
      <w:r w:rsidRPr="00894396">
        <w:rPr>
          <w:szCs w:val="32"/>
        </w:rPr>
        <w:t>air avec fracas</w:t>
      </w:r>
      <w:r w:rsidR="008D6F52">
        <w:rPr>
          <w:szCs w:val="32"/>
        </w:rPr>
        <w:t xml:space="preserve">. </w:t>
      </w:r>
      <w:r w:rsidRPr="00894396">
        <w:rPr>
          <w:szCs w:val="32"/>
        </w:rPr>
        <w:t>Eux aussi</w:t>
      </w:r>
      <w:r w:rsidR="008D6F52">
        <w:rPr>
          <w:szCs w:val="32"/>
        </w:rPr>
        <w:t xml:space="preserve">, </w:t>
      </w:r>
      <w:r w:rsidRPr="00894396">
        <w:rPr>
          <w:szCs w:val="32"/>
        </w:rPr>
        <w:t>ils avaient remarqué quelque chose d</w:t>
      </w:r>
      <w:r w:rsidR="008D6F52">
        <w:rPr>
          <w:szCs w:val="32"/>
        </w:rPr>
        <w:t>’</w:t>
      </w:r>
      <w:r w:rsidRPr="00894396">
        <w:rPr>
          <w:szCs w:val="32"/>
        </w:rPr>
        <w:t>insolite</w:t>
      </w:r>
      <w:r w:rsidR="008D6F52">
        <w:rPr>
          <w:szCs w:val="32"/>
        </w:rPr>
        <w:t xml:space="preserve">. </w:t>
      </w:r>
      <w:r w:rsidRPr="00894396">
        <w:rPr>
          <w:szCs w:val="32"/>
        </w:rPr>
        <w:t>Mais la distance était trop forte</w:t>
      </w:r>
      <w:r w:rsidR="008D6F52">
        <w:rPr>
          <w:szCs w:val="32"/>
        </w:rPr>
        <w:t xml:space="preserve">, </w:t>
      </w:r>
      <w:r w:rsidRPr="00894396">
        <w:rPr>
          <w:szCs w:val="32"/>
        </w:rPr>
        <w:t>et au milieu du sifflement des balles qui labouraient le sol</w:t>
      </w:r>
      <w:r w:rsidR="008D6F52">
        <w:rPr>
          <w:szCs w:val="32"/>
        </w:rPr>
        <w:t xml:space="preserve">, </w:t>
      </w:r>
      <w:r w:rsidRPr="00894396">
        <w:rPr>
          <w:szCs w:val="32"/>
        </w:rPr>
        <w:t>le groupe se déployait</w:t>
      </w:r>
      <w:r w:rsidR="008D6F52">
        <w:rPr>
          <w:szCs w:val="32"/>
        </w:rPr>
        <w:t xml:space="preserve">, </w:t>
      </w:r>
      <w:r w:rsidRPr="00894396">
        <w:rPr>
          <w:szCs w:val="32"/>
        </w:rPr>
        <w:t>se reformait</w:t>
      </w:r>
      <w:r w:rsidR="008D6F52">
        <w:rPr>
          <w:szCs w:val="32"/>
        </w:rPr>
        <w:t xml:space="preserve">, </w:t>
      </w:r>
      <w:r w:rsidRPr="00894396">
        <w:rPr>
          <w:szCs w:val="32"/>
        </w:rPr>
        <w:t>s</w:t>
      </w:r>
      <w:r w:rsidR="008D6F52">
        <w:rPr>
          <w:szCs w:val="32"/>
        </w:rPr>
        <w:t>’</w:t>
      </w:r>
      <w:r w:rsidRPr="00894396">
        <w:rPr>
          <w:szCs w:val="32"/>
        </w:rPr>
        <w:t>agitait</w:t>
      </w:r>
      <w:r w:rsidR="008D6F52">
        <w:rPr>
          <w:szCs w:val="32"/>
        </w:rPr>
        <w:t xml:space="preserve">, </w:t>
      </w:r>
      <w:r w:rsidRPr="00894396">
        <w:rPr>
          <w:szCs w:val="32"/>
        </w:rPr>
        <w:t>en me laissant apercevoir</w:t>
      </w:r>
      <w:r w:rsidR="008D6F52">
        <w:rPr>
          <w:szCs w:val="32"/>
        </w:rPr>
        <w:t xml:space="preserve">, </w:t>
      </w:r>
      <w:r w:rsidRPr="00894396">
        <w:rPr>
          <w:szCs w:val="32"/>
        </w:rPr>
        <w:t>au centre</w:t>
      </w:r>
      <w:r w:rsidR="008D6F52">
        <w:rPr>
          <w:szCs w:val="32"/>
        </w:rPr>
        <w:t xml:space="preserve">, </w:t>
      </w:r>
      <w:r w:rsidRPr="00894396">
        <w:rPr>
          <w:szCs w:val="32"/>
        </w:rPr>
        <w:t>une silhouette accroupie</w:t>
      </w:r>
      <w:r w:rsidR="008D6F52">
        <w:rPr>
          <w:szCs w:val="32"/>
        </w:rPr>
        <w:t xml:space="preserve">. </w:t>
      </w:r>
      <w:r w:rsidRPr="00894396">
        <w:rPr>
          <w:szCs w:val="32"/>
        </w:rPr>
        <w:t>Je m</w:t>
      </w:r>
      <w:r w:rsidR="008D6F52">
        <w:rPr>
          <w:szCs w:val="32"/>
        </w:rPr>
        <w:t>’</w:t>
      </w:r>
      <w:r w:rsidRPr="00894396">
        <w:rPr>
          <w:szCs w:val="32"/>
        </w:rPr>
        <w:t>approchai</w:t>
      </w:r>
      <w:r w:rsidR="008D6F52">
        <w:rPr>
          <w:szCs w:val="32"/>
        </w:rPr>
        <w:t xml:space="preserve">, </w:t>
      </w:r>
      <w:r w:rsidRPr="00894396">
        <w:rPr>
          <w:szCs w:val="32"/>
        </w:rPr>
        <w:t>doutant de mes yeux qui me révélaient une vision d</w:t>
      </w:r>
      <w:r w:rsidR="008D6F52">
        <w:rPr>
          <w:szCs w:val="32"/>
        </w:rPr>
        <w:t>’</w:t>
      </w:r>
      <w:r w:rsidRPr="00894396">
        <w:rPr>
          <w:szCs w:val="32"/>
        </w:rPr>
        <w:t>enfer</w:t>
      </w:r>
      <w:r w:rsidR="008D6F52">
        <w:rPr>
          <w:szCs w:val="32"/>
        </w:rPr>
        <w:t xml:space="preserve">, </w:t>
      </w:r>
      <w:r w:rsidRPr="00894396">
        <w:rPr>
          <w:szCs w:val="32"/>
        </w:rPr>
        <w:t>un rêve suggestif et insensé</w:t>
      </w:r>
      <w:r w:rsidR="008D6F52">
        <w:rPr>
          <w:szCs w:val="32"/>
        </w:rPr>
        <w:t>.</w:t>
      </w:r>
    </w:p>
    <w:p w14:paraId="248B782A" w14:textId="3161A488" w:rsidR="008D6F52" w:rsidRDefault="00000000" w:rsidP="008D6F52">
      <w:r w:rsidRPr="00894396">
        <w:rPr>
          <w:szCs w:val="32"/>
        </w:rPr>
        <w:t>Une voix étrangement étouffée commanda</w:t>
      </w:r>
      <w:r w:rsidR="008D6F52">
        <w:rPr>
          <w:szCs w:val="32"/>
        </w:rPr>
        <w:t> : – « </w:t>
      </w:r>
      <w:r w:rsidRPr="00894396">
        <w:rPr>
          <w:szCs w:val="32"/>
        </w:rPr>
        <w:t>Serrez un peu plus les nœuds</w:t>
      </w:r>
      <w:r w:rsidR="008D6F52">
        <w:rPr>
          <w:szCs w:val="32"/>
        </w:rPr>
        <w:t>. »</w:t>
      </w:r>
    </w:p>
    <w:p w14:paraId="3324DD4E" w14:textId="77777777" w:rsidR="008D6F52" w:rsidRDefault="008D6F52" w:rsidP="008D6F52">
      <w:pPr>
        <w:rPr>
          <w:szCs w:val="32"/>
        </w:rPr>
      </w:pPr>
      <w:r>
        <w:t>— </w:t>
      </w:r>
      <w:r>
        <w:rPr>
          <w:szCs w:val="32"/>
        </w:rPr>
        <w:t>« </w:t>
      </w:r>
      <w:r w:rsidRPr="00894396">
        <w:rPr>
          <w:i/>
          <w:iCs/>
          <w:szCs w:val="32"/>
        </w:rPr>
        <w:t>Si Señor</w:t>
      </w:r>
      <w:r>
        <w:rPr>
          <w:i/>
          <w:iCs/>
          <w:szCs w:val="32"/>
        </w:rPr>
        <w:t> »</w:t>
      </w:r>
      <w:r>
        <w:rPr>
          <w:szCs w:val="32"/>
        </w:rPr>
        <w:t xml:space="preserve">, </w:t>
      </w:r>
      <w:r w:rsidRPr="00894396">
        <w:rPr>
          <w:szCs w:val="32"/>
        </w:rPr>
        <w:t>répondirent vivement plusieurs voix terrifiées</w:t>
      </w:r>
      <w:r>
        <w:rPr>
          <w:szCs w:val="32"/>
        </w:rPr>
        <w:t>.</w:t>
      </w:r>
    </w:p>
    <w:p w14:paraId="6BE9F4AA" w14:textId="1BBCC02A" w:rsidR="008D6F52" w:rsidRDefault="00000000" w:rsidP="008D6F52">
      <w:r w:rsidRPr="00894396">
        <w:rPr>
          <w:szCs w:val="32"/>
        </w:rPr>
        <w:lastRenderedPageBreak/>
        <w:t>La voix étouffée reprit</w:t>
      </w:r>
      <w:r w:rsidR="008D6F52">
        <w:rPr>
          <w:szCs w:val="32"/>
        </w:rPr>
        <w:t> : – « </w:t>
      </w:r>
      <w:r w:rsidRPr="00894396">
        <w:rPr>
          <w:szCs w:val="32"/>
        </w:rPr>
        <w:t>Comme cela</w:t>
      </w:r>
      <w:r w:rsidR="008D6F52">
        <w:rPr>
          <w:szCs w:val="32"/>
        </w:rPr>
        <w:t xml:space="preserve">. </w:t>
      </w:r>
      <w:r w:rsidRPr="00894396">
        <w:rPr>
          <w:szCs w:val="32"/>
        </w:rPr>
        <w:t>Il faut que je puisse respirer</w:t>
      </w:r>
      <w:r w:rsidR="008D6F52">
        <w:rPr>
          <w:szCs w:val="32"/>
        </w:rPr>
        <w:t>. »</w:t>
      </w:r>
    </w:p>
    <w:p w14:paraId="2D4F7F9E" w14:textId="536DF897" w:rsidR="008D6F52" w:rsidRDefault="00000000" w:rsidP="008D6F52">
      <w:r w:rsidRPr="00894396">
        <w:rPr>
          <w:szCs w:val="32"/>
        </w:rPr>
        <w:t>Plusieurs hommes s</w:t>
      </w:r>
      <w:r w:rsidR="008D6F52">
        <w:rPr>
          <w:szCs w:val="32"/>
        </w:rPr>
        <w:t>’</w:t>
      </w:r>
      <w:r w:rsidRPr="00894396">
        <w:rPr>
          <w:szCs w:val="32"/>
        </w:rPr>
        <w:t>écrièrent avec un accent d</w:t>
      </w:r>
      <w:r w:rsidR="008D6F52">
        <w:rPr>
          <w:szCs w:val="32"/>
        </w:rPr>
        <w:t>’</w:t>
      </w:r>
      <w:r w:rsidRPr="00894396">
        <w:rPr>
          <w:szCs w:val="32"/>
        </w:rPr>
        <w:t>inquiétude</w:t>
      </w:r>
      <w:r w:rsidR="008D6F52">
        <w:rPr>
          <w:szCs w:val="32"/>
        </w:rPr>
        <w:t> : – « </w:t>
      </w:r>
      <w:r w:rsidRPr="00894396">
        <w:rPr>
          <w:szCs w:val="32"/>
        </w:rPr>
        <w:t>Soulagez-le</w:t>
      </w:r>
      <w:r w:rsidR="008D6F52">
        <w:rPr>
          <w:szCs w:val="32"/>
        </w:rPr>
        <w:t xml:space="preserve">, </w:t>
      </w:r>
      <w:r w:rsidRPr="00894396">
        <w:rPr>
          <w:i/>
          <w:iCs/>
          <w:szCs w:val="32"/>
        </w:rPr>
        <w:t>hombres</w:t>
      </w:r>
      <w:r w:rsidR="008D6F52">
        <w:rPr>
          <w:i/>
          <w:iCs/>
          <w:szCs w:val="32"/>
        </w:rPr>
        <w:t xml:space="preserve">. </w:t>
      </w:r>
      <w:r w:rsidRPr="00894396">
        <w:rPr>
          <w:szCs w:val="32"/>
        </w:rPr>
        <w:t>Voyons</w:t>
      </w:r>
      <w:r w:rsidR="008D6F52">
        <w:rPr>
          <w:szCs w:val="32"/>
        </w:rPr>
        <w:t xml:space="preserve"> ! </w:t>
      </w:r>
      <w:r w:rsidRPr="00894396">
        <w:rPr>
          <w:szCs w:val="32"/>
        </w:rPr>
        <w:t>Sous l</w:t>
      </w:r>
      <w:r w:rsidR="008D6F52">
        <w:rPr>
          <w:szCs w:val="32"/>
        </w:rPr>
        <w:t>’</w:t>
      </w:r>
      <w:r w:rsidRPr="00894396">
        <w:rPr>
          <w:szCs w:val="32"/>
        </w:rPr>
        <w:t>autre bras</w:t>
      </w:r>
      <w:r w:rsidR="008D6F52">
        <w:rPr>
          <w:szCs w:val="32"/>
        </w:rPr>
        <w:t>. »</w:t>
      </w:r>
    </w:p>
    <w:p w14:paraId="65203F88" w14:textId="66904383" w:rsidR="008D6F52" w:rsidRDefault="00000000" w:rsidP="008D6F52">
      <w:r w:rsidRPr="00894396">
        <w:rPr>
          <w:szCs w:val="32"/>
        </w:rPr>
        <w:t>Puis la voix assourdie commanda</w:t>
      </w:r>
      <w:r w:rsidR="008D6F52">
        <w:rPr>
          <w:szCs w:val="32"/>
        </w:rPr>
        <w:t> : – « </w:t>
      </w:r>
      <w:proofErr w:type="spellStart"/>
      <w:r w:rsidRPr="00894396">
        <w:rPr>
          <w:i/>
          <w:iCs/>
          <w:szCs w:val="32"/>
        </w:rPr>
        <w:t>Bueno</w:t>
      </w:r>
      <w:proofErr w:type="spellEnd"/>
      <w:r w:rsidR="008D6F52">
        <w:rPr>
          <w:i/>
          <w:iCs/>
          <w:szCs w:val="32"/>
        </w:rPr>
        <w:t xml:space="preserve"> ; </w:t>
      </w:r>
      <w:r w:rsidRPr="00894396">
        <w:rPr>
          <w:szCs w:val="32"/>
        </w:rPr>
        <w:t>reculez-vous</w:t>
      </w:r>
      <w:r w:rsidR="008D6F52">
        <w:rPr>
          <w:szCs w:val="32"/>
        </w:rPr>
        <w:t xml:space="preserve">, </w:t>
      </w:r>
      <w:r w:rsidRPr="00894396">
        <w:rPr>
          <w:szCs w:val="32"/>
        </w:rPr>
        <w:t>les enfants</w:t>
      </w:r>
      <w:r w:rsidR="008D6F52">
        <w:rPr>
          <w:szCs w:val="32"/>
        </w:rPr>
        <w:t>. »</w:t>
      </w:r>
    </w:p>
    <w:p w14:paraId="67E51E9B" w14:textId="3FBF4E6D" w:rsidR="008D6F52" w:rsidRDefault="00000000" w:rsidP="008D6F52">
      <w:r w:rsidRPr="00894396">
        <w:rPr>
          <w:szCs w:val="32"/>
        </w:rPr>
        <w:t>Je me frayai un chemin à travers les hommes qui s</w:t>
      </w:r>
      <w:r w:rsidR="008D6F52">
        <w:rPr>
          <w:szCs w:val="32"/>
        </w:rPr>
        <w:t>’</w:t>
      </w:r>
      <w:r w:rsidRPr="00894396">
        <w:rPr>
          <w:szCs w:val="32"/>
        </w:rPr>
        <w:t>écartaient</w:t>
      </w:r>
      <w:r w:rsidR="008D6F52">
        <w:rPr>
          <w:szCs w:val="32"/>
        </w:rPr>
        <w:t xml:space="preserve">, </w:t>
      </w:r>
      <w:r w:rsidRPr="00894396">
        <w:rPr>
          <w:szCs w:val="32"/>
        </w:rPr>
        <w:t>et j</w:t>
      </w:r>
      <w:r w:rsidR="008D6F52">
        <w:rPr>
          <w:szCs w:val="32"/>
        </w:rPr>
        <w:t>’</w:t>
      </w:r>
      <w:r w:rsidRPr="00894396">
        <w:rPr>
          <w:szCs w:val="32"/>
        </w:rPr>
        <w:t>entendis à nouveau la voix oppressée commander avec anxiété</w:t>
      </w:r>
      <w:r w:rsidR="008D6F52">
        <w:rPr>
          <w:szCs w:val="32"/>
        </w:rPr>
        <w:t> : – « </w:t>
      </w:r>
      <w:r w:rsidRPr="00894396">
        <w:rPr>
          <w:szCs w:val="32"/>
        </w:rPr>
        <w:t>Oublie que je suis vivant</w:t>
      </w:r>
      <w:r w:rsidR="008D6F52">
        <w:rPr>
          <w:szCs w:val="32"/>
        </w:rPr>
        <w:t xml:space="preserve">, </w:t>
      </w:r>
      <w:r w:rsidRPr="00894396">
        <w:rPr>
          <w:szCs w:val="32"/>
        </w:rPr>
        <w:t>Jorge</w:t>
      </w:r>
      <w:r w:rsidR="008D6F52">
        <w:rPr>
          <w:szCs w:val="32"/>
        </w:rPr>
        <w:t xml:space="preserve">. </w:t>
      </w:r>
      <w:r w:rsidRPr="00894396">
        <w:rPr>
          <w:szCs w:val="32"/>
        </w:rPr>
        <w:t>Oublie-moi tout à fait</w:t>
      </w:r>
      <w:r w:rsidR="008D6F52">
        <w:rPr>
          <w:szCs w:val="32"/>
        </w:rPr>
        <w:t xml:space="preserve">, </w:t>
      </w:r>
      <w:r w:rsidRPr="00894396">
        <w:rPr>
          <w:szCs w:val="32"/>
        </w:rPr>
        <w:t>et pense à ce que tu dois faire</w:t>
      </w:r>
      <w:r w:rsidR="008D6F52">
        <w:rPr>
          <w:szCs w:val="32"/>
        </w:rPr>
        <w:t>. »</w:t>
      </w:r>
    </w:p>
    <w:p w14:paraId="66451F33" w14:textId="696CD4A5" w:rsidR="008D6F52" w:rsidRDefault="008D6F52" w:rsidP="008D6F52">
      <w:r>
        <w:t>— </w:t>
      </w:r>
      <w:r>
        <w:rPr>
          <w:szCs w:val="32"/>
        </w:rPr>
        <w:t>« </w:t>
      </w:r>
      <w:r w:rsidRPr="00894396">
        <w:rPr>
          <w:szCs w:val="32"/>
        </w:rPr>
        <w:t>Soyez sans crainte</w:t>
      </w:r>
      <w:r>
        <w:rPr>
          <w:szCs w:val="32"/>
        </w:rPr>
        <w:t xml:space="preserve">, </w:t>
      </w:r>
      <w:r w:rsidRPr="00894396">
        <w:rPr>
          <w:i/>
          <w:iCs/>
          <w:szCs w:val="32"/>
        </w:rPr>
        <w:t>Señor</w:t>
      </w:r>
      <w:r>
        <w:rPr>
          <w:i/>
          <w:iCs/>
          <w:szCs w:val="32"/>
        </w:rPr>
        <w:t xml:space="preserve">. </w:t>
      </w:r>
      <w:r w:rsidRPr="00894396">
        <w:rPr>
          <w:szCs w:val="32"/>
        </w:rPr>
        <w:t>Vous n</w:t>
      </w:r>
      <w:r>
        <w:rPr>
          <w:szCs w:val="32"/>
        </w:rPr>
        <w:t>’</w:t>
      </w:r>
      <w:r w:rsidRPr="00894396">
        <w:rPr>
          <w:szCs w:val="32"/>
        </w:rPr>
        <w:t>êtes qu</w:t>
      </w:r>
      <w:r>
        <w:rPr>
          <w:szCs w:val="32"/>
        </w:rPr>
        <w:t>’</w:t>
      </w:r>
      <w:r w:rsidRPr="00894396">
        <w:rPr>
          <w:szCs w:val="32"/>
        </w:rPr>
        <w:t>un affût de canon</w:t>
      </w:r>
      <w:r>
        <w:rPr>
          <w:szCs w:val="32"/>
        </w:rPr>
        <w:t xml:space="preserve">, </w:t>
      </w:r>
      <w:r w:rsidRPr="00894396">
        <w:rPr>
          <w:szCs w:val="32"/>
        </w:rPr>
        <w:t>en ce moment</w:t>
      </w:r>
      <w:r>
        <w:rPr>
          <w:szCs w:val="32"/>
        </w:rPr>
        <w:t xml:space="preserve">, </w:t>
      </w:r>
      <w:r w:rsidRPr="00894396">
        <w:rPr>
          <w:szCs w:val="32"/>
        </w:rPr>
        <w:t>et je ne perdrai pas mon coup</w:t>
      </w:r>
      <w:r>
        <w:rPr>
          <w:szCs w:val="32"/>
        </w:rPr>
        <w:t>. »</w:t>
      </w:r>
    </w:p>
    <w:p w14:paraId="58FBDDDF" w14:textId="77777777" w:rsidR="008D6F52" w:rsidRDefault="00000000" w:rsidP="008D6F52">
      <w:pPr>
        <w:rPr>
          <w:szCs w:val="32"/>
        </w:rPr>
      </w:pPr>
      <w:r w:rsidRPr="00894396">
        <w:rPr>
          <w:szCs w:val="32"/>
        </w:rPr>
        <w:t>J</w:t>
      </w:r>
      <w:r w:rsidR="008D6F52">
        <w:rPr>
          <w:szCs w:val="32"/>
        </w:rPr>
        <w:t>’</w:t>
      </w:r>
      <w:r w:rsidRPr="00894396">
        <w:rPr>
          <w:szCs w:val="32"/>
        </w:rPr>
        <w:t>entendis le crépitement d</w:t>
      </w:r>
      <w:r w:rsidR="008D6F52">
        <w:rPr>
          <w:szCs w:val="32"/>
        </w:rPr>
        <w:t>’</w:t>
      </w:r>
      <w:r w:rsidRPr="00894396">
        <w:rPr>
          <w:szCs w:val="32"/>
        </w:rPr>
        <w:t>une mèche</w:t>
      </w:r>
      <w:r w:rsidR="008D6F52">
        <w:rPr>
          <w:szCs w:val="32"/>
        </w:rPr>
        <w:t xml:space="preserve">, </w:t>
      </w:r>
      <w:r w:rsidRPr="00894396">
        <w:rPr>
          <w:szCs w:val="32"/>
        </w:rPr>
        <w:t>et sentis une odeur de salpêtre</w:t>
      </w:r>
      <w:r w:rsidR="008D6F52">
        <w:rPr>
          <w:szCs w:val="32"/>
        </w:rPr>
        <w:t xml:space="preserve">. </w:t>
      </w:r>
      <w:r w:rsidRPr="00894396">
        <w:rPr>
          <w:szCs w:val="32"/>
        </w:rPr>
        <w:t>Je vis tout à coup devant moi une masse informe</w:t>
      </w:r>
      <w:r w:rsidR="008D6F52">
        <w:rPr>
          <w:szCs w:val="32"/>
        </w:rPr>
        <w:t xml:space="preserve">, </w:t>
      </w:r>
      <w:r w:rsidRPr="00894396">
        <w:rPr>
          <w:szCs w:val="32"/>
        </w:rPr>
        <w:t>arc-boutée sur les pieds et les mains</w:t>
      </w:r>
      <w:r w:rsidR="008D6F52">
        <w:rPr>
          <w:szCs w:val="32"/>
        </w:rPr>
        <w:t xml:space="preserve">, </w:t>
      </w:r>
      <w:r w:rsidRPr="00894396">
        <w:rPr>
          <w:szCs w:val="32"/>
        </w:rPr>
        <w:t>comme une bête</w:t>
      </w:r>
      <w:r w:rsidR="008D6F52">
        <w:rPr>
          <w:szCs w:val="32"/>
        </w:rPr>
        <w:t xml:space="preserve">, </w:t>
      </w:r>
      <w:r w:rsidRPr="00894396">
        <w:rPr>
          <w:szCs w:val="32"/>
        </w:rPr>
        <w:t>avec une tête d</w:t>
      </w:r>
      <w:r w:rsidR="008D6F52">
        <w:rPr>
          <w:szCs w:val="32"/>
        </w:rPr>
        <w:t>’</w:t>
      </w:r>
      <w:r w:rsidRPr="00894396">
        <w:rPr>
          <w:szCs w:val="32"/>
        </w:rPr>
        <w:t>homme qui pendait sous un tube projeté en avant de la nuque</w:t>
      </w:r>
      <w:r w:rsidR="008D6F52">
        <w:rPr>
          <w:szCs w:val="32"/>
        </w:rPr>
        <w:t xml:space="preserve"> ; </w:t>
      </w:r>
      <w:r w:rsidRPr="00894396">
        <w:rPr>
          <w:szCs w:val="32"/>
        </w:rPr>
        <w:t>uns masse sombre de bronze luisait sur son dos</w:t>
      </w:r>
      <w:r w:rsidR="008D6F52">
        <w:rPr>
          <w:szCs w:val="32"/>
        </w:rPr>
        <w:t>.</w:t>
      </w:r>
    </w:p>
    <w:p w14:paraId="0FE8E8BC" w14:textId="77777777" w:rsidR="008D6F52" w:rsidRDefault="00000000" w:rsidP="008D6F52">
      <w:pPr>
        <w:rPr>
          <w:szCs w:val="32"/>
        </w:rPr>
      </w:pPr>
      <w:r w:rsidRPr="00894396">
        <w:rPr>
          <w:szCs w:val="32"/>
        </w:rPr>
        <w:t>La chose s</w:t>
      </w:r>
      <w:r w:rsidR="008D6F52">
        <w:rPr>
          <w:szCs w:val="32"/>
        </w:rPr>
        <w:t>’</w:t>
      </w:r>
      <w:r w:rsidRPr="00894396">
        <w:rPr>
          <w:szCs w:val="32"/>
        </w:rPr>
        <w:t>accroupissait</w:t>
      </w:r>
      <w:r w:rsidR="008D6F52">
        <w:rPr>
          <w:szCs w:val="32"/>
        </w:rPr>
        <w:t xml:space="preserve">, </w:t>
      </w:r>
      <w:r w:rsidRPr="00894396">
        <w:rPr>
          <w:szCs w:val="32"/>
        </w:rPr>
        <w:t>toute seule</w:t>
      </w:r>
      <w:r w:rsidR="008D6F52">
        <w:rPr>
          <w:szCs w:val="32"/>
        </w:rPr>
        <w:t xml:space="preserve">, </w:t>
      </w:r>
      <w:r w:rsidRPr="00894396">
        <w:rPr>
          <w:szCs w:val="32"/>
        </w:rPr>
        <w:t>en avant d</w:t>
      </w:r>
      <w:r w:rsidR="008D6F52">
        <w:rPr>
          <w:szCs w:val="32"/>
        </w:rPr>
        <w:t>’</w:t>
      </w:r>
      <w:r w:rsidRPr="00894396">
        <w:rPr>
          <w:szCs w:val="32"/>
        </w:rPr>
        <w:t>un demi-cercle d</w:t>
      </w:r>
      <w:r w:rsidR="008D6F52">
        <w:rPr>
          <w:szCs w:val="32"/>
        </w:rPr>
        <w:t>’</w:t>
      </w:r>
      <w:r w:rsidRPr="00894396">
        <w:rPr>
          <w:szCs w:val="32"/>
        </w:rPr>
        <w:t>hommes</w:t>
      </w:r>
      <w:r w:rsidR="008D6F52">
        <w:rPr>
          <w:szCs w:val="32"/>
        </w:rPr>
        <w:t xml:space="preserve"> ; </w:t>
      </w:r>
      <w:r w:rsidRPr="00894396">
        <w:rPr>
          <w:szCs w:val="32"/>
        </w:rPr>
        <w:t>Jorge se tenait derrière</w:t>
      </w:r>
      <w:r w:rsidR="008D6F52">
        <w:rPr>
          <w:szCs w:val="32"/>
        </w:rPr>
        <w:t xml:space="preserve">, </w:t>
      </w:r>
      <w:r w:rsidRPr="00894396">
        <w:rPr>
          <w:szCs w:val="32"/>
        </w:rPr>
        <w:t>avec</w:t>
      </w:r>
      <w:r w:rsidR="008D6F52">
        <w:rPr>
          <w:szCs w:val="32"/>
        </w:rPr>
        <w:t xml:space="preserve">, </w:t>
      </w:r>
      <w:r w:rsidRPr="00894396">
        <w:rPr>
          <w:szCs w:val="32"/>
        </w:rPr>
        <w:t>à son côté</w:t>
      </w:r>
      <w:r w:rsidR="008D6F52">
        <w:rPr>
          <w:szCs w:val="32"/>
        </w:rPr>
        <w:t xml:space="preserve">, </w:t>
      </w:r>
      <w:r w:rsidRPr="00894396">
        <w:rPr>
          <w:szCs w:val="32"/>
        </w:rPr>
        <w:t>un trompette immobile</w:t>
      </w:r>
      <w:r w:rsidR="008D6F52">
        <w:rPr>
          <w:szCs w:val="32"/>
        </w:rPr>
        <w:t xml:space="preserve">, </w:t>
      </w:r>
      <w:r w:rsidRPr="00894396">
        <w:rPr>
          <w:szCs w:val="32"/>
        </w:rPr>
        <w:t>l</w:t>
      </w:r>
      <w:r w:rsidR="008D6F52">
        <w:rPr>
          <w:szCs w:val="32"/>
        </w:rPr>
        <w:t>’</w:t>
      </w:r>
      <w:r w:rsidRPr="00894396">
        <w:rPr>
          <w:szCs w:val="32"/>
        </w:rPr>
        <w:t>instrument sur la hanche</w:t>
      </w:r>
      <w:r w:rsidR="008D6F52">
        <w:rPr>
          <w:szCs w:val="32"/>
        </w:rPr>
        <w:t>.</w:t>
      </w:r>
    </w:p>
    <w:p w14:paraId="35316D6F" w14:textId="517BA800" w:rsidR="008D6F52" w:rsidRDefault="00000000" w:rsidP="008D6F52">
      <w:r w:rsidRPr="00894396">
        <w:rPr>
          <w:szCs w:val="32"/>
        </w:rPr>
        <w:t>Jorge plié en deux murmurait</w:t>
      </w:r>
      <w:r w:rsidR="008D6F52">
        <w:rPr>
          <w:szCs w:val="32"/>
        </w:rPr>
        <w:t xml:space="preserve">, </w:t>
      </w:r>
      <w:r w:rsidRPr="00894396">
        <w:rPr>
          <w:szCs w:val="32"/>
        </w:rPr>
        <w:t>l</w:t>
      </w:r>
      <w:r w:rsidR="008D6F52">
        <w:rPr>
          <w:szCs w:val="32"/>
        </w:rPr>
        <w:t>’</w:t>
      </w:r>
      <w:r w:rsidRPr="00894396">
        <w:rPr>
          <w:szCs w:val="32"/>
        </w:rPr>
        <w:t>amorce aux doigts</w:t>
      </w:r>
      <w:r w:rsidR="008D6F52">
        <w:rPr>
          <w:szCs w:val="32"/>
        </w:rPr>
        <w:t> : – « </w:t>
      </w:r>
      <w:r w:rsidRPr="00894396">
        <w:rPr>
          <w:szCs w:val="32"/>
        </w:rPr>
        <w:t>Un pouce à gauche</w:t>
      </w:r>
      <w:r w:rsidR="008D6F52">
        <w:rPr>
          <w:szCs w:val="32"/>
        </w:rPr>
        <w:t xml:space="preserve">, </w:t>
      </w:r>
      <w:r w:rsidRPr="00894396">
        <w:rPr>
          <w:i/>
          <w:iCs/>
          <w:szCs w:val="32"/>
        </w:rPr>
        <w:t>Señor</w:t>
      </w:r>
      <w:r w:rsidR="008D6F52">
        <w:rPr>
          <w:i/>
          <w:iCs/>
          <w:szCs w:val="32"/>
        </w:rPr>
        <w:t xml:space="preserve">. </w:t>
      </w:r>
      <w:r w:rsidRPr="00894396">
        <w:rPr>
          <w:szCs w:val="32"/>
        </w:rPr>
        <w:t>C</w:t>
      </w:r>
      <w:r w:rsidR="008D6F52">
        <w:rPr>
          <w:szCs w:val="32"/>
        </w:rPr>
        <w:t>’</w:t>
      </w:r>
      <w:r w:rsidRPr="00894396">
        <w:rPr>
          <w:szCs w:val="32"/>
        </w:rPr>
        <w:t>est trop</w:t>
      </w:r>
      <w:r w:rsidR="008D6F52">
        <w:rPr>
          <w:szCs w:val="32"/>
        </w:rPr>
        <w:t xml:space="preserve">. </w:t>
      </w:r>
      <w:r w:rsidRPr="00894396">
        <w:rPr>
          <w:szCs w:val="32"/>
        </w:rPr>
        <w:t>Là</w:t>
      </w:r>
      <w:r w:rsidR="008D6F52">
        <w:rPr>
          <w:szCs w:val="32"/>
        </w:rPr>
        <w:t xml:space="preserve">. </w:t>
      </w:r>
      <w:r w:rsidRPr="00894396">
        <w:rPr>
          <w:szCs w:val="32"/>
        </w:rPr>
        <w:t>Maintenant</w:t>
      </w:r>
      <w:r w:rsidR="008D6F52">
        <w:rPr>
          <w:szCs w:val="32"/>
        </w:rPr>
        <w:t xml:space="preserve">, </w:t>
      </w:r>
      <w:r w:rsidRPr="00894396">
        <w:rPr>
          <w:szCs w:val="32"/>
        </w:rPr>
        <w:t>baissez-vous un peu</w:t>
      </w:r>
      <w:r w:rsidR="008D6F52">
        <w:rPr>
          <w:szCs w:val="32"/>
        </w:rPr>
        <w:t xml:space="preserve">, </w:t>
      </w:r>
      <w:r w:rsidRPr="00894396">
        <w:rPr>
          <w:szCs w:val="32"/>
        </w:rPr>
        <w:t>en pliant les coudes et je vais</w:t>
      </w:r>
      <w:r w:rsidR="008D6F52">
        <w:rPr>
          <w:szCs w:val="32"/>
        </w:rPr>
        <w:t>… »</w:t>
      </w:r>
    </w:p>
    <w:p w14:paraId="1620A7A0" w14:textId="77777777" w:rsidR="008D6F52" w:rsidRDefault="00000000" w:rsidP="008D6F52">
      <w:pPr>
        <w:rPr>
          <w:szCs w:val="32"/>
        </w:rPr>
      </w:pPr>
      <w:r w:rsidRPr="00894396">
        <w:rPr>
          <w:szCs w:val="32"/>
        </w:rPr>
        <w:t>Il bondit de côté</w:t>
      </w:r>
      <w:r w:rsidR="008D6F52">
        <w:rPr>
          <w:szCs w:val="32"/>
        </w:rPr>
        <w:t xml:space="preserve">, </w:t>
      </w:r>
      <w:r w:rsidRPr="00894396">
        <w:rPr>
          <w:szCs w:val="32"/>
        </w:rPr>
        <w:t>et abaissa sa flamme</w:t>
      </w:r>
      <w:r w:rsidR="008D6F52">
        <w:rPr>
          <w:szCs w:val="32"/>
        </w:rPr>
        <w:t xml:space="preserve"> ; </w:t>
      </w:r>
      <w:r w:rsidRPr="00894396">
        <w:rPr>
          <w:szCs w:val="32"/>
        </w:rPr>
        <w:t>un jet de feu sortit par la gueule du canon fixé au dos de l</w:t>
      </w:r>
      <w:r w:rsidR="008D6F52">
        <w:rPr>
          <w:szCs w:val="32"/>
        </w:rPr>
        <w:t>’</w:t>
      </w:r>
      <w:r w:rsidRPr="00894396">
        <w:rPr>
          <w:szCs w:val="32"/>
        </w:rPr>
        <w:t>homme</w:t>
      </w:r>
      <w:r w:rsidR="008D6F52">
        <w:rPr>
          <w:szCs w:val="32"/>
        </w:rPr>
        <w:t>.</w:t>
      </w:r>
    </w:p>
    <w:p w14:paraId="0082760C" w14:textId="77777777" w:rsidR="008D6F52" w:rsidRDefault="00000000" w:rsidP="008D6F52">
      <w:pPr>
        <w:rPr>
          <w:szCs w:val="32"/>
        </w:rPr>
      </w:pPr>
      <w:r w:rsidRPr="00894396">
        <w:rPr>
          <w:szCs w:val="32"/>
        </w:rPr>
        <w:t>Alors Gaspar Ruiz se laissa aller tout de son long</w:t>
      </w:r>
      <w:r w:rsidR="008D6F52">
        <w:rPr>
          <w:szCs w:val="32"/>
        </w:rPr>
        <w:t> :</w:t>
      </w:r>
    </w:p>
    <w:p w14:paraId="588424A8" w14:textId="77777777" w:rsidR="008D6F52" w:rsidRDefault="008D6F52" w:rsidP="008D6F52">
      <w:pPr>
        <w:rPr>
          <w:szCs w:val="32"/>
        </w:rPr>
      </w:pPr>
      <w:r>
        <w:lastRenderedPageBreak/>
        <w:t>— </w:t>
      </w:r>
      <w:r>
        <w:rPr>
          <w:szCs w:val="32"/>
        </w:rPr>
        <w:t>« </w:t>
      </w:r>
      <w:r w:rsidRPr="00894396">
        <w:rPr>
          <w:szCs w:val="32"/>
        </w:rPr>
        <w:t>Bon coup</w:t>
      </w:r>
      <w:r>
        <w:rPr>
          <w:szCs w:val="32"/>
        </w:rPr>
        <w:t> ? »</w:t>
      </w:r>
      <w:r w:rsidRPr="00894396">
        <w:rPr>
          <w:szCs w:val="32"/>
        </w:rPr>
        <w:t xml:space="preserve"> demanda-t-il</w:t>
      </w:r>
      <w:r>
        <w:rPr>
          <w:szCs w:val="32"/>
        </w:rPr>
        <w:t>.</w:t>
      </w:r>
    </w:p>
    <w:p w14:paraId="34563BAF" w14:textId="27F76255" w:rsidR="008D6F52" w:rsidRDefault="008D6F52" w:rsidP="008D6F52">
      <w:r>
        <w:t>— </w:t>
      </w:r>
      <w:r>
        <w:rPr>
          <w:szCs w:val="32"/>
        </w:rPr>
        <w:t>« </w:t>
      </w:r>
      <w:r w:rsidRPr="00894396">
        <w:rPr>
          <w:szCs w:val="32"/>
        </w:rPr>
        <w:t>En plein but</w:t>
      </w:r>
      <w:r>
        <w:rPr>
          <w:szCs w:val="32"/>
        </w:rPr>
        <w:t xml:space="preserve">, </w:t>
      </w:r>
      <w:r w:rsidRPr="00894396">
        <w:rPr>
          <w:i/>
          <w:iCs/>
          <w:szCs w:val="32"/>
        </w:rPr>
        <w:t>Señor</w:t>
      </w:r>
      <w:r>
        <w:rPr>
          <w:i/>
          <w:iCs/>
          <w:szCs w:val="32"/>
        </w:rPr>
        <w:t>. »</w:t>
      </w:r>
    </w:p>
    <w:p w14:paraId="792BA9F1" w14:textId="6B3C87A8" w:rsidR="008D6F52" w:rsidRDefault="008D6F52" w:rsidP="008D6F52">
      <w:r>
        <w:t>— </w:t>
      </w:r>
      <w:r>
        <w:rPr>
          <w:szCs w:val="32"/>
        </w:rPr>
        <w:t>« </w:t>
      </w:r>
      <w:r w:rsidRPr="00894396">
        <w:rPr>
          <w:szCs w:val="32"/>
        </w:rPr>
        <w:t>Eh bien</w:t>
      </w:r>
      <w:r>
        <w:rPr>
          <w:szCs w:val="32"/>
        </w:rPr>
        <w:t xml:space="preserve">, </w:t>
      </w:r>
      <w:r w:rsidRPr="00894396">
        <w:rPr>
          <w:szCs w:val="32"/>
        </w:rPr>
        <w:t>alors</w:t>
      </w:r>
      <w:r>
        <w:rPr>
          <w:szCs w:val="32"/>
        </w:rPr>
        <w:t xml:space="preserve">, </w:t>
      </w:r>
      <w:r w:rsidRPr="00894396">
        <w:rPr>
          <w:szCs w:val="32"/>
        </w:rPr>
        <w:t>recharge</w:t>
      </w:r>
      <w:r>
        <w:rPr>
          <w:szCs w:val="32"/>
        </w:rPr>
        <w:t> ! »</w:t>
      </w:r>
    </w:p>
    <w:p w14:paraId="064F4923" w14:textId="77777777" w:rsidR="008D6F52" w:rsidRDefault="00000000" w:rsidP="008D6F52">
      <w:pPr>
        <w:rPr>
          <w:szCs w:val="32"/>
        </w:rPr>
      </w:pPr>
      <w:r w:rsidRPr="00894396">
        <w:rPr>
          <w:szCs w:val="32"/>
        </w:rPr>
        <w:t>Je le voyais allongé devant moi</w:t>
      </w:r>
      <w:r w:rsidR="008D6F52">
        <w:rPr>
          <w:szCs w:val="32"/>
        </w:rPr>
        <w:t xml:space="preserve">, </w:t>
      </w:r>
      <w:r w:rsidRPr="00894396">
        <w:rPr>
          <w:szCs w:val="32"/>
        </w:rPr>
        <w:t>sur le ventre</w:t>
      </w:r>
      <w:r w:rsidR="008D6F52">
        <w:rPr>
          <w:szCs w:val="32"/>
        </w:rPr>
        <w:t xml:space="preserve">, </w:t>
      </w:r>
      <w:r w:rsidRPr="00894396">
        <w:rPr>
          <w:szCs w:val="32"/>
        </w:rPr>
        <w:t>écrasé par le bronze</w:t>
      </w:r>
      <w:r w:rsidR="008D6F52">
        <w:rPr>
          <w:szCs w:val="32"/>
        </w:rPr>
        <w:t xml:space="preserve">, </w:t>
      </w:r>
      <w:r w:rsidRPr="00894396">
        <w:rPr>
          <w:szCs w:val="32"/>
        </w:rPr>
        <w:t>faix sombre et monstrueux tel qu</w:t>
      </w:r>
      <w:r w:rsidR="008D6F52">
        <w:rPr>
          <w:szCs w:val="32"/>
        </w:rPr>
        <w:t>’</w:t>
      </w:r>
      <w:r w:rsidRPr="00894396">
        <w:rPr>
          <w:szCs w:val="32"/>
        </w:rPr>
        <w:t>amour ou force d</w:t>
      </w:r>
      <w:r w:rsidR="008D6F52">
        <w:rPr>
          <w:szCs w:val="32"/>
        </w:rPr>
        <w:t>’</w:t>
      </w:r>
      <w:r w:rsidRPr="00894396">
        <w:rPr>
          <w:szCs w:val="32"/>
        </w:rPr>
        <w:t>homme n</w:t>
      </w:r>
      <w:r w:rsidR="008D6F52">
        <w:rPr>
          <w:szCs w:val="32"/>
        </w:rPr>
        <w:t>’</w:t>
      </w:r>
      <w:r w:rsidRPr="00894396">
        <w:rPr>
          <w:szCs w:val="32"/>
        </w:rPr>
        <w:t>avait jamais rêvé d</w:t>
      </w:r>
      <w:r w:rsidR="008D6F52">
        <w:rPr>
          <w:szCs w:val="32"/>
        </w:rPr>
        <w:t>’</w:t>
      </w:r>
      <w:r w:rsidRPr="00894396">
        <w:rPr>
          <w:szCs w:val="32"/>
        </w:rPr>
        <w:t>en porter</w:t>
      </w:r>
      <w:r w:rsidR="008D6F52">
        <w:rPr>
          <w:szCs w:val="32"/>
        </w:rPr>
        <w:t xml:space="preserve">, </w:t>
      </w:r>
      <w:r w:rsidRPr="00894396">
        <w:rPr>
          <w:szCs w:val="32"/>
        </w:rPr>
        <w:t>dans l</w:t>
      </w:r>
      <w:r w:rsidR="008D6F52">
        <w:rPr>
          <w:szCs w:val="32"/>
        </w:rPr>
        <w:t>’</w:t>
      </w:r>
      <w:r w:rsidRPr="00894396">
        <w:rPr>
          <w:szCs w:val="32"/>
        </w:rPr>
        <w:t>histoire lamentable du monde</w:t>
      </w:r>
      <w:r w:rsidR="008D6F52">
        <w:rPr>
          <w:szCs w:val="32"/>
        </w:rPr>
        <w:t xml:space="preserve">. </w:t>
      </w:r>
      <w:r w:rsidRPr="00894396">
        <w:rPr>
          <w:szCs w:val="32"/>
        </w:rPr>
        <w:t>Ses bras étaient écartés</w:t>
      </w:r>
      <w:r w:rsidR="008D6F52">
        <w:rPr>
          <w:szCs w:val="32"/>
        </w:rPr>
        <w:t xml:space="preserve">, </w:t>
      </w:r>
      <w:r w:rsidRPr="00894396">
        <w:rPr>
          <w:szCs w:val="32"/>
        </w:rPr>
        <w:t>et il faisait</w:t>
      </w:r>
      <w:r w:rsidR="008D6F52">
        <w:rPr>
          <w:szCs w:val="32"/>
        </w:rPr>
        <w:t xml:space="preserve">, </w:t>
      </w:r>
      <w:r w:rsidRPr="00894396">
        <w:rPr>
          <w:szCs w:val="32"/>
        </w:rPr>
        <w:t>sur le sol baigné de lune</w:t>
      </w:r>
      <w:r w:rsidR="008D6F52">
        <w:rPr>
          <w:szCs w:val="32"/>
        </w:rPr>
        <w:t xml:space="preserve">, </w:t>
      </w:r>
      <w:r w:rsidRPr="00894396">
        <w:rPr>
          <w:szCs w:val="32"/>
        </w:rPr>
        <w:t>figure de pénitent prostré</w:t>
      </w:r>
      <w:r w:rsidR="008D6F52">
        <w:rPr>
          <w:szCs w:val="32"/>
        </w:rPr>
        <w:t>.</w:t>
      </w:r>
    </w:p>
    <w:p w14:paraId="0D17F695" w14:textId="77777777" w:rsidR="008D6F52" w:rsidRDefault="00000000" w:rsidP="008D6F52">
      <w:pPr>
        <w:rPr>
          <w:szCs w:val="32"/>
        </w:rPr>
      </w:pPr>
      <w:r w:rsidRPr="00894396">
        <w:rPr>
          <w:szCs w:val="32"/>
        </w:rPr>
        <w:t>Une seconde fois</w:t>
      </w:r>
      <w:r w:rsidR="008D6F52">
        <w:rPr>
          <w:szCs w:val="32"/>
        </w:rPr>
        <w:t xml:space="preserve">, </w:t>
      </w:r>
      <w:r w:rsidRPr="00894396">
        <w:rPr>
          <w:szCs w:val="32"/>
        </w:rPr>
        <w:t>je le vis se soulever sur les mains et les genoux</w:t>
      </w:r>
      <w:r w:rsidR="008D6F52">
        <w:rPr>
          <w:szCs w:val="32"/>
        </w:rPr>
        <w:t xml:space="preserve">, </w:t>
      </w:r>
      <w:r w:rsidRPr="00894396">
        <w:rPr>
          <w:szCs w:val="32"/>
        </w:rPr>
        <w:t>tandis que le vieux Jorge se penchait</w:t>
      </w:r>
      <w:r w:rsidR="008D6F52">
        <w:rPr>
          <w:szCs w:val="32"/>
        </w:rPr>
        <w:t xml:space="preserve">, </w:t>
      </w:r>
      <w:r w:rsidRPr="00894396">
        <w:rPr>
          <w:szCs w:val="32"/>
        </w:rPr>
        <w:t>l</w:t>
      </w:r>
      <w:r w:rsidR="008D6F52">
        <w:rPr>
          <w:szCs w:val="32"/>
        </w:rPr>
        <w:t>’</w:t>
      </w:r>
      <w:r w:rsidRPr="00894396">
        <w:rPr>
          <w:szCs w:val="32"/>
        </w:rPr>
        <w:t>œil au long du tube</w:t>
      </w:r>
      <w:r w:rsidR="008D6F52">
        <w:rPr>
          <w:szCs w:val="32"/>
        </w:rPr>
        <w:t>.</w:t>
      </w:r>
    </w:p>
    <w:p w14:paraId="5CA44088" w14:textId="2AB56CB4" w:rsidR="008D6F52" w:rsidRDefault="008D6F52" w:rsidP="008D6F52">
      <w:r>
        <w:t>— </w:t>
      </w:r>
      <w:r>
        <w:rPr>
          <w:szCs w:val="32"/>
        </w:rPr>
        <w:t>« </w:t>
      </w:r>
      <w:r w:rsidRPr="00894396">
        <w:rPr>
          <w:szCs w:val="32"/>
        </w:rPr>
        <w:t>À gauche un peu</w:t>
      </w:r>
      <w:r>
        <w:rPr>
          <w:szCs w:val="32"/>
        </w:rPr>
        <w:t xml:space="preserve">… </w:t>
      </w:r>
      <w:r w:rsidRPr="00894396">
        <w:rPr>
          <w:szCs w:val="32"/>
        </w:rPr>
        <w:t>À droite d</w:t>
      </w:r>
      <w:r>
        <w:rPr>
          <w:szCs w:val="32"/>
        </w:rPr>
        <w:t>’</w:t>
      </w:r>
      <w:r w:rsidRPr="00894396">
        <w:rPr>
          <w:szCs w:val="32"/>
        </w:rPr>
        <w:t>une ligne</w:t>
      </w:r>
      <w:r>
        <w:rPr>
          <w:szCs w:val="32"/>
        </w:rPr>
        <w:t xml:space="preserve">… </w:t>
      </w:r>
      <w:proofErr w:type="spellStart"/>
      <w:r w:rsidRPr="00894396">
        <w:rPr>
          <w:i/>
          <w:iCs/>
          <w:szCs w:val="32"/>
        </w:rPr>
        <w:t>Por</w:t>
      </w:r>
      <w:proofErr w:type="spellEnd"/>
      <w:r w:rsidRPr="00894396">
        <w:rPr>
          <w:i/>
          <w:iCs/>
          <w:szCs w:val="32"/>
        </w:rPr>
        <w:t xml:space="preserve"> </w:t>
      </w:r>
      <w:proofErr w:type="spellStart"/>
      <w:r w:rsidRPr="00894396">
        <w:rPr>
          <w:i/>
          <w:iCs/>
          <w:szCs w:val="32"/>
        </w:rPr>
        <w:t>Dios</w:t>
      </w:r>
      <w:proofErr w:type="spellEnd"/>
      <w:r>
        <w:rPr>
          <w:i/>
          <w:iCs/>
          <w:szCs w:val="32"/>
        </w:rPr>
        <w:t xml:space="preserve">, </w:t>
      </w:r>
      <w:r w:rsidRPr="00894396">
        <w:rPr>
          <w:i/>
          <w:iCs/>
          <w:szCs w:val="32"/>
        </w:rPr>
        <w:t>Señor</w:t>
      </w:r>
      <w:r>
        <w:rPr>
          <w:i/>
          <w:iCs/>
          <w:szCs w:val="32"/>
        </w:rPr>
        <w:t xml:space="preserve">, </w:t>
      </w:r>
      <w:r w:rsidRPr="00894396">
        <w:rPr>
          <w:szCs w:val="32"/>
        </w:rPr>
        <w:t>cessez de trembler</w:t>
      </w:r>
      <w:r>
        <w:rPr>
          <w:szCs w:val="32"/>
        </w:rPr>
        <w:t xml:space="preserve"> ! </w:t>
      </w:r>
      <w:r w:rsidRPr="00894396">
        <w:rPr>
          <w:szCs w:val="32"/>
        </w:rPr>
        <w:t>Où est donc votre force</w:t>
      </w:r>
      <w:r>
        <w:rPr>
          <w:szCs w:val="32"/>
        </w:rPr>
        <w:t> ? »</w:t>
      </w:r>
    </w:p>
    <w:p w14:paraId="2C7DFB2C" w14:textId="77777777" w:rsidR="008D6F52" w:rsidRDefault="00000000" w:rsidP="008D6F52">
      <w:pPr>
        <w:rPr>
          <w:szCs w:val="32"/>
        </w:rPr>
      </w:pPr>
      <w:r w:rsidRPr="00894396">
        <w:rPr>
          <w:szCs w:val="32"/>
        </w:rPr>
        <w:t>La voix du vieux canonnier se brisait d</w:t>
      </w:r>
      <w:r w:rsidR="008D6F52">
        <w:rPr>
          <w:szCs w:val="32"/>
        </w:rPr>
        <w:t>’</w:t>
      </w:r>
      <w:r w:rsidRPr="00894396">
        <w:rPr>
          <w:szCs w:val="32"/>
        </w:rPr>
        <w:t>émotion</w:t>
      </w:r>
      <w:r w:rsidR="008D6F52">
        <w:rPr>
          <w:szCs w:val="32"/>
        </w:rPr>
        <w:t xml:space="preserve">. </w:t>
      </w:r>
      <w:r w:rsidRPr="00894396">
        <w:rPr>
          <w:szCs w:val="32"/>
        </w:rPr>
        <w:t>Il fit un pas de côté</w:t>
      </w:r>
      <w:r w:rsidR="008D6F52">
        <w:rPr>
          <w:szCs w:val="32"/>
        </w:rPr>
        <w:t xml:space="preserve">, </w:t>
      </w:r>
      <w:r w:rsidRPr="00894396">
        <w:rPr>
          <w:szCs w:val="32"/>
        </w:rPr>
        <w:t>et prompt comme l</w:t>
      </w:r>
      <w:r w:rsidR="008D6F52">
        <w:rPr>
          <w:szCs w:val="32"/>
        </w:rPr>
        <w:t>’</w:t>
      </w:r>
      <w:r w:rsidRPr="00894396">
        <w:rPr>
          <w:szCs w:val="32"/>
        </w:rPr>
        <w:t xml:space="preserve">éclair approcha le </w:t>
      </w:r>
      <w:proofErr w:type="spellStart"/>
      <w:r w:rsidRPr="00894396">
        <w:rPr>
          <w:szCs w:val="32"/>
        </w:rPr>
        <w:t>boute-feu</w:t>
      </w:r>
      <w:proofErr w:type="spellEnd"/>
      <w:r w:rsidRPr="00894396">
        <w:rPr>
          <w:szCs w:val="32"/>
        </w:rPr>
        <w:t xml:space="preserve"> de l</w:t>
      </w:r>
      <w:r w:rsidR="008D6F52">
        <w:rPr>
          <w:szCs w:val="32"/>
        </w:rPr>
        <w:t>’</w:t>
      </w:r>
      <w:r w:rsidRPr="00894396">
        <w:rPr>
          <w:szCs w:val="32"/>
        </w:rPr>
        <w:t>amorce</w:t>
      </w:r>
      <w:r w:rsidR="008D6F52">
        <w:rPr>
          <w:szCs w:val="32"/>
        </w:rPr>
        <w:t>.</w:t>
      </w:r>
    </w:p>
    <w:p w14:paraId="0744B278" w14:textId="77777777" w:rsidR="008D6F52" w:rsidRDefault="008D6F52" w:rsidP="008D6F52">
      <w:pPr>
        <w:rPr>
          <w:szCs w:val="32"/>
        </w:rPr>
      </w:pPr>
      <w:r>
        <w:t>— </w:t>
      </w:r>
      <w:r>
        <w:rPr>
          <w:szCs w:val="32"/>
        </w:rPr>
        <w:t>« </w:t>
      </w:r>
      <w:r w:rsidRPr="00894396">
        <w:rPr>
          <w:szCs w:val="32"/>
        </w:rPr>
        <w:t>Parfait</w:t>
      </w:r>
      <w:r>
        <w:rPr>
          <w:szCs w:val="32"/>
        </w:rPr>
        <w:t> ! »</w:t>
      </w:r>
      <w:r w:rsidRPr="00894396">
        <w:rPr>
          <w:szCs w:val="32"/>
        </w:rPr>
        <w:t xml:space="preserve"> cria-t-il</w:t>
      </w:r>
      <w:r>
        <w:rPr>
          <w:szCs w:val="32"/>
        </w:rPr>
        <w:t xml:space="preserve">, </w:t>
      </w:r>
      <w:r w:rsidRPr="00894396">
        <w:rPr>
          <w:szCs w:val="32"/>
        </w:rPr>
        <w:t>d</w:t>
      </w:r>
      <w:r>
        <w:rPr>
          <w:szCs w:val="32"/>
        </w:rPr>
        <w:t>’</w:t>
      </w:r>
      <w:r w:rsidRPr="00894396">
        <w:rPr>
          <w:szCs w:val="32"/>
        </w:rPr>
        <w:t>une voix mouillée</w:t>
      </w:r>
      <w:r>
        <w:rPr>
          <w:szCs w:val="32"/>
        </w:rPr>
        <w:t xml:space="preserve"> ! </w:t>
      </w:r>
      <w:r w:rsidRPr="00894396">
        <w:rPr>
          <w:szCs w:val="32"/>
        </w:rPr>
        <w:t>mais Gaspar Ruiz resta longtemps aplati sur le sol</w:t>
      </w:r>
      <w:r>
        <w:rPr>
          <w:szCs w:val="32"/>
        </w:rPr>
        <w:t>.</w:t>
      </w:r>
    </w:p>
    <w:p w14:paraId="09AB7E41" w14:textId="78198D0A" w:rsidR="008D6F52" w:rsidRDefault="008D6F52" w:rsidP="008D6F52">
      <w:r>
        <w:t>— </w:t>
      </w:r>
      <w:r>
        <w:rPr>
          <w:szCs w:val="32"/>
        </w:rPr>
        <w:t>« </w:t>
      </w:r>
      <w:r w:rsidRPr="00894396">
        <w:rPr>
          <w:szCs w:val="32"/>
        </w:rPr>
        <w:t>Je suis fatigué</w:t>
      </w:r>
      <w:r>
        <w:rPr>
          <w:szCs w:val="32"/>
        </w:rPr>
        <w:t xml:space="preserve">, </w:t>
      </w:r>
      <w:r w:rsidRPr="00894396">
        <w:rPr>
          <w:szCs w:val="32"/>
        </w:rPr>
        <w:t>murmura-t-il enfin</w:t>
      </w:r>
      <w:r>
        <w:rPr>
          <w:szCs w:val="32"/>
        </w:rPr>
        <w:t xml:space="preserve">. </w:t>
      </w:r>
      <w:r w:rsidRPr="00894396">
        <w:rPr>
          <w:szCs w:val="32"/>
        </w:rPr>
        <w:t>Est-ce qu</w:t>
      </w:r>
      <w:r>
        <w:rPr>
          <w:szCs w:val="32"/>
        </w:rPr>
        <w:t>’</w:t>
      </w:r>
      <w:r w:rsidRPr="00894396">
        <w:rPr>
          <w:szCs w:val="32"/>
        </w:rPr>
        <w:t>il suffira d</w:t>
      </w:r>
      <w:r>
        <w:rPr>
          <w:szCs w:val="32"/>
        </w:rPr>
        <w:t>’</w:t>
      </w:r>
      <w:r w:rsidRPr="00894396">
        <w:rPr>
          <w:szCs w:val="32"/>
        </w:rPr>
        <w:t>un troisième coup</w:t>
      </w:r>
      <w:r>
        <w:rPr>
          <w:szCs w:val="32"/>
        </w:rPr>
        <w:t> ? »</w:t>
      </w:r>
    </w:p>
    <w:p w14:paraId="3F8E41EF" w14:textId="77777777" w:rsidR="008D6F52" w:rsidRDefault="008D6F52" w:rsidP="008D6F52">
      <w:pPr>
        <w:rPr>
          <w:szCs w:val="32"/>
        </w:rPr>
      </w:pPr>
      <w:r>
        <w:t>— </w:t>
      </w:r>
      <w:r>
        <w:rPr>
          <w:szCs w:val="32"/>
        </w:rPr>
        <w:t>« </w:t>
      </w:r>
      <w:r w:rsidRPr="00894396">
        <w:rPr>
          <w:szCs w:val="32"/>
        </w:rPr>
        <w:t>Sans aucun doute</w:t>
      </w:r>
      <w:r>
        <w:rPr>
          <w:szCs w:val="32"/>
        </w:rPr>
        <w:t xml:space="preserve"> », </w:t>
      </w:r>
      <w:r w:rsidRPr="00894396">
        <w:rPr>
          <w:szCs w:val="32"/>
        </w:rPr>
        <w:t>fit le vieux Jorge</w:t>
      </w:r>
      <w:r>
        <w:rPr>
          <w:szCs w:val="32"/>
        </w:rPr>
        <w:t xml:space="preserve">, </w:t>
      </w:r>
      <w:r w:rsidRPr="00894396">
        <w:rPr>
          <w:szCs w:val="32"/>
        </w:rPr>
        <w:t>en se penchant vers son oreille</w:t>
      </w:r>
      <w:r>
        <w:rPr>
          <w:szCs w:val="32"/>
        </w:rPr>
        <w:t>.</w:t>
      </w:r>
    </w:p>
    <w:p w14:paraId="56A0C55C" w14:textId="717F668E" w:rsidR="008D6F52" w:rsidRDefault="008D6F52" w:rsidP="008D6F52">
      <w:r>
        <w:t>— </w:t>
      </w:r>
      <w:r>
        <w:rPr>
          <w:szCs w:val="32"/>
        </w:rPr>
        <w:t>« </w:t>
      </w:r>
      <w:r w:rsidRPr="00894396">
        <w:rPr>
          <w:szCs w:val="32"/>
        </w:rPr>
        <w:t>Alors charge</w:t>
      </w:r>
      <w:r>
        <w:rPr>
          <w:szCs w:val="32"/>
        </w:rPr>
        <w:t xml:space="preserve"> ! </w:t>
      </w:r>
      <w:r w:rsidRPr="00894396">
        <w:rPr>
          <w:szCs w:val="32"/>
        </w:rPr>
        <w:t>lui entendis-je ordonner d</w:t>
      </w:r>
      <w:r>
        <w:rPr>
          <w:szCs w:val="32"/>
        </w:rPr>
        <w:t>’</w:t>
      </w:r>
      <w:r w:rsidRPr="00894396">
        <w:rPr>
          <w:szCs w:val="32"/>
        </w:rPr>
        <w:t>une voix distincte</w:t>
      </w:r>
      <w:r>
        <w:rPr>
          <w:szCs w:val="32"/>
        </w:rPr>
        <w:t xml:space="preserve">. </w:t>
      </w:r>
      <w:r w:rsidRPr="00894396">
        <w:rPr>
          <w:szCs w:val="32"/>
        </w:rPr>
        <w:t>Trompette</w:t>
      </w:r>
      <w:r>
        <w:rPr>
          <w:szCs w:val="32"/>
        </w:rPr>
        <w:t> ! »</w:t>
      </w:r>
    </w:p>
    <w:p w14:paraId="11F8B655" w14:textId="43F9846E" w:rsidR="008D6F52" w:rsidRDefault="008D6F52" w:rsidP="008D6F52">
      <w:r>
        <w:t>— </w:t>
      </w:r>
      <w:r>
        <w:rPr>
          <w:szCs w:val="32"/>
        </w:rPr>
        <w:t>« </w:t>
      </w:r>
      <w:r w:rsidRPr="00894396">
        <w:rPr>
          <w:szCs w:val="32"/>
        </w:rPr>
        <w:t>Présent</w:t>
      </w:r>
      <w:r>
        <w:rPr>
          <w:szCs w:val="32"/>
        </w:rPr>
        <w:t xml:space="preserve">, </w:t>
      </w:r>
      <w:r w:rsidRPr="00894396">
        <w:rPr>
          <w:i/>
          <w:iCs/>
          <w:szCs w:val="32"/>
        </w:rPr>
        <w:t>Señor</w:t>
      </w:r>
      <w:r>
        <w:rPr>
          <w:i/>
          <w:iCs/>
          <w:szCs w:val="32"/>
        </w:rPr>
        <w:t xml:space="preserve"> ! </w:t>
      </w:r>
      <w:r w:rsidRPr="00894396">
        <w:rPr>
          <w:szCs w:val="32"/>
        </w:rPr>
        <w:t>j</w:t>
      </w:r>
      <w:r>
        <w:rPr>
          <w:szCs w:val="32"/>
        </w:rPr>
        <w:t>’</w:t>
      </w:r>
      <w:r w:rsidRPr="00894396">
        <w:rPr>
          <w:szCs w:val="32"/>
        </w:rPr>
        <w:t>attends votre ordre</w:t>
      </w:r>
      <w:r>
        <w:rPr>
          <w:szCs w:val="32"/>
        </w:rPr>
        <w:t>. »</w:t>
      </w:r>
    </w:p>
    <w:p w14:paraId="42C291FB" w14:textId="51FC26D5" w:rsidR="008D6F52" w:rsidRDefault="008D6F52" w:rsidP="008D6F52">
      <w:r>
        <w:lastRenderedPageBreak/>
        <w:t>— </w:t>
      </w:r>
      <w:r>
        <w:rPr>
          <w:szCs w:val="32"/>
        </w:rPr>
        <w:t>« </w:t>
      </w:r>
      <w:r w:rsidRPr="00894396">
        <w:rPr>
          <w:szCs w:val="32"/>
        </w:rPr>
        <w:t>Tâche</w:t>
      </w:r>
      <w:r>
        <w:rPr>
          <w:szCs w:val="32"/>
        </w:rPr>
        <w:t xml:space="preserve">, </w:t>
      </w:r>
      <w:r w:rsidRPr="00894396">
        <w:rPr>
          <w:szCs w:val="32"/>
        </w:rPr>
        <w:t>quand tu le recevras</w:t>
      </w:r>
      <w:r>
        <w:rPr>
          <w:szCs w:val="32"/>
        </w:rPr>
        <w:t xml:space="preserve">, </w:t>
      </w:r>
      <w:r w:rsidRPr="00894396">
        <w:rPr>
          <w:szCs w:val="32"/>
        </w:rPr>
        <w:t>de lancer un appel qui se fasse entendre d</w:t>
      </w:r>
      <w:r>
        <w:rPr>
          <w:szCs w:val="32"/>
        </w:rPr>
        <w:t>’</w:t>
      </w:r>
      <w:r w:rsidRPr="00894396">
        <w:rPr>
          <w:szCs w:val="32"/>
        </w:rPr>
        <w:t>un bout à l</w:t>
      </w:r>
      <w:r>
        <w:rPr>
          <w:szCs w:val="32"/>
        </w:rPr>
        <w:t>’</w:t>
      </w:r>
      <w:r w:rsidRPr="00894396">
        <w:rPr>
          <w:szCs w:val="32"/>
        </w:rPr>
        <w:t>autre du Chili</w:t>
      </w:r>
      <w:r>
        <w:rPr>
          <w:szCs w:val="32"/>
        </w:rPr>
        <w:t xml:space="preserve">, </w:t>
      </w:r>
      <w:r w:rsidRPr="00894396">
        <w:rPr>
          <w:szCs w:val="32"/>
        </w:rPr>
        <w:t>fit-il d</w:t>
      </w:r>
      <w:r>
        <w:rPr>
          <w:szCs w:val="32"/>
        </w:rPr>
        <w:t>’</w:t>
      </w:r>
      <w:r w:rsidRPr="00894396">
        <w:rPr>
          <w:szCs w:val="32"/>
        </w:rPr>
        <w:t>une voix extraordinairement forte</w:t>
      </w:r>
      <w:r>
        <w:rPr>
          <w:szCs w:val="32"/>
        </w:rPr>
        <w:t xml:space="preserve">. </w:t>
      </w:r>
      <w:r w:rsidRPr="00894396">
        <w:rPr>
          <w:szCs w:val="32"/>
        </w:rPr>
        <w:t>Et tenez-vous prêts</w:t>
      </w:r>
      <w:r>
        <w:rPr>
          <w:szCs w:val="32"/>
        </w:rPr>
        <w:t xml:space="preserve">, </w:t>
      </w:r>
      <w:r w:rsidRPr="00894396">
        <w:rPr>
          <w:szCs w:val="32"/>
        </w:rPr>
        <w:t>vous autres</w:t>
      </w:r>
      <w:r>
        <w:rPr>
          <w:szCs w:val="32"/>
        </w:rPr>
        <w:t xml:space="preserve">, </w:t>
      </w:r>
      <w:r w:rsidRPr="00894396">
        <w:rPr>
          <w:szCs w:val="32"/>
        </w:rPr>
        <w:t xml:space="preserve">à couper cette maudite </w:t>
      </w:r>
      <w:proofErr w:type="spellStart"/>
      <w:r w:rsidRPr="00894396">
        <w:rPr>
          <w:i/>
          <w:iCs/>
          <w:szCs w:val="32"/>
        </w:rPr>
        <w:t>riata</w:t>
      </w:r>
      <w:proofErr w:type="spellEnd"/>
      <w:r>
        <w:rPr>
          <w:i/>
          <w:iCs/>
          <w:szCs w:val="32"/>
        </w:rPr>
        <w:t xml:space="preserve">, </w:t>
      </w:r>
      <w:r w:rsidRPr="00894396">
        <w:rPr>
          <w:szCs w:val="32"/>
        </w:rPr>
        <w:t>car il sera temps pour moi</w:t>
      </w:r>
      <w:r>
        <w:rPr>
          <w:szCs w:val="32"/>
        </w:rPr>
        <w:t xml:space="preserve">, </w:t>
      </w:r>
      <w:r w:rsidRPr="00894396">
        <w:rPr>
          <w:szCs w:val="32"/>
        </w:rPr>
        <w:t>alors</w:t>
      </w:r>
      <w:r>
        <w:rPr>
          <w:szCs w:val="32"/>
        </w:rPr>
        <w:t xml:space="preserve">, </w:t>
      </w:r>
      <w:r w:rsidRPr="00894396">
        <w:rPr>
          <w:szCs w:val="32"/>
        </w:rPr>
        <w:t>de me mettre à votre tête</w:t>
      </w:r>
      <w:r>
        <w:rPr>
          <w:szCs w:val="32"/>
        </w:rPr>
        <w:t xml:space="preserve">, </w:t>
      </w:r>
      <w:r w:rsidRPr="00894396">
        <w:rPr>
          <w:szCs w:val="32"/>
        </w:rPr>
        <w:t>pour l</w:t>
      </w:r>
      <w:r>
        <w:rPr>
          <w:szCs w:val="32"/>
        </w:rPr>
        <w:t>’</w:t>
      </w:r>
      <w:r w:rsidRPr="00894396">
        <w:rPr>
          <w:szCs w:val="32"/>
        </w:rPr>
        <w:t>assaut</w:t>
      </w:r>
      <w:r>
        <w:rPr>
          <w:szCs w:val="32"/>
        </w:rPr>
        <w:t xml:space="preserve">. </w:t>
      </w:r>
      <w:r w:rsidRPr="00894396">
        <w:rPr>
          <w:szCs w:val="32"/>
        </w:rPr>
        <w:t>Maintenant</w:t>
      </w:r>
      <w:r>
        <w:rPr>
          <w:szCs w:val="32"/>
        </w:rPr>
        <w:t xml:space="preserve">, </w:t>
      </w:r>
      <w:r w:rsidRPr="00894396">
        <w:rPr>
          <w:szCs w:val="32"/>
        </w:rPr>
        <w:t>soulevez-moi</w:t>
      </w:r>
      <w:r>
        <w:rPr>
          <w:szCs w:val="32"/>
        </w:rPr>
        <w:t xml:space="preserve"> ; </w:t>
      </w:r>
      <w:r w:rsidRPr="00894396">
        <w:rPr>
          <w:szCs w:val="32"/>
        </w:rPr>
        <w:t>et toi</w:t>
      </w:r>
      <w:r>
        <w:rPr>
          <w:szCs w:val="32"/>
        </w:rPr>
        <w:t xml:space="preserve">, </w:t>
      </w:r>
      <w:r w:rsidRPr="00894396">
        <w:rPr>
          <w:szCs w:val="32"/>
        </w:rPr>
        <w:t>Jorge</w:t>
      </w:r>
      <w:r>
        <w:rPr>
          <w:szCs w:val="32"/>
        </w:rPr>
        <w:t xml:space="preserve">, </w:t>
      </w:r>
      <w:r w:rsidRPr="00894396">
        <w:rPr>
          <w:szCs w:val="32"/>
        </w:rPr>
        <w:t>dépêche-toi de viser</w:t>
      </w:r>
      <w:r>
        <w:rPr>
          <w:szCs w:val="32"/>
        </w:rPr>
        <w:t> ! »</w:t>
      </w:r>
    </w:p>
    <w:p w14:paraId="1EC42D31" w14:textId="77777777" w:rsidR="008D6F52" w:rsidRDefault="00000000" w:rsidP="008D6F52">
      <w:pPr>
        <w:rPr>
          <w:szCs w:val="32"/>
        </w:rPr>
      </w:pPr>
      <w:r w:rsidRPr="00894396">
        <w:rPr>
          <w:szCs w:val="32"/>
        </w:rPr>
        <w:t>Le vacarme des</w:t>
      </w:r>
      <w:r>
        <w:rPr>
          <w:szCs w:val="32"/>
        </w:rPr>
        <w:t xml:space="preserve"> </w:t>
      </w:r>
      <w:r w:rsidRPr="00894396">
        <w:rPr>
          <w:szCs w:val="32"/>
        </w:rPr>
        <w:t>coups de feu tirés du fort étouffait presque sa voix</w:t>
      </w:r>
      <w:r w:rsidR="008D6F52">
        <w:rPr>
          <w:szCs w:val="32"/>
        </w:rPr>
        <w:t xml:space="preserve">. </w:t>
      </w:r>
      <w:r w:rsidRPr="00894396">
        <w:rPr>
          <w:szCs w:val="32"/>
        </w:rPr>
        <w:t>La palissade était couronnée de fumée et de flammes</w:t>
      </w:r>
      <w:r w:rsidR="008D6F52">
        <w:rPr>
          <w:szCs w:val="32"/>
        </w:rPr>
        <w:t>.</w:t>
      </w:r>
    </w:p>
    <w:p w14:paraId="1F8C586C" w14:textId="4F843A7A" w:rsidR="008D6F52" w:rsidRDefault="008D6F52" w:rsidP="008D6F52">
      <w:r>
        <w:t>— </w:t>
      </w:r>
      <w:r>
        <w:rPr>
          <w:szCs w:val="32"/>
        </w:rPr>
        <w:t>« </w:t>
      </w:r>
      <w:r w:rsidRPr="00894396">
        <w:rPr>
          <w:szCs w:val="32"/>
        </w:rPr>
        <w:t>Tendez toutes vos forces contre le recul</w:t>
      </w:r>
      <w:r>
        <w:rPr>
          <w:szCs w:val="32"/>
        </w:rPr>
        <w:t xml:space="preserve">, </w:t>
      </w:r>
      <w:r w:rsidRPr="00894396">
        <w:rPr>
          <w:i/>
          <w:iCs/>
          <w:szCs w:val="32"/>
        </w:rPr>
        <w:t xml:space="preserve">mi </w:t>
      </w:r>
      <w:proofErr w:type="spellStart"/>
      <w:r w:rsidRPr="00894396">
        <w:rPr>
          <w:i/>
          <w:iCs/>
          <w:szCs w:val="32"/>
        </w:rPr>
        <w:t>amo</w:t>
      </w:r>
      <w:proofErr w:type="spellEnd"/>
      <w:r>
        <w:rPr>
          <w:i/>
          <w:iCs/>
          <w:szCs w:val="32"/>
        </w:rPr>
        <w:t xml:space="preserve">, </w:t>
      </w:r>
      <w:r w:rsidRPr="00894396">
        <w:rPr>
          <w:szCs w:val="32"/>
        </w:rPr>
        <w:t>fit le vieil artilleur en chevrotant</w:t>
      </w:r>
      <w:r>
        <w:rPr>
          <w:szCs w:val="32"/>
        </w:rPr>
        <w:t xml:space="preserve"> ; </w:t>
      </w:r>
      <w:r w:rsidRPr="00894396">
        <w:rPr>
          <w:szCs w:val="32"/>
        </w:rPr>
        <w:t>enfoncez vos doigts dans la terre</w:t>
      </w:r>
      <w:r>
        <w:rPr>
          <w:szCs w:val="32"/>
        </w:rPr>
        <w:t xml:space="preserve">… </w:t>
      </w:r>
      <w:r w:rsidRPr="00894396">
        <w:rPr>
          <w:szCs w:val="32"/>
        </w:rPr>
        <w:t>Là</w:t>
      </w:r>
      <w:r>
        <w:rPr>
          <w:szCs w:val="32"/>
        </w:rPr>
        <w:t xml:space="preserve">, </w:t>
      </w:r>
      <w:r w:rsidRPr="00894396">
        <w:rPr>
          <w:szCs w:val="32"/>
        </w:rPr>
        <w:t>maintenant</w:t>
      </w:r>
      <w:r>
        <w:rPr>
          <w:szCs w:val="32"/>
        </w:rPr>
        <w:t>… ! »</w:t>
      </w:r>
    </w:p>
    <w:p w14:paraId="00664E3D" w14:textId="77777777" w:rsidR="008D6F52" w:rsidRDefault="00000000" w:rsidP="008D6F52">
      <w:pPr>
        <w:rPr>
          <w:szCs w:val="32"/>
        </w:rPr>
      </w:pPr>
      <w:r w:rsidRPr="00894396">
        <w:rPr>
          <w:szCs w:val="32"/>
        </w:rPr>
        <w:t>Un cri d</w:t>
      </w:r>
      <w:r w:rsidR="008D6F52">
        <w:rPr>
          <w:szCs w:val="32"/>
        </w:rPr>
        <w:t>’</w:t>
      </w:r>
      <w:r w:rsidRPr="00894396">
        <w:rPr>
          <w:szCs w:val="32"/>
        </w:rPr>
        <w:t>enthousiasme lui échappa après le coup</w:t>
      </w:r>
      <w:r w:rsidR="008D6F52">
        <w:rPr>
          <w:szCs w:val="32"/>
        </w:rPr>
        <w:t xml:space="preserve">. </w:t>
      </w:r>
      <w:r w:rsidRPr="00894396">
        <w:rPr>
          <w:szCs w:val="32"/>
        </w:rPr>
        <w:t>Le trompette leva son instrument à ses lèvres attendant l</w:t>
      </w:r>
      <w:r w:rsidR="008D6F52">
        <w:rPr>
          <w:szCs w:val="32"/>
        </w:rPr>
        <w:t>’</w:t>
      </w:r>
      <w:r w:rsidRPr="00894396">
        <w:rPr>
          <w:szCs w:val="32"/>
        </w:rPr>
        <w:t>ordre</w:t>
      </w:r>
      <w:r w:rsidR="008D6F52">
        <w:rPr>
          <w:szCs w:val="32"/>
        </w:rPr>
        <w:t xml:space="preserve">. </w:t>
      </w:r>
      <w:r w:rsidRPr="00894396">
        <w:rPr>
          <w:szCs w:val="32"/>
        </w:rPr>
        <w:t>Mais nul ordre ne sortait de la bouche de l</w:t>
      </w:r>
      <w:r w:rsidR="008D6F52">
        <w:rPr>
          <w:szCs w:val="32"/>
        </w:rPr>
        <w:t>’</w:t>
      </w:r>
      <w:r w:rsidRPr="00894396">
        <w:rPr>
          <w:szCs w:val="32"/>
        </w:rPr>
        <w:t>homme prostré</w:t>
      </w:r>
      <w:r w:rsidR="008D6F52">
        <w:rPr>
          <w:szCs w:val="32"/>
        </w:rPr>
        <w:t xml:space="preserve">. </w:t>
      </w:r>
      <w:r w:rsidRPr="00894396">
        <w:rPr>
          <w:szCs w:val="32"/>
        </w:rPr>
        <w:t>Je tombai sur un genou</w:t>
      </w:r>
      <w:r w:rsidR="008D6F52">
        <w:rPr>
          <w:szCs w:val="32"/>
        </w:rPr>
        <w:t xml:space="preserve">, </w:t>
      </w:r>
      <w:r w:rsidRPr="00894396">
        <w:rPr>
          <w:szCs w:val="32"/>
        </w:rPr>
        <w:t>et entendis ce qui lui restait à dire</w:t>
      </w:r>
      <w:r w:rsidR="008D6F52">
        <w:rPr>
          <w:szCs w:val="32"/>
        </w:rPr>
        <w:t> : – « </w:t>
      </w:r>
      <w:r w:rsidRPr="00894396">
        <w:rPr>
          <w:szCs w:val="32"/>
        </w:rPr>
        <w:t>Quelque chose de brisé</w:t>
      </w:r>
      <w:r w:rsidR="008D6F52">
        <w:rPr>
          <w:szCs w:val="32"/>
        </w:rPr>
        <w:t xml:space="preserve"> », </w:t>
      </w:r>
      <w:r w:rsidRPr="00894396">
        <w:rPr>
          <w:szCs w:val="32"/>
        </w:rPr>
        <w:t>souffla-t-il</w:t>
      </w:r>
      <w:r w:rsidR="008D6F52">
        <w:rPr>
          <w:szCs w:val="32"/>
        </w:rPr>
        <w:t xml:space="preserve">, </w:t>
      </w:r>
      <w:r w:rsidRPr="00894396">
        <w:rPr>
          <w:szCs w:val="32"/>
        </w:rPr>
        <w:t>en levant un peu la tête</w:t>
      </w:r>
      <w:r w:rsidR="008D6F52">
        <w:rPr>
          <w:szCs w:val="32"/>
        </w:rPr>
        <w:t xml:space="preserve">, </w:t>
      </w:r>
      <w:r w:rsidRPr="00894396">
        <w:rPr>
          <w:szCs w:val="32"/>
        </w:rPr>
        <w:t>et en tournant les yeux vers moi</w:t>
      </w:r>
      <w:r w:rsidR="008D6F52">
        <w:rPr>
          <w:szCs w:val="32"/>
        </w:rPr>
        <w:t xml:space="preserve">, </w:t>
      </w:r>
      <w:r w:rsidRPr="00894396">
        <w:rPr>
          <w:szCs w:val="32"/>
        </w:rPr>
        <w:t>sans rien changer à son attitude d</w:t>
      </w:r>
      <w:r w:rsidR="008D6F52">
        <w:rPr>
          <w:szCs w:val="32"/>
        </w:rPr>
        <w:t>’</w:t>
      </w:r>
      <w:r w:rsidRPr="00894396">
        <w:rPr>
          <w:szCs w:val="32"/>
        </w:rPr>
        <w:t>irrémédiable écrasement</w:t>
      </w:r>
      <w:r w:rsidR="008D6F52">
        <w:rPr>
          <w:szCs w:val="32"/>
        </w:rPr>
        <w:t>.</w:t>
      </w:r>
    </w:p>
    <w:p w14:paraId="38B125DB" w14:textId="77777777" w:rsidR="008D6F52" w:rsidRDefault="008D6F52" w:rsidP="008D6F52">
      <w:pPr>
        <w:rPr>
          <w:szCs w:val="32"/>
        </w:rPr>
      </w:pPr>
      <w:r>
        <w:t>— </w:t>
      </w:r>
      <w:r>
        <w:rPr>
          <w:szCs w:val="32"/>
        </w:rPr>
        <w:t>« </w:t>
      </w:r>
      <w:r w:rsidRPr="00894396">
        <w:rPr>
          <w:szCs w:val="32"/>
        </w:rPr>
        <w:t>La porte ne tient plus que par des échardes</w:t>
      </w:r>
      <w:r>
        <w:rPr>
          <w:szCs w:val="32"/>
        </w:rPr>
        <w:t xml:space="preserve"> », </w:t>
      </w:r>
      <w:r w:rsidRPr="00894396">
        <w:rPr>
          <w:szCs w:val="32"/>
        </w:rPr>
        <w:t>cria Jorge</w:t>
      </w:r>
      <w:r>
        <w:rPr>
          <w:szCs w:val="32"/>
        </w:rPr>
        <w:t>.</w:t>
      </w:r>
    </w:p>
    <w:p w14:paraId="2848890E" w14:textId="77777777" w:rsidR="008D6F52" w:rsidRDefault="00000000" w:rsidP="008D6F52">
      <w:pPr>
        <w:rPr>
          <w:szCs w:val="32"/>
        </w:rPr>
      </w:pPr>
      <w:r w:rsidRPr="00894396">
        <w:rPr>
          <w:szCs w:val="32"/>
        </w:rPr>
        <w:t>Gaspar Ruiz voulut parler</w:t>
      </w:r>
      <w:r w:rsidR="008D6F52">
        <w:rPr>
          <w:szCs w:val="32"/>
        </w:rPr>
        <w:t xml:space="preserve">, </w:t>
      </w:r>
      <w:r w:rsidRPr="00894396">
        <w:rPr>
          <w:szCs w:val="32"/>
        </w:rPr>
        <w:t>mais sa voix mourut dans sa gorge</w:t>
      </w:r>
      <w:r w:rsidR="008D6F52">
        <w:rPr>
          <w:szCs w:val="32"/>
        </w:rPr>
        <w:t xml:space="preserve">, </w:t>
      </w:r>
      <w:r w:rsidRPr="00894396">
        <w:rPr>
          <w:szCs w:val="32"/>
        </w:rPr>
        <w:t>et j</w:t>
      </w:r>
      <w:r w:rsidR="008D6F52">
        <w:rPr>
          <w:szCs w:val="32"/>
        </w:rPr>
        <w:t>’</w:t>
      </w:r>
      <w:r w:rsidRPr="00894396">
        <w:rPr>
          <w:szCs w:val="32"/>
        </w:rPr>
        <w:t>aidai à décharger son dos brisé</w:t>
      </w:r>
      <w:r w:rsidR="008D6F52">
        <w:rPr>
          <w:szCs w:val="32"/>
        </w:rPr>
        <w:t xml:space="preserve"> ; </w:t>
      </w:r>
      <w:r w:rsidRPr="00894396">
        <w:rPr>
          <w:szCs w:val="32"/>
        </w:rPr>
        <w:t>il était insensible</w:t>
      </w:r>
      <w:r w:rsidR="008D6F52">
        <w:rPr>
          <w:szCs w:val="32"/>
        </w:rPr>
        <w:t>.</w:t>
      </w:r>
    </w:p>
    <w:p w14:paraId="0C2FD5F2" w14:textId="77777777" w:rsidR="008D6F52" w:rsidRDefault="00000000" w:rsidP="008D6F52">
      <w:pPr>
        <w:rPr>
          <w:szCs w:val="32"/>
        </w:rPr>
      </w:pPr>
      <w:r w:rsidRPr="00894396">
        <w:rPr>
          <w:szCs w:val="32"/>
        </w:rPr>
        <w:t>Je gardai naturellement les lèvres closes</w:t>
      </w:r>
      <w:r w:rsidR="008D6F52">
        <w:rPr>
          <w:szCs w:val="32"/>
        </w:rPr>
        <w:t xml:space="preserve">. </w:t>
      </w:r>
      <w:r w:rsidRPr="00894396">
        <w:rPr>
          <w:szCs w:val="32"/>
        </w:rPr>
        <w:t>Le signal de l</w:t>
      </w:r>
      <w:r w:rsidR="008D6F52">
        <w:rPr>
          <w:szCs w:val="32"/>
        </w:rPr>
        <w:t>’</w:t>
      </w:r>
      <w:r w:rsidRPr="00894396">
        <w:rPr>
          <w:szCs w:val="32"/>
        </w:rPr>
        <w:t>attaque ne fut point lancé aux Indiens</w:t>
      </w:r>
      <w:r w:rsidR="008D6F52">
        <w:rPr>
          <w:szCs w:val="32"/>
        </w:rPr>
        <w:t xml:space="preserve">, </w:t>
      </w:r>
      <w:r w:rsidRPr="00894396">
        <w:rPr>
          <w:szCs w:val="32"/>
        </w:rPr>
        <w:t>et à sa place éclata</w:t>
      </w:r>
      <w:r w:rsidR="008D6F52">
        <w:rPr>
          <w:szCs w:val="32"/>
        </w:rPr>
        <w:t xml:space="preserve">, </w:t>
      </w:r>
      <w:r w:rsidRPr="00894396">
        <w:rPr>
          <w:szCs w:val="32"/>
        </w:rPr>
        <w:t>terrifiant pour nos ennemis comme l</w:t>
      </w:r>
      <w:r w:rsidR="008D6F52">
        <w:rPr>
          <w:szCs w:val="32"/>
        </w:rPr>
        <w:t>’</w:t>
      </w:r>
      <w:r w:rsidRPr="00894396">
        <w:rPr>
          <w:szCs w:val="32"/>
        </w:rPr>
        <w:t>appel du jugement dernier</w:t>
      </w:r>
      <w:r w:rsidR="008D6F52">
        <w:rPr>
          <w:szCs w:val="32"/>
        </w:rPr>
        <w:t xml:space="preserve">, </w:t>
      </w:r>
      <w:r w:rsidRPr="00894396">
        <w:rPr>
          <w:szCs w:val="32"/>
        </w:rPr>
        <w:t>l</w:t>
      </w:r>
      <w:r w:rsidR="008D6F52">
        <w:rPr>
          <w:szCs w:val="32"/>
        </w:rPr>
        <w:t>’</w:t>
      </w:r>
      <w:r w:rsidRPr="00894396">
        <w:rPr>
          <w:szCs w:val="32"/>
        </w:rPr>
        <w:t>écho des clairons des forces de secours</w:t>
      </w:r>
      <w:r w:rsidR="008D6F52">
        <w:rPr>
          <w:szCs w:val="32"/>
        </w:rPr>
        <w:t xml:space="preserve">, </w:t>
      </w:r>
      <w:r w:rsidRPr="00894396">
        <w:rPr>
          <w:szCs w:val="32"/>
        </w:rPr>
        <w:t>que mes oreilles attendaient depuis si longtemps</w:t>
      </w:r>
      <w:r w:rsidR="008D6F52">
        <w:rPr>
          <w:szCs w:val="32"/>
        </w:rPr>
        <w:t>.</w:t>
      </w:r>
    </w:p>
    <w:p w14:paraId="0F028A1E" w14:textId="0BC5D41E" w:rsidR="008D6F52" w:rsidRDefault="00000000" w:rsidP="008D6F52">
      <w:pPr>
        <w:rPr>
          <w:szCs w:val="32"/>
        </w:rPr>
      </w:pPr>
      <w:r w:rsidRPr="00894396">
        <w:rPr>
          <w:szCs w:val="32"/>
        </w:rPr>
        <w:lastRenderedPageBreak/>
        <w:t>Une tornade</w:t>
      </w:r>
      <w:r w:rsidR="008D6F52">
        <w:rPr>
          <w:szCs w:val="32"/>
        </w:rPr>
        <w:t xml:space="preserve">, </w:t>
      </w:r>
      <w:r w:rsidRPr="00894396">
        <w:rPr>
          <w:i/>
          <w:iCs/>
          <w:szCs w:val="32"/>
        </w:rPr>
        <w:t>Señores</w:t>
      </w:r>
      <w:r w:rsidR="008D6F52">
        <w:rPr>
          <w:i/>
          <w:iCs/>
          <w:szCs w:val="32"/>
        </w:rPr>
        <w:t xml:space="preserve">, </w:t>
      </w:r>
      <w:r w:rsidRPr="00894396">
        <w:rPr>
          <w:szCs w:val="32"/>
        </w:rPr>
        <w:t>un véritable ouragan d</w:t>
      </w:r>
      <w:r w:rsidR="008D6F52">
        <w:rPr>
          <w:szCs w:val="32"/>
        </w:rPr>
        <w:t>’</w:t>
      </w:r>
      <w:r w:rsidRPr="00894396">
        <w:rPr>
          <w:szCs w:val="32"/>
        </w:rPr>
        <w:t>hommes en déroute</w:t>
      </w:r>
      <w:r w:rsidR="008D6F52">
        <w:rPr>
          <w:szCs w:val="32"/>
        </w:rPr>
        <w:t xml:space="preserve">, </w:t>
      </w:r>
      <w:r w:rsidRPr="00894396">
        <w:rPr>
          <w:szCs w:val="32"/>
        </w:rPr>
        <w:t>de chevaux affolés</w:t>
      </w:r>
      <w:r w:rsidR="008D6F52">
        <w:rPr>
          <w:szCs w:val="32"/>
        </w:rPr>
        <w:t xml:space="preserve">, </w:t>
      </w:r>
      <w:r w:rsidRPr="00894396">
        <w:rPr>
          <w:szCs w:val="32"/>
        </w:rPr>
        <w:t>d</w:t>
      </w:r>
      <w:r w:rsidR="008D6F52">
        <w:rPr>
          <w:szCs w:val="32"/>
        </w:rPr>
        <w:t>’</w:t>
      </w:r>
      <w:r w:rsidRPr="00894396">
        <w:rPr>
          <w:szCs w:val="32"/>
        </w:rPr>
        <w:t>Indiens montés passa sur moi</w:t>
      </w:r>
      <w:r w:rsidR="008D6F52">
        <w:rPr>
          <w:szCs w:val="32"/>
        </w:rPr>
        <w:t xml:space="preserve"> ; </w:t>
      </w:r>
      <w:r w:rsidRPr="00894396">
        <w:rPr>
          <w:szCs w:val="32"/>
        </w:rPr>
        <w:t>je me tapis sur le sol</w:t>
      </w:r>
      <w:r w:rsidR="008D6F52">
        <w:rPr>
          <w:szCs w:val="32"/>
        </w:rPr>
        <w:t xml:space="preserve">, </w:t>
      </w:r>
      <w:r w:rsidRPr="00894396">
        <w:rPr>
          <w:szCs w:val="32"/>
        </w:rPr>
        <w:t>à côté de Gaspar Ruiz</w:t>
      </w:r>
      <w:r w:rsidR="008D6F52">
        <w:rPr>
          <w:szCs w:val="32"/>
        </w:rPr>
        <w:t xml:space="preserve">, </w:t>
      </w:r>
      <w:r w:rsidRPr="00894396">
        <w:rPr>
          <w:szCs w:val="32"/>
        </w:rPr>
        <w:t>toujours allongé sur le ventre</w:t>
      </w:r>
      <w:r w:rsidR="008D6F52">
        <w:rPr>
          <w:szCs w:val="32"/>
        </w:rPr>
        <w:t xml:space="preserve">, </w:t>
      </w:r>
      <w:r w:rsidRPr="00894396">
        <w:rPr>
          <w:szCs w:val="32"/>
        </w:rPr>
        <w:t>les bras en croix</w:t>
      </w:r>
      <w:r w:rsidR="008D6F52">
        <w:rPr>
          <w:szCs w:val="32"/>
        </w:rPr>
        <w:t xml:space="preserve">. </w:t>
      </w:r>
      <w:r w:rsidRPr="00894396">
        <w:rPr>
          <w:szCs w:val="32"/>
        </w:rPr>
        <w:t>Dans sa fuite éperdue</w:t>
      </w:r>
      <w:r w:rsidR="008D6F52">
        <w:rPr>
          <w:szCs w:val="32"/>
        </w:rPr>
        <w:t xml:space="preserve">, </w:t>
      </w:r>
      <w:proofErr w:type="spellStart"/>
      <w:r w:rsidRPr="00894396">
        <w:rPr>
          <w:szCs w:val="32"/>
        </w:rPr>
        <w:t>Peneleo</w:t>
      </w:r>
      <w:proofErr w:type="spellEnd"/>
      <w:r w:rsidRPr="00894396">
        <w:rPr>
          <w:szCs w:val="32"/>
        </w:rPr>
        <w:t xml:space="preserve"> me visa au passage</w:t>
      </w:r>
      <w:r w:rsidR="008D6F52">
        <w:rPr>
          <w:szCs w:val="32"/>
        </w:rPr>
        <w:t xml:space="preserve">, </w:t>
      </w:r>
      <w:r w:rsidRPr="00894396">
        <w:rPr>
          <w:szCs w:val="32"/>
        </w:rPr>
        <w:t xml:space="preserve">avec son long </w:t>
      </w:r>
      <w:proofErr w:type="spellStart"/>
      <w:r w:rsidRPr="00894396">
        <w:rPr>
          <w:i/>
          <w:iCs/>
          <w:szCs w:val="32"/>
        </w:rPr>
        <w:t>chuso</w:t>
      </w:r>
      <w:proofErr w:type="spellEnd"/>
      <w:r w:rsidR="008D6F52">
        <w:rPr>
          <w:i/>
          <w:iCs/>
          <w:szCs w:val="32"/>
        </w:rPr>
        <w:t xml:space="preserve">, </w:t>
      </w:r>
      <w:r w:rsidRPr="00894396">
        <w:rPr>
          <w:szCs w:val="32"/>
        </w:rPr>
        <w:t>en manière d</w:t>
      </w:r>
      <w:r w:rsidR="008D6F52">
        <w:rPr>
          <w:szCs w:val="32"/>
        </w:rPr>
        <w:t>’</w:t>
      </w:r>
      <w:r w:rsidRPr="00894396">
        <w:rPr>
          <w:szCs w:val="32"/>
        </w:rPr>
        <w:t>amical adieu</w:t>
      </w:r>
      <w:r w:rsidR="008D6F52">
        <w:rPr>
          <w:szCs w:val="32"/>
        </w:rPr>
        <w:t xml:space="preserve">, </w:t>
      </w:r>
      <w:r w:rsidRPr="00894396">
        <w:rPr>
          <w:szCs w:val="32"/>
        </w:rPr>
        <w:t>sans doute</w:t>
      </w:r>
      <w:r w:rsidR="008D6F52">
        <w:rPr>
          <w:szCs w:val="32"/>
        </w:rPr>
        <w:t xml:space="preserve">. </w:t>
      </w:r>
      <w:r w:rsidRPr="00894396">
        <w:rPr>
          <w:szCs w:val="32"/>
        </w:rPr>
        <w:t>Comment j</w:t>
      </w:r>
      <w:r w:rsidR="008D6F52">
        <w:rPr>
          <w:szCs w:val="32"/>
        </w:rPr>
        <w:t>’</w:t>
      </w:r>
      <w:r w:rsidRPr="00894396">
        <w:rPr>
          <w:szCs w:val="32"/>
        </w:rPr>
        <w:t>échappai à la grêle des balles</w:t>
      </w:r>
      <w:r w:rsidR="008D6F52">
        <w:rPr>
          <w:szCs w:val="32"/>
        </w:rPr>
        <w:t xml:space="preserve">, </w:t>
      </w:r>
      <w:r w:rsidRPr="00894396">
        <w:rPr>
          <w:szCs w:val="32"/>
        </w:rPr>
        <w:t>c</w:t>
      </w:r>
      <w:r w:rsidR="008D6F52">
        <w:rPr>
          <w:szCs w:val="32"/>
        </w:rPr>
        <w:t>’</w:t>
      </w:r>
      <w:r w:rsidRPr="00894396">
        <w:rPr>
          <w:szCs w:val="32"/>
        </w:rPr>
        <w:t>est plus difficile à comprendre</w:t>
      </w:r>
      <w:r w:rsidR="008D6F52">
        <w:rPr>
          <w:szCs w:val="32"/>
        </w:rPr>
        <w:t xml:space="preserve">. </w:t>
      </w:r>
      <w:r w:rsidRPr="00894396">
        <w:rPr>
          <w:szCs w:val="32"/>
        </w:rPr>
        <w:t>Je m</w:t>
      </w:r>
      <w:r w:rsidR="008D6F52">
        <w:rPr>
          <w:szCs w:val="32"/>
        </w:rPr>
        <w:t>’</w:t>
      </w:r>
      <w:r w:rsidRPr="00894396">
        <w:rPr>
          <w:szCs w:val="32"/>
        </w:rPr>
        <w:t>aventurai trop vite à me redresser sur les genoux</w:t>
      </w:r>
      <w:r w:rsidR="008D6F52">
        <w:rPr>
          <w:szCs w:val="32"/>
        </w:rPr>
        <w:t xml:space="preserve">, </w:t>
      </w:r>
      <w:r w:rsidRPr="00894396">
        <w:rPr>
          <w:szCs w:val="32"/>
        </w:rPr>
        <w:t>et dans leur ardeur à tomber sur un être vivant</w:t>
      </w:r>
      <w:r w:rsidR="008D6F52">
        <w:rPr>
          <w:szCs w:val="32"/>
        </w:rPr>
        <w:t xml:space="preserve">, </w:t>
      </w:r>
      <w:r w:rsidRPr="00894396">
        <w:rPr>
          <w:szCs w:val="32"/>
        </w:rPr>
        <w:t>des soldats du 1</w:t>
      </w:r>
      <w:r w:rsidR="008D6F52" w:rsidRPr="00894396">
        <w:rPr>
          <w:szCs w:val="32"/>
        </w:rPr>
        <w:t>7</w:t>
      </w:r>
      <w:r w:rsidR="008D6F52" w:rsidRPr="008D6F52">
        <w:rPr>
          <w:szCs w:val="32"/>
          <w:vertAlign w:val="superscript"/>
        </w:rPr>
        <w:t>e</w:t>
      </w:r>
      <w:r w:rsidRPr="00894396">
        <w:rPr>
          <w:szCs w:val="32"/>
        </w:rPr>
        <w:t xml:space="preserve"> Régiment </w:t>
      </w:r>
      <w:proofErr w:type="spellStart"/>
      <w:r w:rsidRPr="00894396">
        <w:rPr>
          <w:szCs w:val="32"/>
        </w:rPr>
        <w:t>Taltal</w:t>
      </w:r>
      <w:proofErr w:type="spellEnd"/>
      <w:r w:rsidRPr="00894396">
        <w:rPr>
          <w:szCs w:val="32"/>
        </w:rPr>
        <w:t xml:space="preserve"> faillirent me clouer sur le sol à coups de baïonnettes</w:t>
      </w:r>
      <w:r w:rsidR="008D6F52">
        <w:rPr>
          <w:szCs w:val="32"/>
        </w:rPr>
        <w:t xml:space="preserve">. </w:t>
      </w:r>
      <w:r w:rsidRPr="00894396">
        <w:rPr>
          <w:szCs w:val="32"/>
        </w:rPr>
        <w:t>Ils parurent fort désappointés</w:t>
      </w:r>
      <w:r w:rsidR="008D6F52">
        <w:rPr>
          <w:szCs w:val="32"/>
        </w:rPr>
        <w:t xml:space="preserve">, </w:t>
      </w:r>
      <w:r w:rsidRPr="00894396">
        <w:rPr>
          <w:szCs w:val="32"/>
        </w:rPr>
        <w:t>lorsque leurs officiers</w:t>
      </w:r>
      <w:r w:rsidR="008D6F52">
        <w:rPr>
          <w:szCs w:val="32"/>
        </w:rPr>
        <w:t xml:space="preserve">, </w:t>
      </w:r>
      <w:r w:rsidRPr="00894396">
        <w:rPr>
          <w:szCs w:val="32"/>
        </w:rPr>
        <w:t>accourus au galop</w:t>
      </w:r>
      <w:r w:rsidR="008D6F52">
        <w:rPr>
          <w:szCs w:val="32"/>
        </w:rPr>
        <w:t xml:space="preserve">, </w:t>
      </w:r>
      <w:r w:rsidRPr="00894396">
        <w:rPr>
          <w:szCs w:val="32"/>
        </w:rPr>
        <w:t>les repoussèrent à coups de plat de sabre</w:t>
      </w:r>
      <w:r w:rsidR="008D6F52">
        <w:rPr>
          <w:szCs w:val="32"/>
        </w:rPr>
        <w:t>.</w:t>
      </w:r>
    </w:p>
    <w:p w14:paraId="1AC25E57" w14:textId="77777777" w:rsidR="008D6F52" w:rsidRDefault="00000000" w:rsidP="008D6F52">
      <w:pPr>
        <w:rPr>
          <w:szCs w:val="32"/>
        </w:rPr>
      </w:pPr>
      <w:r w:rsidRPr="00894396">
        <w:rPr>
          <w:szCs w:val="32"/>
        </w:rPr>
        <w:t>C</w:t>
      </w:r>
      <w:r w:rsidR="008D6F52">
        <w:rPr>
          <w:szCs w:val="32"/>
        </w:rPr>
        <w:t>’</w:t>
      </w:r>
      <w:r w:rsidRPr="00894396">
        <w:rPr>
          <w:szCs w:val="32"/>
        </w:rPr>
        <w:t>était le général Robles</w:t>
      </w:r>
      <w:r w:rsidR="008D6F52">
        <w:rPr>
          <w:szCs w:val="32"/>
        </w:rPr>
        <w:t xml:space="preserve">, </w:t>
      </w:r>
      <w:r w:rsidRPr="00894396">
        <w:rPr>
          <w:szCs w:val="32"/>
        </w:rPr>
        <w:t>avec son état-major</w:t>
      </w:r>
      <w:r w:rsidR="008D6F52">
        <w:rPr>
          <w:szCs w:val="32"/>
        </w:rPr>
        <w:t xml:space="preserve">. </w:t>
      </w:r>
      <w:r w:rsidRPr="00894396">
        <w:rPr>
          <w:szCs w:val="32"/>
        </w:rPr>
        <w:t>Il aurait bien voulu faire des prisonniers</w:t>
      </w:r>
      <w:r w:rsidR="008D6F52">
        <w:rPr>
          <w:szCs w:val="32"/>
        </w:rPr>
        <w:t xml:space="preserve">, </w:t>
      </w:r>
      <w:r w:rsidRPr="00894396">
        <w:rPr>
          <w:szCs w:val="32"/>
        </w:rPr>
        <w:t>et parut</w:t>
      </w:r>
      <w:r w:rsidR="008D6F52">
        <w:rPr>
          <w:szCs w:val="32"/>
        </w:rPr>
        <w:t xml:space="preserve">, </w:t>
      </w:r>
      <w:r w:rsidRPr="00894396">
        <w:rPr>
          <w:szCs w:val="32"/>
        </w:rPr>
        <w:t>lui aussi</w:t>
      </w:r>
      <w:r w:rsidR="008D6F52">
        <w:rPr>
          <w:szCs w:val="32"/>
        </w:rPr>
        <w:t xml:space="preserve">, </w:t>
      </w:r>
      <w:r w:rsidRPr="00894396">
        <w:rPr>
          <w:szCs w:val="32"/>
        </w:rPr>
        <w:t>un instant désappointé</w:t>
      </w:r>
      <w:r w:rsidR="008D6F52">
        <w:rPr>
          <w:szCs w:val="32"/>
        </w:rPr>
        <w:t>. – « </w:t>
      </w:r>
      <w:r w:rsidRPr="00894396">
        <w:rPr>
          <w:szCs w:val="32"/>
        </w:rPr>
        <w:t>Comment</w:t>
      </w:r>
      <w:r w:rsidR="008D6F52">
        <w:rPr>
          <w:szCs w:val="32"/>
        </w:rPr>
        <w:t xml:space="preserve"> ? </w:t>
      </w:r>
      <w:r w:rsidRPr="00894396">
        <w:rPr>
          <w:szCs w:val="32"/>
        </w:rPr>
        <w:t>C</w:t>
      </w:r>
      <w:r w:rsidR="008D6F52">
        <w:rPr>
          <w:szCs w:val="32"/>
        </w:rPr>
        <w:t>’</w:t>
      </w:r>
      <w:r w:rsidRPr="00894396">
        <w:rPr>
          <w:szCs w:val="32"/>
        </w:rPr>
        <w:t>est vous</w:t>
      </w:r>
      <w:r w:rsidR="008D6F52">
        <w:rPr>
          <w:szCs w:val="32"/>
        </w:rPr>
        <w:t> ? »</w:t>
      </w:r>
      <w:r w:rsidRPr="00894396">
        <w:rPr>
          <w:szCs w:val="32"/>
        </w:rPr>
        <w:t xml:space="preserve"> cria-t-il</w:t>
      </w:r>
      <w:r w:rsidR="008D6F52">
        <w:rPr>
          <w:szCs w:val="32"/>
        </w:rPr>
        <w:t xml:space="preserve">. </w:t>
      </w:r>
      <w:r w:rsidRPr="00894396">
        <w:rPr>
          <w:szCs w:val="32"/>
        </w:rPr>
        <w:t>Il descendit aussitôt de selle pour m</w:t>
      </w:r>
      <w:r w:rsidR="008D6F52">
        <w:rPr>
          <w:szCs w:val="32"/>
        </w:rPr>
        <w:t>’</w:t>
      </w:r>
      <w:r w:rsidRPr="00894396">
        <w:rPr>
          <w:szCs w:val="32"/>
        </w:rPr>
        <w:t>embrasser</w:t>
      </w:r>
      <w:r w:rsidR="008D6F52">
        <w:rPr>
          <w:szCs w:val="32"/>
        </w:rPr>
        <w:t xml:space="preserve">, </w:t>
      </w:r>
      <w:r w:rsidRPr="00894396">
        <w:rPr>
          <w:szCs w:val="32"/>
        </w:rPr>
        <w:t>car c</w:t>
      </w:r>
      <w:r w:rsidR="008D6F52">
        <w:rPr>
          <w:szCs w:val="32"/>
        </w:rPr>
        <w:t>’</w:t>
      </w:r>
      <w:r w:rsidRPr="00894396">
        <w:rPr>
          <w:szCs w:val="32"/>
        </w:rPr>
        <w:t>était un vieil ami de ma famille</w:t>
      </w:r>
      <w:r w:rsidR="008D6F52">
        <w:rPr>
          <w:szCs w:val="32"/>
        </w:rPr>
        <w:t xml:space="preserve">. </w:t>
      </w:r>
      <w:r w:rsidRPr="00894396">
        <w:rPr>
          <w:szCs w:val="32"/>
        </w:rPr>
        <w:t>Je désignai le corps prostré à nos pieds</w:t>
      </w:r>
      <w:r w:rsidR="008D6F52">
        <w:rPr>
          <w:szCs w:val="32"/>
        </w:rPr>
        <w:t xml:space="preserve">, </w:t>
      </w:r>
      <w:r w:rsidRPr="00894396">
        <w:rPr>
          <w:szCs w:val="32"/>
        </w:rPr>
        <w:t>et prononçai ces simples paroles</w:t>
      </w:r>
      <w:r w:rsidR="008D6F52">
        <w:rPr>
          <w:szCs w:val="32"/>
        </w:rPr>
        <w:t> :</w:t>
      </w:r>
    </w:p>
    <w:p w14:paraId="1B2BCA93" w14:textId="6F7947BF" w:rsidR="008D6F52" w:rsidRDefault="008D6F52" w:rsidP="008D6F52">
      <w:r>
        <w:t>— </w:t>
      </w:r>
      <w:r>
        <w:rPr>
          <w:szCs w:val="32"/>
        </w:rPr>
        <w:t>« </w:t>
      </w:r>
      <w:r w:rsidRPr="00894396">
        <w:rPr>
          <w:szCs w:val="32"/>
        </w:rPr>
        <w:t>Gaspar Ruiz</w:t>
      </w:r>
      <w:r>
        <w:rPr>
          <w:szCs w:val="32"/>
        </w:rPr>
        <w:t> ! »</w:t>
      </w:r>
    </w:p>
    <w:p w14:paraId="6CDD873E" w14:textId="77777777" w:rsidR="008D6F52" w:rsidRDefault="00000000" w:rsidP="008D6F52">
      <w:pPr>
        <w:rPr>
          <w:szCs w:val="32"/>
        </w:rPr>
      </w:pPr>
      <w:r w:rsidRPr="00894396">
        <w:rPr>
          <w:szCs w:val="32"/>
        </w:rPr>
        <w:t>Il leva les bras d</w:t>
      </w:r>
      <w:r w:rsidR="008D6F52">
        <w:rPr>
          <w:szCs w:val="32"/>
        </w:rPr>
        <w:t>’</w:t>
      </w:r>
      <w:r w:rsidRPr="00894396">
        <w:rPr>
          <w:szCs w:val="32"/>
        </w:rPr>
        <w:t>étonnement</w:t>
      </w:r>
      <w:r w:rsidR="008D6F52">
        <w:rPr>
          <w:szCs w:val="32"/>
        </w:rPr>
        <w:t>.</w:t>
      </w:r>
    </w:p>
    <w:p w14:paraId="7E3CB051" w14:textId="77777777" w:rsidR="008D6F52" w:rsidRDefault="008D6F52" w:rsidP="008D6F52">
      <w:pPr>
        <w:rPr>
          <w:i/>
          <w:iCs/>
          <w:szCs w:val="32"/>
        </w:rPr>
      </w:pPr>
      <w:r>
        <w:t>— </w:t>
      </w:r>
      <w:r>
        <w:rPr>
          <w:szCs w:val="32"/>
        </w:rPr>
        <w:t>« </w:t>
      </w:r>
      <w:r w:rsidRPr="00894396">
        <w:rPr>
          <w:szCs w:val="32"/>
        </w:rPr>
        <w:t>Ah</w:t>
      </w:r>
      <w:r>
        <w:rPr>
          <w:szCs w:val="32"/>
        </w:rPr>
        <w:t xml:space="preserve"> ! </w:t>
      </w:r>
      <w:r w:rsidRPr="00894396">
        <w:rPr>
          <w:szCs w:val="32"/>
        </w:rPr>
        <w:t>Votre homme fort</w:t>
      </w:r>
      <w:r>
        <w:rPr>
          <w:szCs w:val="32"/>
        </w:rPr>
        <w:t xml:space="preserve"> ! </w:t>
      </w:r>
      <w:r w:rsidRPr="00894396">
        <w:rPr>
          <w:szCs w:val="32"/>
        </w:rPr>
        <w:t>Vous serez resté jusqu</w:t>
      </w:r>
      <w:r>
        <w:rPr>
          <w:szCs w:val="32"/>
        </w:rPr>
        <w:t>’</w:t>
      </w:r>
      <w:r w:rsidRPr="00894396">
        <w:rPr>
          <w:szCs w:val="32"/>
        </w:rPr>
        <w:t>au bout avec lui</w:t>
      </w:r>
      <w:r>
        <w:rPr>
          <w:szCs w:val="32"/>
        </w:rPr>
        <w:t xml:space="preserve">. </w:t>
      </w:r>
      <w:r w:rsidRPr="00894396">
        <w:rPr>
          <w:szCs w:val="32"/>
        </w:rPr>
        <w:t>N</w:t>
      </w:r>
      <w:r>
        <w:rPr>
          <w:szCs w:val="32"/>
        </w:rPr>
        <w:t>’</w:t>
      </w:r>
      <w:r w:rsidRPr="00894396">
        <w:rPr>
          <w:szCs w:val="32"/>
        </w:rPr>
        <w:t>importe</w:t>
      </w:r>
      <w:r>
        <w:rPr>
          <w:szCs w:val="32"/>
        </w:rPr>
        <w:t xml:space="preserve">. </w:t>
      </w:r>
      <w:r w:rsidRPr="00894396">
        <w:rPr>
          <w:szCs w:val="32"/>
        </w:rPr>
        <w:t>Il nous a sauvé la vie quand la terre tremblait assez pour faire pâmer les plus braves d</w:t>
      </w:r>
      <w:r>
        <w:rPr>
          <w:szCs w:val="32"/>
        </w:rPr>
        <w:t>’</w:t>
      </w:r>
      <w:r w:rsidRPr="00894396">
        <w:rPr>
          <w:szCs w:val="32"/>
        </w:rPr>
        <w:t>épouvante</w:t>
      </w:r>
      <w:r>
        <w:rPr>
          <w:szCs w:val="32"/>
        </w:rPr>
        <w:t xml:space="preserve">. </w:t>
      </w:r>
      <w:r w:rsidRPr="00894396">
        <w:rPr>
          <w:szCs w:val="32"/>
        </w:rPr>
        <w:t>J</w:t>
      </w:r>
      <w:r>
        <w:rPr>
          <w:szCs w:val="32"/>
        </w:rPr>
        <w:t>’</w:t>
      </w:r>
      <w:r w:rsidRPr="00894396">
        <w:rPr>
          <w:szCs w:val="32"/>
        </w:rPr>
        <w:t>en étais moi-même fou de terreur</w:t>
      </w:r>
      <w:r>
        <w:rPr>
          <w:szCs w:val="32"/>
        </w:rPr>
        <w:t xml:space="preserve">. </w:t>
      </w:r>
      <w:r w:rsidRPr="00894396">
        <w:rPr>
          <w:szCs w:val="32"/>
        </w:rPr>
        <w:t>Et lui pas</w:t>
      </w:r>
      <w:r>
        <w:rPr>
          <w:szCs w:val="32"/>
        </w:rPr>
        <w:t xml:space="preserve">… ! </w:t>
      </w:r>
      <w:r w:rsidRPr="00894396">
        <w:rPr>
          <w:i/>
          <w:iCs/>
          <w:szCs w:val="32"/>
        </w:rPr>
        <w:t xml:space="preserve">Que </w:t>
      </w:r>
      <w:proofErr w:type="spellStart"/>
      <w:r w:rsidRPr="00894396">
        <w:rPr>
          <w:i/>
          <w:iCs/>
          <w:szCs w:val="32"/>
        </w:rPr>
        <w:t>guapo</w:t>
      </w:r>
      <w:proofErr w:type="spellEnd"/>
      <w:r>
        <w:rPr>
          <w:i/>
          <w:iCs/>
          <w:szCs w:val="32"/>
        </w:rPr>
        <w:t xml:space="preserve"> ! </w:t>
      </w:r>
      <w:r w:rsidRPr="00894396">
        <w:rPr>
          <w:szCs w:val="32"/>
        </w:rPr>
        <w:t>Où est le héros qui l</w:t>
      </w:r>
      <w:r>
        <w:rPr>
          <w:szCs w:val="32"/>
        </w:rPr>
        <w:t>’</w:t>
      </w:r>
      <w:r w:rsidRPr="00894396">
        <w:rPr>
          <w:szCs w:val="32"/>
        </w:rPr>
        <w:t>a vaincu</w:t>
      </w:r>
      <w:r>
        <w:rPr>
          <w:szCs w:val="32"/>
        </w:rPr>
        <w:t xml:space="preserve"> ? </w:t>
      </w:r>
      <w:r w:rsidRPr="00894396">
        <w:rPr>
          <w:szCs w:val="32"/>
        </w:rPr>
        <w:t>Ha</w:t>
      </w:r>
      <w:r>
        <w:rPr>
          <w:szCs w:val="32"/>
        </w:rPr>
        <w:t xml:space="preserve"> ! </w:t>
      </w:r>
      <w:r w:rsidRPr="00894396">
        <w:rPr>
          <w:szCs w:val="32"/>
        </w:rPr>
        <w:t>Ha</w:t>
      </w:r>
      <w:r>
        <w:rPr>
          <w:szCs w:val="32"/>
        </w:rPr>
        <w:t xml:space="preserve"> ! </w:t>
      </w:r>
      <w:r w:rsidRPr="00894396">
        <w:rPr>
          <w:szCs w:val="32"/>
        </w:rPr>
        <w:t>Ha</w:t>
      </w:r>
      <w:r>
        <w:rPr>
          <w:szCs w:val="32"/>
        </w:rPr>
        <w:t xml:space="preserve"> ! </w:t>
      </w:r>
      <w:r w:rsidRPr="00894396">
        <w:rPr>
          <w:szCs w:val="32"/>
        </w:rPr>
        <w:t>Qu</w:t>
      </w:r>
      <w:r>
        <w:rPr>
          <w:szCs w:val="32"/>
        </w:rPr>
        <w:t>’</w:t>
      </w:r>
      <w:r w:rsidRPr="00894396">
        <w:rPr>
          <w:szCs w:val="32"/>
        </w:rPr>
        <w:t>est-ce qui l</w:t>
      </w:r>
      <w:r>
        <w:rPr>
          <w:szCs w:val="32"/>
        </w:rPr>
        <w:t>’</w:t>
      </w:r>
      <w:r w:rsidRPr="00894396">
        <w:rPr>
          <w:szCs w:val="32"/>
        </w:rPr>
        <w:t>a tué</w:t>
      </w:r>
      <w:r>
        <w:rPr>
          <w:szCs w:val="32"/>
        </w:rPr>
        <w:t xml:space="preserve">, </w:t>
      </w:r>
      <w:proofErr w:type="spellStart"/>
      <w:r w:rsidRPr="00894396">
        <w:rPr>
          <w:i/>
          <w:iCs/>
          <w:szCs w:val="32"/>
        </w:rPr>
        <w:t>chico</w:t>
      </w:r>
      <w:proofErr w:type="spellEnd"/>
      <w:r>
        <w:rPr>
          <w:i/>
          <w:iCs/>
          <w:szCs w:val="32"/>
        </w:rPr>
        <w:t> ?</w:t>
      </w:r>
    </w:p>
    <w:p w14:paraId="6A95F33B" w14:textId="77777777" w:rsidR="008D6F52" w:rsidRDefault="008D6F52" w:rsidP="008D6F52">
      <w:pPr>
        <w:rPr>
          <w:szCs w:val="32"/>
        </w:rPr>
      </w:pPr>
      <w:r>
        <w:t>— </w:t>
      </w:r>
      <w:r>
        <w:rPr>
          <w:szCs w:val="32"/>
        </w:rPr>
        <w:t>« </w:t>
      </w:r>
      <w:r w:rsidRPr="00894396">
        <w:rPr>
          <w:szCs w:val="32"/>
        </w:rPr>
        <w:t>Sa propre force</w:t>
      </w:r>
      <w:r>
        <w:rPr>
          <w:szCs w:val="32"/>
        </w:rPr>
        <w:t xml:space="preserve">, </w:t>
      </w:r>
      <w:r w:rsidRPr="00894396">
        <w:rPr>
          <w:szCs w:val="32"/>
        </w:rPr>
        <w:t>général</w:t>
      </w:r>
      <w:r>
        <w:rPr>
          <w:szCs w:val="32"/>
        </w:rPr>
        <w:t xml:space="preserve"> », </w:t>
      </w:r>
      <w:r w:rsidRPr="00894396">
        <w:rPr>
          <w:szCs w:val="32"/>
        </w:rPr>
        <w:t>répondis-je</w:t>
      </w:r>
      <w:r>
        <w:rPr>
          <w:szCs w:val="32"/>
        </w:rPr>
        <w:t>.</w:t>
      </w:r>
    </w:p>
    <w:p w14:paraId="097590CA" w14:textId="79451726" w:rsidR="00C71140" w:rsidRPr="006643D3" w:rsidRDefault="00000000" w:rsidP="008D6F52">
      <w:pPr>
        <w:pStyle w:val="Titre2"/>
        <w:pageBreakBefore/>
        <w:rPr>
          <w:sz w:val="40"/>
        </w:rPr>
      </w:pPr>
      <w:bookmarkStart w:id="13" w:name="_Toc199599800"/>
      <w:r w:rsidRPr="006643D3">
        <w:rPr>
          <w:sz w:val="40"/>
        </w:rPr>
        <w:lastRenderedPageBreak/>
        <w:t>XI</w:t>
      </w:r>
      <w:bookmarkEnd w:id="13"/>
    </w:p>
    <w:p w14:paraId="2268A147" w14:textId="77777777" w:rsidR="008D6F52" w:rsidRDefault="008D6F52" w:rsidP="00830A5C">
      <w:pPr>
        <w:rPr>
          <w:szCs w:val="32"/>
        </w:rPr>
      </w:pPr>
    </w:p>
    <w:p w14:paraId="0F011492" w14:textId="77777777" w:rsidR="008D6F52" w:rsidRDefault="008D6F52" w:rsidP="008D6F52">
      <w:pPr>
        <w:rPr>
          <w:szCs w:val="32"/>
        </w:rPr>
      </w:pPr>
      <w:r>
        <w:rPr>
          <w:szCs w:val="32"/>
        </w:rPr>
        <w:t>— </w:t>
      </w:r>
      <w:r w:rsidRPr="00894396">
        <w:rPr>
          <w:szCs w:val="32"/>
        </w:rPr>
        <w:t>Gaspar Ruiz respirait pourtant encore</w:t>
      </w:r>
      <w:r>
        <w:rPr>
          <w:szCs w:val="32"/>
        </w:rPr>
        <w:t xml:space="preserve">. </w:t>
      </w:r>
      <w:r w:rsidRPr="00894396">
        <w:rPr>
          <w:szCs w:val="32"/>
        </w:rPr>
        <w:t>Je le fis porter</w:t>
      </w:r>
      <w:r>
        <w:rPr>
          <w:szCs w:val="32"/>
        </w:rPr>
        <w:t xml:space="preserve">, </w:t>
      </w:r>
      <w:r w:rsidRPr="00894396">
        <w:rPr>
          <w:szCs w:val="32"/>
        </w:rPr>
        <w:t>dans son poncho</w:t>
      </w:r>
      <w:r>
        <w:rPr>
          <w:szCs w:val="32"/>
        </w:rPr>
        <w:t xml:space="preserve">, </w:t>
      </w:r>
      <w:r w:rsidRPr="00894396">
        <w:rPr>
          <w:szCs w:val="32"/>
        </w:rPr>
        <w:t>à l</w:t>
      </w:r>
      <w:r>
        <w:rPr>
          <w:szCs w:val="32"/>
        </w:rPr>
        <w:t>’</w:t>
      </w:r>
      <w:r w:rsidRPr="00894396">
        <w:rPr>
          <w:szCs w:val="32"/>
        </w:rPr>
        <w:t>abri d</w:t>
      </w:r>
      <w:r>
        <w:rPr>
          <w:szCs w:val="32"/>
        </w:rPr>
        <w:t>’</w:t>
      </w:r>
      <w:r w:rsidRPr="00894396">
        <w:rPr>
          <w:szCs w:val="32"/>
        </w:rPr>
        <w:t>un fourré</w:t>
      </w:r>
      <w:r>
        <w:rPr>
          <w:szCs w:val="32"/>
        </w:rPr>
        <w:t xml:space="preserve">, </w:t>
      </w:r>
      <w:r w:rsidRPr="00894396">
        <w:rPr>
          <w:szCs w:val="32"/>
        </w:rPr>
        <w:t>sur la crête même d</w:t>
      </w:r>
      <w:r>
        <w:rPr>
          <w:szCs w:val="32"/>
        </w:rPr>
        <w:t>’</w:t>
      </w:r>
      <w:r w:rsidRPr="00894396">
        <w:rPr>
          <w:szCs w:val="32"/>
        </w:rPr>
        <w:t>où il avait</w:t>
      </w:r>
      <w:r>
        <w:rPr>
          <w:szCs w:val="32"/>
        </w:rPr>
        <w:t xml:space="preserve">, </w:t>
      </w:r>
      <w:r w:rsidRPr="00894396">
        <w:rPr>
          <w:szCs w:val="32"/>
        </w:rPr>
        <w:t>si fixement</w:t>
      </w:r>
      <w:r>
        <w:rPr>
          <w:szCs w:val="32"/>
        </w:rPr>
        <w:t xml:space="preserve">, </w:t>
      </w:r>
      <w:r w:rsidRPr="00894396">
        <w:rPr>
          <w:szCs w:val="32"/>
        </w:rPr>
        <w:t>regardé le fort</w:t>
      </w:r>
      <w:r>
        <w:rPr>
          <w:szCs w:val="32"/>
        </w:rPr>
        <w:t xml:space="preserve">, </w:t>
      </w:r>
      <w:r w:rsidRPr="00894396">
        <w:rPr>
          <w:szCs w:val="32"/>
        </w:rPr>
        <w:t>tandis que l</w:t>
      </w:r>
      <w:r>
        <w:rPr>
          <w:szCs w:val="32"/>
        </w:rPr>
        <w:t>’</w:t>
      </w:r>
      <w:r w:rsidRPr="00894396">
        <w:rPr>
          <w:szCs w:val="32"/>
        </w:rPr>
        <w:t>invisible mort planait déjà sur sa tête</w:t>
      </w:r>
      <w:r>
        <w:rPr>
          <w:szCs w:val="32"/>
        </w:rPr>
        <w:t>.</w:t>
      </w:r>
    </w:p>
    <w:p w14:paraId="1805D479" w14:textId="77777777" w:rsidR="008D6F52" w:rsidRDefault="00000000" w:rsidP="008D6F52">
      <w:pPr>
        <w:rPr>
          <w:szCs w:val="32"/>
        </w:rPr>
      </w:pPr>
      <w:r w:rsidRPr="00894396">
        <w:rPr>
          <w:szCs w:val="32"/>
        </w:rPr>
        <w:t>Nos troupes bivouaquaient autour du fort</w:t>
      </w:r>
      <w:r w:rsidR="008D6F52">
        <w:rPr>
          <w:szCs w:val="32"/>
        </w:rPr>
        <w:t xml:space="preserve">. </w:t>
      </w:r>
      <w:r w:rsidRPr="00894396">
        <w:rPr>
          <w:szCs w:val="32"/>
        </w:rPr>
        <w:t>Au point du jour</w:t>
      </w:r>
      <w:r w:rsidR="008D6F52">
        <w:rPr>
          <w:szCs w:val="32"/>
        </w:rPr>
        <w:t xml:space="preserve">, </w:t>
      </w:r>
      <w:r w:rsidRPr="00894396">
        <w:rPr>
          <w:szCs w:val="32"/>
        </w:rPr>
        <w:t>je ne fus pas surpris d</w:t>
      </w:r>
      <w:r w:rsidR="008D6F52">
        <w:rPr>
          <w:szCs w:val="32"/>
        </w:rPr>
        <w:t>’</w:t>
      </w:r>
      <w:r w:rsidRPr="00894396">
        <w:rPr>
          <w:szCs w:val="32"/>
        </w:rPr>
        <w:t>apprendre que j</w:t>
      </w:r>
      <w:r w:rsidR="008D6F52">
        <w:rPr>
          <w:szCs w:val="32"/>
        </w:rPr>
        <w:t>’</w:t>
      </w:r>
      <w:r w:rsidRPr="00894396">
        <w:rPr>
          <w:szCs w:val="32"/>
        </w:rPr>
        <w:t>étais désigné pour commander une escorte</w:t>
      </w:r>
      <w:r w:rsidR="008D6F52">
        <w:rPr>
          <w:szCs w:val="32"/>
        </w:rPr>
        <w:t xml:space="preserve">, </w:t>
      </w:r>
      <w:r w:rsidRPr="00894396">
        <w:rPr>
          <w:szCs w:val="32"/>
        </w:rPr>
        <w:t>et emmener sans tarder une prisonnière à Santiago</w:t>
      </w:r>
      <w:r w:rsidR="008D6F52">
        <w:rPr>
          <w:szCs w:val="32"/>
        </w:rPr>
        <w:t xml:space="preserve">. </w:t>
      </w:r>
      <w:r w:rsidRPr="00894396">
        <w:rPr>
          <w:szCs w:val="32"/>
        </w:rPr>
        <w:t>Naturellement</w:t>
      </w:r>
      <w:r w:rsidR="008D6F52">
        <w:rPr>
          <w:szCs w:val="32"/>
        </w:rPr>
        <w:t xml:space="preserve">, </w:t>
      </w:r>
      <w:r w:rsidRPr="00894396">
        <w:rPr>
          <w:szCs w:val="32"/>
        </w:rPr>
        <w:t>c</w:t>
      </w:r>
      <w:r w:rsidR="008D6F52">
        <w:rPr>
          <w:szCs w:val="32"/>
        </w:rPr>
        <w:t>’</w:t>
      </w:r>
      <w:r w:rsidRPr="00894396">
        <w:rPr>
          <w:szCs w:val="32"/>
        </w:rPr>
        <w:t>était la femme de Gaspar Ruiz</w:t>
      </w:r>
      <w:r w:rsidR="008D6F52">
        <w:rPr>
          <w:szCs w:val="32"/>
        </w:rPr>
        <w:t>.</w:t>
      </w:r>
    </w:p>
    <w:p w14:paraId="2E3F47A8" w14:textId="377ED6DE" w:rsidR="008D6F52" w:rsidRDefault="008D6F52" w:rsidP="008D6F52">
      <w:r>
        <w:t>— </w:t>
      </w:r>
      <w:r>
        <w:rPr>
          <w:szCs w:val="32"/>
        </w:rPr>
        <w:t>« </w:t>
      </w:r>
      <w:r w:rsidRPr="00894396">
        <w:rPr>
          <w:szCs w:val="32"/>
        </w:rPr>
        <w:t>Je vous ai désigné par égard pour vos sentiments</w:t>
      </w:r>
      <w:r>
        <w:rPr>
          <w:szCs w:val="32"/>
        </w:rPr>
        <w:t xml:space="preserve">, </w:t>
      </w:r>
      <w:r w:rsidRPr="00894396">
        <w:rPr>
          <w:szCs w:val="32"/>
        </w:rPr>
        <w:t>me déclara le général Robles</w:t>
      </w:r>
      <w:r>
        <w:rPr>
          <w:szCs w:val="32"/>
        </w:rPr>
        <w:t xml:space="preserve">. </w:t>
      </w:r>
      <w:r w:rsidRPr="00894396">
        <w:rPr>
          <w:szCs w:val="32"/>
        </w:rPr>
        <w:t>Mais à vrai dire</w:t>
      </w:r>
      <w:r>
        <w:rPr>
          <w:szCs w:val="32"/>
        </w:rPr>
        <w:t xml:space="preserve">, </w:t>
      </w:r>
      <w:r w:rsidRPr="00894396">
        <w:rPr>
          <w:szCs w:val="32"/>
        </w:rPr>
        <w:t>cette femme-là mériterait d</w:t>
      </w:r>
      <w:r>
        <w:rPr>
          <w:szCs w:val="32"/>
        </w:rPr>
        <w:t>’</w:t>
      </w:r>
      <w:r w:rsidRPr="00894396">
        <w:rPr>
          <w:szCs w:val="32"/>
        </w:rPr>
        <w:t>être fusillée pour tout le mal qu</w:t>
      </w:r>
      <w:r>
        <w:rPr>
          <w:szCs w:val="32"/>
        </w:rPr>
        <w:t>’</w:t>
      </w:r>
      <w:r w:rsidRPr="00894396">
        <w:rPr>
          <w:szCs w:val="32"/>
        </w:rPr>
        <w:t>elle a fait à la République</w:t>
      </w:r>
      <w:r>
        <w:rPr>
          <w:szCs w:val="32"/>
        </w:rPr>
        <w:t>. »</w:t>
      </w:r>
    </w:p>
    <w:p w14:paraId="610BB1B7" w14:textId="77777777" w:rsidR="008D6F52" w:rsidRDefault="00000000" w:rsidP="008D6F52">
      <w:pPr>
        <w:rPr>
          <w:szCs w:val="32"/>
        </w:rPr>
      </w:pPr>
      <w:r w:rsidRPr="00894396">
        <w:rPr>
          <w:szCs w:val="32"/>
        </w:rPr>
        <w:t>Et</w:t>
      </w:r>
      <w:r w:rsidR="008D6F52">
        <w:rPr>
          <w:szCs w:val="32"/>
        </w:rPr>
        <w:t xml:space="preserve">, </w:t>
      </w:r>
      <w:r w:rsidRPr="00894396">
        <w:rPr>
          <w:szCs w:val="32"/>
        </w:rPr>
        <w:t>devant mon mouvement de protestation indignée</w:t>
      </w:r>
      <w:r w:rsidR="008D6F52">
        <w:rPr>
          <w:szCs w:val="32"/>
        </w:rPr>
        <w:t xml:space="preserve">, </w:t>
      </w:r>
      <w:r w:rsidRPr="00894396">
        <w:rPr>
          <w:szCs w:val="32"/>
        </w:rPr>
        <w:t>il poursuivit</w:t>
      </w:r>
      <w:r w:rsidR="008D6F52">
        <w:rPr>
          <w:szCs w:val="32"/>
        </w:rPr>
        <w:t> :</w:t>
      </w:r>
    </w:p>
    <w:p w14:paraId="466FE53B" w14:textId="32B4E6EC" w:rsidR="008D6F52" w:rsidRDefault="008D6F52" w:rsidP="008D6F52">
      <w:r>
        <w:t>— </w:t>
      </w:r>
      <w:r>
        <w:rPr>
          <w:szCs w:val="32"/>
        </w:rPr>
        <w:t>« </w:t>
      </w:r>
      <w:r w:rsidRPr="00894396">
        <w:rPr>
          <w:szCs w:val="32"/>
        </w:rPr>
        <w:t>Maintenant que le voilà mort</w:t>
      </w:r>
      <w:r>
        <w:rPr>
          <w:szCs w:val="32"/>
        </w:rPr>
        <w:t xml:space="preserve">, </w:t>
      </w:r>
      <w:r w:rsidRPr="00894396">
        <w:rPr>
          <w:szCs w:val="32"/>
        </w:rPr>
        <w:t>ou tout comme</w:t>
      </w:r>
      <w:r>
        <w:rPr>
          <w:szCs w:val="32"/>
        </w:rPr>
        <w:t xml:space="preserve">, </w:t>
      </w:r>
      <w:r w:rsidRPr="00894396">
        <w:rPr>
          <w:szCs w:val="32"/>
        </w:rPr>
        <w:t>cela n</w:t>
      </w:r>
      <w:r>
        <w:rPr>
          <w:szCs w:val="32"/>
        </w:rPr>
        <w:t>’</w:t>
      </w:r>
      <w:r w:rsidRPr="00894396">
        <w:rPr>
          <w:szCs w:val="32"/>
        </w:rPr>
        <w:t>a plus d</w:t>
      </w:r>
      <w:r>
        <w:rPr>
          <w:szCs w:val="32"/>
        </w:rPr>
        <w:t>’</w:t>
      </w:r>
      <w:r w:rsidRPr="00894396">
        <w:rPr>
          <w:szCs w:val="32"/>
        </w:rPr>
        <w:t>importance</w:t>
      </w:r>
      <w:r>
        <w:rPr>
          <w:szCs w:val="32"/>
        </w:rPr>
        <w:t xml:space="preserve">. </w:t>
      </w:r>
      <w:r w:rsidRPr="00894396">
        <w:rPr>
          <w:szCs w:val="32"/>
        </w:rPr>
        <w:t>Personne ne va savoir que faire d</w:t>
      </w:r>
      <w:r>
        <w:rPr>
          <w:szCs w:val="32"/>
        </w:rPr>
        <w:t>’</w:t>
      </w:r>
      <w:r w:rsidRPr="00894396">
        <w:rPr>
          <w:szCs w:val="32"/>
        </w:rPr>
        <w:t>elle</w:t>
      </w:r>
      <w:r>
        <w:rPr>
          <w:szCs w:val="32"/>
        </w:rPr>
        <w:t xml:space="preserve">. </w:t>
      </w:r>
      <w:r w:rsidRPr="00894396">
        <w:rPr>
          <w:szCs w:val="32"/>
        </w:rPr>
        <w:t>Mais le Gouvernement la réclame</w:t>
      </w:r>
      <w:r>
        <w:rPr>
          <w:szCs w:val="32"/>
        </w:rPr>
        <w:t>. »</w:t>
      </w:r>
      <w:r w:rsidRPr="00894396">
        <w:rPr>
          <w:szCs w:val="32"/>
        </w:rPr>
        <w:t xml:space="preserve"> Il haussa les épaules</w:t>
      </w:r>
      <w:r>
        <w:rPr>
          <w:szCs w:val="32"/>
        </w:rPr>
        <w:t>. « </w:t>
      </w:r>
      <w:r w:rsidRPr="00894396">
        <w:rPr>
          <w:szCs w:val="32"/>
        </w:rPr>
        <w:t>Je suppose que Ruiz a enfoui de gros amas de ses rapines dans des endroits connus d</w:t>
      </w:r>
      <w:r>
        <w:rPr>
          <w:szCs w:val="32"/>
        </w:rPr>
        <w:t>’</w:t>
      </w:r>
      <w:r w:rsidRPr="00894396">
        <w:rPr>
          <w:szCs w:val="32"/>
        </w:rPr>
        <w:t>elle seule</w:t>
      </w:r>
      <w:r>
        <w:rPr>
          <w:szCs w:val="32"/>
        </w:rPr>
        <w:t>. »</w:t>
      </w:r>
    </w:p>
    <w:p w14:paraId="59B99744" w14:textId="77777777" w:rsidR="008D6F52" w:rsidRDefault="00000000" w:rsidP="008D6F52">
      <w:pPr>
        <w:rPr>
          <w:szCs w:val="32"/>
        </w:rPr>
      </w:pPr>
      <w:r w:rsidRPr="00894396">
        <w:rPr>
          <w:szCs w:val="32"/>
        </w:rPr>
        <w:t>À l</w:t>
      </w:r>
      <w:r w:rsidR="008D6F52">
        <w:rPr>
          <w:szCs w:val="32"/>
        </w:rPr>
        <w:t>’</w:t>
      </w:r>
      <w:r w:rsidRPr="00894396">
        <w:rPr>
          <w:szCs w:val="32"/>
        </w:rPr>
        <w:t>aube</w:t>
      </w:r>
      <w:r w:rsidR="008D6F52">
        <w:rPr>
          <w:szCs w:val="32"/>
        </w:rPr>
        <w:t xml:space="preserve">, </w:t>
      </w:r>
      <w:r w:rsidRPr="00894396">
        <w:rPr>
          <w:szCs w:val="32"/>
        </w:rPr>
        <w:t>je vis la jeune femme gravir la crête entre deux soldats avec son enfant dans les bras</w:t>
      </w:r>
      <w:r w:rsidR="008D6F52">
        <w:rPr>
          <w:szCs w:val="32"/>
        </w:rPr>
        <w:t>.</w:t>
      </w:r>
    </w:p>
    <w:p w14:paraId="7ECFCFEC" w14:textId="77777777" w:rsidR="008D6F52" w:rsidRDefault="00000000" w:rsidP="008D6F52">
      <w:pPr>
        <w:rPr>
          <w:szCs w:val="32"/>
        </w:rPr>
      </w:pPr>
      <w:r w:rsidRPr="00894396">
        <w:rPr>
          <w:szCs w:val="32"/>
        </w:rPr>
        <w:t>Je m</w:t>
      </w:r>
      <w:r w:rsidR="008D6F52">
        <w:rPr>
          <w:szCs w:val="32"/>
        </w:rPr>
        <w:t>’</w:t>
      </w:r>
      <w:r w:rsidRPr="00894396">
        <w:rPr>
          <w:szCs w:val="32"/>
        </w:rPr>
        <w:t>avançai à sa rencontre</w:t>
      </w:r>
      <w:r w:rsidR="008D6F52">
        <w:rPr>
          <w:szCs w:val="32"/>
        </w:rPr>
        <w:t>.</w:t>
      </w:r>
    </w:p>
    <w:p w14:paraId="1764DABF" w14:textId="77777777" w:rsidR="008D6F52" w:rsidRDefault="008D6F52" w:rsidP="008D6F52">
      <w:pPr>
        <w:rPr>
          <w:szCs w:val="32"/>
        </w:rPr>
      </w:pPr>
      <w:r>
        <w:lastRenderedPageBreak/>
        <w:t>— </w:t>
      </w:r>
      <w:r>
        <w:rPr>
          <w:szCs w:val="32"/>
        </w:rPr>
        <w:t>« </w:t>
      </w:r>
      <w:r w:rsidRPr="00894396">
        <w:rPr>
          <w:szCs w:val="32"/>
        </w:rPr>
        <w:t>Est-il encore vivant</w:t>
      </w:r>
      <w:r>
        <w:rPr>
          <w:szCs w:val="32"/>
        </w:rPr>
        <w:t> ? »</w:t>
      </w:r>
      <w:r w:rsidRPr="00894396">
        <w:rPr>
          <w:szCs w:val="32"/>
        </w:rPr>
        <w:t xml:space="preserve"> me demanda-t-elle</w:t>
      </w:r>
      <w:r>
        <w:rPr>
          <w:szCs w:val="32"/>
        </w:rPr>
        <w:t xml:space="preserve">, </w:t>
      </w:r>
      <w:r w:rsidRPr="00894396">
        <w:rPr>
          <w:szCs w:val="32"/>
        </w:rPr>
        <w:t>en tournant vers moi ce pâle et impassible visage que Ruiz contemplait avec une telle adoration</w:t>
      </w:r>
      <w:r>
        <w:rPr>
          <w:szCs w:val="32"/>
        </w:rPr>
        <w:t>.</w:t>
      </w:r>
    </w:p>
    <w:p w14:paraId="185D9758" w14:textId="77777777" w:rsidR="008D6F52" w:rsidRDefault="00000000" w:rsidP="008D6F52">
      <w:pPr>
        <w:rPr>
          <w:szCs w:val="32"/>
        </w:rPr>
      </w:pPr>
      <w:r w:rsidRPr="00894396">
        <w:rPr>
          <w:szCs w:val="32"/>
        </w:rPr>
        <w:t>J</w:t>
      </w:r>
      <w:r w:rsidR="008D6F52">
        <w:rPr>
          <w:szCs w:val="32"/>
        </w:rPr>
        <w:t>’</w:t>
      </w:r>
      <w:r w:rsidRPr="00894396">
        <w:rPr>
          <w:szCs w:val="32"/>
        </w:rPr>
        <w:t>inclinai la tête et la conduisis</w:t>
      </w:r>
      <w:r w:rsidR="008D6F52">
        <w:rPr>
          <w:szCs w:val="32"/>
        </w:rPr>
        <w:t xml:space="preserve">, </w:t>
      </w:r>
      <w:r w:rsidRPr="00894396">
        <w:rPr>
          <w:szCs w:val="32"/>
        </w:rPr>
        <w:t>sans un mot derrière un massif</w:t>
      </w:r>
      <w:r w:rsidR="008D6F52">
        <w:rPr>
          <w:szCs w:val="32"/>
        </w:rPr>
        <w:t xml:space="preserve">. </w:t>
      </w:r>
      <w:r w:rsidRPr="00894396">
        <w:rPr>
          <w:szCs w:val="32"/>
        </w:rPr>
        <w:t>Gaspar avait les yeux ouverts</w:t>
      </w:r>
      <w:r w:rsidR="008D6F52">
        <w:rPr>
          <w:szCs w:val="32"/>
        </w:rPr>
        <w:t xml:space="preserve"> ; </w:t>
      </w:r>
      <w:r w:rsidRPr="00894396">
        <w:rPr>
          <w:szCs w:val="32"/>
        </w:rPr>
        <w:t xml:space="preserve">il respirait avec difficulté et dut </w:t>
      </w:r>
      <w:proofErr w:type="gramStart"/>
      <w:r w:rsidRPr="00894396">
        <w:rPr>
          <w:szCs w:val="32"/>
        </w:rPr>
        <w:t>faire</w:t>
      </w:r>
      <w:proofErr w:type="gramEnd"/>
      <w:r w:rsidRPr="00894396">
        <w:rPr>
          <w:szCs w:val="32"/>
        </w:rPr>
        <w:t xml:space="preserve"> un gros effort pour prononcer ce nom</w:t>
      </w:r>
      <w:r w:rsidR="008D6F52">
        <w:rPr>
          <w:szCs w:val="32"/>
        </w:rPr>
        <w:t> :</w:t>
      </w:r>
    </w:p>
    <w:p w14:paraId="44BDCF9B" w14:textId="13289EB7" w:rsidR="008D6F52" w:rsidRDefault="008D6F52" w:rsidP="008D6F52">
      <w:r>
        <w:t>— </w:t>
      </w:r>
      <w:r>
        <w:rPr>
          <w:szCs w:val="32"/>
        </w:rPr>
        <w:t>« </w:t>
      </w:r>
      <w:proofErr w:type="spellStart"/>
      <w:r w:rsidRPr="00894396">
        <w:rPr>
          <w:szCs w:val="32"/>
        </w:rPr>
        <w:t>Erminia</w:t>
      </w:r>
      <w:proofErr w:type="spellEnd"/>
      <w:r>
        <w:rPr>
          <w:szCs w:val="32"/>
        </w:rPr>
        <w:t> ! »</w:t>
      </w:r>
    </w:p>
    <w:p w14:paraId="2DC391DF" w14:textId="77777777" w:rsidR="008D6F52" w:rsidRDefault="00000000" w:rsidP="008D6F52">
      <w:pPr>
        <w:rPr>
          <w:szCs w:val="32"/>
        </w:rPr>
      </w:pPr>
      <w:r w:rsidRPr="00894396">
        <w:rPr>
          <w:szCs w:val="32"/>
        </w:rPr>
        <w:t>Elle s</w:t>
      </w:r>
      <w:r w:rsidR="008D6F52">
        <w:rPr>
          <w:szCs w:val="32"/>
        </w:rPr>
        <w:t>’</w:t>
      </w:r>
      <w:r w:rsidRPr="00894396">
        <w:rPr>
          <w:szCs w:val="32"/>
        </w:rPr>
        <w:t>agenouilla près de sa tête</w:t>
      </w:r>
      <w:r w:rsidR="008D6F52">
        <w:rPr>
          <w:szCs w:val="32"/>
        </w:rPr>
        <w:t xml:space="preserve">. </w:t>
      </w:r>
      <w:r w:rsidRPr="00894396">
        <w:rPr>
          <w:szCs w:val="32"/>
        </w:rPr>
        <w:t>Sans s</w:t>
      </w:r>
      <w:r w:rsidR="008D6F52">
        <w:rPr>
          <w:szCs w:val="32"/>
        </w:rPr>
        <w:t>’</w:t>
      </w:r>
      <w:r w:rsidRPr="00894396">
        <w:rPr>
          <w:szCs w:val="32"/>
        </w:rPr>
        <w:t>occuper du mourant et ouvrant de grands yeux autour d</w:t>
      </w:r>
      <w:r w:rsidR="008D6F52">
        <w:rPr>
          <w:szCs w:val="32"/>
        </w:rPr>
        <w:t>’</w:t>
      </w:r>
      <w:r w:rsidRPr="00894396">
        <w:rPr>
          <w:szCs w:val="32"/>
        </w:rPr>
        <w:t>elle</w:t>
      </w:r>
      <w:r w:rsidR="008D6F52">
        <w:rPr>
          <w:szCs w:val="32"/>
        </w:rPr>
        <w:t xml:space="preserve">, </w:t>
      </w:r>
      <w:r w:rsidRPr="00894396">
        <w:rPr>
          <w:szCs w:val="32"/>
        </w:rPr>
        <w:t>la fillette se mit soudain à gazouiller d</w:t>
      </w:r>
      <w:r w:rsidR="008D6F52">
        <w:rPr>
          <w:szCs w:val="32"/>
        </w:rPr>
        <w:t>’</w:t>
      </w:r>
      <w:r w:rsidRPr="00894396">
        <w:rPr>
          <w:szCs w:val="32"/>
        </w:rPr>
        <w:t>une voix joyeuse et aiguë</w:t>
      </w:r>
      <w:r w:rsidR="008D6F52">
        <w:rPr>
          <w:szCs w:val="32"/>
        </w:rPr>
        <w:t xml:space="preserve">. </w:t>
      </w:r>
      <w:r w:rsidRPr="00894396">
        <w:rPr>
          <w:szCs w:val="32"/>
        </w:rPr>
        <w:t>Elle désignait de son petit doigt le reflet rosé du soleil levant</w:t>
      </w:r>
      <w:r w:rsidR="008D6F52">
        <w:rPr>
          <w:szCs w:val="32"/>
        </w:rPr>
        <w:t xml:space="preserve">, </w:t>
      </w:r>
      <w:r w:rsidRPr="00894396">
        <w:rPr>
          <w:szCs w:val="32"/>
        </w:rPr>
        <w:t>derrière les silhouettes sombres des pics</w:t>
      </w:r>
      <w:r w:rsidR="008D6F52">
        <w:rPr>
          <w:szCs w:val="32"/>
        </w:rPr>
        <w:t xml:space="preserve">. </w:t>
      </w:r>
      <w:r w:rsidRPr="00894396">
        <w:rPr>
          <w:szCs w:val="32"/>
        </w:rPr>
        <w:t>Et tandis que sonnait cette voix enfantine</w:t>
      </w:r>
      <w:r w:rsidR="008D6F52">
        <w:rPr>
          <w:szCs w:val="32"/>
        </w:rPr>
        <w:t xml:space="preserve">, </w:t>
      </w:r>
      <w:r w:rsidRPr="00894396">
        <w:rPr>
          <w:szCs w:val="32"/>
        </w:rPr>
        <w:t>incompréhensible et douce à l</w:t>
      </w:r>
      <w:r w:rsidR="008D6F52">
        <w:rPr>
          <w:szCs w:val="32"/>
        </w:rPr>
        <w:t>’</w:t>
      </w:r>
      <w:r w:rsidRPr="00894396">
        <w:rPr>
          <w:szCs w:val="32"/>
        </w:rPr>
        <w:t>oreille</w:t>
      </w:r>
      <w:r w:rsidR="008D6F52">
        <w:rPr>
          <w:szCs w:val="32"/>
        </w:rPr>
        <w:t xml:space="preserve">, </w:t>
      </w:r>
      <w:r w:rsidRPr="00894396">
        <w:rPr>
          <w:szCs w:val="32"/>
        </w:rPr>
        <w:t>les deux autres</w:t>
      </w:r>
      <w:r w:rsidR="008D6F52">
        <w:rPr>
          <w:szCs w:val="32"/>
        </w:rPr>
        <w:t xml:space="preserve">, </w:t>
      </w:r>
      <w:r w:rsidRPr="00894396">
        <w:rPr>
          <w:szCs w:val="32"/>
        </w:rPr>
        <w:t>le mourant et la femme à genoux</w:t>
      </w:r>
      <w:r w:rsidR="008D6F52">
        <w:rPr>
          <w:szCs w:val="32"/>
        </w:rPr>
        <w:t xml:space="preserve">, </w:t>
      </w:r>
      <w:r w:rsidRPr="00894396">
        <w:rPr>
          <w:szCs w:val="32"/>
        </w:rPr>
        <w:t>silencieux</w:t>
      </w:r>
      <w:r w:rsidR="008D6F52">
        <w:rPr>
          <w:szCs w:val="32"/>
        </w:rPr>
        <w:t xml:space="preserve">, </w:t>
      </w:r>
      <w:r w:rsidRPr="00894396">
        <w:rPr>
          <w:szCs w:val="32"/>
        </w:rPr>
        <w:t>se regardaient dans les yeux et écoutaient le son frêle</w:t>
      </w:r>
      <w:r w:rsidR="008D6F52">
        <w:rPr>
          <w:szCs w:val="32"/>
        </w:rPr>
        <w:t xml:space="preserve">. </w:t>
      </w:r>
      <w:r w:rsidRPr="00894396">
        <w:rPr>
          <w:szCs w:val="32"/>
        </w:rPr>
        <w:t>Tout à coup</w:t>
      </w:r>
      <w:r w:rsidR="008D6F52">
        <w:rPr>
          <w:szCs w:val="32"/>
        </w:rPr>
        <w:t xml:space="preserve">, </w:t>
      </w:r>
      <w:r w:rsidRPr="00894396">
        <w:rPr>
          <w:szCs w:val="32"/>
        </w:rPr>
        <w:t>la voix se tut</w:t>
      </w:r>
      <w:r w:rsidR="008D6F52">
        <w:rPr>
          <w:szCs w:val="32"/>
        </w:rPr>
        <w:t xml:space="preserve">. </w:t>
      </w:r>
      <w:r w:rsidRPr="00894396">
        <w:rPr>
          <w:szCs w:val="32"/>
        </w:rPr>
        <w:t>La fillette appuya sa tête contre la poitrine de sa mère et resta immobile</w:t>
      </w:r>
      <w:r w:rsidR="008D6F52">
        <w:rPr>
          <w:szCs w:val="32"/>
        </w:rPr>
        <w:t>.</w:t>
      </w:r>
    </w:p>
    <w:p w14:paraId="28083564" w14:textId="5983BBAC" w:rsidR="008D6F52" w:rsidRDefault="008D6F52" w:rsidP="008D6F52">
      <w:r>
        <w:t>— </w:t>
      </w:r>
      <w:r>
        <w:rPr>
          <w:szCs w:val="32"/>
        </w:rPr>
        <w:t>« </w:t>
      </w:r>
      <w:r w:rsidRPr="00894396">
        <w:rPr>
          <w:szCs w:val="32"/>
        </w:rPr>
        <w:t>C</w:t>
      </w:r>
      <w:r>
        <w:rPr>
          <w:szCs w:val="32"/>
        </w:rPr>
        <w:t>’</w:t>
      </w:r>
      <w:r w:rsidRPr="00894396">
        <w:rPr>
          <w:szCs w:val="32"/>
        </w:rPr>
        <w:t>était pour vous</w:t>
      </w:r>
      <w:r>
        <w:rPr>
          <w:szCs w:val="32"/>
        </w:rPr>
        <w:t xml:space="preserve">, </w:t>
      </w:r>
      <w:r w:rsidRPr="00894396">
        <w:rPr>
          <w:szCs w:val="32"/>
        </w:rPr>
        <w:t>commença Ruiz</w:t>
      </w:r>
      <w:r>
        <w:rPr>
          <w:szCs w:val="32"/>
        </w:rPr>
        <w:t xml:space="preserve">. </w:t>
      </w:r>
      <w:r w:rsidRPr="00894396">
        <w:rPr>
          <w:szCs w:val="32"/>
        </w:rPr>
        <w:t>Pardonnez-moi</w:t>
      </w:r>
      <w:r>
        <w:rPr>
          <w:szCs w:val="32"/>
        </w:rPr>
        <w:t> ! »</w:t>
      </w:r>
      <w:r w:rsidRPr="00894396">
        <w:rPr>
          <w:szCs w:val="32"/>
        </w:rPr>
        <w:t xml:space="preserve"> La voix lui manqua</w:t>
      </w:r>
      <w:r>
        <w:rPr>
          <w:szCs w:val="32"/>
        </w:rPr>
        <w:t xml:space="preserve">. </w:t>
      </w:r>
      <w:r w:rsidRPr="00894396">
        <w:rPr>
          <w:szCs w:val="32"/>
        </w:rPr>
        <w:t>Et bientôt</w:t>
      </w:r>
      <w:r>
        <w:rPr>
          <w:szCs w:val="32"/>
        </w:rPr>
        <w:t xml:space="preserve">, </w:t>
      </w:r>
      <w:r w:rsidRPr="00894396">
        <w:rPr>
          <w:szCs w:val="32"/>
        </w:rPr>
        <w:t>dans un murmure</w:t>
      </w:r>
      <w:r>
        <w:rPr>
          <w:szCs w:val="32"/>
        </w:rPr>
        <w:t xml:space="preserve">, </w:t>
      </w:r>
      <w:r w:rsidRPr="00894396">
        <w:rPr>
          <w:szCs w:val="32"/>
        </w:rPr>
        <w:t>je distinguai ces mots douloureux</w:t>
      </w:r>
      <w:r>
        <w:rPr>
          <w:szCs w:val="32"/>
        </w:rPr>
        <w:t> :… « </w:t>
      </w:r>
      <w:r w:rsidRPr="00894396">
        <w:rPr>
          <w:szCs w:val="32"/>
        </w:rPr>
        <w:t>pas assez fort</w:t>
      </w:r>
      <w:r>
        <w:rPr>
          <w:szCs w:val="32"/>
        </w:rPr>
        <w:t> ! »</w:t>
      </w:r>
    </w:p>
    <w:p w14:paraId="58776C53" w14:textId="77777777" w:rsidR="008D6F52" w:rsidRDefault="00000000" w:rsidP="008D6F52">
      <w:pPr>
        <w:rPr>
          <w:szCs w:val="32"/>
        </w:rPr>
      </w:pPr>
      <w:r w:rsidRPr="00894396">
        <w:rPr>
          <w:szCs w:val="32"/>
        </w:rPr>
        <w:t>Elle le regardait avec une intensité prodigieuse</w:t>
      </w:r>
      <w:r w:rsidR="008D6F52">
        <w:rPr>
          <w:szCs w:val="32"/>
        </w:rPr>
        <w:t xml:space="preserve">. </w:t>
      </w:r>
      <w:r w:rsidRPr="00894396">
        <w:rPr>
          <w:szCs w:val="32"/>
        </w:rPr>
        <w:t>Il s</w:t>
      </w:r>
      <w:r w:rsidR="008D6F52">
        <w:rPr>
          <w:szCs w:val="32"/>
        </w:rPr>
        <w:t>’</w:t>
      </w:r>
      <w:r w:rsidRPr="00894396">
        <w:rPr>
          <w:szCs w:val="32"/>
        </w:rPr>
        <w:t>efforça de sourire et d</w:t>
      </w:r>
      <w:r w:rsidR="008D6F52">
        <w:rPr>
          <w:szCs w:val="32"/>
        </w:rPr>
        <w:t>’</w:t>
      </w:r>
      <w:r w:rsidRPr="00894396">
        <w:rPr>
          <w:szCs w:val="32"/>
        </w:rPr>
        <w:t>un ton humble</w:t>
      </w:r>
      <w:r w:rsidR="008D6F52">
        <w:rPr>
          <w:szCs w:val="32"/>
        </w:rPr>
        <w:t> :</w:t>
      </w:r>
    </w:p>
    <w:p w14:paraId="68E35101" w14:textId="77777777" w:rsidR="008D6F52" w:rsidRDefault="008D6F52" w:rsidP="008D6F52">
      <w:pPr>
        <w:rPr>
          <w:szCs w:val="32"/>
        </w:rPr>
      </w:pPr>
      <w:r>
        <w:t>— </w:t>
      </w:r>
      <w:r>
        <w:rPr>
          <w:szCs w:val="32"/>
        </w:rPr>
        <w:t>« </w:t>
      </w:r>
      <w:r w:rsidRPr="00894396">
        <w:rPr>
          <w:szCs w:val="32"/>
        </w:rPr>
        <w:t>Pardonnez-moi</w:t>
      </w:r>
      <w:r>
        <w:rPr>
          <w:szCs w:val="32"/>
        </w:rPr>
        <w:t xml:space="preserve">, </w:t>
      </w:r>
      <w:r w:rsidRPr="00894396">
        <w:rPr>
          <w:szCs w:val="32"/>
        </w:rPr>
        <w:t>répéta-t-il</w:t>
      </w:r>
      <w:r>
        <w:rPr>
          <w:szCs w:val="32"/>
        </w:rPr>
        <w:t xml:space="preserve">. </w:t>
      </w:r>
      <w:r w:rsidRPr="00894396">
        <w:rPr>
          <w:szCs w:val="32"/>
        </w:rPr>
        <w:t>En vous quittant</w:t>
      </w:r>
      <w:r>
        <w:rPr>
          <w:szCs w:val="32"/>
        </w:rPr>
        <w:t>… »</w:t>
      </w:r>
      <w:r w:rsidRPr="00894396">
        <w:rPr>
          <w:szCs w:val="32"/>
        </w:rPr>
        <w:t xml:space="preserve"> Elle se pencha</w:t>
      </w:r>
      <w:r>
        <w:rPr>
          <w:szCs w:val="32"/>
        </w:rPr>
        <w:t xml:space="preserve">, </w:t>
      </w:r>
      <w:r w:rsidRPr="00894396">
        <w:rPr>
          <w:szCs w:val="32"/>
        </w:rPr>
        <w:t>les yeux secs</w:t>
      </w:r>
      <w:r>
        <w:rPr>
          <w:szCs w:val="32"/>
        </w:rPr>
        <w:t xml:space="preserve">, </w:t>
      </w:r>
      <w:r w:rsidRPr="00894396">
        <w:rPr>
          <w:szCs w:val="32"/>
        </w:rPr>
        <w:t>et d</w:t>
      </w:r>
      <w:r>
        <w:rPr>
          <w:szCs w:val="32"/>
        </w:rPr>
        <w:t>’</w:t>
      </w:r>
      <w:r w:rsidRPr="00894396">
        <w:rPr>
          <w:szCs w:val="32"/>
        </w:rPr>
        <w:t>une voix ferme</w:t>
      </w:r>
      <w:r>
        <w:rPr>
          <w:szCs w:val="32"/>
        </w:rPr>
        <w:t> :</w:t>
      </w:r>
    </w:p>
    <w:p w14:paraId="7B42DC78" w14:textId="77777777" w:rsidR="008D6F52" w:rsidRDefault="008D6F52" w:rsidP="008D6F52">
      <w:pPr>
        <w:rPr>
          <w:szCs w:val="32"/>
        </w:rPr>
      </w:pPr>
      <w:r>
        <w:t>— </w:t>
      </w:r>
      <w:r>
        <w:rPr>
          <w:szCs w:val="32"/>
        </w:rPr>
        <w:t>« </w:t>
      </w:r>
      <w:r w:rsidRPr="00894396">
        <w:rPr>
          <w:szCs w:val="32"/>
        </w:rPr>
        <w:t>Sur cette terre</w:t>
      </w:r>
      <w:r>
        <w:rPr>
          <w:szCs w:val="32"/>
        </w:rPr>
        <w:t xml:space="preserve">, </w:t>
      </w:r>
      <w:r w:rsidRPr="00894396">
        <w:rPr>
          <w:szCs w:val="32"/>
        </w:rPr>
        <w:t>je n</w:t>
      </w:r>
      <w:r>
        <w:rPr>
          <w:szCs w:val="32"/>
        </w:rPr>
        <w:t>’</w:t>
      </w:r>
      <w:r w:rsidRPr="00894396">
        <w:rPr>
          <w:szCs w:val="32"/>
        </w:rPr>
        <w:t>ai rien aimé que toi</w:t>
      </w:r>
      <w:r>
        <w:rPr>
          <w:szCs w:val="32"/>
        </w:rPr>
        <w:t xml:space="preserve">, </w:t>
      </w:r>
      <w:r w:rsidRPr="00894396">
        <w:rPr>
          <w:szCs w:val="32"/>
        </w:rPr>
        <w:t>Gaspar</w:t>
      </w:r>
      <w:r>
        <w:rPr>
          <w:szCs w:val="32"/>
        </w:rPr>
        <w:t xml:space="preserve"> », </w:t>
      </w:r>
      <w:r w:rsidRPr="00894396">
        <w:rPr>
          <w:szCs w:val="32"/>
        </w:rPr>
        <w:t>dit-elle</w:t>
      </w:r>
      <w:r>
        <w:rPr>
          <w:szCs w:val="32"/>
        </w:rPr>
        <w:t>.</w:t>
      </w:r>
    </w:p>
    <w:p w14:paraId="2D5E4EEC" w14:textId="73A77BBC" w:rsidR="008D6F52" w:rsidRDefault="00000000" w:rsidP="008D6F52">
      <w:r w:rsidRPr="00894396">
        <w:rPr>
          <w:szCs w:val="32"/>
        </w:rPr>
        <w:t>Il fit un mouvement de la tête et un peu de vie reparut dans ses yeux</w:t>
      </w:r>
      <w:r w:rsidR="008D6F52">
        <w:rPr>
          <w:szCs w:val="32"/>
        </w:rPr>
        <w:t>. – « </w:t>
      </w:r>
      <w:r w:rsidRPr="00894396">
        <w:rPr>
          <w:szCs w:val="32"/>
        </w:rPr>
        <w:t>Enfin</w:t>
      </w:r>
      <w:r w:rsidR="008D6F52">
        <w:rPr>
          <w:szCs w:val="32"/>
        </w:rPr>
        <w:t> ! »</w:t>
      </w:r>
      <w:r w:rsidRPr="00894396">
        <w:rPr>
          <w:szCs w:val="32"/>
        </w:rPr>
        <w:t xml:space="preserve"> soupira-t-il</w:t>
      </w:r>
      <w:r w:rsidR="008D6F52">
        <w:rPr>
          <w:szCs w:val="32"/>
        </w:rPr>
        <w:t xml:space="preserve">. </w:t>
      </w:r>
      <w:r w:rsidRPr="00894396">
        <w:rPr>
          <w:szCs w:val="32"/>
        </w:rPr>
        <w:t>Puis avec angoisse</w:t>
      </w:r>
      <w:r w:rsidR="008D6F52">
        <w:rPr>
          <w:szCs w:val="32"/>
        </w:rPr>
        <w:t xml:space="preserve"> : </w:t>
      </w:r>
      <w:r w:rsidR="008D6F52">
        <w:rPr>
          <w:i/>
          <w:iCs/>
          <w:szCs w:val="32"/>
        </w:rPr>
        <w:t>« </w:t>
      </w:r>
      <w:r w:rsidRPr="00894396">
        <w:rPr>
          <w:szCs w:val="32"/>
        </w:rPr>
        <w:t>Mais est-ce vrai</w:t>
      </w:r>
      <w:r w:rsidR="008D6F52">
        <w:rPr>
          <w:szCs w:val="32"/>
        </w:rPr>
        <w:t xml:space="preserve">… </w:t>
      </w:r>
      <w:r w:rsidRPr="00894396">
        <w:rPr>
          <w:szCs w:val="32"/>
        </w:rPr>
        <w:t>Est-ce bien vrai</w:t>
      </w:r>
      <w:r w:rsidR="008D6F52">
        <w:rPr>
          <w:szCs w:val="32"/>
        </w:rPr>
        <w:t> ? »</w:t>
      </w:r>
    </w:p>
    <w:p w14:paraId="5773C507" w14:textId="77777777" w:rsidR="008D6F52" w:rsidRDefault="008D6F52" w:rsidP="008D6F52">
      <w:pPr>
        <w:rPr>
          <w:szCs w:val="32"/>
        </w:rPr>
      </w:pPr>
      <w:r>
        <w:lastRenderedPageBreak/>
        <w:t>— </w:t>
      </w:r>
      <w:r>
        <w:rPr>
          <w:szCs w:val="32"/>
        </w:rPr>
        <w:t>« </w:t>
      </w:r>
      <w:r w:rsidRPr="00894396">
        <w:rPr>
          <w:szCs w:val="32"/>
        </w:rPr>
        <w:t>Aussi vrai qu</w:t>
      </w:r>
      <w:r>
        <w:rPr>
          <w:szCs w:val="32"/>
        </w:rPr>
        <w:t>’</w:t>
      </w:r>
      <w:r w:rsidRPr="00894396">
        <w:rPr>
          <w:szCs w:val="32"/>
        </w:rPr>
        <w:t>il n</w:t>
      </w:r>
      <w:r>
        <w:rPr>
          <w:szCs w:val="32"/>
        </w:rPr>
        <w:t>’</w:t>
      </w:r>
      <w:r w:rsidRPr="00894396">
        <w:rPr>
          <w:szCs w:val="32"/>
        </w:rPr>
        <w:t>y a</w:t>
      </w:r>
      <w:r>
        <w:rPr>
          <w:szCs w:val="32"/>
        </w:rPr>
        <w:t xml:space="preserve">, </w:t>
      </w:r>
      <w:r w:rsidRPr="00894396">
        <w:rPr>
          <w:szCs w:val="32"/>
        </w:rPr>
        <w:t>en ce monde</w:t>
      </w:r>
      <w:r>
        <w:rPr>
          <w:szCs w:val="32"/>
        </w:rPr>
        <w:t xml:space="preserve">, </w:t>
      </w:r>
      <w:r w:rsidRPr="00894396">
        <w:rPr>
          <w:szCs w:val="32"/>
        </w:rPr>
        <w:t>ni pitié ni justice</w:t>
      </w:r>
      <w:r>
        <w:rPr>
          <w:szCs w:val="32"/>
        </w:rPr>
        <w:t> »</w:t>
      </w:r>
      <w:r w:rsidRPr="00894396">
        <w:rPr>
          <w:szCs w:val="32"/>
        </w:rPr>
        <w:t xml:space="preserve"> répondit-elle d</w:t>
      </w:r>
      <w:r>
        <w:rPr>
          <w:szCs w:val="32"/>
        </w:rPr>
        <w:t>’</w:t>
      </w:r>
      <w:r w:rsidRPr="00894396">
        <w:rPr>
          <w:szCs w:val="32"/>
        </w:rPr>
        <w:t>un ton farouche</w:t>
      </w:r>
      <w:r>
        <w:rPr>
          <w:szCs w:val="32"/>
        </w:rPr>
        <w:t xml:space="preserve">. </w:t>
      </w:r>
      <w:r w:rsidRPr="00894396">
        <w:rPr>
          <w:szCs w:val="32"/>
        </w:rPr>
        <w:t>Elle se penchait sur le visage du mourant et s</w:t>
      </w:r>
      <w:r>
        <w:rPr>
          <w:szCs w:val="32"/>
        </w:rPr>
        <w:t>’</w:t>
      </w:r>
      <w:r w:rsidRPr="00894396">
        <w:rPr>
          <w:szCs w:val="32"/>
        </w:rPr>
        <w:t>efforçait de lever la tête qui retombait en arrière</w:t>
      </w:r>
      <w:r>
        <w:rPr>
          <w:szCs w:val="32"/>
        </w:rPr>
        <w:t xml:space="preserve">. </w:t>
      </w:r>
      <w:r w:rsidRPr="00894396">
        <w:rPr>
          <w:szCs w:val="32"/>
        </w:rPr>
        <w:t>Quand elle lui baisa les lèvres</w:t>
      </w:r>
      <w:r>
        <w:rPr>
          <w:szCs w:val="32"/>
        </w:rPr>
        <w:t xml:space="preserve">, </w:t>
      </w:r>
      <w:r w:rsidRPr="00894396">
        <w:rPr>
          <w:szCs w:val="32"/>
        </w:rPr>
        <w:t>il était déjà mort</w:t>
      </w:r>
      <w:r>
        <w:rPr>
          <w:szCs w:val="32"/>
        </w:rPr>
        <w:t xml:space="preserve">. </w:t>
      </w:r>
      <w:r w:rsidRPr="00894396">
        <w:rPr>
          <w:szCs w:val="32"/>
        </w:rPr>
        <w:t>Ses yeux ternis regardaient le ciel où des nuages roses flottaient très haut</w:t>
      </w:r>
      <w:r>
        <w:rPr>
          <w:szCs w:val="32"/>
        </w:rPr>
        <w:t xml:space="preserve">. </w:t>
      </w:r>
      <w:r w:rsidRPr="00894396">
        <w:rPr>
          <w:szCs w:val="32"/>
        </w:rPr>
        <w:t>Je vis les paupières de la fillette s</w:t>
      </w:r>
      <w:r>
        <w:rPr>
          <w:szCs w:val="32"/>
        </w:rPr>
        <w:t>’</w:t>
      </w:r>
      <w:r w:rsidRPr="00894396">
        <w:rPr>
          <w:szCs w:val="32"/>
        </w:rPr>
        <w:t>abaisser et se clore doucement</w:t>
      </w:r>
      <w:r>
        <w:rPr>
          <w:szCs w:val="32"/>
        </w:rPr>
        <w:t xml:space="preserve">. </w:t>
      </w:r>
      <w:r w:rsidRPr="00894396">
        <w:rPr>
          <w:szCs w:val="32"/>
        </w:rPr>
        <w:t>Serrée contre la poitrine de sa mère</w:t>
      </w:r>
      <w:r>
        <w:rPr>
          <w:szCs w:val="32"/>
        </w:rPr>
        <w:t xml:space="preserve">, </w:t>
      </w:r>
      <w:r w:rsidRPr="00894396">
        <w:rPr>
          <w:szCs w:val="32"/>
        </w:rPr>
        <w:t>elle s</w:t>
      </w:r>
      <w:r>
        <w:rPr>
          <w:szCs w:val="32"/>
        </w:rPr>
        <w:t>’</w:t>
      </w:r>
      <w:r w:rsidRPr="00894396">
        <w:rPr>
          <w:szCs w:val="32"/>
        </w:rPr>
        <w:t>était endormie</w:t>
      </w:r>
      <w:r>
        <w:rPr>
          <w:szCs w:val="32"/>
        </w:rPr>
        <w:t>.</w:t>
      </w:r>
    </w:p>
    <w:p w14:paraId="1CAB5BE3" w14:textId="77777777" w:rsidR="008D6F52" w:rsidRDefault="00000000" w:rsidP="008D6F52">
      <w:pPr>
        <w:rPr>
          <w:szCs w:val="32"/>
        </w:rPr>
      </w:pPr>
      <w:r w:rsidRPr="00894396">
        <w:rPr>
          <w:szCs w:val="32"/>
        </w:rPr>
        <w:t>La veuve de Gaspar Ruiz le fort se laissa emmener sans une larme</w:t>
      </w:r>
      <w:r w:rsidR="008D6F52">
        <w:rPr>
          <w:szCs w:val="32"/>
        </w:rPr>
        <w:t>.</w:t>
      </w:r>
    </w:p>
    <w:p w14:paraId="57E1111F" w14:textId="77777777" w:rsidR="008D6F52" w:rsidRDefault="00000000" w:rsidP="008D6F52">
      <w:pPr>
        <w:rPr>
          <w:szCs w:val="32"/>
        </w:rPr>
      </w:pPr>
      <w:r w:rsidRPr="00894396">
        <w:rPr>
          <w:szCs w:val="32"/>
        </w:rPr>
        <w:t>Pour le voyage</w:t>
      </w:r>
      <w:r w:rsidR="008D6F52">
        <w:rPr>
          <w:szCs w:val="32"/>
        </w:rPr>
        <w:t xml:space="preserve">, </w:t>
      </w:r>
      <w:r w:rsidRPr="00894396">
        <w:rPr>
          <w:szCs w:val="32"/>
        </w:rPr>
        <w:t>nous avions disposé à son usage une selle en l</w:t>
      </w:r>
      <w:r w:rsidR="008D6F52">
        <w:rPr>
          <w:szCs w:val="32"/>
        </w:rPr>
        <w:t>’</w:t>
      </w:r>
      <w:r w:rsidRPr="00894396">
        <w:rPr>
          <w:szCs w:val="32"/>
        </w:rPr>
        <w:t>orme de fauteuil</w:t>
      </w:r>
      <w:r w:rsidR="008D6F52">
        <w:rPr>
          <w:szCs w:val="32"/>
        </w:rPr>
        <w:t xml:space="preserve">, </w:t>
      </w:r>
      <w:r w:rsidRPr="00894396">
        <w:rPr>
          <w:szCs w:val="32"/>
        </w:rPr>
        <w:t>avec une planche destinée à supporter ses pieds</w:t>
      </w:r>
      <w:r w:rsidR="008D6F52">
        <w:rPr>
          <w:szCs w:val="32"/>
        </w:rPr>
        <w:t xml:space="preserve">. </w:t>
      </w:r>
      <w:r w:rsidRPr="00894396">
        <w:rPr>
          <w:szCs w:val="32"/>
        </w:rPr>
        <w:t>Le premier jour</w:t>
      </w:r>
      <w:r w:rsidR="008D6F52">
        <w:rPr>
          <w:szCs w:val="32"/>
        </w:rPr>
        <w:t xml:space="preserve">, </w:t>
      </w:r>
      <w:r w:rsidRPr="00894396">
        <w:rPr>
          <w:szCs w:val="32"/>
        </w:rPr>
        <w:t>elle chevaucha sans prononcer une parole et sans détourner un instant les yeux de la petite fille qu</w:t>
      </w:r>
      <w:r w:rsidR="008D6F52">
        <w:rPr>
          <w:szCs w:val="32"/>
        </w:rPr>
        <w:t>’</w:t>
      </w:r>
      <w:r w:rsidRPr="00894396">
        <w:rPr>
          <w:szCs w:val="32"/>
        </w:rPr>
        <w:t>elle tenait sur les genoux</w:t>
      </w:r>
      <w:r w:rsidR="008D6F52">
        <w:rPr>
          <w:szCs w:val="32"/>
        </w:rPr>
        <w:t xml:space="preserve">. </w:t>
      </w:r>
      <w:r w:rsidRPr="00894396">
        <w:rPr>
          <w:szCs w:val="32"/>
        </w:rPr>
        <w:t>À notre première étape</w:t>
      </w:r>
      <w:r w:rsidR="008D6F52">
        <w:rPr>
          <w:szCs w:val="32"/>
        </w:rPr>
        <w:t xml:space="preserve">, </w:t>
      </w:r>
      <w:r w:rsidRPr="00894396">
        <w:rPr>
          <w:szCs w:val="32"/>
        </w:rPr>
        <w:t>je la vis se promener pendant la nuit</w:t>
      </w:r>
      <w:r w:rsidR="008D6F52">
        <w:rPr>
          <w:szCs w:val="32"/>
        </w:rPr>
        <w:t xml:space="preserve">, </w:t>
      </w:r>
      <w:r w:rsidRPr="00894396">
        <w:rPr>
          <w:szCs w:val="32"/>
        </w:rPr>
        <w:t>en berçant l</w:t>
      </w:r>
      <w:r w:rsidR="008D6F52">
        <w:rPr>
          <w:szCs w:val="32"/>
        </w:rPr>
        <w:t>’</w:t>
      </w:r>
      <w:r w:rsidRPr="00894396">
        <w:rPr>
          <w:szCs w:val="32"/>
        </w:rPr>
        <w:t>enfant dans ses bras</w:t>
      </w:r>
      <w:r w:rsidR="008D6F52">
        <w:rPr>
          <w:szCs w:val="32"/>
        </w:rPr>
        <w:t xml:space="preserve">, </w:t>
      </w:r>
      <w:r w:rsidRPr="00894396">
        <w:rPr>
          <w:szCs w:val="32"/>
        </w:rPr>
        <w:t>et en la contemplant à la lueur de la lune</w:t>
      </w:r>
      <w:r w:rsidR="008D6F52">
        <w:rPr>
          <w:szCs w:val="32"/>
        </w:rPr>
        <w:t xml:space="preserve">. </w:t>
      </w:r>
      <w:r w:rsidRPr="00894396">
        <w:rPr>
          <w:szCs w:val="32"/>
        </w:rPr>
        <w:t>Lorsque nous fûmes repartis pour notre seconde journée de marche</w:t>
      </w:r>
      <w:r w:rsidR="008D6F52">
        <w:rPr>
          <w:szCs w:val="32"/>
        </w:rPr>
        <w:t xml:space="preserve">, </w:t>
      </w:r>
      <w:r w:rsidRPr="00894396">
        <w:rPr>
          <w:szCs w:val="32"/>
        </w:rPr>
        <w:t>elle me demanda dans combien de temps nous arriverions au premier village du pays habité</w:t>
      </w:r>
      <w:r w:rsidR="008D6F52">
        <w:rPr>
          <w:szCs w:val="32"/>
        </w:rPr>
        <w:t>.</w:t>
      </w:r>
    </w:p>
    <w:p w14:paraId="639A1B52" w14:textId="77777777" w:rsidR="008D6F52" w:rsidRDefault="00000000" w:rsidP="008D6F52">
      <w:pPr>
        <w:rPr>
          <w:szCs w:val="32"/>
        </w:rPr>
      </w:pPr>
      <w:r w:rsidRPr="00894396">
        <w:rPr>
          <w:szCs w:val="32"/>
        </w:rPr>
        <w:t>Je lui répondis que nous y serions vers midi</w:t>
      </w:r>
      <w:r w:rsidR="008D6F52">
        <w:rPr>
          <w:szCs w:val="32"/>
        </w:rPr>
        <w:t>.</w:t>
      </w:r>
    </w:p>
    <w:p w14:paraId="4EB44D28" w14:textId="77777777" w:rsidR="008D6F52" w:rsidRDefault="008D6F52" w:rsidP="008D6F52">
      <w:pPr>
        <w:rPr>
          <w:szCs w:val="32"/>
        </w:rPr>
      </w:pPr>
      <w:r>
        <w:t>— </w:t>
      </w:r>
      <w:r>
        <w:rPr>
          <w:szCs w:val="32"/>
        </w:rPr>
        <w:t>« </w:t>
      </w:r>
      <w:r w:rsidRPr="00894396">
        <w:rPr>
          <w:szCs w:val="32"/>
        </w:rPr>
        <w:t>Y trouvera-t-on des femmes</w:t>
      </w:r>
      <w:r>
        <w:rPr>
          <w:szCs w:val="32"/>
        </w:rPr>
        <w:t> ? »</w:t>
      </w:r>
      <w:r w:rsidRPr="00894396">
        <w:rPr>
          <w:szCs w:val="32"/>
        </w:rPr>
        <w:t xml:space="preserve"> s</w:t>
      </w:r>
      <w:r>
        <w:rPr>
          <w:szCs w:val="32"/>
        </w:rPr>
        <w:t>’</w:t>
      </w:r>
      <w:r w:rsidRPr="00894396">
        <w:rPr>
          <w:szCs w:val="32"/>
        </w:rPr>
        <w:t>enquit-elle</w:t>
      </w:r>
      <w:r>
        <w:rPr>
          <w:szCs w:val="32"/>
        </w:rPr>
        <w:t>.</w:t>
      </w:r>
    </w:p>
    <w:p w14:paraId="4C68A067" w14:textId="2A16FB52" w:rsidR="008D6F52" w:rsidRDefault="00000000" w:rsidP="008D6F52">
      <w:r w:rsidRPr="00894396">
        <w:rPr>
          <w:szCs w:val="32"/>
        </w:rPr>
        <w:t>Je répondis que c</w:t>
      </w:r>
      <w:r w:rsidR="008D6F52">
        <w:rPr>
          <w:szCs w:val="32"/>
        </w:rPr>
        <w:t>’</w:t>
      </w:r>
      <w:r w:rsidRPr="00894396">
        <w:rPr>
          <w:szCs w:val="32"/>
        </w:rPr>
        <w:t>était un gros village</w:t>
      </w:r>
      <w:r w:rsidR="008D6F52">
        <w:rPr>
          <w:szCs w:val="32"/>
        </w:rPr>
        <w:t>. – « </w:t>
      </w:r>
      <w:r w:rsidRPr="00894396">
        <w:rPr>
          <w:szCs w:val="32"/>
        </w:rPr>
        <w:t>Et vous y verrez</w:t>
      </w:r>
      <w:r w:rsidR="008D6F52">
        <w:rPr>
          <w:szCs w:val="32"/>
        </w:rPr>
        <w:t xml:space="preserve">, </w:t>
      </w:r>
      <w:r w:rsidRPr="00894396">
        <w:rPr>
          <w:i/>
          <w:iCs/>
          <w:szCs w:val="32"/>
        </w:rPr>
        <w:t>Señora</w:t>
      </w:r>
      <w:r w:rsidR="008D6F52">
        <w:rPr>
          <w:i/>
          <w:iCs/>
          <w:szCs w:val="32"/>
        </w:rPr>
        <w:t xml:space="preserve">, </w:t>
      </w:r>
      <w:r w:rsidRPr="00894396">
        <w:rPr>
          <w:szCs w:val="32"/>
        </w:rPr>
        <w:t>ajoutai-je</w:t>
      </w:r>
      <w:r w:rsidR="008D6F52">
        <w:rPr>
          <w:szCs w:val="32"/>
        </w:rPr>
        <w:t xml:space="preserve">, </w:t>
      </w:r>
      <w:r w:rsidRPr="00894396">
        <w:rPr>
          <w:szCs w:val="32"/>
        </w:rPr>
        <w:t xml:space="preserve">des hommes et des femmes aux cœurs réjouis </w:t>
      </w:r>
      <w:proofErr w:type="spellStart"/>
      <w:r w:rsidRPr="00894396">
        <w:rPr>
          <w:szCs w:val="32"/>
        </w:rPr>
        <w:t>par là</w:t>
      </w:r>
      <w:proofErr w:type="spellEnd"/>
      <w:r w:rsidRPr="00894396">
        <w:rPr>
          <w:szCs w:val="32"/>
        </w:rPr>
        <w:t xml:space="preserve"> nouvelle que les tourments de la guerre sont enfin terminés</w:t>
      </w:r>
      <w:r w:rsidR="008D6F52">
        <w:rPr>
          <w:szCs w:val="32"/>
        </w:rPr>
        <w:t>. »</w:t>
      </w:r>
    </w:p>
    <w:p w14:paraId="3996C547" w14:textId="119E7746" w:rsidR="008D6F52" w:rsidRDefault="008D6F52" w:rsidP="008D6F52">
      <w:r>
        <w:t>— </w:t>
      </w:r>
      <w:r>
        <w:rPr>
          <w:szCs w:val="32"/>
        </w:rPr>
        <w:t>« </w:t>
      </w:r>
      <w:r w:rsidRPr="00894396">
        <w:rPr>
          <w:szCs w:val="32"/>
        </w:rPr>
        <w:t>Oui</w:t>
      </w:r>
      <w:r>
        <w:rPr>
          <w:szCs w:val="32"/>
        </w:rPr>
        <w:t xml:space="preserve">, </w:t>
      </w:r>
      <w:r w:rsidRPr="00894396">
        <w:rPr>
          <w:szCs w:val="32"/>
        </w:rPr>
        <w:t>tout est bien fini</w:t>
      </w:r>
      <w:r>
        <w:rPr>
          <w:szCs w:val="32"/>
        </w:rPr>
        <w:t xml:space="preserve">, </w:t>
      </w:r>
      <w:r w:rsidRPr="00894396">
        <w:rPr>
          <w:szCs w:val="32"/>
        </w:rPr>
        <w:t>maintenant</w:t>
      </w:r>
      <w:r>
        <w:rPr>
          <w:szCs w:val="32"/>
        </w:rPr>
        <w:t xml:space="preserve">, </w:t>
      </w:r>
      <w:r w:rsidRPr="00894396">
        <w:rPr>
          <w:szCs w:val="32"/>
        </w:rPr>
        <w:t>acquiesça-t-elle</w:t>
      </w:r>
      <w:r>
        <w:rPr>
          <w:szCs w:val="32"/>
        </w:rPr>
        <w:t xml:space="preserve">. </w:t>
      </w:r>
      <w:r w:rsidRPr="00894396">
        <w:rPr>
          <w:szCs w:val="32"/>
        </w:rPr>
        <w:t>Puis</w:t>
      </w:r>
      <w:r>
        <w:rPr>
          <w:szCs w:val="32"/>
        </w:rPr>
        <w:t xml:space="preserve">, </w:t>
      </w:r>
      <w:r w:rsidRPr="00894396">
        <w:rPr>
          <w:szCs w:val="32"/>
        </w:rPr>
        <w:t>après un silence</w:t>
      </w:r>
      <w:r>
        <w:rPr>
          <w:szCs w:val="32"/>
        </w:rPr>
        <w:t xml:space="preserve"> : </w:t>
      </w:r>
      <w:r w:rsidRPr="00894396">
        <w:rPr>
          <w:i/>
          <w:iCs/>
          <w:szCs w:val="32"/>
        </w:rPr>
        <w:t xml:space="preserve">Señor </w:t>
      </w:r>
      <w:r w:rsidRPr="00894396">
        <w:rPr>
          <w:szCs w:val="32"/>
        </w:rPr>
        <w:t>officier</w:t>
      </w:r>
      <w:r>
        <w:rPr>
          <w:szCs w:val="32"/>
        </w:rPr>
        <w:t xml:space="preserve">, </w:t>
      </w:r>
      <w:r w:rsidRPr="00894396">
        <w:rPr>
          <w:szCs w:val="32"/>
        </w:rPr>
        <w:t>qu</w:t>
      </w:r>
      <w:r>
        <w:rPr>
          <w:szCs w:val="32"/>
        </w:rPr>
        <w:t>’</w:t>
      </w:r>
      <w:r w:rsidRPr="00894396">
        <w:rPr>
          <w:szCs w:val="32"/>
        </w:rPr>
        <w:t>est-ce que votre Gouvernement va faire de moi</w:t>
      </w:r>
      <w:r>
        <w:rPr>
          <w:szCs w:val="32"/>
        </w:rPr>
        <w:t> ? »</w:t>
      </w:r>
    </w:p>
    <w:p w14:paraId="0140288B" w14:textId="01B7614D" w:rsidR="008D6F52" w:rsidRDefault="008D6F52" w:rsidP="008D6F52">
      <w:r>
        <w:lastRenderedPageBreak/>
        <w:t>— </w:t>
      </w:r>
      <w:r>
        <w:rPr>
          <w:szCs w:val="32"/>
        </w:rPr>
        <w:t>« </w:t>
      </w:r>
      <w:r w:rsidRPr="00894396">
        <w:rPr>
          <w:szCs w:val="32"/>
        </w:rPr>
        <w:t>Je l</w:t>
      </w:r>
      <w:r>
        <w:rPr>
          <w:szCs w:val="32"/>
        </w:rPr>
        <w:t>’</w:t>
      </w:r>
      <w:r w:rsidRPr="00894396">
        <w:rPr>
          <w:szCs w:val="32"/>
        </w:rPr>
        <w:t>ignore</w:t>
      </w:r>
      <w:r>
        <w:rPr>
          <w:szCs w:val="32"/>
        </w:rPr>
        <w:t xml:space="preserve">, </w:t>
      </w:r>
      <w:r w:rsidRPr="00894396">
        <w:rPr>
          <w:szCs w:val="32"/>
        </w:rPr>
        <w:t>répondis-je</w:t>
      </w:r>
      <w:r>
        <w:rPr>
          <w:szCs w:val="32"/>
        </w:rPr>
        <w:t xml:space="preserve">. </w:t>
      </w:r>
      <w:r w:rsidRPr="00894396">
        <w:rPr>
          <w:szCs w:val="32"/>
        </w:rPr>
        <w:t>On vous traitera bien</w:t>
      </w:r>
      <w:r>
        <w:rPr>
          <w:szCs w:val="32"/>
        </w:rPr>
        <w:t xml:space="preserve">, </w:t>
      </w:r>
      <w:r w:rsidRPr="00894396">
        <w:rPr>
          <w:szCs w:val="32"/>
        </w:rPr>
        <w:t>sans aucun doute</w:t>
      </w:r>
      <w:r>
        <w:rPr>
          <w:szCs w:val="32"/>
        </w:rPr>
        <w:t xml:space="preserve">. </w:t>
      </w:r>
      <w:r w:rsidRPr="00894396">
        <w:rPr>
          <w:szCs w:val="32"/>
        </w:rPr>
        <w:t>Nous autres</w:t>
      </w:r>
      <w:r>
        <w:rPr>
          <w:szCs w:val="32"/>
        </w:rPr>
        <w:t xml:space="preserve">, </w:t>
      </w:r>
      <w:r w:rsidRPr="00894396">
        <w:rPr>
          <w:szCs w:val="32"/>
        </w:rPr>
        <w:t>républicains</w:t>
      </w:r>
      <w:r>
        <w:rPr>
          <w:szCs w:val="32"/>
        </w:rPr>
        <w:t xml:space="preserve">, </w:t>
      </w:r>
      <w:r w:rsidRPr="00894396">
        <w:rPr>
          <w:szCs w:val="32"/>
        </w:rPr>
        <w:t>ne sommes pas des sauvages et ne tirons pas vengeance des femmes</w:t>
      </w:r>
      <w:r>
        <w:rPr>
          <w:szCs w:val="32"/>
        </w:rPr>
        <w:t>. »</w:t>
      </w:r>
    </w:p>
    <w:p w14:paraId="1B751845" w14:textId="77777777" w:rsidR="008D6F52" w:rsidRDefault="00000000" w:rsidP="008D6F52">
      <w:pPr>
        <w:rPr>
          <w:szCs w:val="32"/>
        </w:rPr>
      </w:pPr>
      <w:r w:rsidRPr="00894396">
        <w:rPr>
          <w:szCs w:val="32"/>
        </w:rPr>
        <w:t>Le mot de républicain m</w:t>
      </w:r>
      <w:r w:rsidR="008D6F52">
        <w:rPr>
          <w:szCs w:val="32"/>
        </w:rPr>
        <w:t>’</w:t>
      </w:r>
      <w:r w:rsidRPr="00894396">
        <w:rPr>
          <w:szCs w:val="32"/>
        </w:rPr>
        <w:t>attira</w:t>
      </w:r>
      <w:r w:rsidR="008D6F52">
        <w:rPr>
          <w:szCs w:val="32"/>
        </w:rPr>
        <w:t xml:space="preserve">, </w:t>
      </w:r>
      <w:r w:rsidRPr="00894396">
        <w:rPr>
          <w:szCs w:val="32"/>
        </w:rPr>
        <w:t>de sa part</w:t>
      </w:r>
      <w:r w:rsidR="008D6F52">
        <w:rPr>
          <w:szCs w:val="32"/>
        </w:rPr>
        <w:t xml:space="preserve">, </w:t>
      </w:r>
      <w:r w:rsidRPr="00894396">
        <w:rPr>
          <w:szCs w:val="32"/>
        </w:rPr>
        <w:t>un regard plein d</w:t>
      </w:r>
      <w:r w:rsidR="008D6F52">
        <w:rPr>
          <w:szCs w:val="32"/>
        </w:rPr>
        <w:t>’</w:t>
      </w:r>
      <w:r w:rsidRPr="00894396">
        <w:rPr>
          <w:szCs w:val="32"/>
        </w:rPr>
        <w:t>une inextinguible haine</w:t>
      </w:r>
      <w:r w:rsidR="008D6F52">
        <w:rPr>
          <w:szCs w:val="32"/>
        </w:rPr>
        <w:t xml:space="preserve">. </w:t>
      </w:r>
      <w:r w:rsidRPr="00894396">
        <w:rPr>
          <w:szCs w:val="32"/>
        </w:rPr>
        <w:t>Mais une heure ou deux après</w:t>
      </w:r>
      <w:r w:rsidR="008D6F52">
        <w:rPr>
          <w:szCs w:val="32"/>
        </w:rPr>
        <w:t xml:space="preserve">, </w:t>
      </w:r>
      <w:r w:rsidRPr="00894396">
        <w:rPr>
          <w:szCs w:val="32"/>
        </w:rPr>
        <w:t>comme nous nous effacions pour laisser les mules à bagages nous précéder sur un sentier étroit qui bordait un précipice</w:t>
      </w:r>
      <w:r w:rsidR="008D6F52">
        <w:rPr>
          <w:szCs w:val="32"/>
        </w:rPr>
        <w:t xml:space="preserve">, </w:t>
      </w:r>
      <w:r w:rsidRPr="00894396">
        <w:rPr>
          <w:szCs w:val="32"/>
        </w:rPr>
        <w:t>elle leva sur moi un visage si blême et si torturé que je ressentis une grande pitié pour elle</w:t>
      </w:r>
      <w:r w:rsidR="008D6F52">
        <w:rPr>
          <w:szCs w:val="32"/>
        </w:rPr>
        <w:t>.</w:t>
      </w:r>
    </w:p>
    <w:p w14:paraId="316D209C" w14:textId="7600E599" w:rsidR="008D6F52" w:rsidRDefault="008D6F52" w:rsidP="008D6F52">
      <w:r>
        <w:t>— </w:t>
      </w:r>
      <w:r>
        <w:rPr>
          <w:szCs w:val="32"/>
        </w:rPr>
        <w:t>« </w:t>
      </w:r>
      <w:r w:rsidRPr="00894396">
        <w:rPr>
          <w:i/>
          <w:iCs/>
          <w:szCs w:val="32"/>
        </w:rPr>
        <w:t xml:space="preserve">Señor </w:t>
      </w:r>
      <w:r w:rsidRPr="00894396">
        <w:rPr>
          <w:szCs w:val="32"/>
        </w:rPr>
        <w:t>officier</w:t>
      </w:r>
      <w:r>
        <w:rPr>
          <w:szCs w:val="32"/>
        </w:rPr>
        <w:t xml:space="preserve">, </w:t>
      </w:r>
      <w:r w:rsidRPr="00894396">
        <w:rPr>
          <w:szCs w:val="32"/>
        </w:rPr>
        <w:t>dit-elle</w:t>
      </w:r>
      <w:r>
        <w:rPr>
          <w:szCs w:val="32"/>
        </w:rPr>
        <w:t xml:space="preserve">, </w:t>
      </w:r>
      <w:r w:rsidRPr="00894396">
        <w:rPr>
          <w:szCs w:val="32"/>
        </w:rPr>
        <w:t>je suis faible</w:t>
      </w:r>
      <w:r>
        <w:rPr>
          <w:szCs w:val="32"/>
        </w:rPr>
        <w:t xml:space="preserve">, </w:t>
      </w:r>
      <w:r w:rsidRPr="00894396">
        <w:rPr>
          <w:szCs w:val="32"/>
        </w:rPr>
        <w:t>je tremble</w:t>
      </w:r>
      <w:r>
        <w:rPr>
          <w:szCs w:val="32"/>
        </w:rPr>
        <w:t xml:space="preserve"> : </w:t>
      </w:r>
      <w:r w:rsidRPr="00894396">
        <w:rPr>
          <w:szCs w:val="32"/>
        </w:rPr>
        <w:t>c</w:t>
      </w:r>
      <w:r>
        <w:rPr>
          <w:szCs w:val="32"/>
        </w:rPr>
        <w:t>’</w:t>
      </w:r>
      <w:r w:rsidRPr="00894396">
        <w:rPr>
          <w:szCs w:val="32"/>
        </w:rPr>
        <w:t>est l</w:t>
      </w:r>
      <w:r>
        <w:rPr>
          <w:szCs w:val="32"/>
        </w:rPr>
        <w:t>’</w:t>
      </w:r>
      <w:r w:rsidRPr="00894396">
        <w:rPr>
          <w:szCs w:val="32"/>
        </w:rPr>
        <w:t>effet d</w:t>
      </w:r>
      <w:r>
        <w:rPr>
          <w:szCs w:val="32"/>
        </w:rPr>
        <w:t>’</w:t>
      </w:r>
      <w:r w:rsidRPr="00894396">
        <w:rPr>
          <w:szCs w:val="32"/>
        </w:rPr>
        <w:t>une terreur insensée</w:t>
      </w:r>
      <w:r>
        <w:rPr>
          <w:szCs w:val="32"/>
        </w:rPr>
        <w:t>. »</w:t>
      </w:r>
      <w:r w:rsidRPr="00894396">
        <w:rPr>
          <w:szCs w:val="32"/>
        </w:rPr>
        <w:t xml:space="preserve"> Et</w:t>
      </w:r>
      <w:r>
        <w:rPr>
          <w:szCs w:val="32"/>
        </w:rPr>
        <w:t xml:space="preserve">, </w:t>
      </w:r>
      <w:r w:rsidRPr="00894396">
        <w:rPr>
          <w:szCs w:val="32"/>
        </w:rPr>
        <w:t>en effet</w:t>
      </w:r>
      <w:r>
        <w:rPr>
          <w:szCs w:val="32"/>
        </w:rPr>
        <w:t xml:space="preserve">, </w:t>
      </w:r>
      <w:r w:rsidRPr="00894396">
        <w:rPr>
          <w:szCs w:val="32"/>
        </w:rPr>
        <w:t>ses lèvres tremblaient</w:t>
      </w:r>
      <w:r>
        <w:rPr>
          <w:szCs w:val="32"/>
        </w:rPr>
        <w:t xml:space="preserve">, </w:t>
      </w:r>
      <w:r w:rsidRPr="00894396">
        <w:rPr>
          <w:szCs w:val="32"/>
        </w:rPr>
        <w:t>tandis qu</w:t>
      </w:r>
      <w:r>
        <w:rPr>
          <w:szCs w:val="32"/>
        </w:rPr>
        <w:t>’</w:t>
      </w:r>
      <w:r w:rsidRPr="00894396">
        <w:rPr>
          <w:szCs w:val="32"/>
        </w:rPr>
        <w:t>elle s</w:t>
      </w:r>
      <w:r>
        <w:rPr>
          <w:szCs w:val="32"/>
        </w:rPr>
        <w:t>’</w:t>
      </w:r>
      <w:r w:rsidRPr="00894396">
        <w:rPr>
          <w:szCs w:val="32"/>
        </w:rPr>
        <w:t>efforçait de regarder avec un sourire l</w:t>
      </w:r>
      <w:r>
        <w:rPr>
          <w:szCs w:val="32"/>
        </w:rPr>
        <w:t>’</w:t>
      </w:r>
      <w:r w:rsidRPr="00894396">
        <w:rPr>
          <w:szCs w:val="32"/>
        </w:rPr>
        <w:t>entrée de l</w:t>
      </w:r>
      <w:r>
        <w:rPr>
          <w:szCs w:val="32"/>
        </w:rPr>
        <w:t>’</w:t>
      </w:r>
      <w:r w:rsidRPr="00894396">
        <w:rPr>
          <w:szCs w:val="32"/>
        </w:rPr>
        <w:t>étroit sentier</w:t>
      </w:r>
      <w:r>
        <w:rPr>
          <w:szCs w:val="32"/>
        </w:rPr>
        <w:t xml:space="preserve">, </w:t>
      </w:r>
      <w:r w:rsidRPr="00894396">
        <w:rPr>
          <w:szCs w:val="32"/>
        </w:rPr>
        <w:t>qui n</w:t>
      </w:r>
      <w:r>
        <w:rPr>
          <w:szCs w:val="32"/>
        </w:rPr>
        <w:t>’</w:t>
      </w:r>
      <w:r w:rsidRPr="00894396">
        <w:rPr>
          <w:szCs w:val="32"/>
        </w:rPr>
        <w:t>était pas</w:t>
      </w:r>
      <w:r>
        <w:rPr>
          <w:szCs w:val="32"/>
        </w:rPr>
        <w:t xml:space="preserve">, </w:t>
      </w:r>
      <w:r w:rsidRPr="00894396">
        <w:rPr>
          <w:szCs w:val="32"/>
        </w:rPr>
        <w:t>somme toute</w:t>
      </w:r>
      <w:r>
        <w:rPr>
          <w:szCs w:val="32"/>
        </w:rPr>
        <w:t xml:space="preserve">, </w:t>
      </w:r>
      <w:r w:rsidRPr="00894396">
        <w:rPr>
          <w:szCs w:val="32"/>
        </w:rPr>
        <w:t>bien dangereux</w:t>
      </w:r>
      <w:r>
        <w:rPr>
          <w:szCs w:val="32"/>
        </w:rPr>
        <w:t xml:space="preserve">. – </w:t>
      </w:r>
      <w:proofErr w:type="gramStart"/>
      <w:r>
        <w:rPr>
          <w:szCs w:val="32"/>
        </w:rPr>
        <w:t>« </w:t>
      </w:r>
      <w:r w:rsidRPr="00894396">
        <w:rPr>
          <w:szCs w:val="32"/>
        </w:rPr>
        <w:t>J</w:t>
      </w:r>
      <w:r>
        <w:rPr>
          <w:szCs w:val="32"/>
        </w:rPr>
        <w:t>’</w:t>
      </w:r>
      <w:r w:rsidRPr="00894396">
        <w:rPr>
          <w:szCs w:val="32"/>
        </w:rPr>
        <w:t>ai peur</w:t>
      </w:r>
      <w:proofErr w:type="gramEnd"/>
      <w:r w:rsidRPr="00894396">
        <w:rPr>
          <w:szCs w:val="32"/>
        </w:rPr>
        <w:t xml:space="preserve"> de laisser tomber la petite</w:t>
      </w:r>
      <w:r>
        <w:rPr>
          <w:szCs w:val="32"/>
        </w:rPr>
        <w:t xml:space="preserve">. </w:t>
      </w:r>
      <w:r w:rsidRPr="00894396">
        <w:rPr>
          <w:szCs w:val="32"/>
        </w:rPr>
        <w:t>Gaspar vous a sauvé la vie</w:t>
      </w:r>
      <w:r>
        <w:rPr>
          <w:szCs w:val="32"/>
        </w:rPr>
        <w:t xml:space="preserve">, </w:t>
      </w:r>
      <w:r w:rsidRPr="00894396">
        <w:rPr>
          <w:szCs w:val="32"/>
        </w:rPr>
        <w:t>vous vous en souvenez</w:t>
      </w:r>
      <w:r>
        <w:rPr>
          <w:szCs w:val="32"/>
        </w:rPr>
        <w:t xml:space="preserve">… </w:t>
      </w:r>
      <w:r w:rsidRPr="00894396">
        <w:rPr>
          <w:szCs w:val="32"/>
        </w:rPr>
        <w:t>Prenez-la-moi</w:t>
      </w:r>
      <w:r>
        <w:rPr>
          <w:szCs w:val="32"/>
        </w:rPr>
        <w:t>… »</w:t>
      </w:r>
    </w:p>
    <w:p w14:paraId="478D2134" w14:textId="77777777" w:rsidR="008D6F52" w:rsidRDefault="00000000" w:rsidP="008D6F52">
      <w:pPr>
        <w:rPr>
          <w:szCs w:val="32"/>
        </w:rPr>
      </w:pPr>
      <w:r w:rsidRPr="00894396">
        <w:rPr>
          <w:szCs w:val="32"/>
        </w:rPr>
        <w:t>Je pris l</w:t>
      </w:r>
      <w:r w:rsidR="008D6F52">
        <w:rPr>
          <w:szCs w:val="32"/>
        </w:rPr>
        <w:t>’</w:t>
      </w:r>
      <w:r w:rsidRPr="00894396">
        <w:rPr>
          <w:szCs w:val="32"/>
        </w:rPr>
        <w:t>enfant qu</w:t>
      </w:r>
      <w:r w:rsidR="008D6F52">
        <w:rPr>
          <w:szCs w:val="32"/>
        </w:rPr>
        <w:t>’</w:t>
      </w:r>
      <w:r w:rsidRPr="00894396">
        <w:rPr>
          <w:szCs w:val="32"/>
        </w:rPr>
        <w:t>elle me tendait</w:t>
      </w:r>
      <w:r w:rsidR="008D6F52">
        <w:rPr>
          <w:szCs w:val="32"/>
        </w:rPr>
        <w:t>. – « </w:t>
      </w:r>
      <w:r w:rsidRPr="00894396">
        <w:rPr>
          <w:szCs w:val="32"/>
        </w:rPr>
        <w:t>Fermez les yeux</w:t>
      </w:r>
      <w:r w:rsidR="008D6F52">
        <w:rPr>
          <w:szCs w:val="32"/>
        </w:rPr>
        <w:t xml:space="preserve">, </w:t>
      </w:r>
      <w:r w:rsidRPr="00894396">
        <w:rPr>
          <w:i/>
          <w:iCs/>
          <w:szCs w:val="32"/>
        </w:rPr>
        <w:t>Señora</w:t>
      </w:r>
      <w:r w:rsidR="008D6F52">
        <w:rPr>
          <w:i/>
          <w:iCs/>
          <w:szCs w:val="32"/>
        </w:rPr>
        <w:t xml:space="preserve">, </w:t>
      </w:r>
      <w:r w:rsidRPr="00894396">
        <w:rPr>
          <w:szCs w:val="32"/>
        </w:rPr>
        <w:t>et fiez-vous à votre mule</w:t>
      </w:r>
      <w:r w:rsidR="008D6F52">
        <w:rPr>
          <w:szCs w:val="32"/>
        </w:rPr>
        <w:t xml:space="preserve"> », </w:t>
      </w:r>
      <w:r w:rsidRPr="00894396">
        <w:rPr>
          <w:szCs w:val="32"/>
        </w:rPr>
        <w:t>lui conseillai-je</w:t>
      </w:r>
      <w:r w:rsidR="008D6F52">
        <w:rPr>
          <w:szCs w:val="32"/>
        </w:rPr>
        <w:t>.</w:t>
      </w:r>
    </w:p>
    <w:p w14:paraId="7F51DE6E" w14:textId="77777777" w:rsidR="008D6F52" w:rsidRDefault="00000000" w:rsidP="008D6F52">
      <w:pPr>
        <w:rPr>
          <w:szCs w:val="32"/>
        </w:rPr>
      </w:pPr>
      <w:r w:rsidRPr="00894396">
        <w:rPr>
          <w:szCs w:val="32"/>
        </w:rPr>
        <w:t>Elle obéit</w:t>
      </w:r>
      <w:r w:rsidR="008D6F52">
        <w:rPr>
          <w:szCs w:val="32"/>
        </w:rPr>
        <w:t xml:space="preserve"> ; </w:t>
      </w:r>
      <w:r w:rsidRPr="00894396">
        <w:rPr>
          <w:szCs w:val="32"/>
        </w:rPr>
        <w:t>sa pâleur et les traits tirés de son visage mince lui donnaient un air de mort</w:t>
      </w:r>
      <w:r w:rsidR="008D6F52">
        <w:rPr>
          <w:szCs w:val="32"/>
        </w:rPr>
        <w:t xml:space="preserve">. </w:t>
      </w:r>
      <w:r w:rsidRPr="00894396">
        <w:rPr>
          <w:szCs w:val="32"/>
        </w:rPr>
        <w:t>À un détour du sentier</w:t>
      </w:r>
      <w:r w:rsidR="008D6F52">
        <w:rPr>
          <w:szCs w:val="32"/>
        </w:rPr>
        <w:t xml:space="preserve">, </w:t>
      </w:r>
      <w:r w:rsidRPr="00894396">
        <w:rPr>
          <w:szCs w:val="32"/>
        </w:rPr>
        <w:t>où une grosse masse de porphyre rouge masque la vue de la plaine</w:t>
      </w:r>
      <w:r w:rsidR="008D6F52">
        <w:rPr>
          <w:szCs w:val="32"/>
        </w:rPr>
        <w:t xml:space="preserve">, </w:t>
      </w:r>
      <w:r w:rsidRPr="00894396">
        <w:rPr>
          <w:szCs w:val="32"/>
        </w:rPr>
        <w:t>je lui vis ouvrir les yeux</w:t>
      </w:r>
      <w:r w:rsidR="008D6F52">
        <w:rPr>
          <w:szCs w:val="32"/>
        </w:rPr>
        <w:t xml:space="preserve">. </w:t>
      </w:r>
      <w:r w:rsidRPr="00894396">
        <w:rPr>
          <w:szCs w:val="32"/>
        </w:rPr>
        <w:t>Je me trouvais juste derrière elle</w:t>
      </w:r>
      <w:r w:rsidR="008D6F52">
        <w:rPr>
          <w:szCs w:val="32"/>
        </w:rPr>
        <w:t xml:space="preserve">, </w:t>
      </w:r>
      <w:r w:rsidRPr="00894396">
        <w:rPr>
          <w:szCs w:val="32"/>
        </w:rPr>
        <w:t>tenant la fillette sur mon bras droit</w:t>
      </w:r>
      <w:r w:rsidR="008D6F52">
        <w:rPr>
          <w:szCs w:val="32"/>
        </w:rPr>
        <w:t>. – « </w:t>
      </w:r>
      <w:r w:rsidRPr="00894396">
        <w:rPr>
          <w:szCs w:val="32"/>
        </w:rPr>
        <w:t>L</w:t>
      </w:r>
      <w:r w:rsidR="008D6F52">
        <w:rPr>
          <w:szCs w:val="32"/>
        </w:rPr>
        <w:t>’</w:t>
      </w:r>
      <w:r w:rsidRPr="00894396">
        <w:rPr>
          <w:szCs w:val="32"/>
        </w:rPr>
        <w:t>enfant va bien</w:t>
      </w:r>
      <w:r w:rsidR="008D6F52">
        <w:rPr>
          <w:szCs w:val="32"/>
        </w:rPr>
        <w:t xml:space="preserve"> », </w:t>
      </w:r>
      <w:r w:rsidRPr="00894396">
        <w:rPr>
          <w:szCs w:val="32"/>
        </w:rPr>
        <w:t>criai-je</w:t>
      </w:r>
      <w:r w:rsidR="008D6F52">
        <w:rPr>
          <w:szCs w:val="32"/>
        </w:rPr>
        <w:t xml:space="preserve">, </w:t>
      </w:r>
      <w:r w:rsidRPr="00894396">
        <w:rPr>
          <w:szCs w:val="32"/>
        </w:rPr>
        <w:t>en manière d</w:t>
      </w:r>
      <w:r w:rsidR="008D6F52">
        <w:rPr>
          <w:szCs w:val="32"/>
        </w:rPr>
        <w:t>’</w:t>
      </w:r>
      <w:r w:rsidRPr="00894396">
        <w:rPr>
          <w:szCs w:val="32"/>
        </w:rPr>
        <w:t>encouragement</w:t>
      </w:r>
      <w:r w:rsidR="008D6F52">
        <w:rPr>
          <w:szCs w:val="32"/>
        </w:rPr>
        <w:t>.</w:t>
      </w:r>
    </w:p>
    <w:p w14:paraId="603EACEA" w14:textId="77777777" w:rsidR="008D6F52" w:rsidRDefault="008D6F52" w:rsidP="008D6F52">
      <w:pPr>
        <w:rPr>
          <w:szCs w:val="32"/>
        </w:rPr>
      </w:pPr>
      <w:r>
        <w:t>— </w:t>
      </w:r>
      <w:r>
        <w:rPr>
          <w:szCs w:val="32"/>
        </w:rPr>
        <w:t>« </w:t>
      </w:r>
      <w:r w:rsidRPr="00894396">
        <w:rPr>
          <w:szCs w:val="32"/>
        </w:rPr>
        <w:t>Oui</w:t>
      </w:r>
      <w:r>
        <w:rPr>
          <w:szCs w:val="32"/>
        </w:rPr>
        <w:t xml:space="preserve"> », </w:t>
      </w:r>
      <w:r w:rsidRPr="00894396">
        <w:rPr>
          <w:szCs w:val="32"/>
        </w:rPr>
        <w:t>répondit-elle</w:t>
      </w:r>
      <w:r>
        <w:rPr>
          <w:szCs w:val="32"/>
        </w:rPr>
        <w:t xml:space="preserve">, </w:t>
      </w:r>
      <w:r w:rsidRPr="00894396">
        <w:rPr>
          <w:szCs w:val="32"/>
        </w:rPr>
        <w:t>d</w:t>
      </w:r>
      <w:r>
        <w:rPr>
          <w:szCs w:val="32"/>
        </w:rPr>
        <w:t>’</w:t>
      </w:r>
      <w:r w:rsidRPr="00894396">
        <w:rPr>
          <w:szCs w:val="32"/>
        </w:rPr>
        <w:t>une voix faible</w:t>
      </w:r>
      <w:r>
        <w:rPr>
          <w:szCs w:val="32"/>
        </w:rPr>
        <w:t xml:space="preserve">, </w:t>
      </w:r>
      <w:r w:rsidRPr="00894396">
        <w:rPr>
          <w:szCs w:val="32"/>
        </w:rPr>
        <w:t>et tout à coup</w:t>
      </w:r>
      <w:r>
        <w:rPr>
          <w:szCs w:val="32"/>
        </w:rPr>
        <w:t xml:space="preserve">, </w:t>
      </w:r>
      <w:r w:rsidRPr="00894396">
        <w:rPr>
          <w:szCs w:val="32"/>
        </w:rPr>
        <w:t>à mon intense terreur</w:t>
      </w:r>
      <w:r>
        <w:rPr>
          <w:szCs w:val="32"/>
        </w:rPr>
        <w:t xml:space="preserve">, </w:t>
      </w:r>
      <w:r w:rsidRPr="00894396">
        <w:rPr>
          <w:szCs w:val="32"/>
        </w:rPr>
        <w:t>je la vis se dresser sur la planche</w:t>
      </w:r>
      <w:r>
        <w:rPr>
          <w:szCs w:val="32"/>
        </w:rPr>
        <w:t xml:space="preserve">, </w:t>
      </w:r>
      <w:r w:rsidRPr="00894396">
        <w:rPr>
          <w:szCs w:val="32"/>
        </w:rPr>
        <w:t>jeter dans le vide des yeux d</w:t>
      </w:r>
      <w:r>
        <w:rPr>
          <w:szCs w:val="32"/>
        </w:rPr>
        <w:t>’</w:t>
      </w:r>
      <w:r w:rsidRPr="00894396">
        <w:rPr>
          <w:szCs w:val="32"/>
        </w:rPr>
        <w:t>horreur</w:t>
      </w:r>
      <w:r>
        <w:rPr>
          <w:szCs w:val="32"/>
        </w:rPr>
        <w:t xml:space="preserve">, </w:t>
      </w:r>
      <w:r w:rsidRPr="00894396">
        <w:rPr>
          <w:szCs w:val="32"/>
        </w:rPr>
        <w:t>et se lancer dans l</w:t>
      </w:r>
      <w:r>
        <w:rPr>
          <w:szCs w:val="32"/>
        </w:rPr>
        <w:t>’</w:t>
      </w:r>
      <w:r w:rsidRPr="00894396">
        <w:rPr>
          <w:szCs w:val="32"/>
        </w:rPr>
        <w:t>abîme ouvert à notre droite</w:t>
      </w:r>
      <w:r>
        <w:rPr>
          <w:szCs w:val="32"/>
        </w:rPr>
        <w:t>.</w:t>
      </w:r>
    </w:p>
    <w:p w14:paraId="470EA721" w14:textId="77777777" w:rsidR="008D6F52" w:rsidRDefault="00000000" w:rsidP="008D6F52">
      <w:pPr>
        <w:rPr>
          <w:szCs w:val="32"/>
        </w:rPr>
      </w:pPr>
      <w:r w:rsidRPr="00894396">
        <w:rPr>
          <w:szCs w:val="32"/>
        </w:rPr>
        <w:t>Je ne saurais vous décrire la soudaine et abjecte épouvante qui m</w:t>
      </w:r>
      <w:r w:rsidR="008D6F52">
        <w:rPr>
          <w:szCs w:val="32"/>
        </w:rPr>
        <w:t>’</w:t>
      </w:r>
      <w:r w:rsidRPr="00894396">
        <w:rPr>
          <w:szCs w:val="32"/>
        </w:rPr>
        <w:t>accabla devant cette affreuse vision</w:t>
      </w:r>
      <w:r w:rsidR="008D6F52">
        <w:rPr>
          <w:szCs w:val="32"/>
        </w:rPr>
        <w:t xml:space="preserve">. </w:t>
      </w:r>
      <w:r w:rsidRPr="00894396">
        <w:rPr>
          <w:szCs w:val="32"/>
        </w:rPr>
        <w:t>C</w:t>
      </w:r>
      <w:r w:rsidR="008D6F52">
        <w:rPr>
          <w:szCs w:val="32"/>
        </w:rPr>
        <w:t>’</w:t>
      </w:r>
      <w:r w:rsidRPr="00894396">
        <w:rPr>
          <w:szCs w:val="32"/>
        </w:rPr>
        <w:t xml:space="preserve">était </w:t>
      </w:r>
      <w:r w:rsidRPr="00894396">
        <w:rPr>
          <w:szCs w:val="32"/>
        </w:rPr>
        <w:lastRenderedPageBreak/>
        <w:t>l</w:t>
      </w:r>
      <w:r w:rsidR="008D6F52">
        <w:rPr>
          <w:szCs w:val="32"/>
        </w:rPr>
        <w:t>’</w:t>
      </w:r>
      <w:r w:rsidRPr="00894396">
        <w:rPr>
          <w:szCs w:val="32"/>
        </w:rPr>
        <w:t>horreur de l</w:t>
      </w:r>
      <w:r w:rsidR="008D6F52">
        <w:rPr>
          <w:szCs w:val="32"/>
        </w:rPr>
        <w:t>’</w:t>
      </w:r>
      <w:r w:rsidRPr="00894396">
        <w:rPr>
          <w:szCs w:val="32"/>
        </w:rPr>
        <w:t>abîme</w:t>
      </w:r>
      <w:r w:rsidR="008D6F52">
        <w:rPr>
          <w:szCs w:val="32"/>
        </w:rPr>
        <w:t xml:space="preserve">, </w:t>
      </w:r>
      <w:r w:rsidRPr="00894396">
        <w:rPr>
          <w:szCs w:val="32"/>
        </w:rPr>
        <w:t>l</w:t>
      </w:r>
      <w:r w:rsidR="008D6F52">
        <w:rPr>
          <w:szCs w:val="32"/>
        </w:rPr>
        <w:t>’</w:t>
      </w:r>
      <w:r w:rsidRPr="00894396">
        <w:rPr>
          <w:szCs w:val="32"/>
        </w:rPr>
        <w:t>horreur des rochers qui semblaient me faire signe</w:t>
      </w:r>
      <w:r w:rsidR="008D6F52">
        <w:rPr>
          <w:szCs w:val="32"/>
        </w:rPr>
        <w:t xml:space="preserve">. </w:t>
      </w:r>
      <w:r w:rsidRPr="00894396">
        <w:rPr>
          <w:szCs w:val="32"/>
        </w:rPr>
        <w:t>Ma tête tournait</w:t>
      </w:r>
      <w:r w:rsidR="008D6F52">
        <w:rPr>
          <w:szCs w:val="32"/>
        </w:rPr>
        <w:t xml:space="preserve">. </w:t>
      </w:r>
      <w:r w:rsidRPr="00894396">
        <w:rPr>
          <w:szCs w:val="32"/>
        </w:rPr>
        <w:t>Je pressai l</w:t>
      </w:r>
      <w:r w:rsidR="008D6F52">
        <w:rPr>
          <w:szCs w:val="32"/>
        </w:rPr>
        <w:t>’</w:t>
      </w:r>
      <w:r w:rsidRPr="00894396">
        <w:rPr>
          <w:szCs w:val="32"/>
        </w:rPr>
        <w:t>enfant contre mon côté et restai en selle</w:t>
      </w:r>
      <w:r w:rsidR="008D6F52">
        <w:rPr>
          <w:szCs w:val="32"/>
        </w:rPr>
        <w:t xml:space="preserve">, </w:t>
      </w:r>
      <w:r w:rsidRPr="00894396">
        <w:rPr>
          <w:szCs w:val="32"/>
        </w:rPr>
        <w:t>rigide comme une statue</w:t>
      </w:r>
      <w:r w:rsidR="008D6F52">
        <w:rPr>
          <w:szCs w:val="32"/>
        </w:rPr>
        <w:t>.</w:t>
      </w:r>
    </w:p>
    <w:p w14:paraId="4AFBA464" w14:textId="77777777" w:rsidR="008D6F52" w:rsidRDefault="00000000" w:rsidP="008D6F52">
      <w:pPr>
        <w:rPr>
          <w:szCs w:val="32"/>
        </w:rPr>
      </w:pPr>
      <w:r w:rsidRPr="00894396">
        <w:rPr>
          <w:szCs w:val="32"/>
        </w:rPr>
        <w:t>La mule broncha</w:t>
      </w:r>
      <w:r w:rsidR="008D6F52">
        <w:rPr>
          <w:szCs w:val="32"/>
        </w:rPr>
        <w:t xml:space="preserve">, </w:t>
      </w:r>
      <w:r w:rsidRPr="00894396">
        <w:rPr>
          <w:szCs w:val="32"/>
        </w:rPr>
        <w:t>se colla contre la paroi rocheuse</w:t>
      </w:r>
      <w:r w:rsidR="008D6F52">
        <w:rPr>
          <w:szCs w:val="32"/>
        </w:rPr>
        <w:t xml:space="preserve">, </w:t>
      </w:r>
      <w:r w:rsidRPr="00894396">
        <w:rPr>
          <w:szCs w:val="32"/>
        </w:rPr>
        <w:t>puis se remit en route</w:t>
      </w:r>
      <w:r w:rsidR="008D6F52">
        <w:rPr>
          <w:szCs w:val="32"/>
        </w:rPr>
        <w:t xml:space="preserve">. </w:t>
      </w:r>
      <w:r w:rsidRPr="00894396">
        <w:rPr>
          <w:szCs w:val="32"/>
        </w:rPr>
        <w:t>Mon cheval se contenta de pointer les oreilles</w:t>
      </w:r>
      <w:r w:rsidR="008D6F52">
        <w:rPr>
          <w:szCs w:val="32"/>
        </w:rPr>
        <w:t xml:space="preserve">, </w:t>
      </w:r>
      <w:r w:rsidRPr="00894396">
        <w:rPr>
          <w:szCs w:val="32"/>
        </w:rPr>
        <w:t>avec un léger gémissement</w:t>
      </w:r>
      <w:r w:rsidR="008D6F52">
        <w:rPr>
          <w:szCs w:val="32"/>
        </w:rPr>
        <w:t xml:space="preserve">. </w:t>
      </w:r>
      <w:r w:rsidRPr="00894396">
        <w:rPr>
          <w:szCs w:val="32"/>
        </w:rPr>
        <w:t>Mon cœur s</w:t>
      </w:r>
      <w:r w:rsidR="008D6F52">
        <w:rPr>
          <w:szCs w:val="32"/>
        </w:rPr>
        <w:t>’</w:t>
      </w:r>
      <w:r w:rsidRPr="00894396">
        <w:rPr>
          <w:szCs w:val="32"/>
        </w:rPr>
        <w:t>arrêta</w:t>
      </w:r>
      <w:r w:rsidR="008D6F52">
        <w:rPr>
          <w:szCs w:val="32"/>
        </w:rPr>
        <w:t xml:space="preserve">, </w:t>
      </w:r>
      <w:r w:rsidRPr="00894396">
        <w:rPr>
          <w:szCs w:val="32"/>
        </w:rPr>
        <w:t>et</w:t>
      </w:r>
      <w:r w:rsidR="008D6F52">
        <w:rPr>
          <w:szCs w:val="32"/>
        </w:rPr>
        <w:t xml:space="preserve">, </w:t>
      </w:r>
      <w:r w:rsidRPr="00894396">
        <w:rPr>
          <w:szCs w:val="32"/>
        </w:rPr>
        <w:t>monté des profondeurs du précipice</w:t>
      </w:r>
      <w:r w:rsidR="008D6F52">
        <w:rPr>
          <w:szCs w:val="32"/>
        </w:rPr>
        <w:t xml:space="preserve">, </w:t>
      </w:r>
      <w:r w:rsidRPr="00894396">
        <w:rPr>
          <w:szCs w:val="32"/>
        </w:rPr>
        <w:t>le bruit des pierres roulées dans le lit du torrent furieux me rendait à moitié fou</w:t>
      </w:r>
      <w:r w:rsidR="008D6F52">
        <w:rPr>
          <w:szCs w:val="32"/>
        </w:rPr>
        <w:t>.</w:t>
      </w:r>
    </w:p>
    <w:p w14:paraId="1C36A74B" w14:textId="77777777" w:rsidR="008D6F52" w:rsidRDefault="00000000" w:rsidP="008D6F52">
      <w:pPr>
        <w:rPr>
          <w:szCs w:val="32"/>
        </w:rPr>
      </w:pPr>
      <w:r w:rsidRPr="00894396">
        <w:rPr>
          <w:szCs w:val="32"/>
        </w:rPr>
        <w:t>Un moment après</w:t>
      </w:r>
      <w:r w:rsidR="008D6F52">
        <w:rPr>
          <w:szCs w:val="32"/>
        </w:rPr>
        <w:t xml:space="preserve">, </w:t>
      </w:r>
      <w:r w:rsidRPr="00894396">
        <w:rPr>
          <w:szCs w:val="32"/>
        </w:rPr>
        <w:t>nous avions franchi le point dangereux et nous nous trouvions sur une large croupe herbeuse</w:t>
      </w:r>
      <w:r w:rsidR="008D6F52">
        <w:rPr>
          <w:szCs w:val="32"/>
        </w:rPr>
        <w:t xml:space="preserve">. </w:t>
      </w:r>
      <w:r w:rsidRPr="00894396">
        <w:rPr>
          <w:szCs w:val="32"/>
        </w:rPr>
        <w:t>Je me mis à appeler</w:t>
      </w:r>
      <w:r w:rsidR="008D6F52">
        <w:rPr>
          <w:szCs w:val="32"/>
        </w:rPr>
        <w:t xml:space="preserve">, </w:t>
      </w:r>
      <w:r w:rsidRPr="00894396">
        <w:rPr>
          <w:szCs w:val="32"/>
        </w:rPr>
        <w:t>et mes hommes fort inquiets accoururent vers moi</w:t>
      </w:r>
      <w:r w:rsidR="008D6F52">
        <w:rPr>
          <w:szCs w:val="32"/>
        </w:rPr>
        <w:t xml:space="preserve">. </w:t>
      </w:r>
      <w:r w:rsidRPr="00894396">
        <w:rPr>
          <w:szCs w:val="32"/>
        </w:rPr>
        <w:t>Il paraît que je ne pus que crier d</w:t>
      </w:r>
      <w:r w:rsidR="008D6F52">
        <w:rPr>
          <w:szCs w:val="32"/>
        </w:rPr>
        <w:t>’</w:t>
      </w:r>
      <w:r w:rsidRPr="00894396">
        <w:rPr>
          <w:szCs w:val="32"/>
        </w:rPr>
        <w:t>abord</w:t>
      </w:r>
      <w:r w:rsidR="008D6F52">
        <w:rPr>
          <w:szCs w:val="32"/>
        </w:rPr>
        <w:t> : – « </w:t>
      </w:r>
      <w:r w:rsidRPr="00894396">
        <w:rPr>
          <w:szCs w:val="32"/>
        </w:rPr>
        <w:t>Elle a placé l</w:t>
      </w:r>
      <w:r w:rsidR="008D6F52">
        <w:rPr>
          <w:szCs w:val="32"/>
        </w:rPr>
        <w:t>’</w:t>
      </w:r>
      <w:r w:rsidRPr="00894396">
        <w:rPr>
          <w:szCs w:val="32"/>
        </w:rPr>
        <w:t>enfant dans mes mains</w:t>
      </w:r>
      <w:r w:rsidR="008D6F52">
        <w:rPr>
          <w:szCs w:val="32"/>
        </w:rPr>
        <w:t xml:space="preserve"> ! </w:t>
      </w:r>
      <w:r w:rsidRPr="00894396">
        <w:rPr>
          <w:szCs w:val="32"/>
        </w:rPr>
        <w:t>Elle a placé l</w:t>
      </w:r>
      <w:r w:rsidR="008D6F52">
        <w:rPr>
          <w:szCs w:val="32"/>
        </w:rPr>
        <w:t>’</w:t>
      </w:r>
      <w:r w:rsidRPr="00894396">
        <w:rPr>
          <w:szCs w:val="32"/>
        </w:rPr>
        <w:t>enfant dans mes mains</w:t>
      </w:r>
      <w:r w:rsidR="008D6F52">
        <w:rPr>
          <w:szCs w:val="32"/>
        </w:rPr>
        <w:t> ! »</w:t>
      </w:r>
      <w:r w:rsidRPr="00894396">
        <w:rPr>
          <w:szCs w:val="32"/>
        </w:rPr>
        <w:t xml:space="preserve"> L</w:t>
      </w:r>
      <w:r w:rsidR="008D6F52">
        <w:rPr>
          <w:szCs w:val="32"/>
        </w:rPr>
        <w:t>’</w:t>
      </w:r>
      <w:r w:rsidRPr="00894396">
        <w:rPr>
          <w:szCs w:val="32"/>
        </w:rPr>
        <w:t>escorte me crut fou</w:t>
      </w:r>
      <w:r w:rsidR="008D6F52">
        <w:rPr>
          <w:szCs w:val="32"/>
        </w:rPr>
        <w:t>.</w:t>
      </w:r>
    </w:p>
    <w:p w14:paraId="1A10957C" w14:textId="77777777" w:rsidR="008D6F52" w:rsidRDefault="008D6F52" w:rsidP="008D6F52">
      <w:pPr>
        <w:ind w:firstLine="0"/>
        <w:jc w:val="center"/>
        <w:rPr>
          <w:szCs w:val="32"/>
        </w:rPr>
      </w:pPr>
      <w:r>
        <w:rPr>
          <w:szCs w:val="32"/>
        </w:rPr>
        <w:t>……………………</w:t>
      </w:r>
    </w:p>
    <w:p w14:paraId="7C22751B" w14:textId="77777777" w:rsidR="008D6F52" w:rsidRDefault="00000000" w:rsidP="008D6F52">
      <w:pPr>
        <w:rPr>
          <w:szCs w:val="32"/>
        </w:rPr>
      </w:pPr>
      <w:r w:rsidRPr="00894396">
        <w:rPr>
          <w:szCs w:val="32"/>
        </w:rPr>
        <w:t xml:space="preserve">Le général </w:t>
      </w:r>
      <w:proofErr w:type="spellStart"/>
      <w:r w:rsidRPr="00894396">
        <w:rPr>
          <w:szCs w:val="32"/>
        </w:rPr>
        <w:t>Santierra</w:t>
      </w:r>
      <w:proofErr w:type="spellEnd"/>
      <w:r w:rsidRPr="00894396">
        <w:rPr>
          <w:szCs w:val="32"/>
        </w:rPr>
        <w:t xml:space="preserve"> se tut</w:t>
      </w:r>
      <w:r w:rsidR="008D6F52">
        <w:rPr>
          <w:szCs w:val="32"/>
        </w:rPr>
        <w:t xml:space="preserve">, </w:t>
      </w:r>
      <w:r w:rsidRPr="00894396">
        <w:rPr>
          <w:szCs w:val="32"/>
        </w:rPr>
        <w:t>et se levant de table</w:t>
      </w:r>
      <w:r w:rsidR="008D6F52">
        <w:rPr>
          <w:szCs w:val="32"/>
        </w:rPr>
        <w:t xml:space="preserve"> : – </w:t>
      </w:r>
      <w:r w:rsidRPr="00894396">
        <w:rPr>
          <w:szCs w:val="32"/>
        </w:rPr>
        <w:t>Et c</w:t>
      </w:r>
      <w:r w:rsidR="008D6F52">
        <w:rPr>
          <w:szCs w:val="32"/>
        </w:rPr>
        <w:t>’</w:t>
      </w:r>
      <w:r w:rsidRPr="00894396">
        <w:rPr>
          <w:szCs w:val="32"/>
        </w:rPr>
        <w:t>est tout</w:t>
      </w:r>
      <w:r w:rsidR="008D6F52">
        <w:rPr>
          <w:szCs w:val="32"/>
        </w:rPr>
        <w:t xml:space="preserve">, </w:t>
      </w:r>
      <w:r w:rsidRPr="00894396">
        <w:rPr>
          <w:i/>
          <w:iCs/>
          <w:szCs w:val="32"/>
        </w:rPr>
        <w:t>Señores</w:t>
      </w:r>
      <w:r w:rsidR="008D6F52">
        <w:rPr>
          <w:i/>
          <w:iCs/>
          <w:szCs w:val="32"/>
        </w:rPr>
        <w:t xml:space="preserve">, </w:t>
      </w:r>
      <w:r w:rsidRPr="00894396">
        <w:rPr>
          <w:szCs w:val="32"/>
        </w:rPr>
        <w:t>conclut-il en adressant à ses hôtes un regard courtois</w:t>
      </w:r>
      <w:r w:rsidR="008D6F52">
        <w:rPr>
          <w:szCs w:val="32"/>
        </w:rPr>
        <w:t>.</w:t>
      </w:r>
    </w:p>
    <w:p w14:paraId="27A6DE2B" w14:textId="77777777" w:rsidR="008D6F52" w:rsidRDefault="008D6F52" w:rsidP="008D6F52">
      <w:pPr>
        <w:rPr>
          <w:szCs w:val="32"/>
        </w:rPr>
      </w:pPr>
      <w:r>
        <w:t>— </w:t>
      </w:r>
      <w:r w:rsidRPr="00894396">
        <w:rPr>
          <w:szCs w:val="32"/>
        </w:rPr>
        <w:t>Mais l</w:t>
      </w:r>
      <w:r>
        <w:rPr>
          <w:szCs w:val="32"/>
        </w:rPr>
        <w:t>’</w:t>
      </w:r>
      <w:r w:rsidRPr="00894396">
        <w:rPr>
          <w:szCs w:val="32"/>
        </w:rPr>
        <w:t>enfant</w:t>
      </w:r>
      <w:r>
        <w:rPr>
          <w:szCs w:val="32"/>
        </w:rPr>
        <w:t xml:space="preserve"> ? </w:t>
      </w:r>
      <w:r w:rsidRPr="00894396">
        <w:rPr>
          <w:szCs w:val="32"/>
        </w:rPr>
        <w:t>Qu</w:t>
      </w:r>
      <w:r>
        <w:rPr>
          <w:szCs w:val="32"/>
        </w:rPr>
        <w:t>’</w:t>
      </w:r>
      <w:r w:rsidRPr="00894396">
        <w:rPr>
          <w:szCs w:val="32"/>
        </w:rPr>
        <w:t>est-elle devenue</w:t>
      </w:r>
      <w:r>
        <w:rPr>
          <w:szCs w:val="32"/>
        </w:rPr>
        <w:t xml:space="preserve">, </w:t>
      </w:r>
      <w:r w:rsidRPr="00894396">
        <w:rPr>
          <w:szCs w:val="32"/>
        </w:rPr>
        <w:t>Général</w:t>
      </w:r>
      <w:r>
        <w:rPr>
          <w:szCs w:val="32"/>
        </w:rPr>
        <w:t xml:space="preserve"> ? </w:t>
      </w:r>
      <w:r w:rsidRPr="00894396">
        <w:rPr>
          <w:szCs w:val="32"/>
        </w:rPr>
        <w:t>demandâmes-nous</w:t>
      </w:r>
      <w:r>
        <w:rPr>
          <w:szCs w:val="32"/>
        </w:rPr>
        <w:t>.</w:t>
      </w:r>
    </w:p>
    <w:p w14:paraId="44526BDC" w14:textId="77777777" w:rsidR="008D6F52" w:rsidRDefault="008D6F52" w:rsidP="008D6F52">
      <w:pPr>
        <w:rPr>
          <w:szCs w:val="32"/>
        </w:rPr>
      </w:pPr>
      <w:r>
        <w:t>— </w:t>
      </w:r>
      <w:r w:rsidRPr="00894396">
        <w:rPr>
          <w:szCs w:val="32"/>
        </w:rPr>
        <w:t>Ah</w:t>
      </w:r>
      <w:r>
        <w:rPr>
          <w:szCs w:val="32"/>
        </w:rPr>
        <w:t xml:space="preserve"> ! </w:t>
      </w:r>
      <w:r w:rsidRPr="00894396">
        <w:rPr>
          <w:szCs w:val="32"/>
        </w:rPr>
        <w:t>l</w:t>
      </w:r>
      <w:r>
        <w:rPr>
          <w:szCs w:val="32"/>
        </w:rPr>
        <w:t>’</w:t>
      </w:r>
      <w:r w:rsidRPr="00894396">
        <w:rPr>
          <w:szCs w:val="32"/>
        </w:rPr>
        <w:t>enfant</w:t>
      </w:r>
      <w:r>
        <w:rPr>
          <w:szCs w:val="32"/>
        </w:rPr>
        <w:t xml:space="preserve"> ! </w:t>
      </w:r>
      <w:r w:rsidRPr="00894396">
        <w:rPr>
          <w:szCs w:val="32"/>
        </w:rPr>
        <w:t>l</w:t>
      </w:r>
      <w:r>
        <w:rPr>
          <w:szCs w:val="32"/>
        </w:rPr>
        <w:t>’</w:t>
      </w:r>
      <w:r w:rsidRPr="00894396">
        <w:rPr>
          <w:szCs w:val="32"/>
        </w:rPr>
        <w:t>enfant</w:t>
      </w:r>
      <w:r>
        <w:rPr>
          <w:szCs w:val="32"/>
        </w:rPr>
        <w:t> !…</w:t>
      </w:r>
    </w:p>
    <w:p w14:paraId="1831358B" w14:textId="77777777" w:rsidR="008D6F52" w:rsidRDefault="00000000" w:rsidP="008D6F52">
      <w:pPr>
        <w:rPr>
          <w:szCs w:val="32"/>
        </w:rPr>
      </w:pPr>
      <w:r w:rsidRPr="00894396">
        <w:rPr>
          <w:szCs w:val="32"/>
        </w:rPr>
        <w:t>Il se dirigea vers une fenêtre ouverte sur un beau jardin</w:t>
      </w:r>
      <w:r w:rsidR="008D6F52">
        <w:rPr>
          <w:szCs w:val="32"/>
        </w:rPr>
        <w:t xml:space="preserve">, </w:t>
      </w:r>
      <w:r w:rsidRPr="00894396">
        <w:rPr>
          <w:szCs w:val="32"/>
        </w:rPr>
        <w:t>refuge de ses vieux jours</w:t>
      </w:r>
      <w:r w:rsidR="008D6F52">
        <w:rPr>
          <w:szCs w:val="32"/>
        </w:rPr>
        <w:t xml:space="preserve">, </w:t>
      </w:r>
      <w:r w:rsidRPr="00894396">
        <w:rPr>
          <w:szCs w:val="32"/>
        </w:rPr>
        <w:t>dont la renommée était grande par tout le pays</w:t>
      </w:r>
      <w:r w:rsidR="008D6F52">
        <w:rPr>
          <w:szCs w:val="32"/>
        </w:rPr>
        <w:t xml:space="preserve">. </w:t>
      </w:r>
      <w:r w:rsidRPr="00894396">
        <w:rPr>
          <w:szCs w:val="32"/>
        </w:rPr>
        <w:t>Il leva le bras pour contenir notre élan</w:t>
      </w:r>
      <w:r w:rsidR="008D6F52">
        <w:rPr>
          <w:szCs w:val="32"/>
        </w:rPr>
        <w:t xml:space="preserve">, </w:t>
      </w:r>
      <w:r w:rsidRPr="00894396">
        <w:rPr>
          <w:szCs w:val="32"/>
        </w:rPr>
        <w:t>et appela</w:t>
      </w:r>
      <w:r w:rsidR="008D6F52">
        <w:rPr>
          <w:szCs w:val="32"/>
        </w:rPr>
        <w:t> : – « </w:t>
      </w:r>
      <w:proofErr w:type="spellStart"/>
      <w:r w:rsidRPr="00894396">
        <w:rPr>
          <w:szCs w:val="32"/>
        </w:rPr>
        <w:t>Erminia</w:t>
      </w:r>
      <w:proofErr w:type="spellEnd"/>
      <w:r w:rsidR="008D6F52">
        <w:rPr>
          <w:szCs w:val="32"/>
        </w:rPr>
        <w:t xml:space="preserve"> ! </w:t>
      </w:r>
      <w:proofErr w:type="spellStart"/>
      <w:r w:rsidRPr="00894396">
        <w:rPr>
          <w:szCs w:val="32"/>
        </w:rPr>
        <w:t>Erminia</w:t>
      </w:r>
      <w:proofErr w:type="spellEnd"/>
      <w:r w:rsidR="008D6F52">
        <w:rPr>
          <w:szCs w:val="32"/>
        </w:rPr>
        <w:t> ! »</w:t>
      </w:r>
      <w:r w:rsidRPr="00894396">
        <w:rPr>
          <w:szCs w:val="32"/>
        </w:rPr>
        <w:t xml:space="preserve"> Il attendit un instant</w:t>
      </w:r>
      <w:r w:rsidR="008D6F52">
        <w:rPr>
          <w:szCs w:val="32"/>
        </w:rPr>
        <w:t xml:space="preserve">, </w:t>
      </w:r>
      <w:r w:rsidRPr="00894396">
        <w:rPr>
          <w:szCs w:val="32"/>
        </w:rPr>
        <w:t>baissa le bras et nous nous serrâmes contre la fenêtre</w:t>
      </w:r>
      <w:r w:rsidR="008D6F52">
        <w:rPr>
          <w:szCs w:val="32"/>
        </w:rPr>
        <w:t>.</w:t>
      </w:r>
    </w:p>
    <w:p w14:paraId="50B48D08" w14:textId="77777777" w:rsidR="008D6F52" w:rsidRDefault="00000000" w:rsidP="008D6F52">
      <w:pPr>
        <w:rPr>
          <w:szCs w:val="32"/>
        </w:rPr>
      </w:pPr>
      <w:r w:rsidRPr="00894396">
        <w:rPr>
          <w:szCs w:val="32"/>
        </w:rPr>
        <w:t>Une femme émergeait d</w:t>
      </w:r>
      <w:r w:rsidR="008D6F52">
        <w:rPr>
          <w:szCs w:val="32"/>
        </w:rPr>
        <w:t>’</w:t>
      </w:r>
      <w:r w:rsidRPr="00894396">
        <w:rPr>
          <w:szCs w:val="32"/>
        </w:rPr>
        <w:t>un bouquet d</w:t>
      </w:r>
      <w:r w:rsidR="008D6F52">
        <w:rPr>
          <w:szCs w:val="32"/>
        </w:rPr>
        <w:t>’</w:t>
      </w:r>
      <w:r w:rsidRPr="00894396">
        <w:rPr>
          <w:szCs w:val="32"/>
        </w:rPr>
        <w:t>arbres et s</w:t>
      </w:r>
      <w:r w:rsidR="008D6F52">
        <w:rPr>
          <w:szCs w:val="32"/>
        </w:rPr>
        <w:t>’</w:t>
      </w:r>
      <w:r w:rsidRPr="00894396">
        <w:rPr>
          <w:szCs w:val="32"/>
        </w:rPr>
        <w:t>engageait sur la large allée bordée de fleurs</w:t>
      </w:r>
      <w:r w:rsidR="008D6F52">
        <w:rPr>
          <w:szCs w:val="32"/>
        </w:rPr>
        <w:t xml:space="preserve">. </w:t>
      </w:r>
      <w:r w:rsidRPr="00894396">
        <w:rPr>
          <w:szCs w:val="32"/>
        </w:rPr>
        <w:t>On entendait le frou-frou de ses jupons de lingerie</w:t>
      </w:r>
      <w:r w:rsidR="008D6F52">
        <w:rPr>
          <w:szCs w:val="32"/>
        </w:rPr>
        <w:t xml:space="preserve">, </w:t>
      </w:r>
      <w:r w:rsidRPr="00894396">
        <w:rPr>
          <w:szCs w:val="32"/>
        </w:rPr>
        <w:t>et l</w:t>
      </w:r>
      <w:r w:rsidR="008D6F52">
        <w:rPr>
          <w:szCs w:val="32"/>
        </w:rPr>
        <w:t>’</w:t>
      </w:r>
      <w:r w:rsidRPr="00894396">
        <w:rPr>
          <w:szCs w:val="32"/>
        </w:rPr>
        <w:t>on distinguait l</w:t>
      </w:r>
      <w:r w:rsidR="008D6F52">
        <w:rPr>
          <w:szCs w:val="32"/>
        </w:rPr>
        <w:t>’</w:t>
      </w:r>
      <w:r w:rsidRPr="00894396">
        <w:rPr>
          <w:szCs w:val="32"/>
        </w:rPr>
        <w:t xml:space="preserve">ampleur de </w:t>
      </w:r>
      <w:r w:rsidRPr="00894396">
        <w:rPr>
          <w:szCs w:val="32"/>
        </w:rPr>
        <w:lastRenderedPageBreak/>
        <w:t>sa jupe de soie noire à l</w:t>
      </w:r>
      <w:r w:rsidR="008D6F52">
        <w:rPr>
          <w:szCs w:val="32"/>
        </w:rPr>
        <w:t>’</w:t>
      </w:r>
      <w:r w:rsidRPr="00894396">
        <w:rPr>
          <w:szCs w:val="32"/>
        </w:rPr>
        <w:t>ancienne mode</w:t>
      </w:r>
      <w:r w:rsidR="008D6F52">
        <w:rPr>
          <w:szCs w:val="32"/>
        </w:rPr>
        <w:t xml:space="preserve">. </w:t>
      </w:r>
      <w:r w:rsidRPr="00894396">
        <w:rPr>
          <w:szCs w:val="32"/>
        </w:rPr>
        <w:t>Elle leva la tête</w:t>
      </w:r>
      <w:r w:rsidR="008D6F52">
        <w:rPr>
          <w:szCs w:val="32"/>
        </w:rPr>
        <w:t xml:space="preserve">, </w:t>
      </w:r>
      <w:r w:rsidRPr="00894396">
        <w:rPr>
          <w:szCs w:val="32"/>
        </w:rPr>
        <w:t>et voyant tous ces yeux curieusement braqués sur elle</w:t>
      </w:r>
      <w:r w:rsidR="008D6F52">
        <w:rPr>
          <w:szCs w:val="32"/>
        </w:rPr>
        <w:t xml:space="preserve">, </w:t>
      </w:r>
      <w:r w:rsidRPr="00894396">
        <w:rPr>
          <w:szCs w:val="32"/>
        </w:rPr>
        <w:t>s</w:t>
      </w:r>
      <w:r w:rsidR="008D6F52">
        <w:rPr>
          <w:szCs w:val="32"/>
        </w:rPr>
        <w:t>’</w:t>
      </w:r>
      <w:r w:rsidRPr="00894396">
        <w:rPr>
          <w:szCs w:val="32"/>
        </w:rPr>
        <w:t>arrêta avec un froncement de sourcils</w:t>
      </w:r>
      <w:r w:rsidR="008D6F52">
        <w:rPr>
          <w:szCs w:val="32"/>
        </w:rPr>
        <w:t xml:space="preserve">, </w:t>
      </w:r>
      <w:r w:rsidRPr="00894396">
        <w:rPr>
          <w:szCs w:val="32"/>
        </w:rPr>
        <w:t>et montra le doigt au général</w:t>
      </w:r>
      <w:r w:rsidR="008D6F52">
        <w:rPr>
          <w:szCs w:val="32"/>
        </w:rPr>
        <w:t xml:space="preserve">, </w:t>
      </w:r>
      <w:r w:rsidRPr="00894396">
        <w:rPr>
          <w:szCs w:val="32"/>
        </w:rPr>
        <w:t>qui riait avec impétuosité</w:t>
      </w:r>
      <w:r w:rsidR="008D6F52">
        <w:rPr>
          <w:szCs w:val="32"/>
        </w:rPr>
        <w:t xml:space="preserve"> ; </w:t>
      </w:r>
      <w:r w:rsidRPr="00894396">
        <w:rPr>
          <w:szCs w:val="32"/>
        </w:rPr>
        <w:t>puis tirant sa mantille de dentelle noire de façon à masquer en partie son profil hautain</w:t>
      </w:r>
      <w:r w:rsidR="008D6F52">
        <w:rPr>
          <w:szCs w:val="32"/>
        </w:rPr>
        <w:t xml:space="preserve">, </w:t>
      </w:r>
      <w:r w:rsidRPr="00894396">
        <w:rPr>
          <w:szCs w:val="32"/>
        </w:rPr>
        <w:t>elle disparut à nos regards</w:t>
      </w:r>
      <w:r w:rsidR="008D6F52">
        <w:rPr>
          <w:szCs w:val="32"/>
        </w:rPr>
        <w:t xml:space="preserve">, </w:t>
      </w:r>
      <w:r w:rsidRPr="00894396">
        <w:rPr>
          <w:szCs w:val="32"/>
        </w:rPr>
        <w:t>avec une raide dignité</w:t>
      </w:r>
      <w:r w:rsidR="008D6F52">
        <w:rPr>
          <w:szCs w:val="32"/>
        </w:rPr>
        <w:t>.</w:t>
      </w:r>
    </w:p>
    <w:p w14:paraId="60DC2E16" w14:textId="77777777" w:rsidR="008D6F52" w:rsidRDefault="008D6F52" w:rsidP="008D6F52">
      <w:pPr>
        <w:rPr>
          <w:szCs w:val="32"/>
        </w:rPr>
      </w:pPr>
      <w:r>
        <w:t>— </w:t>
      </w:r>
      <w:r w:rsidRPr="00894396">
        <w:rPr>
          <w:szCs w:val="32"/>
        </w:rPr>
        <w:t>Vous venez de voir l</w:t>
      </w:r>
      <w:r>
        <w:rPr>
          <w:szCs w:val="32"/>
        </w:rPr>
        <w:t>’</w:t>
      </w:r>
      <w:r w:rsidRPr="00894396">
        <w:rPr>
          <w:szCs w:val="32"/>
        </w:rPr>
        <w:t>ange gardien d</w:t>
      </w:r>
      <w:r>
        <w:rPr>
          <w:szCs w:val="32"/>
        </w:rPr>
        <w:t>’</w:t>
      </w:r>
      <w:r w:rsidRPr="00894396">
        <w:rPr>
          <w:szCs w:val="32"/>
        </w:rPr>
        <w:t>un vieillard</w:t>
      </w:r>
      <w:r>
        <w:rPr>
          <w:szCs w:val="32"/>
        </w:rPr>
        <w:t xml:space="preserve">, </w:t>
      </w:r>
      <w:r w:rsidRPr="00894396">
        <w:rPr>
          <w:szCs w:val="32"/>
        </w:rPr>
        <w:t>et celle à qui vous devez tout ce que mon hospitalité peut vous offrir de plaisant</w:t>
      </w:r>
      <w:r>
        <w:rPr>
          <w:szCs w:val="32"/>
        </w:rPr>
        <w:t xml:space="preserve">. </w:t>
      </w:r>
      <w:r w:rsidRPr="00894396">
        <w:rPr>
          <w:szCs w:val="32"/>
        </w:rPr>
        <w:t>Bien que la flamme d</w:t>
      </w:r>
      <w:r>
        <w:rPr>
          <w:szCs w:val="32"/>
        </w:rPr>
        <w:t>’</w:t>
      </w:r>
      <w:r w:rsidRPr="00894396">
        <w:rPr>
          <w:szCs w:val="32"/>
        </w:rPr>
        <w:t>amour se soit tôt allumée dans mon cœur</w:t>
      </w:r>
      <w:r>
        <w:rPr>
          <w:szCs w:val="32"/>
        </w:rPr>
        <w:t xml:space="preserve">, </w:t>
      </w:r>
      <w:r w:rsidRPr="00894396">
        <w:rPr>
          <w:szCs w:val="32"/>
        </w:rPr>
        <w:t>je ne me suis jamais marié</w:t>
      </w:r>
      <w:r>
        <w:rPr>
          <w:szCs w:val="32"/>
        </w:rPr>
        <w:t xml:space="preserve">, </w:t>
      </w:r>
      <w:r w:rsidRPr="00894396">
        <w:rPr>
          <w:i/>
          <w:iCs/>
          <w:szCs w:val="32"/>
        </w:rPr>
        <w:t>Señores</w:t>
      </w:r>
      <w:r>
        <w:rPr>
          <w:i/>
          <w:iCs/>
          <w:szCs w:val="32"/>
        </w:rPr>
        <w:t xml:space="preserve">. </w:t>
      </w:r>
      <w:r w:rsidRPr="00894396">
        <w:rPr>
          <w:szCs w:val="32"/>
        </w:rPr>
        <w:t>Et peut-être est-ce pour cela même que les étincelles du feu sacré ne sont pas encore éteintes là</w:t>
      </w:r>
      <w:r>
        <w:rPr>
          <w:szCs w:val="32"/>
        </w:rPr>
        <w:t xml:space="preserve">… </w:t>
      </w:r>
      <w:r w:rsidRPr="00894396">
        <w:rPr>
          <w:szCs w:val="32"/>
        </w:rPr>
        <w:t>Il frappait sa large poitrine</w:t>
      </w:r>
      <w:r>
        <w:rPr>
          <w:szCs w:val="32"/>
        </w:rPr>
        <w:t xml:space="preserve">. </w:t>
      </w:r>
      <w:r w:rsidRPr="00894396">
        <w:rPr>
          <w:szCs w:val="32"/>
        </w:rPr>
        <w:t>Il vit toujours</w:t>
      </w:r>
      <w:r>
        <w:rPr>
          <w:szCs w:val="32"/>
        </w:rPr>
        <w:t xml:space="preserve">, </w:t>
      </w:r>
      <w:r w:rsidRPr="00894396">
        <w:rPr>
          <w:szCs w:val="32"/>
        </w:rPr>
        <w:t>toujours</w:t>
      </w:r>
      <w:r>
        <w:rPr>
          <w:szCs w:val="32"/>
        </w:rPr>
        <w:t xml:space="preserve">, </w:t>
      </w:r>
      <w:r w:rsidRPr="00894396">
        <w:rPr>
          <w:szCs w:val="32"/>
        </w:rPr>
        <w:t>proclama-t-il avec une emphase mi-sérieuse</w:t>
      </w:r>
      <w:r>
        <w:rPr>
          <w:szCs w:val="32"/>
        </w:rPr>
        <w:t xml:space="preserve">, </w:t>
      </w:r>
      <w:r w:rsidRPr="00894396">
        <w:rPr>
          <w:szCs w:val="32"/>
        </w:rPr>
        <w:t>mi-comique</w:t>
      </w:r>
      <w:r>
        <w:rPr>
          <w:szCs w:val="32"/>
        </w:rPr>
        <w:t xml:space="preserve">. </w:t>
      </w:r>
      <w:r w:rsidRPr="00894396">
        <w:rPr>
          <w:szCs w:val="32"/>
        </w:rPr>
        <w:t>Mais je ne me marierai jamais</w:t>
      </w:r>
      <w:r>
        <w:rPr>
          <w:szCs w:val="32"/>
        </w:rPr>
        <w:t xml:space="preserve">. </w:t>
      </w:r>
      <w:r w:rsidRPr="00894396">
        <w:rPr>
          <w:szCs w:val="32"/>
        </w:rPr>
        <w:t>Et vous avez vu la fille adoptive et l</w:t>
      </w:r>
      <w:r>
        <w:rPr>
          <w:szCs w:val="32"/>
        </w:rPr>
        <w:t>’</w:t>
      </w:r>
      <w:r w:rsidRPr="00894396">
        <w:rPr>
          <w:szCs w:val="32"/>
        </w:rPr>
        <w:t xml:space="preserve">héritière du général </w:t>
      </w:r>
      <w:proofErr w:type="spellStart"/>
      <w:r w:rsidRPr="00894396">
        <w:rPr>
          <w:szCs w:val="32"/>
        </w:rPr>
        <w:t>Santierra</w:t>
      </w:r>
      <w:proofErr w:type="spellEnd"/>
      <w:r>
        <w:rPr>
          <w:szCs w:val="32"/>
        </w:rPr>
        <w:t>.</w:t>
      </w:r>
    </w:p>
    <w:p w14:paraId="423EAD79" w14:textId="77777777" w:rsidR="008D6F52" w:rsidRDefault="00000000" w:rsidP="008D6F52">
      <w:pPr>
        <w:rPr>
          <w:szCs w:val="32"/>
        </w:rPr>
      </w:pPr>
      <w:r w:rsidRPr="00894396">
        <w:rPr>
          <w:szCs w:val="32"/>
        </w:rPr>
        <w:t>Un de nos commensaux</w:t>
      </w:r>
      <w:r w:rsidR="008D6F52">
        <w:rPr>
          <w:szCs w:val="32"/>
        </w:rPr>
        <w:t xml:space="preserve">, </w:t>
      </w:r>
      <w:r w:rsidRPr="00894396">
        <w:rPr>
          <w:szCs w:val="32"/>
        </w:rPr>
        <w:t>un jeune officier de marine</w:t>
      </w:r>
      <w:r w:rsidR="008D6F52">
        <w:rPr>
          <w:szCs w:val="32"/>
        </w:rPr>
        <w:t xml:space="preserve">, </w:t>
      </w:r>
      <w:r w:rsidRPr="00894396">
        <w:rPr>
          <w:szCs w:val="32"/>
        </w:rPr>
        <w:t>parlait de cette fille adoptive</w:t>
      </w:r>
      <w:r w:rsidR="008D6F52">
        <w:rPr>
          <w:szCs w:val="32"/>
        </w:rPr>
        <w:t xml:space="preserve">, </w:t>
      </w:r>
      <w:r w:rsidRPr="00894396">
        <w:rPr>
          <w:szCs w:val="32"/>
        </w:rPr>
        <w:t>comme d</w:t>
      </w:r>
      <w:r w:rsidR="008D6F52">
        <w:rPr>
          <w:szCs w:val="32"/>
        </w:rPr>
        <w:t>’</w:t>
      </w:r>
      <w:r w:rsidRPr="00894396">
        <w:rPr>
          <w:szCs w:val="32"/>
        </w:rPr>
        <w:t>une vieille fille</w:t>
      </w:r>
      <w:r w:rsidR="008D6F52">
        <w:rPr>
          <w:szCs w:val="32"/>
        </w:rPr>
        <w:t xml:space="preserve">, </w:t>
      </w:r>
      <w:r w:rsidRPr="00894396">
        <w:rPr>
          <w:szCs w:val="32"/>
        </w:rPr>
        <w:t>petite et grassouillette</w:t>
      </w:r>
      <w:r w:rsidR="008D6F52">
        <w:rPr>
          <w:szCs w:val="32"/>
        </w:rPr>
        <w:t xml:space="preserve">, </w:t>
      </w:r>
      <w:r w:rsidRPr="00894396">
        <w:rPr>
          <w:szCs w:val="32"/>
        </w:rPr>
        <w:t>d</w:t>
      </w:r>
      <w:r w:rsidR="008D6F52">
        <w:rPr>
          <w:szCs w:val="32"/>
        </w:rPr>
        <w:t>’</w:t>
      </w:r>
      <w:r w:rsidRPr="00894396">
        <w:rPr>
          <w:szCs w:val="32"/>
        </w:rPr>
        <w:t>une quarantaine d</w:t>
      </w:r>
      <w:r w:rsidR="008D6F52">
        <w:rPr>
          <w:szCs w:val="32"/>
        </w:rPr>
        <w:t>’</w:t>
      </w:r>
      <w:r w:rsidRPr="00894396">
        <w:rPr>
          <w:szCs w:val="32"/>
        </w:rPr>
        <w:t>années</w:t>
      </w:r>
      <w:r w:rsidR="008D6F52">
        <w:rPr>
          <w:szCs w:val="32"/>
        </w:rPr>
        <w:t xml:space="preserve">. </w:t>
      </w:r>
      <w:r w:rsidRPr="00894396">
        <w:rPr>
          <w:szCs w:val="32"/>
        </w:rPr>
        <w:t>Nous avions tous remarqué que ses cheveux grisonnaient et qu</w:t>
      </w:r>
      <w:r w:rsidR="008D6F52">
        <w:rPr>
          <w:szCs w:val="32"/>
        </w:rPr>
        <w:t>’</w:t>
      </w:r>
      <w:r w:rsidRPr="00894396">
        <w:rPr>
          <w:szCs w:val="32"/>
        </w:rPr>
        <w:t>elle avait de très beaux yeux noirs</w:t>
      </w:r>
      <w:r w:rsidR="008D6F52">
        <w:rPr>
          <w:szCs w:val="32"/>
        </w:rPr>
        <w:t>.</w:t>
      </w:r>
    </w:p>
    <w:p w14:paraId="6B9A5C66" w14:textId="77777777" w:rsidR="008D6F52" w:rsidRDefault="008D6F52" w:rsidP="00830A5C">
      <w:pPr>
        <w:rPr>
          <w:szCs w:val="32"/>
        </w:rPr>
      </w:pPr>
      <w:r>
        <w:t>— </w:t>
      </w:r>
      <w:r w:rsidRPr="00894396">
        <w:rPr>
          <w:szCs w:val="32"/>
        </w:rPr>
        <w:t>Elle non plus</w:t>
      </w:r>
      <w:r>
        <w:rPr>
          <w:szCs w:val="32"/>
        </w:rPr>
        <w:t xml:space="preserve">, </w:t>
      </w:r>
      <w:r w:rsidRPr="00894396">
        <w:rPr>
          <w:szCs w:val="32"/>
        </w:rPr>
        <w:t xml:space="preserve">poursuivait le général </w:t>
      </w:r>
      <w:proofErr w:type="spellStart"/>
      <w:r w:rsidRPr="00894396">
        <w:rPr>
          <w:szCs w:val="32"/>
        </w:rPr>
        <w:t>Santierra</w:t>
      </w:r>
      <w:proofErr w:type="spellEnd"/>
      <w:r>
        <w:rPr>
          <w:szCs w:val="32"/>
        </w:rPr>
        <w:t xml:space="preserve">, </w:t>
      </w:r>
      <w:r w:rsidRPr="00894396">
        <w:rPr>
          <w:szCs w:val="32"/>
        </w:rPr>
        <w:t>elle n</w:t>
      </w:r>
      <w:r>
        <w:rPr>
          <w:szCs w:val="32"/>
        </w:rPr>
        <w:t>’</w:t>
      </w:r>
      <w:r w:rsidRPr="00894396">
        <w:rPr>
          <w:szCs w:val="32"/>
        </w:rPr>
        <w:t>a jamais voulu entendre parler de mariage</w:t>
      </w:r>
      <w:r>
        <w:rPr>
          <w:szCs w:val="32"/>
        </w:rPr>
        <w:t xml:space="preserve">. </w:t>
      </w:r>
      <w:r w:rsidRPr="00894396">
        <w:rPr>
          <w:szCs w:val="32"/>
        </w:rPr>
        <w:t>Une vraie calamité</w:t>
      </w:r>
      <w:r>
        <w:rPr>
          <w:szCs w:val="32"/>
        </w:rPr>
        <w:t xml:space="preserve"> ! </w:t>
      </w:r>
      <w:r w:rsidRPr="00894396">
        <w:rPr>
          <w:szCs w:val="32"/>
        </w:rPr>
        <w:t>Bonne</w:t>
      </w:r>
      <w:r>
        <w:rPr>
          <w:szCs w:val="32"/>
        </w:rPr>
        <w:t xml:space="preserve">, </w:t>
      </w:r>
      <w:r w:rsidRPr="00894396">
        <w:rPr>
          <w:szCs w:val="32"/>
        </w:rPr>
        <w:t>patiente</w:t>
      </w:r>
      <w:r>
        <w:rPr>
          <w:szCs w:val="32"/>
        </w:rPr>
        <w:t xml:space="preserve">, </w:t>
      </w:r>
      <w:r w:rsidRPr="00894396">
        <w:rPr>
          <w:szCs w:val="32"/>
        </w:rPr>
        <w:t>dévouée au vieillard que je suis</w:t>
      </w:r>
      <w:r>
        <w:rPr>
          <w:szCs w:val="32"/>
        </w:rPr>
        <w:t xml:space="preserve">. </w:t>
      </w:r>
      <w:r w:rsidRPr="00894396">
        <w:rPr>
          <w:szCs w:val="32"/>
        </w:rPr>
        <w:t>Une âme simple</w:t>
      </w:r>
      <w:r>
        <w:rPr>
          <w:szCs w:val="32"/>
        </w:rPr>
        <w:t xml:space="preserve">. </w:t>
      </w:r>
      <w:r w:rsidRPr="00894396">
        <w:rPr>
          <w:szCs w:val="32"/>
        </w:rPr>
        <w:t>Mais je ne conseillerais à aucun de vous de lui demander sa main</w:t>
      </w:r>
      <w:r>
        <w:rPr>
          <w:szCs w:val="32"/>
        </w:rPr>
        <w:t xml:space="preserve">, </w:t>
      </w:r>
      <w:r w:rsidRPr="00894396">
        <w:rPr>
          <w:szCs w:val="32"/>
        </w:rPr>
        <w:t>car si elle prenait votre main à vous dans la sienne</w:t>
      </w:r>
      <w:r>
        <w:rPr>
          <w:szCs w:val="32"/>
        </w:rPr>
        <w:t xml:space="preserve">, </w:t>
      </w:r>
      <w:r w:rsidRPr="00894396">
        <w:rPr>
          <w:szCs w:val="32"/>
        </w:rPr>
        <w:t>ce ne serait que pour vous broyer les os</w:t>
      </w:r>
      <w:r>
        <w:rPr>
          <w:szCs w:val="32"/>
        </w:rPr>
        <w:t xml:space="preserve">. </w:t>
      </w:r>
      <w:r w:rsidRPr="00894396">
        <w:rPr>
          <w:szCs w:val="32"/>
        </w:rPr>
        <w:t>Ah</w:t>
      </w:r>
      <w:r>
        <w:rPr>
          <w:szCs w:val="32"/>
        </w:rPr>
        <w:t xml:space="preserve"> ! </w:t>
      </w:r>
      <w:r w:rsidRPr="00894396">
        <w:rPr>
          <w:szCs w:val="32"/>
        </w:rPr>
        <w:t>elle ne badine pas sur ce sujet-là</w:t>
      </w:r>
      <w:r>
        <w:rPr>
          <w:szCs w:val="32"/>
        </w:rPr>
        <w:t xml:space="preserve">. </w:t>
      </w:r>
      <w:r w:rsidRPr="00894396">
        <w:rPr>
          <w:szCs w:val="32"/>
        </w:rPr>
        <w:t>Et c</w:t>
      </w:r>
      <w:r>
        <w:rPr>
          <w:szCs w:val="32"/>
        </w:rPr>
        <w:t>’</w:t>
      </w:r>
      <w:r w:rsidRPr="00894396">
        <w:rPr>
          <w:szCs w:val="32"/>
        </w:rPr>
        <w:t>est bien la fille de son père</w:t>
      </w:r>
      <w:r>
        <w:rPr>
          <w:szCs w:val="32"/>
        </w:rPr>
        <w:t xml:space="preserve">, </w:t>
      </w:r>
      <w:r w:rsidRPr="00894396">
        <w:rPr>
          <w:szCs w:val="32"/>
        </w:rPr>
        <w:t>l</w:t>
      </w:r>
      <w:r>
        <w:rPr>
          <w:szCs w:val="32"/>
        </w:rPr>
        <w:t>’</w:t>
      </w:r>
      <w:r w:rsidRPr="00894396">
        <w:rPr>
          <w:szCs w:val="32"/>
        </w:rPr>
        <w:t>homme fort qui périt par sa propre force</w:t>
      </w:r>
      <w:r>
        <w:rPr>
          <w:szCs w:val="32"/>
        </w:rPr>
        <w:t xml:space="preserve">, – </w:t>
      </w:r>
      <w:r w:rsidRPr="00894396">
        <w:rPr>
          <w:szCs w:val="32"/>
        </w:rPr>
        <w:t>la force de son corps</w:t>
      </w:r>
      <w:r>
        <w:rPr>
          <w:szCs w:val="32"/>
        </w:rPr>
        <w:t xml:space="preserve">, </w:t>
      </w:r>
      <w:r w:rsidRPr="00894396">
        <w:rPr>
          <w:szCs w:val="32"/>
        </w:rPr>
        <w:t>de sa simplicité</w:t>
      </w:r>
      <w:r>
        <w:rPr>
          <w:szCs w:val="32"/>
        </w:rPr>
        <w:t xml:space="preserve">, </w:t>
      </w:r>
      <w:r w:rsidRPr="00894396">
        <w:rPr>
          <w:szCs w:val="32"/>
        </w:rPr>
        <w:t>de son amour</w:t>
      </w:r>
      <w:r>
        <w:rPr>
          <w:szCs w:val="32"/>
        </w:rPr>
        <w:t> !</w:t>
      </w:r>
    </w:p>
    <w:p w14:paraId="6D3ACA4E" w14:textId="7991DB63" w:rsidR="00C71140" w:rsidRPr="00CC0E56" w:rsidRDefault="00000000" w:rsidP="008D6F52">
      <w:pPr>
        <w:pStyle w:val="Titre1"/>
        <w:spacing w:before="2640"/>
      </w:pPr>
      <w:bookmarkStart w:id="14" w:name="_Toc199599801"/>
      <w:r w:rsidRPr="00CC0E56">
        <w:rPr>
          <w:sz w:val="60"/>
          <w:szCs w:val="60"/>
        </w:rPr>
        <w:lastRenderedPageBreak/>
        <w:t>L</w:t>
      </w:r>
      <w:r w:rsidR="008D6F52">
        <w:rPr>
          <w:sz w:val="60"/>
          <w:szCs w:val="60"/>
        </w:rPr>
        <w:t>’</w:t>
      </w:r>
      <w:r w:rsidRPr="00CC0E56">
        <w:rPr>
          <w:sz w:val="60"/>
          <w:szCs w:val="60"/>
        </w:rPr>
        <w:t>INDICATEUR</w:t>
      </w:r>
      <w:r w:rsidRPr="00CC0E56">
        <w:br/>
      </w:r>
      <w:r w:rsidRPr="00CC0E56">
        <w:br/>
        <w:t>CONTE IRONIQUE</w:t>
      </w:r>
      <w:bookmarkEnd w:id="14"/>
    </w:p>
    <w:p w14:paraId="28F2DC8B" w14:textId="54CB33D6" w:rsidR="008D6F52" w:rsidRDefault="00000000" w:rsidP="003705D0">
      <w:pPr>
        <w:pStyle w:val="NormalEspAvtGrand"/>
      </w:pPr>
      <w:r w:rsidRPr="00894396">
        <w:t>Annoncé par une lettre d</w:t>
      </w:r>
      <w:r w:rsidR="008D6F52">
        <w:t>’</w:t>
      </w:r>
      <w:r w:rsidRPr="00894396">
        <w:t>introduction d</w:t>
      </w:r>
      <w:r w:rsidR="008D6F52">
        <w:t>’</w:t>
      </w:r>
      <w:r w:rsidRPr="00894396">
        <w:t>un de mes amis parisiens</w:t>
      </w:r>
      <w:r w:rsidR="008D6F52">
        <w:t>, M. </w:t>
      </w:r>
      <w:r w:rsidRPr="00894396">
        <w:t>X</w:t>
      </w:r>
      <w:r w:rsidR="008D6F52">
        <w:t xml:space="preserve">… </w:t>
      </w:r>
      <w:r w:rsidRPr="00894396">
        <w:t>vint me voir pour admirer ma collection de bronzes et de porcelaines de Chine</w:t>
      </w:r>
      <w:r w:rsidR="008D6F52">
        <w:t>.</w:t>
      </w:r>
    </w:p>
    <w:p w14:paraId="0ABDE404" w14:textId="77777777" w:rsidR="008D6F52" w:rsidRDefault="00000000" w:rsidP="008D6F52">
      <w:pPr>
        <w:rPr>
          <w:szCs w:val="32"/>
        </w:rPr>
      </w:pPr>
      <w:r w:rsidRPr="00894396">
        <w:rPr>
          <w:szCs w:val="32"/>
        </w:rPr>
        <w:t>Mon ami parisien est collectionneur aussi</w:t>
      </w:r>
      <w:r w:rsidR="008D6F52">
        <w:rPr>
          <w:szCs w:val="32"/>
        </w:rPr>
        <w:t xml:space="preserve">. </w:t>
      </w:r>
      <w:r w:rsidRPr="00894396">
        <w:rPr>
          <w:szCs w:val="32"/>
        </w:rPr>
        <w:t>Il ne collectionne pourtant ni porcelaines</w:t>
      </w:r>
      <w:r w:rsidR="008D6F52">
        <w:rPr>
          <w:szCs w:val="32"/>
        </w:rPr>
        <w:t xml:space="preserve">, </w:t>
      </w:r>
      <w:r w:rsidRPr="00894396">
        <w:rPr>
          <w:szCs w:val="32"/>
        </w:rPr>
        <w:t>ni bronzes</w:t>
      </w:r>
      <w:r w:rsidR="008D6F52">
        <w:rPr>
          <w:szCs w:val="32"/>
        </w:rPr>
        <w:t xml:space="preserve">, </w:t>
      </w:r>
      <w:r w:rsidRPr="00894396">
        <w:rPr>
          <w:szCs w:val="32"/>
        </w:rPr>
        <w:t>ni tableaux</w:t>
      </w:r>
      <w:r w:rsidR="008D6F52">
        <w:rPr>
          <w:szCs w:val="32"/>
        </w:rPr>
        <w:t xml:space="preserve">, </w:t>
      </w:r>
      <w:r w:rsidRPr="00894396">
        <w:rPr>
          <w:szCs w:val="32"/>
        </w:rPr>
        <w:t>ni médailles</w:t>
      </w:r>
      <w:r w:rsidR="008D6F52">
        <w:rPr>
          <w:szCs w:val="32"/>
        </w:rPr>
        <w:t xml:space="preserve">, </w:t>
      </w:r>
      <w:r w:rsidRPr="00894396">
        <w:rPr>
          <w:szCs w:val="32"/>
        </w:rPr>
        <w:t>ni timbres</w:t>
      </w:r>
      <w:r w:rsidR="008D6F52">
        <w:rPr>
          <w:szCs w:val="32"/>
        </w:rPr>
        <w:t xml:space="preserve">, </w:t>
      </w:r>
      <w:r w:rsidRPr="00894396">
        <w:rPr>
          <w:szCs w:val="32"/>
        </w:rPr>
        <w:t>ni objets d</w:t>
      </w:r>
      <w:r w:rsidR="008D6F52">
        <w:rPr>
          <w:szCs w:val="32"/>
        </w:rPr>
        <w:t>’</w:t>
      </w:r>
      <w:r w:rsidRPr="00894396">
        <w:rPr>
          <w:szCs w:val="32"/>
        </w:rPr>
        <w:t>aucune sorte que puisse disperser avec profit le marteau d</w:t>
      </w:r>
      <w:r w:rsidR="008D6F52">
        <w:rPr>
          <w:szCs w:val="32"/>
        </w:rPr>
        <w:t>’</w:t>
      </w:r>
      <w:r w:rsidRPr="00894396">
        <w:rPr>
          <w:szCs w:val="32"/>
        </w:rPr>
        <w:t xml:space="preserve">un </w:t>
      </w:r>
      <w:proofErr w:type="spellStart"/>
      <w:r w:rsidRPr="00894396">
        <w:rPr>
          <w:szCs w:val="32"/>
        </w:rPr>
        <w:t>commissaire priseur</w:t>
      </w:r>
      <w:proofErr w:type="spellEnd"/>
      <w:r w:rsidR="008D6F52">
        <w:rPr>
          <w:szCs w:val="32"/>
        </w:rPr>
        <w:t xml:space="preserve">. </w:t>
      </w:r>
      <w:r w:rsidRPr="00894396">
        <w:rPr>
          <w:szCs w:val="32"/>
        </w:rPr>
        <w:t>Il se récrierait de sincère surprise</w:t>
      </w:r>
      <w:r w:rsidR="008D6F52">
        <w:rPr>
          <w:szCs w:val="32"/>
        </w:rPr>
        <w:t xml:space="preserve">, </w:t>
      </w:r>
      <w:r w:rsidRPr="00894396">
        <w:rPr>
          <w:szCs w:val="32"/>
        </w:rPr>
        <w:t>devant ce titre de collectionneur</w:t>
      </w:r>
      <w:r w:rsidR="008D6F52">
        <w:rPr>
          <w:szCs w:val="32"/>
        </w:rPr>
        <w:t xml:space="preserve">. </w:t>
      </w:r>
      <w:r w:rsidRPr="00894396">
        <w:rPr>
          <w:szCs w:val="32"/>
        </w:rPr>
        <w:t>Il ne l</w:t>
      </w:r>
      <w:r w:rsidR="008D6F52">
        <w:rPr>
          <w:szCs w:val="32"/>
        </w:rPr>
        <w:t>’</w:t>
      </w:r>
      <w:r w:rsidRPr="00894396">
        <w:rPr>
          <w:szCs w:val="32"/>
        </w:rPr>
        <w:t>est pas moins par tempérament</w:t>
      </w:r>
      <w:r w:rsidR="008D6F52">
        <w:rPr>
          <w:szCs w:val="32"/>
        </w:rPr>
        <w:t xml:space="preserve">. </w:t>
      </w:r>
      <w:r w:rsidRPr="00894396">
        <w:rPr>
          <w:szCs w:val="32"/>
        </w:rPr>
        <w:t>Il collectionne des connaissances</w:t>
      </w:r>
      <w:r w:rsidR="008D6F52">
        <w:rPr>
          <w:szCs w:val="32"/>
        </w:rPr>
        <w:t xml:space="preserve">. </w:t>
      </w:r>
      <w:r w:rsidRPr="00894396">
        <w:rPr>
          <w:szCs w:val="32"/>
        </w:rPr>
        <w:t>Tâche délicate à laquelle il apporte la patience</w:t>
      </w:r>
      <w:r w:rsidR="008D6F52">
        <w:rPr>
          <w:szCs w:val="32"/>
        </w:rPr>
        <w:t xml:space="preserve">, </w:t>
      </w:r>
      <w:r w:rsidRPr="00894396">
        <w:rPr>
          <w:szCs w:val="32"/>
        </w:rPr>
        <w:t>la passion</w:t>
      </w:r>
      <w:r w:rsidR="008D6F52">
        <w:rPr>
          <w:szCs w:val="32"/>
        </w:rPr>
        <w:t xml:space="preserve">, </w:t>
      </w:r>
      <w:r w:rsidRPr="00894396">
        <w:rPr>
          <w:szCs w:val="32"/>
        </w:rPr>
        <w:t>la décision d</w:t>
      </w:r>
      <w:r w:rsidR="008D6F52">
        <w:rPr>
          <w:szCs w:val="32"/>
        </w:rPr>
        <w:t>’</w:t>
      </w:r>
      <w:r w:rsidRPr="00894396">
        <w:rPr>
          <w:szCs w:val="32"/>
        </w:rPr>
        <w:t>un vrai collectionneur de curiosités</w:t>
      </w:r>
      <w:r w:rsidR="008D6F52">
        <w:rPr>
          <w:szCs w:val="32"/>
        </w:rPr>
        <w:t xml:space="preserve">. </w:t>
      </w:r>
      <w:r w:rsidRPr="00894396">
        <w:rPr>
          <w:szCs w:val="32"/>
        </w:rPr>
        <w:t>Sa collection ne comporte aucun personnage royal</w:t>
      </w:r>
      <w:r w:rsidR="008D6F52">
        <w:rPr>
          <w:szCs w:val="32"/>
        </w:rPr>
        <w:t xml:space="preserve">. </w:t>
      </w:r>
      <w:r w:rsidRPr="00894396">
        <w:rPr>
          <w:szCs w:val="32"/>
        </w:rPr>
        <w:t>Je ne crois pas qu</w:t>
      </w:r>
      <w:r w:rsidR="008D6F52">
        <w:rPr>
          <w:szCs w:val="32"/>
        </w:rPr>
        <w:t>’</w:t>
      </w:r>
      <w:r w:rsidRPr="00894396">
        <w:rPr>
          <w:szCs w:val="32"/>
        </w:rPr>
        <w:t>il les juge assez rares ou assez intéressants</w:t>
      </w:r>
      <w:r w:rsidR="008D6F52">
        <w:rPr>
          <w:szCs w:val="32"/>
        </w:rPr>
        <w:t xml:space="preserve"> – </w:t>
      </w:r>
      <w:r w:rsidRPr="00894396">
        <w:rPr>
          <w:szCs w:val="32"/>
        </w:rPr>
        <w:t>mais</w:t>
      </w:r>
      <w:r w:rsidR="008D6F52">
        <w:rPr>
          <w:szCs w:val="32"/>
        </w:rPr>
        <w:t xml:space="preserve">, </w:t>
      </w:r>
      <w:r w:rsidRPr="00894396">
        <w:rPr>
          <w:szCs w:val="32"/>
        </w:rPr>
        <w:t>à cette exception près</w:t>
      </w:r>
      <w:r w:rsidR="008D6F52">
        <w:rPr>
          <w:szCs w:val="32"/>
        </w:rPr>
        <w:t xml:space="preserve">, </w:t>
      </w:r>
      <w:r w:rsidRPr="00894396">
        <w:rPr>
          <w:szCs w:val="32"/>
        </w:rPr>
        <w:t>il a rencontré et connu tout ce qui vaut ici-bas la peine de l</w:t>
      </w:r>
      <w:r w:rsidR="008D6F52">
        <w:rPr>
          <w:szCs w:val="32"/>
        </w:rPr>
        <w:t>’</w:t>
      </w:r>
      <w:r w:rsidRPr="00894396">
        <w:rPr>
          <w:szCs w:val="32"/>
        </w:rPr>
        <w:t>être</w:t>
      </w:r>
      <w:r w:rsidR="008D6F52">
        <w:rPr>
          <w:szCs w:val="32"/>
        </w:rPr>
        <w:t xml:space="preserve">, </w:t>
      </w:r>
      <w:r w:rsidRPr="00894396">
        <w:rPr>
          <w:szCs w:val="32"/>
        </w:rPr>
        <w:t>à titre quelconque</w:t>
      </w:r>
      <w:r w:rsidR="008D6F52">
        <w:rPr>
          <w:szCs w:val="32"/>
        </w:rPr>
        <w:t xml:space="preserve">. </w:t>
      </w:r>
      <w:r w:rsidRPr="00894396">
        <w:rPr>
          <w:szCs w:val="32"/>
        </w:rPr>
        <w:t>Il observe les gens</w:t>
      </w:r>
      <w:r w:rsidR="008D6F52">
        <w:rPr>
          <w:szCs w:val="32"/>
        </w:rPr>
        <w:t xml:space="preserve">, </w:t>
      </w:r>
      <w:r w:rsidRPr="00894396">
        <w:rPr>
          <w:szCs w:val="32"/>
        </w:rPr>
        <w:t>les écoute</w:t>
      </w:r>
      <w:r w:rsidR="008D6F52">
        <w:rPr>
          <w:szCs w:val="32"/>
        </w:rPr>
        <w:t xml:space="preserve">, </w:t>
      </w:r>
      <w:r w:rsidRPr="00894396">
        <w:rPr>
          <w:szCs w:val="32"/>
        </w:rPr>
        <w:t>les pénètre</w:t>
      </w:r>
      <w:r w:rsidR="008D6F52">
        <w:rPr>
          <w:szCs w:val="32"/>
        </w:rPr>
        <w:t xml:space="preserve">, </w:t>
      </w:r>
      <w:r w:rsidRPr="00894396">
        <w:rPr>
          <w:szCs w:val="32"/>
        </w:rPr>
        <w:t>les jauge</w:t>
      </w:r>
      <w:r w:rsidR="008D6F52">
        <w:rPr>
          <w:szCs w:val="32"/>
        </w:rPr>
        <w:t xml:space="preserve">, </w:t>
      </w:r>
      <w:r w:rsidRPr="00894396">
        <w:rPr>
          <w:szCs w:val="32"/>
        </w:rPr>
        <w:t>et dispose leur souvenir sur les rayons de sa mémoire</w:t>
      </w:r>
      <w:r w:rsidR="008D6F52">
        <w:rPr>
          <w:szCs w:val="32"/>
        </w:rPr>
        <w:t xml:space="preserve">. </w:t>
      </w:r>
      <w:r w:rsidRPr="00894396">
        <w:rPr>
          <w:szCs w:val="32"/>
        </w:rPr>
        <w:t>Il a machiné</w:t>
      </w:r>
      <w:r w:rsidR="008D6F52">
        <w:rPr>
          <w:szCs w:val="32"/>
        </w:rPr>
        <w:t xml:space="preserve">, </w:t>
      </w:r>
      <w:r w:rsidRPr="00894396">
        <w:rPr>
          <w:szCs w:val="32"/>
        </w:rPr>
        <w:t>combiné et parcouru toute l</w:t>
      </w:r>
      <w:r w:rsidR="008D6F52">
        <w:rPr>
          <w:szCs w:val="32"/>
        </w:rPr>
        <w:t>’</w:t>
      </w:r>
      <w:r w:rsidRPr="00894396">
        <w:rPr>
          <w:szCs w:val="32"/>
        </w:rPr>
        <w:t>Europe</w:t>
      </w:r>
      <w:r w:rsidR="008D6F52">
        <w:rPr>
          <w:szCs w:val="32"/>
        </w:rPr>
        <w:t xml:space="preserve">, </w:t>
      </w:r>
      <w:r w:rsidRPr="00894396">
        <w:rPr>
          <w:szCs w:val="32"/>
        </w:rPr>
        <w:t>pour enrichir sa collection de célébrités et de connaissances personnelles</w:t>
      </w:r>
      <w:r w:rsidR="008D6F52">
        <w:rPr>
          <w:szCs w:val="32"/>
        </w:rPr>
        <w:t>.</w:t>
      </w:r>
    </w:p>
    <w:p w14:paraId="25A1F1A9" w14:textId="77777777" w:rsidR="008D6F52" w:rsidRDefault="00000000" w:rsidP="008D6F52">
      <w:pPr>
        <w:rPr>
          <w:szCs w:val="32"/>
        </w:rPr>
      </w:pPr>
      <w:r w:rsidRPr="00894396">
        <w:rPr>
          <w:szCs w:val="32"/>
        </w:rPr>
        <w:t>Grâce à sa fortune</w:t>
      </w:r>
      <w:r w:rsidR="008D6F52">
        <w:rPr>
          <w:szCs w:val="32"/>
        </w:rPr>
        <w:t xml:space="preserve">, </w:t>
      </w:r>
      <w:r w:rsidRPr="00894396">
        <w:rPr>
          <w:szCs w:val="32"/>
        </w:rPr>
        <w:t>à ses relations et à son absence de préjugés</w:t>
      </w:r>
      <w:r w:rsidR="008D6F52">
        <w:rPr>
          <w:szCs w:val="32"/>
        </w:rPr>
        <w:t xml:space="preserve">, </w:t>
      </w:r>
      <w:r w:rsidRPr="00894396">
        <w:rPr>
          <w:szCs w:val="32"/>
        </w:rPr>
        <w:t>sa collection est assez complète</w:t>
      </w:r>
      <w:r w:rsidR="008D6F52">
        <w:rPr>
          <w:szCs w:val="32"/>
        </w:rPr>
        <w:t xml:space="preserve">, </w:t>
      </w:r>
      <w:r w:rsidRPr="00894396">
        <w:rPr>
          <w:szCs w:val="32"/>
        </w:rPr>
        <w:t xml:space="preserve">et comprend des </w:t>
      </w:r>
      <w:r w:rsidRPr="00894396">
        <w:rPr>
          <w:szCs w:val="32"/>
        </w:rPr>
        <w:lastRenderedPageBreak/>
        <w:t>objets</w:t>
      </w:r>
      <w:r w:rsidR="008D6F52">
        <w:rPr>
          <w:szCs w:val="32"/>
        </w:rPr>
        <w:t>, (</w:t>
      </w:r>
      <w:r w:rsidRPr="00894396">
        <w:rPr>
          <w:szCs w:val="32"/>
        </w:rPr>
        <w:t>ou faut-il dire des sujets</w:t>
      </w:r>
      <w:r w:rsidR="008D6F52">
        <w:rPr>
          <w:szCs w:val="32"/>
        </w:rPr>
        <w:t xml:space="preserve">), </w:t>
      </w:r>
      <w:r w:rsidRPr="00894396">
        <w:rPr>
          <w:szCs w:val="32"/>
        </w:rPr>
        <w:t>dont la valeur</w:t>
      </w:r>
      <w:r w:rsidR="008D6F52">
        <w:rPr>
          <w:szCs w:val="32"/>
        </w:rPr>
        <w:t xml:space="preserve">, </w:t>
      </w:r>
      <w:r w:rsidRPr="00894396">
        <w:rPr>
          <w:szCs w:val="32"/>
        </w:rPr>
        <w:t>mal prisée du vulgaire</w:t>
      </w:r>
      <w:r w:rsidR="008D6F52">
        <w:rPr>
          <w:szCs w:val="32"/>
        </w:rPr>
        <w:t xml:space="preserve">, </w:t>
      </w:r>
      <w:r w:rsidRPr="00894396">
        <w:rPr>
          <w:szCs w:val="32"/>
        </w:rPr>
        <w:t>est souvent dédaignée par la renommée populaire</w:t>
      </w:r>
      <w:r w:rsidR="008D6F52">
        <w:rPr>
          <w:szCs w:val="32"/>
        </w:rPr>
        <w:t xml:space="preserve">. </w:t>
      </w:r>
      <w:r w:rsidRPr="00894396">
        <w:rPr>
          <w:szCs w:val="32"/>
        </w:rPr>
        <w:t>C</w:t>
      </w:r>
      <w:r w:rsidR="008D6F52">
        <w:rPr>
          <w:szCs w:val="32"/>
        </w:rPr>
        <w:t>’</w:t>
      </w:r>
      <w:r w:rsidRPr="00894396">
        <w:rPr>
          <w:szCs w:val="32"/>
        </w:rPr>
        <w:t>est naturellement de pareils échantillons que mon ami est le plus fier</w:t>
      </w:r>
      <w:r w:rsidR="008D6F52">
        <w:rPr>
          <w:szCs w:val="32"/>
        </w:rPr>
        <w:t>.</w:t>
      </w:r>
    </w:p>
    <w:p w14:paraId="5330E85E" w14:textId="31E12700" w:rsidR="008D6F52" w:rsidRDefault="008D6F52" w:rsidP="008D6F52">
      <w:r w:rsidRPr="00894396">
        <w:rPr>
          <w:szCs w:val="32"/>
        </w:rPr>
        <w:t>De</w:t>
      </w:r>
      <w:r>
        <w:rPr>
          <w:szCs w:val="32"/>
        </w:rPr>
        <w:t> </w:t>
      </w:r>
      <w:r w:rsidRPr="00894396">
        <w:rPr>
          <w:szCs w:val="32"/>
        </w:rPr>
        <w:t>X</w:t>
      </w:r>
      <w:r>
        <w:rPr>
          <w:szCs w:val="32"/>
        </w:rPr>
        <w:t xml:space="preserve">… </w:t>
      </w:r>
      <w:r w:rsidRPr="00894396">
        <w:rPr>
          <w:szCs w:val="32"/>
        </w:rPr>
        <w:t>il m</w:t>
      </w:r>
      <w:r>
        <w:rPr>
          <w:szCs w:val="32"/>
        </w:rPr>
        <w:t>’</w:t>
      </w:r>
      <w:r w:rsidRPr="00894396">
        <w:rPr>
          <w:szCs w:val="32"/>
        </w:rPr>
        <w:t>écrivait</w:t>
      </w:r>
      <w:r>
        <w:rPr>
          <w:szCs w:val="32"/>
        </w:rPr>
        <w:t> : « </w:t>
      </w:r>
      <w:r w:rsidRPr="00894396">
        <w:rPr>
          <w:szCs w:val="32"/>
        </w:rPr>
        <w:t>C</w:t>
      </w:r>
      <w:r>
        <w:rPr>
          <w:szCs w:val="32"/>
        </w:rPr>
        <w:t>’</w:t>
      </w:r>
      <w:r w:rsidRPr="00894396">
        <w:rPr>
          <w:szCs w:val="32"/>
        </w:rPr>
        <w:t>est le plus grand révolté des temps modernes</w:t>
      </w:r>
      <w:r>
        <w:rPr>
          <w:szCs w:val="32"/>
        </w:rPr>
        <w:t xml:space="preserve">. </w:t>
      </w:r>
      <w:r w:rsidRPr="00894396">
        <w:rPr>
          <w:szCs w:val="32"/>
        </w:rPr>
        <w:t>Le monde connaît en lui l</w:t>
      </w:r>
      <w:r>
        <w:rPr>
          <w:szCs w:val="32"/>
        </w:rPr>
        <w:t>’</w:t>
      </w:r>
      <w:r w:rsidRPr="00894396">
        <w:rPr>
          <w:szCs w:val="32"/>
        </w:rPr>
        <w:t>écrivain révolutionnaire dont l</w:t>
      </w:r>
      <w:r>
        <w:rPr>
          <w:szCs w:val="32"/>
        </w:rPr>
        <w:t>’</w:t>
      </w:r>
      <w:r w:rsidRPr="00894396">
        <w:rPr>
          <w:szCs w:val="32"/>
        </w:rPr>
        <w:t>ironie féroce a mis à nu la décrépitude des plus respectables institutions</w:t>
      </w:r>
      <w:r>
        <w:rPr>
          <w:szCs w:val="32"/>
        </w:rPr>
        <w:t xml:space="preserve">. </w:t>
      </w:r>
      <w:r w:rsidRPr="00894396">
        <w:rPr>
          <w:szCs w:val="32"/>
        </w:rPr>
        <w:t>Il a scalpé toutes les têtes vénérées et fait fondre au feu de son ironie toutes les opinions reçues</w:t>
      </w:r>
      <w:r>
        <w:rPr>
          <w:szCs w:val="32"/>
        </w:rPr>
        <w:t xml:space="preserve">, </w:t>
      </w:r>
      <w:r w:rsidRPr="00894396">
        <w:rPr>
          <w:szCs w:val="32"/>
        </w:rPr>
        <w:t>comme tous les principes reconnus de morale et de politique</w:t>
      </w:r>
      <w:r>
        <w:rPr>
          <w:szCs w:val="32"/>
        </w:rPr>
        <w:t xml:space="preserve">. </w:t>
      </w:r>
      <w:r w:rsidRPr="00894396">
        <w:rPr>
          <w:szCs w:val="32"/>
        </w:rPr>
        <w:t>Qui ne se rappelle la flamme ardente de ses factums révolutionnaires</w:t>
      </w:r>
      <w:r>
        <w:rPr>
          <w:szCs w:val="32"/>
        </w:rPr>
        <w:t xml:space="preserve"> ? </w:t>
      </w:r>
      <w:r w:rsidRPr="00894396">
        <w:rPr>
          <w:szCs w:val="32"/>
        </w:rPr>
        <w:t>Leurs explosions soudaines harassaient de temps en temps les forces de la police continentale comme une invasion de rouges sauterelles</w:t>
      </w:r>
      <w:r>
        <w:rPr>
          <w:szCs w:val="32"/>
        </w:rPr>
        <w:t xml:space="preserve">. </w:t>
      </w:r>
      <w:r w:rsidRPr="00894396">
        <w:rPr>
          <w:szCs w:val="32"/>
        </w:rPr>
        <w:t>Cet écrivain extrémiste avait d</w:t>
      </w:r>
      <w:r>
        <w:rPr>
          <w:szCs w:val="32"/>
        </w:rPr>
        <w:t>’</w:t>
      </w:r>
      <w:r w:rsidRPr="00894396">
        <w:rPr>
          <w:szCs w:val="32"/>
        </w:rPr>
        <w:t>ailleurs été aussi l</w:t>
      </w:r>
      <w:r>
        <w:rPr>
          <w:szCs w:val="32"/>
        </w:rPr>
        <w:t>’</w:t>
      </w:r>
      <w:r w:rsidRPr="00894396">
        <w:rPr>
          <w:szCs w:val="32"/>
        </w:rPr>
        <w:t>inspirateur actif de sociétés secrètes</w:t>
      </w:r>
      <w:r>
        <w:rPr>
          <w:szCs w:val="32"/>
        </w:rPr>
        <w:t xml:space="preserve">, </w:t>
      </w:r>
      <w:r w:rsidRPr="00894396">
        <w:rPr>
          <w:szCs w:val="32"/>
        </w:rPr>
        <w:t xml:space="preserve">le </w:t>
      </w:r>
      <w:r w:rsidRPr="00894396">
        <w:rPr>
          <w:i/>
          <w:iCs/>
          <w:szCs w:val="32"/>
        </w:rPr>
        <w:t xml:space="preserve">Numéro Un </w:t>
      </w:r>
      <w:r w:rsidRPr="00894396">
        <w:rPr>
          <w:szCs w:val="32"/>
        </w:rPr>
        <w:t>mystérieux et inconnu de conspirations hardies</w:t>
      </w:r>
      <w:r>
        <w:rPr>
          <w:szCs w:val="32"/>
        </w:rPr>
        <w:t xml:space="preserve">, </w:t>
      </w:r>
      <w:r w:rsidRPr="00894396">
        <w:rPr>
          <w:szCs w:val="32"/>
        </w:rPr>
        <w:t>soupçonnées ou ignorées</w:t>
      </w:r>
      <w:r>
        <w:rPr>
          <w:szCs w:val="32"/>
        </w:rPr>
        <w:t xml:space="preserve">, </w:t>
      </w:r>
      <w:r w:rsidRPr="00894396">
        <w:rPr>
          <w:szCs w:val="32"/>
        </w:rPr>
        <w:t>achevées ou compromises</w:t>
      </w:r>
      <w:r>
        <w:rPr>
          <w:szCs w:val="32"/>
        </w:rPr>
        <w:t xml:space="preserve">. </w:t>
      </w:r>
      <w:r w:rsidRPr="00894396">
        <w:rPr>
          <w:szCs w:val="32"/>
        </w:rPr>
        <w:t>Et le monde n</w:t>
      </w:r>
      <w:r>
        <w:rPr>
          <w:szCs w:val="32"/>
        </w:rPr>
        <w:t>’</w:t>
      </w:r>
      <w:r w:rsidRPr="00894396">
        <w:rPr>
          <w:szCs w:val="32"/>
        </w:rPr>
        <w:t>a jamais eu le moindre soupçon de ce rôle</w:t>
      </w:r>
      <w:r>
        <w:rPr>
          <w:szCs w:val="32"/>
        </w:rPr>
        <w:t xml:space="preserve"> ! </w:t>
      </w:r>
      <w:r w:rsidRPr="00894396">
        <w:rPr>
          <w:szCs w:val="32"/>
        </w:rPr>
        <w:t>C</w:t>
      </w:r>
      <w:r>
        <w:rPr>
          <w:szCs w:val="32"/>
        </w:rPr>
        <w:t>’</w:t>
      </w:r>
      <w:r w:rsidRPr="00894396">
        <w:rPr>
          <w:szCs w:val="32"/>
        </w:rPr>
        <w:t>est ce qui explique qu</w:t>
      </w:r>
      <w:r>
        <w:rPr>
          <w:szCs w:val="32"/>
        </w:rPr>
        <w:t>’</w:t>
      </w:r>
      <w:r w:rsidRPr="00894396">
        <w:rPr>
          <w:szCs w:val="32"/>
        </w:rPr>
        <w:t>il puisse se trouver encore parmi nous</w:t>
      </w:r>
      <w:r>
        <w:rPr>
          <w:szCs w:val="32"/>
        </w:rPr>
        <w:t xml:space="preserve">, </w:t>
      </w:r>
      <w:r w:rsidRPr="00894396">
        <w:rPr>
          <w:szCs w:val="32"/>
        </w:rPr>
        <w:t>ce vétéran de maintes campagnes souterraines</w:t>
      </w:r>
      <w:r>
        <w:rPr>
          <w:szCs w:val="32"/>
        </w:rPr>
        <w:t xml:space="preserve">, </w:t>
      </w:r>
      <w:r w:rsidRPr="00894396">
        <w:rPr>
          <w:szCs w:val="32"/>
        </w:rPr>
        <w:t>aujourd</w:t>
      </w:r>
      <w:r>
        <w:rPr>
          <w:szCs w:val="32"/>
        </w:rPr>
        <w:t>’</w:t>
      </w:r>
      <w:r w:rsidRPr="00894396">
        <w:rPr>
          <w:szCs w:val="32"/>
        </w:rPr>
        <w:t>hui retiré et sans appréhension</w:t>
      </w:r>
      <w:r>
        <w:rPr>
          <w:szCs w:val="32"/>
        </w:rPr>
        <w:t xml:space="preserve">, </w:t>
      </w:r>
      <w:r w:rsidRPr="00894396">
        <w:rPr>
          <w:szCs w:val="32"/>
        </w:rPr>
        <w:t>avec sa réputation du plus grand des destructeurs qui aient jamais vécu</w:t>
      </w:r>
      <w:r>
        <w:rPr>
          <w:szCs w:val="32"/>
        </w:rPr>
        <w:t>. »</w:t>
      </w:r>
    </w:p>
    <w:p w14:paraId="089C30AD" w14:textId="49FBB623" w:rsidR="008D6F52" w:rsidRDefault="00000000" w:rsidP="008D6F52">
      <w:pPr>
        <w:rPr>
          <w:szCs w:val="32"/>
        </w:rPr>
      </w:pPr>
      <w:r w:rsidRPr="00894396">
        <w:rPr>
          <w:szCs w:val="32"/>
        </w:rPr>
        <w:t>Ainsi m</w:t>
      </w:r>
      <w:r w:rsidR="008D6F52">
        <w:rPr>
          <w:szCs w:val="32"/>
        </w:rPr>
        <w:t>’</w:t>
      </w:r>
      <w:r w:rsidRPr="00894396">
        <w:rPr>
          <w:szCs w:val="32"/>
        </w:rPr>
        <w:t>écrivait mon ami</w:t>
      </w:r>
      <w:r w:rsidR="008D6F52">
        <w:rPr>
          <w:szCs w:val="32"/>
        </w:rPr>
        <w:t xml:space="preserve">, </w:t>
      </w:r>
      <w:r w:rsidRPr="00894396">
        <w:rPr>
          <w:szCs w:val="32"/>
        </w:rPr>
        <w:t xml:space="preserve">en ajoutant que </w:t>
      </w:r>
      <w:r w:rsidR="008D6F52">
        <w:rPr>
          <w:szCs w:val="32"/>
        </w:rPr>
        <w:t>M. </w:t>
      </w:r>
      <w:r w:rsidRPr="00894396">
        <w:rPr>
          <w:szCs w:val="32"/>
        </w:rPr>
        <w:t>X</w:t>
      </w:r>
      <w:r w:rsidR="008D6F52">
        <w:rPr>
          <w:szCs w:val="32"/>
        </w:rPr>
        <w:t xml:space="preserve">… </w:t>
      </w:r>
      <w:r w:rsidRPr="00894396">
        <w:rPr>
          <w:szCs w:val="32"/>
        </w:rPr>
        <w:t>était amateur éclairé de bronzes et de porcelaines</w:t>
      </w:r>
      <w:r w:rsidR="008D6F52">
        <w:rPr>
          <w:szCs w:val="32"/>
        </w:rPr>
        <w:t xml:space="preserve">, </w:t>
      </w:r>
      <w:r w:rsidRPr="00894396">
        <w:rPr>
          <w:szCs w:val="32"/>
        </w:rPr>
        <w:t>et en me priant de lui montrer ma collection</w:t>
      </w:r>
      <w:r w:rsidR="008D6F52">
        <w:rPr>
          <w:szCs w:val="32"/>
        </w:rPr>
        <w:t>.</w:t>
      </w:r>
    </w:p>
    <w:p w14:paraId="171564C4" w14:textId="77777777" w:rsidR="008D6F52" w:rsidRDefault="00000000" w:rsidP="008D6F52">
      <w:pPr>
        <w:rPr>
          <w:szCs w:val="32"/>
        </w:rPr>
      </w:pPr>
      <w:r w:rsidRPr="00894396">
        <w:rPr>
          <w:szCs w:val="32"/>
        </w:rPr>
        <w:t>X</w:t>
      </w:r>
      <w:r w:rsidR="008D6F52">
        <w:rPr>
          <w:szCs w:val="32"/>
        </w:rPr>
        <w:t xml:space="preserve">… </w:t>
      </w:r>
      <w:r w:rsidRPr="00894396">
        <w:rPr>
          <w:szCs w:val="32"/>
        </w:rPr>
        <w:t>vint chez moi à l</w:t>
      </w:r>
      <w:r w:rsidR="008D6F52">
        <w:rPr>
          <w:szCs w:val="32"/>
        </w:rPr>
        <w:t>’</w:t>
      </w:r>
      <w:r w:rsidRPr="00894396">
        <w:rPr>
          <w:szCs w:val="32"/>
        </w:rPr>
        <w:t>heure dite</w:t>
      </w:r>
      <w:r w:rsidR="008D6F52">
        <w:rPr>
          <w:szCs w:val="32"/>
        </w:rPr>
        <w:t xml:space="preserve">. </w:t>
      </w:r>
      <w:r w:rsidRPr="00894396">
        <w:rPr>
          <w:szCs w:val="32"/>
        </w:rPr>
        <w:t>Mes trésors sont disposés dans trois vastes pièces</w:t>
      </w:r>
      <w:r w:rsidR="008D6F52">
        <w:rPr>
          <w:szCs w:val="32"/>
        </w:rPr>
        <w:t xml:space="preserve">, </w:t>
      </w:r>
      <w:r w:rsidRPr="00894396">
        <w:rPr>
          <w:szCs w:val="32"/>
        </w:rPr>
        <w:t>sans tapis ni rideaux</w:t>
      </w:r>
      <w:r w:rsidR="008D6F52">
        <w:rPr>
          <w:szCs w:val="32"/>
        </w:rPr>
        <w:t xml:space="preserve">. </w:t>
      </w:r>
      <w:r w:rsidRPr="00894396">
        <w:rPr>
          <w:szCs w:val="32"/>
        </w:rPr>
        <w:t>Pas d</w:t>
      </w:r>
      <w:r w:rsidR="008D6F52">
        <w:rPr>
          <w:szCs w:val="32"/>
        </w:rPr>
        <w:t>’</w:t>
      </w:r>
      <w:r w:rsidRPr="00894396">
        <w:rPr>
          <w:szCs w:val="32"/>
        </w:rPr>
        <w:t>autres meubles que les étagères et les vitrines dont le contenu vaudra une fortune à mes héritiers</w:t>
      </w:r>
      <w:r w:rsidR="008D6F52">
        <w:rPr>
          <w:szCs w:val="32"/>
        </w:rPr>
        <w:t xml:space="preserve">. </w:t>
      </w:r>
      <w:r w:rsidRPr="00894396">
        <w:rPr>
          <w:szCs w:val="32"/>
        </w:rPr>
        <w:t>Je ne laisse pas allumer de feu</w:t>
      </w:r>
      <w:r w:rsidR="008D6F52">
        <w:rPr>
          <w:szCs w:val="32"/>
        </w:rPr>
        <w:t xml:space="preserve">, </w:t>
      </w:r>
      <w:r w:rsidRPr="00894396">
        <w:rPr>
          <w:szCs w:val="32"/>
        </w:rPr>
        <w:t>par crainte des accidents</w:t>
      </w:r>
      <w:r w:rsidR="008D6F52">
        <w:rPr>
          <w:szCs w:val="32"/>
        </w:rPr>
        <w:t xml:space="preserve">, </w:t>
      </w:r>
      <w:r w:rsidRPr="00894396">
        <w:rPr>
          <w:szCs w:val="32"/>
        </w:rPr>
        <w:t>et une porte de fer sépare mon musée du reste de la maison</w:t>
      </w:r>
      <w:r w:rsidR="008D6F52">
        <w:rPr>
          <w:szCs w:val="32"/>
        </w:rPr>
        <w:t>.</w:t>
      </w:r>
    </w:p>
    <w:p w14:paraId="3F89E992" w14:textId="77777777" w:rsidR="008D6F52" w:rsidRDefault="00000000" w:rsidP="008D6F52">
      <w:pPr>
        <w:rPr>
          <w:szCs w:val="32"/>
        </w:rPr>
      </w:pPr>
      <w:r w:rsidRPr="00894396">
        <w:rPr>
          <w:szCs w:val="32"/>
        </w:rPr>
        <w:lastRenderedPageBreak/>
        <w:t>Il faisait glacial</w:t>
      </w:r>
      <w:r w:rsidR="008D6F52">
        <w:rPr>
          <w:szCs w:val="32"/>
        </w:rPr>
        <w:t xml:space="preserve">, </w:t>
      </w:r>
      <w:r w:rsidRPr="00894396">
        <w:rPr>
          <w:szCs w:val="32"/>
        </w:rPr>
        <w:t>ce jour-là</w:t>
      </w:r>
      <w:r w:rsidR="008D6F52">
        <w:rPr>
          <w:szCs w:val="32"/>
        </w:rPr>
        <w:t xml:space="preserve">. </w:t>
      </w:r>
      <w:r w:rsidRPr="00894396">
        <w:rPr>
          <w:szCs w:val="32"/>
        </w:rPr>
        <w:t>Nous avions gardé chapeaux et manteaux</w:t>
      </w:r>
      <w:r w:rsidR="008D6F52">
        <w:rPr>
          <w:szCs w:val="32"/>
        </w:rPr>
        <w:t xml:space="preserve">. </w:t>
      </w:r>
      <w:r w:rsidRPr="00894396">
        <w:rPr>
          <w:szCs w:val="32"/>
        </w:rPr>
        <w:t>Sec et de taille moyenne</w:t>
      </w:r>
      <w:r w:rsidR="008D6F52">
        <w:rPr>
          <w:szCs w:val="32"/>
        </w:rPr>
        <w:t xml:space="preserve">, </w:t>
      </w:r>
      <w:r w:rsidRPr="00894396">
        <w:rPr>
          <w:szCs w:val="32"/>
        </w:rPr>
        <w:t>les yeux alertes dans un long visage au nez romain</w:t>
      </w:r>
      <w:r w:rsidR="008D6F52">
        <w:rPr>
          <w:szCs w:val="32"/>
        </w:rPr>
        <w:t xml:space="preserve">, </w:t>
      </w:r>
      <w:r w:rsidRPr="00894396">
        <w:rPr>
          <w:szCs w:val="32"/>
        </w:rPr>
        <w:t>X</w:t>
      </w:r>
      <w:r w:rsidR="008D6F52">
        <w:rPr>
          <w:szCs w:val="32"/>
        </w:rPr>
        <w:t xml:space="preserve">… </w:t>
      </w:r>
      <w:r w:rsidRPr="00894396">
        <w:rPr>
          <w:szCs w:val="32"/>
        </w:rPr>
        <w:t>furetait à menus pas de ses pieds élégants</w:t>
      </w:r>
      <w:r w:rsidR="008D6F52">
        <w:rPr>
          <w:szCs w:val="32"/>
        </w:rPr>
        <w:t xml:space="preserve">, </w:t>
      </w:r>
      <w:r w:rsidRPr="00894396">
        <w:rPr>
          <w:szCs w:val="32"/>
        </w:rPr>
        <w:t>et appréciait ma collection avec intelligence</w:t>
      </w:r>
      <w:r w:rsidR="008D6F52">
        <w:rPr>
          <w:szCs w:val="32"/>
        </w:rPr>
        <w:t xml:space="preserve">. </w:t>
      </w:r>
      <w:r w:rsidRPr="00894396">
        <w:rPr>
          <w:szCs w:val="32"/>
        </w:rPr>
        <w:t>J</w:t>
      </w:r>
      <w:r w:rsidR="008D6F52">
        <w:rPr>
          <w:szCs w:val="32"/>
        </w:rPr>
        <w:t>’</w:t>
      </w:r>
      <w:r w:rsidRPr="00894396">
        <w:rPr>
          <w:szCs w:val="32"/>
        </w:rPr>
        <w:t>espère avoir laissé paraître la même intelligence dans les yeux que je tournais vers lui</w:t>
      </w:r>
      <w:r w:rsidR="008D6F52">
        <w:rPr>
          <w:szCs w:val="32"/>
        </w:rPr>
        <w:t xml:space="preserve">. </w:t>
      </w:r>
      <w:r w:rsidRPr="00894396">
        <w:rPr>
          <w:szCs w:val="32"/>
        </w:rPr>
        <w:t>Une moustache et une impériale neigeuses accentuaient la couleur de son teint bronzé</w:t>
      </w:r>
      <w:r w:rsidR="008D6F52">
        <w:rPr>
          <w:szCs w:val="32"/>
        </w:rPr>
        <w:t xml:space="preserve">. </w:t>
      </w:r>
      <w:r w:rsidRPr="00894396">
        <w:rPr>
          <w:szCs w:val="32"/>
        </w:rPr>
        <w:t>Sous la pelisse et le luisant chapeau haut de forme</w:t>
      </w:r>
      <w:r w:rsidR="008D6F52">
        <w:rPr>
          <w:szCs w:val="32"/>
        </w:rPr>
        <w:t xml:space="preserve">, </w:t>
      </w:r>
      <w:r w:rsidRPr="00894396">
        <w:rPr>
          <w:szCs w:val="32"/>
        </w:rPr>
        <w:t>cet homme terrible avait bonne mine</w:t>
      </w:r>
      <w:r w:rsidR="008D6F52">
        <w:rPr>
          <w:szCs w:val="32"/>
        </w:rPr>
        <w:t xml:space="preserve">. </w:t>
      </w:r>
      <w:r w:rsidRPr="00894396">
        <w:rPr>
          <w:szCs w:val="32"/>
        </w:rPr>
        <w:t>Je crois qu</w:t>
      </w:r>
      <w:r w:rsidR="008D6F52">
        <w:rPr>
          <w:szCs w:val="32"/>
        </w:rPr>
        <w:t>’</w:t>
      </w:r>
      <w:r w:rsidRPr="00894396">
        <w:rPr>
          <w:szCs w:val="32"/>
        </w:rPr>
        <w:t>il appartenait à une famille noble et qu</w:t>
      </w:r>
      <w:r w:rsidR="008D6F52">
        <w:rPr>
          <w:szCs w:val="32"/>
        </w:rPr>
        <w:t>’</w:t>
      </w:r>
      <w:r w:rsidRPr="00894396">
        <w:rPr>
          <w:szCs w:val="32"/>
        </w:rPr>
        <w:t>il eût pu s</w:t>
      </w:r>
      <w:r w:rsidR="008D6F52">
        <w:rPr>
          <w:szCs w:val="32"/>
        </w:rPr>
        <w:t>’</w:t>
      </w:r>
      <w:r w:rsidRPr="00894396">
        <w:rPr>
          <w:szCs w:val="32"/>
        </w:rPr>
        <w:t>appeler</w:t>
      </w:r>
      <w:r w:rsidR="008D6F52">
        <w:rPr>
          <w:szCs w:val="32"/>
        </w:rPr>
        <w:t xml:space="preserve">, </w:t>
      </w:r>
      <w:r w:rsidRPr="00894396">
        <w:rPr>
          <w:szCs w:val="32"/>
        </w:rPr>
        <w:t>s</w:t>
      </w:r>
      <w:r w:rsidR="008D6F52">
        <w:rPr>
          <w:szCs w:val="32"/>
        </w:rPr>
        <w:t>’</w:t>
      </w:r>
      <w:r w:rsidRPr="00894396">
        <w:rPr>
          <w:szCs w:val="32"/>
        </w:rPr>
        <w:t>il l</w:t>
      </w:r>
      <w:r w:rsidR="008D6F52">
        <w:rPr>
          <w:szCs w:val="32"/>
        </w:rPr>
        <w:t>’</w:t>
      </w:r>
      <w:r w:rsidRPr="00894396">
        <w:rPr>
          <w:szCs w:val="32"/>
        </w:rPr>
        <w:t>eût voulu</w:t>
      </w:r>
      <w:r w:rsidR="008D6F52">
        <w:rPr>
          <w:szCs w:val="32"/>
        </w:rPr>
        <w:t xml:space="preserve">, </w:t>
      </w:r>
      <w:r w:rsidRPr="00894396">
        <w:rPr>
          <w:szCs w:val="32"/>
        </w:rPr>
        <w:t>vicomte X</w:t>
      </w:r>
      <w:r w:rsidR="008D6F52">
        <w:rPr>
          <w:szCs w:val="32"/>
        </w:rPr>
        <w:t xml:space="preserve">… </w:t>
      </w:r>
      <w:r w:rsidRPr="00894396">
        <w:rPr>
          <w:szCs w:val="32"/>
        </w:rPr>
        <w:t>de la Z</w:t>
      </w:r>
      <w:r w:rsidR="008D6F52">
        <w:rPr>
          <w:szCs w:val="32"/>
        </w:rPr>
        <w:t xml:space="preserve">… </w:t>
      </w:r>
      <w:r w:rsidRPr="00894396">
        <w:rPr>
          <w:szCs w:val="32"/>
        </w:rPr>
        <w:t>Son goût était remarquable</w:t>
      </w:r>
      <w:r w:rsidR="008D6F52">
        <w:rPr>
          <w:szCs w:val="32"/>
        </w:rPr>
        <w:t xml:space="preserve">. </w:t>
      </w:r>
      <w:r w:rsidRPr="00894396">
        <w:rPr>
          <w:szCs w:val="32"/>
        </w:rPr>
        <w:t>Nous nous quittâmes avec cordialité</w:t>
      </w:r>
      <w:r w:rsidR="008D6F52">
        <w:rPr>
          <w:szCs w:val="32"/>
        </w:rPr>
        <w:t>.</w:t>
      </w:r>
    </w:p>
    <w:p w14:paraId="2B2ABB99" w14:textId="44C71A72" w:rsidR="008D6F52" w:rsidRDefault="00000000" w:rsidP="008D6F52">
      <w:pPr>
        <w:rPr>
          <w:szCs w:val="32"/>
        </w:rPr>
      </w:pPr>
      <w:r w:rsidRPr="00894396">
        <w:rPr>
          <w:szCs w:val="32"/>
        </w:rPr>
        <w:t>Où il gîtait</w:t>
      </w:r>
      <w:r w:rsidR="008D6F52">
        <w:rPr>
          <w:szCs w:val="32"/>
        </w:rPr>
        <w:t xml:space="preserve">, </w:t>
      </w:r>
      <w:r w:rsidRPr="00894396">
        <w:rPr>
          <w:szCs w:val="32"/>
        </w:rPr>
        <w:t>je ne saurais le dire</w:t>
      </w:r>
      <w:r w:rsidR="008D6F52">
        <w:rPr>
          <w:szCs w:val="32"/>
        </w:rPr>
        <w:t xml:space="preserve">. </w:t>
      </w:r>
      <w:r w:rsidRPr="00894396">
        <w:rPr>
          <w:szCs w:val="32"/>
        </w:rPr>
        <w:t>Je me figure qu</w:t>
      </w:r>
      <w:r w:rsidR="008D6F52">
        <w:rPr>
          <w:szCs w:val="32"/>
        </w:rPr>
        <w:t>’</w:t>
      </w:r>
      <w:r w:rsidRPr="00894396">
        <w:rPr>
          <w:szCs w:val="32"/>
        </w:rPr>
        <w:t>il vivait seul</w:t>
      </w:r>
      <w:r w:rsidR="008D6F52">
        <w:rPr>
          <w:szCs w:val="32"/>
        </w:rPr>
        <w:t xml:space="preserve">. </w:t>
      </w:r>
      <w:r w:rsidRPr="00894396">
        <w:rPr>
          <w:szCs w:val="32"/>
        </w:rPr>
        <w:t>Les anarchistes</w:t>
      </w:r>
      <w:r w:rsidR="008D6F52">
        <w:rPr>
          <w:szCs w:val="32"/>
        </w:rPr>
        <w:t xml:space="preserve">, </w:t>
      </w:r>
      <w:r w:rsidRPr="00894396">
        <w:rPr>
          <w:szCs w:val="32"/>
        </w:rPr>
        <w:t>à mon sens</w:t>
      </w:r>
      <w:r w:rsidR="008D6F52">
        <w:rPr>
          <w:szCs w:val="32"/>
        </w:rPr>
        <w:t xml:space="preserve">, </w:t>
      </w:r>
      <w:r w:rsidRPr="00894396">
        <w:rPr>
          <w:szCs w:val="32"/>
        </w:rPr>
        <w:t>ne doivent pas avoir de famille</w:t>
      </w:r>
      <w:r w:rsidR="008D6F52">
        <w:rPr>
          <w:szCs w:val="32"/>
        </w:rPr>
        <w:t xml:space="preserve">, </w:t>
      </w:r>
      <w:r w:rsidRPr="00894396">
        <w:rPr>
          <w:szCs w:val="32"/>
        </w:rPr>
        <w:t>ou rien du moins de ce que représentent pour nous les liens sociaux de la famille</w:t>
      </w:r>
      <w:r w:rsidR="008D6F52">
        <w:rPr>
          <w:szCs w:val="32"/>
        </w:rPr>
        <w:t xml:space="preserve">. </w:t>
      </w:r>
      <w:r w:rsidRPr="00894396">
        <w:rPr>
          <w:szCs w:val="32"/>
        </w:rPr>
        <w:t>Une telle organisation peut répondre à un besoin de la nature humaine</w:t>
      </w:r>
      <w:r w:rsidR="008D6F52">
        <w:rPr>
          <w:szCs w:val="32"/>
        </w:rPr>
        <w:t xml:space="preserve">, </w:t>
      </w:r>
      <w:r w:rsidRPr="00894396">
        <w:rPr>
          <w:szCs w:val="32"/>
        </w:rPr>
        <w:t>mais est</w:t>
      </w:r>
      <w:r w:rsidR="008D6F52">
        <w:rPr>
          <w:szCs w:val="32"/>
        </w:rPr>
        <w:t xml:space="preserve">, </w:t>
      </w:r>
      <w:r w:rsidRPr="00894396">
        <w:rPr>
          <w:szCs w:val="32"/>
        </w:rPr>
        <w:t>en dernière analyse</w:t>
      </w:r>
      <w:r w:rsidR="008D6F52">
        <w:rPr>
          <w:szCs w:val="32"/>
        </w:rPr>
        <w:t xml:space="preserve">, </w:t>
      </w:r>
      <w:r w:rsidRPr="00894396">
        <w:rPr>
          <w:szCs w:val="32"/>
        </w:rPr>
        <w:t>basée sur la loi</w:t>
      </w:r>
      <w:r w:rsidR="008D6F52">
        <w:rPr>
          <w:szCs w:val="32"/>
        </w:rPr>
        <w:t xml:space="preserve">, </w:t>
      </w:r>
      <w:r w:rsidRPr="00894396">
        <w:rPr>
          <w:szCs w:val="32"/>
        </w:rPr>
        <w:t>et doit</w:t>
      </w:r>
      <w:r w:rsidR="008D6F52">
        <w:rPr>
          <w:szCs w:val="32"/>
        </w:rPr>
        <w:t xml:space="preserve">, </w:t>
      </w:r>
      <w:r w:rsidRPr="00894396">
        <w:rPr>
          <w:szCs w:val="32"/>
        </w:rPr>
        <w:t>par conséquent</w:t>
      </w:r>
      <w:r w:rsidR="008D6F52">
        <w:rPr>
          <w:szCs w:val="32"/>
        </w:rPr>
        <w:t xml:space="preserve">, </w:t>
      </w:r>
      <w:r w:rsidRPr="00894396">
        <w:rPr>
          <w:szCs w:val="32"/>
        </w:rPr>
        <w:t>paraître odieuse et inacceptable au véritable anarchiste</w:t>
      </w:r>
      <w:r w:rsidR="008D6F52">
        <w:rPr>
          <w:szCs w:val="32"/>
        </w:rPr>
        <w:t xml:space="preserve">. </w:t>
      </w:r>
      <w:r w:rsidRPr="00894396">
        <w:rPr>
          <w:szCs w:val="32"/>
        </w:rPr>
        <w:t>À vrai dire</w:t>
      </w:r>
      <w:r w:rsidR="008D6F52">
        <w:rPr>
          <w:szCs w:val="32"/>
        </w:rPr>
        <w:t xml:space="preserve">, </w:t>
      </w:r>
      <w:r w:rsidRPr="00894396">
        <w:rPr>
          <w:szCs w:val="32"/>
        </w:rPr>
        <w:t>je ne comprends pas les anarchistes</w:t>
      </w:r>
      <w:r w:rsidR="008D6F52">
        <w:rPr>
          <w:szCs w:val="32"/>
        </w:rPr>
        <w:t xml:space="preserve">. </w:t>
      </w:r>
      <w:r w:rsidRPr="00894396">
        <w:rPr>
          <w:szCs w:val="32"/>
        </w:rPr>
        <w:t>Un homme de cette</w:t>
      </w:r>
      <w:r w:rsidR="008D6F52">
        <w:rPr>
          <w:szCs w:val="32"/>
        </w:rPr>
        <w:t xml:space="preserve">… </w:t>
      </w:r>
      <w:r w:rsidRPr="00894396">
        <w:rPr>
          <w:szCs w:val="32"/>
        </w:rPr>
        <w:t>de cette</w:t>
      </w:r>
      <w:r w:rsidR="008D6F52">
        <w:rPr>
          <w:szCs w:val="32"/>
        </w:rPr>
        <w:t xml:space="preserve">… </w:t>
      </w:r>
      <w:r w:rsidRPr="00894396">
        <w:rPr>
          <w:szCs w:val="32"/>
        </w:rPr>
        <w:t>opinion</w:t>
      </w:r>
      <w:r w:rsidR="008D6F52">
        <w:rPr>
          <w:szCs w:val="32"/>
        </w:rPr>
        <w:t xml:space="preserve">, </w:t>
      </w:r>
      <w:r w:rsidRPr="00894396">
        <w:rPr>
          <w:szCs w:val="32"/>
        </w:rPr>
        <w:t>reste-t-il encore anarchiste dans la solitude</w:t>
      </w:r>
      <w:r w:rsidR="008D6F52">
        <w:rPr>
          <w:szCs w:val="32"/>
        </w:rPr>
        <w:t xml:space="preserve">, </w:t>
      </w:r>
      <w:r w:rsidRPr="00894396">
        <w:rPr>
          <w:szCs w:val="32"/>
        </w:rPr>
        <w:t>la parfaite solitude</w:t>
      </w:r>
      <w:r w:rsidR="008D6F52">
        <w:rPr>
          <w:szCs w:val="32"/>
        </w:rPr>
        <w:t xml:space="preserve">, </w:t>
      </w:r>
      <w:r w:rsidRPr="00894396">
        <w:rPr>
          <w:szCs w:val="32"/>
        </w:rPr>
        <w:t>lorsqu</w:t>
      </w:r>
      <w:r w:rsidR="008D6F52">
        <w:rPr>
          <w:szCs w:val="32"/>
        </w:rPr>
        <w:t>’</w:t>
      </w:r>
      <w:r w:rsidRPr="00894396">
        <w:rPr>
          <w:szCs w:val="32"/>
        </w:rPr>
        <w:t>il se met au lit par exemple</w:t>
      </w:r>
      <w:r w:rsidR="008D6F52">
        <w:rPr>
          <w:szCs w:val="32"/>
        </w:rPr>
        <w:t xml:space="preserve"> ? </w:t>
      </w:r>
      <w:r w:rsidRPr="00894396">
        <w:rPr>
          <w:szCs w:val="32"/>
        </w:rPr>
        <w:t>Pose-t-il sa tête sur l</w:t>
      </w:r>
      <w:r w:rsidR="008D6F52">
        <w:rPr>
          <w:szCs w:val="32"/>
        </w:rPr>
        <w:t>’</w:t>
      </w:r>
      <w:r w:rsidRPr="00894396">
        <w:rPr>
          <w:szCs w:val="32"/>
        </w:rPr>
        <w:t>oreiller et remonte-t-il ses draps pour s</w:t>
      </w:r>
      <w:r w:rsidR="008D6F52">
        <w:rPr>
          <w:szCs w:val="32"/>
        </w:rPr>
        <w:t>’</w:t>
      </w:r>
      <w:r w:rsidRPr="00894396">
        <w:rPr>
          <w:szCs w:val="32"/>
        </w:rPr>
        <w:t>endormir</w:t>
      </w:r>
      <w:r w:rsidR="008D6F52">
        <w:rPr>
          <w:szCs w:val="32"/>
        </w:rPr>
        <w:t xml:space="preserve">, </w:t>
      </w:r>
      <w:r w:rsidRPr="00894396">
        <w:rPr>
          <w:szCs w:val="32"/>
        </w:rPr>
        <w:t>en songeant inéluctablement à la nécessité de cette explosion totale</w:t>
      </w:r>
      <w:r w:rsidR="008D6F52">
        <w:rPr>
          <w:szCs w:val="32"/>
        </w:rPr>
        <w:t xml:space="preserve">, </w:t>
      </w:r>
      <w:r w:rsidRPr="00894396">
        <w:rPr>
          <w:szCs w:val="32"/>
        </w:rPr>
        <w:t xml:space="preserve">de ce </w:t>
      </w:r>
      <w:r w:rsidR="008D6F52">
        <w:rPr>
          <w:szCs w:val="32"/>
        </w:rPr>
        <w:t>« </w:t>
      </w:r>
      <w:r w:rsidRPr="00894396">
        <w:rPr>
          <w:i/>
          <w:iCs/>
          <w:szCs w:val="32"/>
        </w:rPr>
        <w:t>chambardement général</w:t>
      </w:r>
      <w:r w:rsidR="008D6F52">
        <w:rPr>
          <w:i/>
          <w:iCs/>
          <w:szCs w:val="32"/>
        </w:rPr>
        <w:t> »</w:t>
      </w:r>
      <w:r w:rsidRPr="00894396">
        <w:rPr>
          <w:szCs w:val="32"/>
        </w:rPr>
        <w:t xml:space="preserve"> comme dit l</w:t>
      </w:r>
      <w:r w:rsidR="008D6F52">
        <w:rPr>
          <w:szCs w:val="32"/>
        </w:rPr>
        <w:t>’</w:t>
      </w:r>
      <w:r w:rsidRPr="00894396">
        <w:rPr>
          <w:szCs w:val="32"/>
        </w:rPr>
        <w:t>argot français</w:t>
      </w:r>
      <w:r w:rsidR="00FC757B">
        <w:rPr>
          <w:szCs w:val="32"/>
        </w:rPr>
        <w:t> ?</w:t>
      </w:r>
      <w:r w:rsidRPr="00894396">
        <w:rPr>
          <w:szCs w:val="32"/>
        </w:rPr>
        <w:t xml:space="preserve"> Et s</w:t>
      </w:r>
      <w:r w:rsidR="008D6F52">
        <w:rPr>
          <w:szCs w:val="32"/>
        </w:rPr>
        <w:t>’</w:t>
      </w:r>
      <w:r w:rsidRPr="00894396">
        <w:rPr>
          <w:szCs w:val="32"/>
        </w:rPr>
        <w:t>il en est ainsi</w:t>
      </w:r>
      <w:r w:rsidR="008D6F52">
        <w:rPr>
          <w:szCs w:val="32"/>
        </w:rPr>
        <w:t xml:space="preserve">, </w:t>
      </w:r>
      <w:r w:rsidRPr="00894396">
        <w:rPr>
          <w:szCs w:val="32"/>
        </w:rPr>
        <w:t>comment fait-il donc</w:t>
      </w:r>
      <w:r w:rsidR="008D6F52">
        <w:rPr>
          <w:szCs w:val="32"/>
        </w:rPr>
        <w:t xml:space="preserve"> ? </w:t>
      </w:r>
      <w:r w:rsidRPr="00894396">
        <w:rPr>
          <w:szCs w:val="32"/>
        </w:rPr>
        <w:t>Je suis sûr que si pareille foi</w:t>
      </w:r>
      <w:r w:rsidR="008D6F52">
        <w:rPr>
          <w:szCs w:val="32"/>
        </w:rPr>
        <w:t xml:space="preserve"> (</w:t>
      </w:r>
      <w:r w:rsidRPr="00894396">
        <w:rPr>
          <w:szCs w:val="32"/>
        </w:rPr>
        <w:t>ou pareil fanatisme</w:t>
      </w:r>
      <w:r w:rsidR="008D6F52">
        <w:rPr>
          <w:szCs w:val="32"/>
        </w:rPr>
        <w:t xml:space="preserve">) </w:t>
      </w:r>
      <w:r w:rsidRPr="00894396">
        <w:rPr>
          <w:szCs w:val="32"/>
        </w:rPr>
        <w:t>dominait un jour mes pensées</w:t>
      </w:r>
      <w:r w:rsidR="008D6F52">
        <w:rPr>
          <w:szCs w:val="32"/>
        </w:rPr>
        <w:t xml:space="preserve">, </w:t>
      </w:r>
      <w:r w:rsidRPr="00894396">
        <w:rPr>
          <w:szCs w:val="32"/>
        </w:rPr>
        <w:t>je ne pourrais jamais me contraindre assez pour dormir</w:t>
      </w:r>
      <w:r w:rsidR="008D6F52">
        <w:rPr>
          <w:szCs w:val="32"/>
        </w:rPr>
        <w:t xml:space="preserve">, </w:t>
      </w:r>
      <w:r w:rsidRPr="00894396">
        <w:rPr>
          <w:szCs w:val="32"/>
        </w:rPr>
        <w:t>manger</w:t>
      </w:r>
      <w:r w:rsidR="008D6F52">
        <w:rPr>
          <w:szCs w:val="32"/>
        </w:rPr>
        <w:t xml:space="preserve">, </w:t>
      </w:r>
      <w:r w:rsidRPr="00894396">
        <w:rPr>
          <w:szCs w:val="32"/>
        </w:rPr>
        <w:t>ou accomplir toutes les besognes routinières de la vie quotidienne</w:t>
      </w:r>
      <w:r w:rsidR="008D6F52">
        <w:rPr>
          <w:szCs w:val="32"/>
        </w:rPr>
        <w:t xml:space="preserve">. </w:t>
      </w:r>
      <w:r w:rsidRPr="00894396">
        <w:rPr>
          <w:szCs w:val="32"/>
        </w:rPr>
        <w:t>Je ne voudrais ni femme</w:t>
      </w:r>
      <w:r w:rsidR="008D6F52">
        <w:rPr>
          <w:szCs w:val="32"/>
        </w:rPr>
        <w:t xml:space="preserve">, </w:t>
      </w:r>
      <w:r w:rsidRPr="00894396">
        <w:rPr>
          <w:szCs w:val="32"/>
        </w:rPr>
        <w:t>ni enfants</w:t>
      </w:r>
      <w:r w:rsidR="008D6F52">
        <w:rPr>
          <w:szCs w:val="32"/>
        </w:rPr>
        <w:t xml:space="preserve"> ; </w:t>
      </w:r>
      <w:r w:rsidRPr="00894396">
        <w:rPr>
          <w:szCs w:val="32"/>
        </w:rPr>
        <w:t>je ne voudrais pas d</w:t>
      </w:r>
      <w:r w:rsidR="008D6F52">
        <w:rPr>
          <w:szCs w:val="32"/>
        </w:rPr>
        <w:t>’</w:t>
      </w:r>
      <w:r w:rsidRPr="00894396">
        <w:rPr>
          <w:szCs w:val="32"/>
        </w:rPr>
        <w:t>amis</w:t>
      </w:r>
      <w:r w:rsidR="008D6F52">
        <w:rPr>
          <w:szCs w:val="32"/>
        </w:rPr>
        <w:t xml:space="preserve">, </w:t>
      </w:r>
      <w:r w:rsidRPr="00894396">
        <w:rPr>
          <w:szCs w:val="32"/>
        </w:rPr>
        <w:t>me semble-t-il</w:t>
      </w:r>
      <w:r w:rsidR="008D6F52">
        <w:rPr>
          <w:szCs w:val="32"/>
        </w:rPr>
        <w:t xml:space="preserve"> ; </w:t>
      </w:r>
      <w:r w:rsidRPr="00894396">
        <w:rPr>
          <w:szCs w:val="32"/>
        </w:rPr>
        <w:t>et quant à collectionner bronzes ou porcelaines</w:t>
      </w:r>
      <w:r w:rsidR="008D6F52">
        <w:rPr>
          <w:szCs w:val="32"/>
        </w:rPr>
        <w:t xml:space="preserve">, </w:t>
      </w:r>
      <w:r w:rsidRPr="00894396">
        <w:rPr>
          <w:szCs w:val="32"/>
        </w:rPr>
        <w:t>il n</w:t>
      </w:r>
      <w:r w:rsidR="008D6F52">
        <w:rPr>
          <w:szCs w:val="32"/>
        </w:rPr>
        <w:t>’</w:t>
      </w:r>
      <w:r w:rsidRPr="00894396">
        <w:rPr>
          <w:szCs w:val="32"/>
        </w:rPr>
        <w:t>en saurait</w:t>
      </w:r>
      <w:r w:rsidR="008D6F52">
        <w:rPr>
          <w:szCs w:val="32"/>
        </w:rPr>
        <w:t xml:space="preserve">, </w:t>
      </w:r>
      <w:r w:rsidRPr="00894396">
        <w:rPr>
          <w:szCs w:val="32"/>
        </w:rPr>
        <w:t>je l</w:t>
      </w:r>
      <w:r w:rsidR="008D6F52">
        <w:rPr>
          <w:szCs w:val="32"/>
        </w:rPr>
        <w:t>’</w:t>
      </w:r>
      <w:r w:rsidRPr="00894396">
        <w:rPr>
          <w:szCs w:val="32"/>
        </w:rPr>
        <w:t>affirme</w:t>
      </w:r>
      <w:r w:rsidR="008D6F52">
        <w:rPr>
          <w:szCs w:val="32"/>
        </w:rPr>
        <w:t xml:space="preserve">, </w:t>
      </w:r>
      <w:r w:rsidRPr="00894396">
        <w:rPr>
          <w:szCs w:val="32"/>
        </w:rPr>
        <w:t>être question pour moi</w:t>
      </w:r>
      <w:r w:rsidR="008D6F52">
        <w:rPr>
          <w:szCs w:val="32"/>
        </w:rPr>
        <w:t xml:space="preserve">. </w:t>
      </w:r>
      <w:r w:rsidRPr="00894396">
        <w:rPr>
          <w:szCs w:val="32"/>
        </w:rPr>
        <w:t>Après tout</w:t>
      </w:r>
      <w:r w:rsidR="008D6F52">
        <w:rPr>
          <w:szCs w:val="32"/>
        </w:rPr>
        <w:t xml:space="preserve">, </w:t>
      </w:r>
      <w:r w:rsidRPr="00894396">
        <w:rPr>
          <w:szCs w:val="32"/>
        </w:rPr>
        <w:t>je n</w:t>
      </w:r>
      <w:r w:rsidR="008D6F52">
        <w:rPr>
          <w:szCs w:val="32"/>
        </w:rPr>
        <w:t>’</w:t>
      </w:r>
      <w:r w:rsidRPr="00894396">
        <w:rPr>
          <w:szCs w:val="32"/>
        </w:rPr>
        <w:t xml:space="preserve">en </w:t>
      </w:r>
      <w:r w:rsidRPr="00894396">
        <w:rPr>
          <w:szCs w:val="32"/>
        </w:rPr>
        <w:lastRenderedPageBreak/>
        <w:t>sais rien</w:t>
      </w:r>
      <w:r w:rsidR="008D6F52">
        <w:rPr>
          <w:szCs w:val="32"/>
        </w:rPr>
        <w:t xml:space="preserve">. </w:t>
      </w:r>
      <w:r w:rsidRPr="00894396">
        <w:rPr>
          <w:szCs w:val="32"/>
        </w:rPr>
        <w:t>Ce que je puis dire</w:t>
      </w:r>
      <w:r w:rsidR="008D6F52">
        <w:rPr>
          <w:szCs w:val="32"/>
        </w:rPr>
        <w:t xml:space="preserve">, </w:t>
      </w:r>
      <w:r w:rsidRPr="00894396">
        <w:rPr>
          <w:szCs w:val="32"/>
        </w:rPr>
        <w:t>c</w:t>
      </w:r>
      <w:r w:rsidR="008D6F52">
        <w:rPr>
          <w:szCs w:val="32"/>
        </w:rPr>
        <w:t>’</w:t>
      </w:r>
      <w:r w:rsidRPr="00894396">
        <w:rPr>
          <w:szCs w:val="32"/>
        </w:rPr>
        <w:t xml:space="preserve">est que </w:t>
      </w:r>
      <w:r w:rsidR="008D6F52">
        <w:rPr>
          <w:szCs w:val="32"/>
        </w:rPr>
        <w:t>M. </w:t>
      </w:r>
      <w:r w:rsidRPr="00894396">
        <w:rPr>
          <w:szCs w:val="32"/>
        </w:rPr>
        <w:t>X</w:t>
      </w:r>
      <w:r w:rsidR="008D6F52">
        <w:rPr>
          <w:szCs w:val="32"/>
        </w:rPr>
        <w:t xml:space="preserve">… </w:t>
      </w:r>
      <w:r w:rsidRPr="00894396">
        <w:rPr>
          <w:szCs w:val="32"/>
        </w:rPr>
        <w:t>prenait ses repas dans un très bon restaurant</w:t>
      </w:r>
      <w:r w:rsidR="008D6F52">
        <w:rPr>
          <w:szCs w:val="32"/>
        </w:rPr>
        <w:t xml:space="preserve">, </w:t>
      </w:r>
      <w:r w:rsidRPr="00894396">
        <w:rPr>
          <w:szCs w:val="32"/>
        </w:rPr>
        <w:t>où je fréquentais aussi</w:t>
      </w:r>
      <w:r w:rsidR="008D6F52">
        <w:rPr>
          <w:szCs w:val="32"/>
        </w:rPr>
        <w:t>.</w:t>
      </w:r>
    </w:p>
    <w:p w14:paraId="3C649D5B" w14:textId="77777777" w:rsidR="008D6F52" w:rsidRDefault="00000000" w:rsidP="008D6F52">
      <w:pPr>
        <w:rPr>
          <w:szCs w:val="32"/>
        </w:rPr>
      </w:pPr>
      <w:r w:rsidRPr="00894396">
        <w:rPr>
          <w:szCs w:val="32"/>
        </w:rPr>
        <w:t>Quand il avait la tête découverte</w:t>
      </w:r>
      <w:r w:rsidR="008D6F52">
        <w:rPr>
          <w:szCs w:val="32"/>
        </w:rPr>
        <w:t xml:space="preserve">, </w:t>
      </w:r>
      <w:r w:rsidRPr="00894396">
        <w:rPr>
          <w:szCs w:val="32"/>
        </w:rPr>
        <w:t>le toupet d</w:t>
      </w:r>
      <w:r w:rsidR="008D6F52">
        <w:rPr>
          <w:szCs w:val="32"/>
        </w:rPr>
        <w:t>’</w:t>
      </w:r>
      <w:r w:rsidRPr="00894396">
        <w:rPr>
          <w:szCs w:val="32"/>
        </w:rPr>
        <w:t>argent de ses cheveux relevés complétait le caractère de sa physionomie</w:t>
      </w:r>
      <w:r w:rsidR="008D6F52">
        <w:rPr>
          <w:szCs w:val="32"/>
        </w:rPr>
        <w:t xml:space="preserve">, </w:t>
      </w:r>
      <w:r w:rsidRPr="00894396">
        <w:rPr>
          <w:szCs w:val="32"/>
        </w:rPr>
        <w:t>toute en crêtes osseuses et en creux profonds</w:t>
      </w:r>
      <w:r w:rsidR="008D6F52">
        <w:rPr>
          <w:szCs w:val="32"/>
        </w:rPr>
        <w:t xml:space="preserve">, </w:t>
      </w:r>
      <w:r w:rsidRPr="00894396">
        <w:rPr>
          <w:szCs w:val="32"/>
        </w:rPr>
        <w:t>avec un masque de parfaite impassibilité</w:t>
      </w:r>
      <w:r w:rsidR="008D6F52">
        <w:rPr>
          <w:szCs w:val="32"/>
        </w:rPr>
        <w:t xml:space="preserve">. </w:t>
      </w:r>
      <w:r w:rsidRPr="00894396">
        <w:rPr>
          <w:szCs w:val="32"/>
        </w:rPr>
        <w:t>Ses maigres mains brunes</w:t>
      </w:r>
      <w:r w:rsidR="008D6F52">
        <w:rPr>
          <w:szCs w:val="32"/>
        </w:rPr>
        <w:t xml:space="preserve">, </w:t>
      </w:r>
      <w:r w:rsidRPr="00894396">
        <w:rPr>
          <w:szCs w:val="32"/>
        </w:rPr>
        <w:t>émergées de larges manchettes blanches</w:t>
      </w:r>
      <w:r w:rsidR="008D6F52">
        <w:rPr>
          <w:szCs w:val="32"/>
        </w:rPr>
        <w:t xml:space="preserve">, </w:t>
      </w:r>
      <w:r w:rsidRPr="00894396">
        <w:rPr>
          <w:szCs w:val="32"/>
        </w:rPr>
        <w:t>avaient des gestes précis et méthodiques pour rompre le pain ou verser du vin</w:t>
      </w:r>
      <w:r w:rsidR="008D6F52">
        <w:rPr>
          <w:szCs w:val="32"/>
        </w:rPr>
        <w:t xml:space="preserve">. </w:t>
      </w:r>
      <w:r w:rsidRPr="00894396">
        <w:rPr>
          <w:szCs w:val="32"/>
        </w:rPr>
        <w:t>Sa tête et son buste gardaient</w:t>
      </w:r>
      <w:r w:rsidR="008D6F52">
        <w:rPr>
          <w:szCs w:val="32"/>
        </w:rPr>
        <w:t xml:space="preserve">, </w:t>
      </w:r>
      <w:r w:rsidRPr="00894396">
        <w:rPr>
          <w:szCs w:val="32"/>
        </w:rPr>
        <w:t>au-dessus de la nappe</w:t>
      </w:r>
      <w:r w:rsidR="008D6F52">
        <w:rPr>
          <w:szCs w:val="32"/>
        </w:rPr>
        <w:t xml:space="preserve">, </w:t>
      </w:r>
      <w:r w:rsidRPr="00894396">
        <w:rPr>
          <w:szCs w:val="32"/>
        </w:rPr>
        <w:t>une immobilité rigide</w:t>
      </w:r>
      <w:r w:rsidR="008D6F52">
        <w:rPr>
          <w:szCs w:val="32"/>
        </w:rPr>
        <w:t xml:space="preserve">. </w:t>
      </w:r>
      <w:r w:rsidRPr="00894396">
        <w:rPr>
          <w:szCs w:val="32"/>
        </w:rPr>
        <w:t>Cet incendiaire</w:t>
      </w:r>
      <w:r w:rsidR="008D6F52">
        <w:rPr>
          <w:szCs w:val="32"/>
        </w:rPr>
        <w:t xml:space="preserve">, </w:t>
      </w:r>
      <w:r w:rsidRPr="00894396">
        <w:rPr>
          <w:szCs w:val="32"/>
        </w:rPr>
        <w:t>ce grand agitateur faisait montre d</w:t>
      </w:r>
      <w:r w:rsidR="008D6F52">
        <w:rPr>
          <w:szCs w:val="32"/>
        </w:rPr>
        <w:t>’</w:t>
      </w:r>
      <w:r w:rsidRPr="00894396">
        <w:rPr>
          <w:szCs w:val="32"/>
        </w:rPr>
        <w:t>un minimum de chaleur et d</w:t>
      </w:r>
      <w:r w:rsidR="008D6F52">
        <w:rPr>
          <w:szCs w:val="32"/>
        </w:rPr>
        <w:t>’</w:t>
      </w:r>
      <w:r w:rsidRPr="00894396">
        <w:rPr>
          <w:szCs w:val="32"/>
        </w:rPr>
        <w:t>animation</w:t>
      </w:r>
      <w:r w:rsidR="008D6F52">
        <w:rPr>
          <w:szCs w:val="32"/>
        </w:rPr>
        <w:t xml:space="preserve">. </w:t>
      </w:r>
      <w:r w:rsidRPr="00894396">
        <w:rPr>
          <w:szCs w:val="32"/>
        </w:rPr>
        <w:t>Sa voix basse était sèche</w:t>
      </w:r>
      <w:r w:rsidR="008D6F52">
        <w:rPr>
          <w:szCs w:val="32"/>
        </w:rPr>
        <w:t xml:space="preserve">, </w:t>
      </w:r>
      <w:r w:rsidRPr="00894396">
        <w:rPr>
          <w:szCs w:val="32"/>
        </w:rPr>
        <w:t>froide et monotone</w:t>
      </w:r>
      <w:r w:rsidR="008D6F52">
        <w:rPr>
          <w:szCs w:val="32"/>
        </w:rPr>
        <w:t xml:space="preserve">. </w:t>
      </w:r>
      <w:r w:rsidRPr="00894396">
        <w:rPr>
          <w:szCs w:val="32"/>
        </w:rPr>
        <w:t>Il n</w:t>
      </w:r>
      <w:r w:rsidR="008D6F52">
        <w:rPr>
          <w:szCs w:val="32"/>
        </w:rPr>
        <w:t>’</w:t>
      </w:r>
      <w:r w:rsidRPr="00894396">
        <w:rPr>
          <w:szCs w:val="32"/>
        </w:rPr>
        <w:t>apparaissait pas comme un causeur disert</w:t>
      </w:r>
      <w:r w:rsidR="008D6F52">
        <w:rPr>
          <w:szCs w:val="32"/>
        </w:rPr>
        <w:t xml:space="preserve">, </w:t>
      </w:r>
      <w:r w:rsidRPr="00894396">
        <w:rPr>
          <w:szCs w:val="32"/>
        </w:rPr>
        <w:t>mais avec son attitude calme et détachée</w:t>
      </w:r>
      <w:r w:rsidR="008D6F52">
        <w:rPr>
          <w:szCs w:val="32"/>
        </w:rPr>
        <w:t xml:space="preserve">, </w:t>
      </w:r>
      <w:r w:rsidRPr="00894396">
        <w:rPr>
          <w:szCs w:val="32"/>
        </w:rPr>
        <w:t>il semblait aussi prêt à soutenir la conversation qu</w:t>
      </w:r>
      <w:r w:rsidR="008D6F52">
        <w:rPr>
          <w:szCs w:val="32"/>
        </w:rPr>
        <w:t>’</w:t>
      </w:r>
      <w:r w:rsidRPr="00894396">
        <w:rPr>
          <w:szCs w:val="32"/>
        </w:rPr>
        <w:t>à la laisser tomber sous le premier prétexte venu</w:t>
      </w:r>
      <w:r w:rsidR="008D6F52">
        <w:rPr>
          <w:szCs w:val="32"/>
        </w:rPr>
        <w:t>.</w:t>
      </w:r>
    </w:p>
    <w:p w14:paraId="3663EE25" w14:textId="77777777" w:rsidR="008D6F52" w:rsidRDefault="00000000" w:rsidP="008D6F52">
      <w:pPr>
        <w:rPr>
          <w:szCs w:val="32"/>
        </w:rPr>
      </w:pPr>
      <w:r w:rsidRPr="00894396">
        <w:rPr>
          <w:szCs w:val="32"/>
        </w:rPr>
        <w:t>Cette conversation n</w:t>
      </w:r>
      <w:r w:rsidR="008D6F52">
        <w:rPr>
          <w:szCs w:val="32"/>
        </w:rPr>
        <w:t>’</w:t>
      </w:r>
      <w:r w:rsidRPr="00894396">
        <w:rPr>
          <w:szCs w:val="32"/>
        </w:rPr>
        <w:t>avait</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rien de banal</w:t>
      </w:r>
      <w:r w:rsidR="008D6F52">
        <w:rPr>
          <w:szCs w:val="32"/>
        </w:rPr>
        <w:t xml:space="preserve">. </w:t>
      </w:r>
      <w:r w:rsidRPr="00894396">
        <w:rPr>
          <w:szCs w:val="32"/>
        </w:rPr>
        <w:t>Pour moi</w:t>
      </w:r>
      <w:r w:rsidR="008D6F52">
        <w:rPr>
          <w:szCs w:val="32"/>
        </w:rPr>
        <w:t xml:space="preserve">, </w:t>
      </w:r>
      <w:r w:rsidRPr="00894396">
        <w:rPr>
          <w:szCs w:val="32"/>
        </w:rPr>
        <w:t>je l</w:t>
      </w:r>
      <w:r w:rsidR="008D6F52">
        <w:rPr>
          <w:szCs w:val="32"/>
        </w:rPr>
        <w:t>’</w:t>
      </w:r>
      <w:r w:rsidRPr="00894396">
        <w:rPr>
          <w:szCs w:val="32"/>
        </w:rPr>
        <w:t>avoue</w:t>
      </w:r>
      <w:r w:rsidR="008D6F52">
        <w:rPr>
          <w:szCs w:val="32"/>
        </w:rPr>
        <w:t xml:space="preserve">, </w:t>
      </w:r>
      <w:r w:rsidRPr="00894396">
        <w:rPr>
          <w:szCs w:val="32"/>
        </w:rPr>
        <w:t>j</w:t>
      </w:r>
      <w:r w:rsidR="008D6F52">
        <w:rPr>
          <w:szCs w:val="32"/>
        </w:rPr>
        <w:t>’</w:t>
      </w:r>
      <w:r w:rsidRPr="00894396">
        <w:rPr>
          <w:szCs w:val="32"/>
        </w:rPr>
        <w:t>éprouvais une certaine émotion à causer tranquillement</w:t>
      </w:r>
      <w:r w:rsidR="008D6F52">
        <w:rPr>
          <w:szCs w:val="32"/>
        </w:rPr>
        <w:t xml:space="preserve">, </w:t>
      </w:r>
      <w:r w:rsidRPr="00894396">
        <w:rPr>
          <w:szCs w:val="32"/>
        </w:rPr>
        <w:t>devant une table de restaurant</w:t>
      </w:r>
      <w:r w:rsidR="008D6F52">
        <w:rPr>
          <w:szCs w:val="32"/>
        </w:rPr>
        <w:t xml:space="preserve">, </w:t>
      </w:r>
      <w:r w:rsidRPr="00894396">
        <w:rPr>
          <w:szCs w:val="32"/>
        </w:rPr>
        <w:t>avec un homme dont la plume enfiellée avait sapé dans sa vitalité une monarchie au moins</w:t>
      </w:r>
      <w:r w:rsidR="008D6F52">
        <w:rPr>
          <w:szCs w:val="32"/>
        </w:rPr>
        <w:t xml:space="preserve">. </w:t>
      </w:r>
      <w:r w:rsidRPr="00894396">
        <w:rPr>
          <w:szCs w:val="32"/>
        </w:rPr>
        <w:t>Cela</w:t>
      </w:r>
      <w:r w:rsidR="008D6F52">
        <w:rPr>
          <w:szCs w:val="32"/>
        </w:rPr>
        <w:t xml:space="preserve">, </w:t>
      </w:r>
      <w:r w:rsidRPr="00894396">
        <w:rPr>
          <w:szCs w:val="32"/>
        </w:rPr>
        <w:t>en tout cas</w:t>
      </w:r>
      <w:r w:rsidR="008D6F52">
        <w:rPr>
          <w:szCs w:val="32"/>
        </w:rPr>
        <w:t xml:space="preserve">, </w:t>
      </w:r>
      <w:r w:rsidRPr="00894396">
        <w:rPr>
          <w:szCs w:val="32"/>
        </w:rPr>
        <w:t>était un fait de notoriété publique</w:t>
      </w:r>
      <w:r w:rsidR="008D6F52">
        <w:rPr>
          <w:szCs w:val="32"/>
        </w:rPr>
        <w:t xml:space="preserve">. </w:t>
      </w:r>
      <w:r w:rsidRPr="00894396">
        <w:rPr>
          <w:szCs w:val="32"/>
        </w:rPr>
        <w:t>Et moi</w:t>
      </w:r>
      <w:r w:rsidR="008D6F52">
        <w:rPr>
          <w:szCs w:val="32"/>
        </w:rPr>
        <w:t xml:space="preserve">, </w:t>
      </w:r>
      <w:r w:rsidRPr="00894396">
        <w:rPr>
          <w:szCs w:val="32"/>
        </w:rPr>
        <w:t>j</w:t>
      </w:r>
      <w:r w:rsidR="008D6F52">
        <w:rPr>
          <w:szCs w:val="32"/>
        </w:rPr>
        <w:t>’</w:t>
      </w:r>
      <w:r w:rsidRPr="00894396">
        <w:rPr>
          <w:szCs w:val="32"/>
        </w:rPr>
        <w:t>en savais plus long</w:t>
      </w:r>
      <w:r w:rsidR="008D6F52">
        <w:rPr>
          <w:szCs w:val="32"/>
        </w:rPr>
        <w:t xml:space="preserve">. </w:t>
      </w:r>
      <w:r w:rsidRPr="00894396">
        <w:rPr>
          <w:szCs w:val="32"/>
        </w:rPr>
        <w:t>Je tenais de mon ami</w:t>
      </w:r>
      <w:r w:rsidR="008D6F52">
        <w:rPr>
          <w:szCs w:val="32"/>
        </w:rPr>
        <w:t xml:space="preserve">, </w:t>
      </w:r>
      <w:r w:rsidRPr="00894396">
        <w:rPr>
          <w:szCs w:val="32"/>
        </w:rPr>
        <w:t>comme une certitude</w:t>
      </w:r>
      <w:r w:rsidR="008D6F52">
        <w:rPr>
          <w:szCs w:val="32"/>
        </w:rPr>
        <w:t xml:space="preserve">, </w:t>
      </w:r>
      <w:r w:rsidRPr="00894396">
        <w:rPr>
          <w:szCs w:val="32"/>
        </w:rPr>
        <w:t>ce que les gardiens de l</w:t>
      </w:r>
      <w:r w:rsidR="008D6F52">
        <w:rPr>
          <w:szCs w:val="32"/>
        </w:rPr>
        <w:t>’</w:t>
      </w:r>
      <w:r w:rsidRPr="00894396">
        <w:rPr>
          <w:szCs w:val="32"/>
        </w:rPr>
        <w:t>ordre social</w:t>
      </w:r>
      <w:r w:rsidR="008D6F52">
        <w:rPr>
          <w:szCs w:val="32"/>
        </w:rPr>
        <w:t xml:space="preserve">, </w:t>
      </w:r>
      <w:r w:rsidRPr="00894396">
        <w:rPr>
          <w:szCs w:val="32"/>
        </w:rPr>
        <w:t>en Europe</w:t>
      </w:r>
      <w:r w:rsidR="008D6F52">
        <w:rPr>
          <w:szCs w:val="32"/>
        </w:rPr>
        <w:t xml:space="preserve">, </w:t>
      </w:r>
      <w:r w:rsidRPr="00894396">
        <w:rPr>
          <w:szCs w:val="32"/>
        </w:rPr>
        <w:t>avaient seulement soupçonné</w:t>
      </w:r>
      <w:r w:rsidR="008D6F52">
        <w:rPr>
          <w:szCs w:val="32"/>
        </w:rPr>
        <w:t xml:space="preserve">, </w:t>
      </w:r>
      <w:r w:rsidRPr="00894396">
        <w:rPr>
          <w:szCs w:val="32"/>
        </w:rPr>
        <w:t>ou confusément deviné tout au plus</w:t>
      </w:r>
      <w:r w:rsidR="008D6F52">
        <w:rPr>
          <w:szCs w:val="32"/>
        </w:rPr>
        <w:t>.</w:t>
      </w:r>
    </w:p>
    <w:p w14:paraId="363E49DE" w14:textId="77777777" w:rsidR="008D6F52" w:rsidRDefault="00000000" w:rsidP="008D6F52">
      <w:pPr>
        <w:rPr>
          <w:szCs w:val="32"/>
        </w:rPr>
      </w:pPr>
      <w:r w:rsidRPr="00894396">
        <w:rPr>
          <w:szCs w:val="32"/>
        </w:rPr>
        <w:t>J</w:t>
      </w:r>
      <w:r w:rsidR="008D6F52">
        <w:rPr>
          <w:szCs w:val="32"/>
        </w:rPr>
        <w:t>’</w:t>
      </w:r>
      <w:r w:rsidRPr="00894396">
        <w:rPr>
          <w:szCs w:val="32"/>
        </w:rPr>
        <w:t>avais conscience de ce que je pourrais appeler sa vie souterraine</w:t>
      </w:r>
      <w:r w:rsidR="008D6F52">
        <w:rPr>
          <w:szCs w:val="32"/>
        </w:rPr>
        <w:t xml:space="preserve">. </w:t>
      </w:r>
      <w:r w:rsidRPr="00894396">
        <w:rPr>
          <w:szCs w:val="32"/>
        </w:rPr>
        <w:t>Et comme</w:t>
      </w:r>
      <w:r w:rsidR="008D6F52">
        <w:rPr>
          <w:szCs w:val="32"/>
        </w:rPr>
        <w:t xml:space="preserve">, </w:t>
      </w:r>
      <w:r w:rsidRPr="00894396">
        <w:rPr>
          <w:szCs w:val="32"/>
        </w:rPr>
        <w:t>soir après soir</w:t>
      </w:r>
      <w:r w:rsidR="008D6F52">
        <w:rPr>
          <w:szCs w:val="32"/>
        </w:rPr>
        <w:t xml:space="preserve">, </w:t>
      </w:r>
      <w:r w:rsidRPr="00894396">
        <w:rPr>
          <w:szCs w:val="32"/>
        </w:rPr>
        <w:t>je me retrouvais à table en face de lui</w:t>
      </w:r>
      <w:r w:rsidR="008D6F52">
        <w:rPr>
          <w:szCs w:val="32"/>
        </w:rPr>
        <w:t xml:space="preserve">, </w:t>
      </w:r>
      <w:r w:rsidRPr="00894396">
        <w:rPr>
          <w:szCs w:val="32"/>
        </w:rPr>
        <w:t>une curiosité de cette existence-là se faisait naturellement jour dans mon esprit</w:t>
      </w:r>
      <w:r w:rsidR="008D6F52">
        <w:rPr>
          <w:szCs w:val="32"/>
        </w:rPr>
        <w:t xml:space="preserve">. </w:t>
      </w:r>
      <w:r w:rsidRPr="00894396">
        <w:rPr>
          <w:szCs w:val="32"/>
        </w:rPr>
        <w:t>Je suis un tranquille</w:t>
      </w:r>
      <w:r w:rsidR="008D6F52">
        <w:rPr>
          <w:szCs w:val="32"/>
        </w:rPr>
        <w:t xml:space="preserve">, </w:t>
      </w:r>
      <w:r w:rsidRPr="00894396">
        <w:rPr>
          <w:szCs w:val="32"/>
        </w:rPr>
        <w:t>un paisible produit de la civilisation</w:t>
      </w:r>
      <w:r w:rsidR="008D6F52">
        <w:rPr>
          <w:szCs w:val="32"/>
        </w:rPr>
        <w:t xml:space="preserve">, </w:t>
      </w:r>
      <w:r w:rsidRPr="00894396">
        <w:rPr>
          <w:szCs w:val="32"/>
        </w:rPr>
        <w:t>et je ne connais pas d</w:t>
      </w:r>
      <w:r w:rsidR="008D6F52">
        <w:rPr>
          <w:szCs w:val="32"/>
        </w:rPr>
        <w:t>’</w:t>
      </w:r>
      <w:r w:rsidRPr="00894396">
        <w:rPr>
          <w:szCs w:val="32"/>
        </w:rPr>
        <w:t>autre passion que celle de collectionner des objets rares</w:t>
      </w:r>
      <w:r w:rsidR="008D6F52">
        <w:rPr>
          <w:szCs w:val="32"/>
        </w:rPr>
        <w:t xml:space="preserve">, </w:t>
      </w:r>
      <w:r w:rsidRPr="00894396">
        <w:rPr>
          <w:szCs w:val="32"/>
        </w:rPr>
        <w:t>et qui doivent rester exquis</w:t>
      </w:r>
      <w:r w:rsidR="008D6F52">
        <w:rPr>
          <w:szCs w:val="32"/>
        </w:rPr>
        <w:t xml:space="preserve">, </w:t>
      </w:r>
      <w:r w:rsidRPr="00894396">
        <w:rPr>
          <w:szCs w:val="32"/>
        </w:rPr>
        <w:t>même lorsqu</w:t>
      </w:r>
      <w:r w:rsidR="008D6F52">
        <w:rPr>
          <w:szCs w:val="32"/>
        </w:rPr>
        <w:t>’</w:t>
      </w:r>
      <w:r w:rsidRPr="00894396">
        <w:rPr>
          <w:szCs w:val="32"/>
        </w:rPr>
        <w:t xml:space="preserve">ils côtoient le </w:t>
      </w:r>
      <w:r w:rsidRPr="00894396">
        <w:rPr>
          <w:szCs w:val="32"/>
        </w:rPr>
        <w:lastRenderedPageBreak/>
        <w:t>monstrueux</w:t>
      </w:r>
      <w:r w:rsidR="008D6F52">
        <w:rPr>
          <w:szCs w:val="32"/>
        </w:rPr>
        <w:t xml:space="preserve">. </w:t>
      </w:r>
      <w:r w:rsidRPr="00894396">
        <w:rPr>
          <w:szCs w:val="32"/>
        </w:rPr>
        <w:t>Certains bronzes de Chine sont monstrueusement précieux</w:t>
      </w:r>
      <w:r w:rsidR="008D6F52">
        <w:rPr>
          <w:szCs w:val="32"/>
        </w:rPr>
        <w:t xml:space="preserve">. </w:t>
      </w:r>
      <w:r w:rsidRPr="00894396">
        <w:rPr>
          <w:szCs w:val="32"/>
        </w:rPr>
        <w:t>Et devant moi</w:t>
      </w:r>
      <w:r w:rsidR="008D6F52">
        <w:rPr>
          <w:szCs w:val="32"/>
        </w:rPr>
        <w:t xml:space="preserve">, </w:t>
      </w:r>
      <w:r w:rsidRPr="00894396">
        <w:rPr>
          <w:szCs w:val="32"/>
        </w:rPr>
        <w:t>ce spécimen</w:t>
      </w:r>
      <w:r w:rsidR="008D6F52">
        <w:rPr>
          <w:szCs w:val="32"/>
        </w:rPr>
        <w:t xml:space="preserve">, </w:t>
      </w:r>
      <w:r w:rsidRPr="00894396">
        <w:rPr>
          <w:szCs w:val="32"/>
        </w:rPr>
        <w:t>échappé de la collection de mon ami</w:t>
      </w:r>
      <w:r w:rsidR="008D6F52">
        <w:rPr>
          <w:szCs w:val="32"/>
        </w:rPr>
        <w:t xml:space="preserve">, </w:t>
      </w:r>
      <w:r w:rsidRPr="00894396">
        <w:rPr>
          <w:szCs w:val="32"/>
        </w:rPr>
        <w:t>était une sorte de monstre rare aussi</w:t>
      </w:r>
      <w:r w:rsidR="008D6F52">
        <w:rPr>
          <w:szCs w:val="32"/>
        </w:rPr>
        <w:t xml:space="preserve">. </w:t>
      </w:r>
      <w:r w:rsidRPr="00894396">
        <w:rPr>
          <w:szCs w:val="32"/>
        </w:rPr>
        <w:t>Il est vrai que ce monstre était poli</w:t>
      </w:r>
      <w:r w:rsidR="008D6F52">
        <w:rPr>
          <w:szCs w:val="32"/>
        </w:rPr>
        <w:t xml:space="preserve">, </w:t>
      </w:r>
      <w:r w:rsidRPr="00894396">
        <w:rPr>
          <w:szCs w:val="32"/>
        </w:rPr>
        <w:t>voire exquis</w:t>
      </w:r>
      <w:r w:rsidR="008D6F52">
        <w:rPr>
          <w:szCs w:val="32"/>
        </w:rPr>
        <w:t xml:space="preserve">, </w:t>
      </w:r>
      <w:r w:rsidRPr="00894396">
        <w:rPr>
          <w:szCs w:val="32"/>
        </w:rPr>
        <w:t>à sa façon</w:t>
      </w:r>
      <w:r w:rsidR="008D6F52">
        <w:rPr>
          <w:szCs w:val="32"/>
        </w:rPr>
        <w:t xml:space="preserve">. </w:t>
      </w:r>
      <w:r w:rsidRPr="00894396">
        <w:rPr>
          <w:szCs w:val="32"/>
        </w:rPr>
        <w:t>Sa belle placidité méritait pareille épithète</w:t>
      </w:r>
      <w:r w:rsidR="008D6F52">
        <w:rPr>
          <w:szCs w:val="32"/>
        </w:rPr>
        <w:t xml:space="preserve">. </w:t>
      </w:r>
      <w:r w:rsidRPr="00894396">
        <w:rPr>
          <w:szCs w:val="32"/>
        </w:rPr>
        <w:t>Mais il n</w:t>
      </w:r>
      <w:r w:rsidR="008D6F52">
        <w:rPr>
          <w:szCs w:val="32"/>
        </w:rPr>
        <w:t>’</w:t>
      </w:r>
      <w:r w:rsidRPr="00894396">
        <w:rPr>
          <w:szCs w:val="32"/>
        </w:rPr>
        <w:t>était pas en bronze</w:t>
      </w:r>
      <w:r w:rsidR="008D6F52">
        <w:rPr>
          <w:szCs w:val="32"/>
        </w:rPr>
        <w:t xml:space="preserve"> ; </w:t>
      </w:r>
      <w:r w:rsidRPr="00894396">
        <w:rPr>
          <w:szCs w:val="32"/>
        </w:rPr>
        <w:t>il n</w:t>
      </w:r>
      <w:r w:rsidR="008D6F52">
        <w:rPr>
          <w:szCs w:val="32"/>
        </w:rPr>
        <w:t>’</w:t>
      </w:r>
      <w:r w:rsidRPr="00894396">
        <w:rPr>
          <w:szCs w:val="32"/>
        </w:rPr>
        <w:t>était pas même chinois</w:t>
      </w:r>
      <w:r w:rsidR="008D6F52">
        <w:rPr>
          <w:szCs w:val="32"/>
        </w:rPr>
        <w:t xml:space="preserve">, </w:t>
      </w:r>
      <w:r w:rsidRPr="00894396">
        <w:rPr>
          <w:szCs w:val="32"/>
        </w:rPr>
        <w:t>ce qui eût permis de le contempler avec calme par-dessus l</w:t>
      </w:r>
      <w:r w:rsidR="008D6F52">
        <w:rPr>
          <w:szCs w:val="32"/>
        </w:rPr>
        <w:t>’</w:t>
      </w:r>
      <w:r w:rsidRPr="00894396">
        <w:rPr>
          <w:szCs w:val="32"/>
        </w:rPr>
        <w:t>abîme d</w:t>
      </w:r>
      <w:r w:rsidR="008D6F52">
        <w:rPr>
          <w:szCs w:val="32"/>
        </w:rPr>
        <w:t>’</w:t>
      </w:r>
      <w:r w:rsidRPr="00894396">
        <w:rPr>
          <w:szCs w:val="32"/>
        </w:rPr>
        <w:t>une différence de races</w:t>
      </w:r>
      <w:r w:rsidR="008D6F52">
        <w:rPr>
          <w:szCs w:val="32"/>
        </w:rPr>
        <w:t xml:space="preserve">. </w:t>
      </w:r>
      <w:r w:rsidRPr="00894396">
        <w:rPr>
          <w:szCs w:val="32"/>
        </w:rPr>
        <w:t>Il était vivant et Européen</w:t>
      </w:r>
      <w:r w:rsidR="008D6F52">
        <w:rPr>
          <w:szCs w:val="32"/>
        </w:rPr>
        <w:t xml:space="preserve"> ; </w:t>
      </w:r>
      <w:r w:rsidRPr="00894396">
        <w:rPr>
          <w:szCs w:val="32"/>
        </w:rPr>
        <w:t>il avait des façons d</w:t>
      </w:r>
      <w:r w:rsidR="008D6F52">
        <w:rPr>
          <w:szCs w:val="32"/>
        </w:rPr>
        <w:t>’</w:t>
      </w:r>
      <w:r w:rsidRPr="00894396">
        <w:rPr>
          <w:szCs w:val="32"/>
        </w:rPr>
        <w:t>homme bien élevé</w:t>
      </w:r>
      <w:r w:rsidR="008D6F52">
        <w:rPr>
          <w:szCs w:val="32"/>
        </w:rPr>
        <w:t xml:space="preserve">, </w:t>
      </w:r>
      <w:r w:rsidRPr="00894396">
        <w:rPr>
          <w:szCs w:val="32"/>
        </w:rPr>
        <w:t>portait un chapeau et un manteau comme les miens</w:t>
      </w:r>
      <w:r w:rsidR="008D6F52">
        <w:rPr>
          <w:szCs w:val="32"/>
        </w:rPr>
        <w:t xml:space="preserve">, </w:t>
      </w:r>
      <w:r w:rsidRPr="00894396">
        <w:rPr>
          <w:szCs w:val="32"/>
        </w:rPr>
        <w:t>et affichait presque les mêmes goûts culinaires que moi</w:t>
      </w:r>
      <w:r w:rsidR="008D6F52">
        <w:rPr>
          <w:szCs w:val="32"/>
        </w:rPr>
        <w:t xml:space="preserve">. </w:t>
      </w:r>
      <w:r w:rsidRPr="00894396">
        <w:rPr>
          <w:szCs w:val="32"/>
        </w:rPr>
        <w:t>Une telle pensée était trop terrible pour se laisser envisager</w:t>
      </w:r>
      <w:r w:rsidR="008D6F52">
        <w:rPr>
          <w:szCs w:val="32"/>
        </w:rPr>
        <w:t> !</w:t>
      </w:r>
    </w:p>
    <w:p w14:paraId="5BCD9357" w14:textId="77777777" w:rsidR="008D6F52" w:rsidRDefault="00000000" w:rsidP="008D6F52">
      <w:pPr>
        <w:rPr>
          <w:szCs w:val="32"/>
        </w:rPr>
      </w:pPr>
      <w:r w:rsidRPr="00894396">
        <w:rPr>
          <w:szCs w:val="32"/>
        </w:rPr>
        <w:t>Un soir</w:t>
      </w:r>
      <w:r w:rsidR="008D6F52">
        <w:rPr>
          <w:szCs w:val="32"/>
        </w:rPr>
        <w:t xml:space="preserve">, </w:t>
      </w:r>
      <w:r w:rsidRPr="00894396">
        <w:rPr>
          <w:szCs w:val="32"/>
        </w:rPr>
        <w:t>il laissa tomber négligemment</w:t>
      </w:r>
      <w:r w:rsidR="008D6F52">
        <w:rPr>
          <w:szCs w:val="32"/>
        </w:rPr>
        <w:t xml:space="preserve">, </w:t>
      </w:r>
      <w:r w:rsidRPr="00894396">
        <w:rPr>
          <w:szCs w:val="32"/>
        </w:rPr>
        <w:t>au cours de l</w:t>
      </w:r>
      <w:r w:rsidR="008D6F52">
        <w:rPr>
          <w:szCs w:val="32"/>
        </w:rPr>
        <w:t>’</w:t>
      </w:r>
      <w:r w:rsidRPr="00894396">
        <w:rPr>
          <w:szCs w:val="32"/>
        </w:rPr>
        <w:t>entretien</w:t>
      </w:r>
      <w:r w:rsidR="008D6F52">
        <w:rPr>
          <w:szCs w:val="32"/>
        </w:rPr>
        <w:t xml:space="preserve"> : – </w:t>
      </w:r>
      <w:r w:rsidRPr="00894396">
        <w:rPr>
          <w:szCs w:val="32"/>
        </w:rPr>
        <w:t>On n</w:t>
      </w:r>
      <w:r w:rsidR="008D6F52">
        <w:rPr>
          <w:szCs w:val="32"/>
        </w:rPr>
        <w:t>’</w:t>
      </w:r>
      <w:r w:rsidRPr="00894396">
        <w:rPr>
          <w:szCs w:val="32"/>
        </w:rPr>
        <w:t>obtiendra jamais aucun progrès de l</w:t>
      </w:r>
      <w:r w:rsidR="008D6F52">
        <w:rPr>
          <w:szCs w:val="32"/>
        </w:rPr>
        <w:t>’</w:t>
      </w:r>
      <w:r w:rsidRPr="00894396">
        <w:rPr>
          <w:szCs w:val="32"/>
        </w:rPr>
        <w:t>humanité que par la terreur et la violence</w:t>
      </w:r>
      <w:r w:rsidR="008D6F52">
        <w:rPr>
          <w:szCs w:val="32"/>
        </w:rPr>
        <w:t>.</w:t>
      </w:r>
    </w:p>
    <w:p w14:paraId="55F81D1D" w14:textId="77777777" w:rsidR="008D6F52" w:rsidRDefault="00000000" w:rsidP="008D6F52">
      <w:pPr>
        <w:rPr>
          <w:szCs w:val="32"/>
        </w:rPr>
      </w:pPr>
      <w:r w:rsidRPr="00894396">
        <w:rPr>
          <w:szCs w:val="32"/>
        </w:rPr>
        <w:t>Vous pouvez vous figurer l</w:t>
      </w:r>
      <w:r w:rsidR="008D6F52">
        <w:rPr>
          <w:szCs w:val="32"/>
        </w:rPr>
        <w:t>’</w:t>
      </w:r>
      <w:r w:rsidRPr="00894396">
        <w:rPr>
          <w:szCs w:val="32"/>
        </w:rPr>
        <w:t>effet d</w:t>
      </w:r>
      <w:r w:rsidR="008D6F52">
        <w:rPr>
          <w:szCs w:val="32"/>
        </w:rPr>
        <w:t>’</w:t>
      </w:r>
      <w:r w:rsidRPr="00894396">
        <w:rPr>
          <w:szCs w:val="32"/>
        </w:rPr>
        <w:t>une pareille affirmation</w:t>
      </w:r>
      <w:r w:rsidR="008D6F52">
        <w:rPr>
          <w:szCs w:val="32"/>
        </w:rPr>
        <w:t xml:space="preserve">, </w:t>
      </w:r>
      <w:r w:rsidRPr="00894396">
        <w:rPr>
          <w:szCs w:val="32"/>
        </w:rPr>
        <w:t>sortie de la bouche d</w:t>
      </w:r>
      <w:r w:rsidR="008D6F52">
        <w:rPr>
          <w:szCs w:val="32"/>
        </w:rPr>
        <w:t>’</w:t>
      </w:r>
      <w:r w:rsidRPr="00894396">
        <w:rPr>
          <w:szCs w:val="32"/>
        </w:rPr>
        <w:t>un tel individu</w:t>
      </w:r>
      <w:r w:rsidR="008D6F52">
        <w:rPr>
          <w:szCs w:val="32"/>
        </w:rPr>
        <w:t xml:space="preserve">, </w:t>
      </w:r>
      <w:r w:rsidRPr="00894396">
        <w:rPr>
          <w:szCs w:val="32"/>
        </w:rPr>
        <w:t>sur un homme comme moi</w:t>
      </w:r>
      <w:r w:rsidR="008D6F52">
        <w:rPr>
          <w:szCs w:val="32"/>
        </w:rPr>
        <w:t xml:space="preserve">, </w:t>
      </w:r>
      <w:r w:rsidRPr="00894396">
        <w:rPr>
          <w:szCs w:val="32"/>
        </w:rPr>
        <w:t>dont l</w:t>
      </w:r>
      <w:r w:rsidR="008D6F52">
        <w:rPr>
          <w:szCs w:val="32"/>
        </w:rPr>
        <w:t>’</w:t>
      </w:r>
      <w:r w:rsidRPr="00894396">
        <w:rPr>
          <w:szCs w:val="32"/>
        </w:rPr>
        <w:t>unique but dans la vie fut de fixer toujours une subtile et délicate appréciation des valeurs sociales et artistiques</w:t>
      </w:r>
      <w:r w:rsidR="008D6F52">
        <w:rPr>
          <w:szCs w:val="32"/>
        </w:rPr>
        <w:t xml:space="preserve">. </w:t>
      </w:r>
      <w:r w:rsidRPr="00894396">
        <w:rPr>
          <w:szCs w:val="32"/>
        </w:rPr>
        <w:t>Imaginez un peu cela</w:t>
      </w:r>
      <w:r w:rsidR="008D6F52">
        <w:rPr>
          <w:szCs w:val="32"/>
        </w:rPr>
        <w:t xml:space="preserve"> ! </w:t>
      </w:r>
      <w:r w:rsidRPr="00894396">
        <w:rPr>
          <w:szCs w:val="32"/>
        </w:rPr>
        <w:t>Sur moi</w:t>
      </w:r>
      <w:r w:rsidR="008D6F52">
        <w:rPr>
          <w:szCs w:val="32"/>
        </w:rPr>
        <w:t xml:space="preserve">, </w:t>
      </w:r>
      <w:r w:rsidRPr="00894396">
        <w:rPr>
          <w:szCs w:val="32"/>
        </w:rPr>
        <w:t>à qui toutes espèces et formes de violence paraissent aussi irréelles que géants</w:t>
      </w:r>
      <w:r w:rsidR="008D6F52">
        <w:rPr>
          <w:szCs w:val="32"/>
        </w:rPr>
        <w:t xml:space="preserve">, </w:t>
      </w:r>
      <w:r w:rsidRPr="00894396">
        <w:rPr>
          <w:szCs w:val="32"/>
        </w:rPr>
        <w:t>ogres et hydres à sept têtes</w:t>
      </w:r>
      <w:r w:rsidR="008D6F52">
        <w:rPr>
          <w:szCs w:val="32"/>
        </w:rPr>
        <w:t xml:space="preserve">, </w:t>
      </w:r>
      <w:r w:rsidRPr="00894396">
        <w:rPr>
          <w:szCs w:val="32"/>
        </w:rPr>
        <w:t>dont les fantastiques exploits défrayent légendes et contes de fées</w:t>
      </w:r>
      <w:r w:rsidR="008D6F52">
        <w:rPr>
          <w:szCs w:val="32"/>
        </w:rPr>
        <w:t>.</w:t>
      </w:r>
    </w:p>
    <w:p w14:paraId="50B00482" w14:textId="77777777" w:rsidR="008D6F52" w:rsidRDefault="00000000" w:rsidP="008D6F52">
      <w:pPr>
        <w:rPr>
          <w:szCs w:val="32"/>
        </w:rPr>
      </w:pPr>
      <w:r w:rsidRPr="00894396">
        <w:rPr>
          <w:szCs w:val="32"/>
        </w:rPr>
        <w:t>Je crus tout à coup</w:t>
      </w:r>
      <w:r w:rsidR="008D6F52">
        <w:rPr>
          <w:szCs w:val="32"/>
        </w:rPr>
        <w:t xml:space="preserve">, </w:t>
      </w:r>
      <w:r w:rsidRPr="00894396">
        <w:rPr>
          <w:szCs w:val="32"/>
        </w:rPr>
        <w:t>à travers la rumeur et le brouhaha joyeux du brillant restaurant</w:t>
      </w:r>
      <w:r w:rsidR="008D6F52">
        <w:rPr>
          <w:szCs w:val="32"/>
        </w:rPr>
        <w:t xml:space="preserve">, </w:t>
      </w:r>
      <w:r w:rsidRPr="00894396">
        <w:rPr>
          <w:szCs w:val="32"/>
        </w:rPr>
        <w:t>percevoir le grondement d</w:t>
      </w:r>
      <w:r w:rsidR="008D6F52">
        <w:rPr>
          <w:szCs w:val="32"/>
        </w:rPr>
        <w:t>’</w:t>
      </w:r>
      <w:r w:rsidRPr="00894396">
        <w:rPr>
          <w:szCs w:val="32"/>
        </w:rPr>
        <w:t>une multitude affamée et séditieuse</w:t>
      </w:r>
      <w:r w:rsidR="008D6F52">
        <w:rPr>
          <w:szCs w:val="32"/>
        </w:rPr>
        <w:t>.</w:t>
      </w:r>
    </w:p>
    <w:p w14:paraId="0CC41524" w14:textId="77777777" w:rsidR="008D6F52" w:rsidRDefault="00000000" w:rsidP="008D6F52">
      <w:pPr>
        <w:rPr>
          <w:szCs w:val="32"/>
        </w:rPr>
      </w:pPr>
      <w:r w:rsidRPr="00894396">
        <w:rPr>
          <w:szCs w:val="32"/>
        </w:rPr>
        <w:t>Il faut croire que je suis impressionnable et imaginatif</w:t>
      </w:r>
      <w:r w:rsidR="008D6F52">
        <w:rPr>
          <w:szCs w:val="32"/>
        </w:rPr>
        <w:t xml:space="preserve">. </w:t>
      </w:r>
      <w:r w:rsidRPr="00894396">
        <w:rPr>
          <w:szCs w:val="32"/>
        </w:rPr>
        <w:t>J</w:t>
      </w:r>
      <w:r w:rsidR="008D6F52">
        <w:rPr>
          <w:szCs w:val="32"/>
        </w:rPr>
        <w:t>’</w:t>
      </w:r>
      <w:r w:rsidRPr="00894396">
        <w:rPr>
          <w:szCs w:val="32"/>
        </w:rPr>
        <w:t>eus la troublante vision</w:t>
      </w:r>
      <w:r w:rsidR="008D6F52">
        <w:rPr>
          <w:szCs w:val="32"/>
        </w:rPr>
        <w:t xml:space="preserve">, </w:t>
      </w:r>
      <w:r w:rsidRPr="00894396">
        <w:rPr>
          <w:szCs w:val="32"/>
        </w:rPr>
        <w:t>sous les centaines de lampes électriques de la salle</w:t>
      </w:r>
      <w:r w:rsidR="008D6F52">
        <w:rPr>
          <w:szCs w:val="32"/>
        </w:rPr>
        <w:t xml:space="preserve">, </w:t>
      </w:r>
      <w:r w:rsidRPr="00894396">
        <w:rPr>
          <w:szCs w:val="32"/>
        </w:rPr>
        <w:t>d</w:t>
      </w:r>
      <w:r w:rsidR="008D6F52">
        <w:rPr>
          <w:szCs w:val="32"/>
        </w:rPr>
        <w:t>’</w:t>
      </w:r>
      <w:r w:rsidRPr="00894396">
        <w:rPr>
          <w:szCs w:val="32"/>
        </w:rPr>
        <w:t>une ombre pleine de mâchoires émaciées et d</w:t>
      </w:r>
      <w:r w:rsidR="008D6F52">
        <w:rPr>
          <w:szCs w:val="32"/>
        </w:rPr>
        <w:t>’</w:t>
      </w:r>
      <w:r w:rsidRPr="00894396">
        <w:rPr>
          <w:szCs w:val="32"/>
        </w:rPr>
        <w:t>yeux féroces</w:t>
      </w:r>
      <w:r w:rsidR="008D6F52">
        <w:rPr>
          <w:szCs w:val="32"/>
        </w:rPr>
        <w:t xml:space="preserve">. </w:t>
      </w:r>
      <w:r w:rsidRPr="00894396">
        <w:rPr>
          <w:szCs w:val="32"/>
        </w:rPr>
        <w:t>Cette vision me rendit furieux</w:t>
      </w:r>
      <w:r w:rsidR="008D6F52">
        <w:rPr>
          <w:szCs w:val="32"/>
        </w:rPr>
        <w:t xml:space="preserve">, </w:t>
      </w:r>
      <w:r w:rsidRPr="00894396">
        <w:rPr>
          <w:szCs w:val="32"/>
        </w:rPr>
        <w:t>moi aussi</w:t>
      </w:r>
      <w:r w:rsidR="008D6F52">
        <w:rPr>
          <w:szCs w:val="32"/>
        </w:rPr>
        <w:t xml:space="preserve">. </w:t>
      </w:r>
      <w:r w:rsidRPr="00894396">
        <w:rPr>
          <w:szCs w:val="32"/>
        </w:rPr>
        <w:t>Le spectacle de cet homme si calme</w:t>
      </w:r>
      <w:r w:rsidR="008D6F52">
        <w:rPr>
          <w:szCs w:val="32"/>
        </w:rPr>
        <w:t xml:space="preserve">, </w:t>
      </w:r>
      <w:r w:rsidRPr="00894396">
        <w:rPr>
          <w:szCs w:val="32"/>
        </w:rPr>
        <w:t xml:space="preserve">qui brisait son pain en </w:t>
      </w:r>
      <w:r w:rsidRPr="00894396">
        <w:rPr>
          <w:szCs w:val="32"/>
        </w:rPr>
        <w:lastRenderedPageBreak/>
        <w:t>petits morceaux</w:t>
      </w:r>
      <w:r w:rsidR="008D6F52">
        <w:rPr>
          <w:szCs w:val="32"/>
        </w:rPr>
        <w:t xml:space="preserve">, </w:t>
      </w:r>
      <w:r w:rsidRPr="00894396">
        <w:rPr>
          <w:szCs w:val="32"/>
        </w:rPr>
        <w:t>m</w:t>
      </w:r>
      <w:r w:rsidR="008D6F52">
        <w:rPr>
          <w:szCs w:val="32"/>
        </w:rPr>
        <w:t>’</w:t>
      </w:r>
      <w:r w:rsidRPr="00894396">
        <w:rPr>
          <w:szCs w:val="32"/>
        </w:rPr>
        <w:t>exaspérait</w:t>
      </w:r>
      <w:r w:rsidR="008D6F52">
        <w:rPr>
          <w:szCs w:val="32"/>
        </w:rPr>
        <w:t xml:space="preserve">. </w:t>
      </w:r>
      <w:r w:rsidRPr="00894396">
        <w:rPr>
          <w:szCs w:val="32"/>
        </w:rPr>
        <w:t>Et j</w:t>
      </w:r>
      <w:r w:rsidR="008D6F52">
        <w:rPr>
          <w:szCs w:val="32"/>
        </w:rPr>
        <w:t>’</w:t>
      </w:r>
      <w:r w:rsidRPr="00894396">
        <w:rPr>
          <w:szCs w:val="32"/>
        </w:rPr>
        <w:t>eus l</w:t>
      </w:r>
      <w:r w:rsidR="008D6F52">
        <w:rPr>
          <w:szCs w:val="32"/>
        </w:rPr>
        <w:t>’</w:t>
      </w:r>
      <w:r w:rsidRPr="00894396">
        <w:rPr>
          <w:szCs w:val="32"/>
        </w:rPr>
        <w:t>audace de lui demander</w:t>
      </w:r>
      <w:r w:rsidR="008D6F52">
        <w:rPr>
          <w:szCs w:val="32"/>
        </w:rPr>
        <w:t xml:space="preserve">, </w:t>
      </w:r>
      <w:r w:rsidRPr="00894396">
        <w:rPr>
          <w:szCs w:val="32"/>
        </w:rPr>
        <w:t>comment il se faisait que le prolétariat d</w:t>
      </w:r>
      <w:r w:rsidR="008D6F52">
        <w:rPr>
          <w:szCs w:val="32"/>
        </w:rPr>
        <w:t>’</w:t>
      </w:r>
      <w:r w:rsidRPr="00894396">
        <w:rPr>
          <w:szCs w:val="32"/>
        </w:rPr>
        <w:t>Europe</w:t>
      </w:r>
      <w:r w:rsidR="008D6F52">
        <w:rPr>
          <w:szCs w:val="32"/>
        </w:rPr>
        <w:t xml:space="preserve">, </w:t>
      </w:r>
      <w:r w:rsidRPr="00894396">
        <w:rPr>
          <w:szCs w:val="32"/>
        </w:rPr>
        <w:t>à qui il avait prêché révolte et violence</w:t>
      </w:r>
      <w:r w:rsidR="008D6F52">
        <w:rPr>
          <w:szCs w:val="32"/>
        </w:rPr>
        <w:t xml:space="preserve">, </w:t>
      </w:r>
      <w:r w:rsidRPr="00894396">
        <w:rPr>
          <w:szCs w:val="32"/>
        </w:rPr>
        <w:t>ne se fût pas indigné de sa vie de luxe manifeste</w:t>
      </w:r>
      <w:r w:rsidR="008D6F52">
        <w:rPr>
          <w:szCs w:val="32"/>
        </w:rPr>
        <w:t xml:space="preserve">. – </w:t>
      </w:r>
      <w:r w:rsidRPr="00894396">
        <w:rPr>
          <w:szCs w:val="32"/>
        </w:rPr>
        <w:t>De tout ceci</w:t>
      </w:r>
      <w:r w:rsidR="008D6F52">
        <w:rPr>
          <w:szCs w:val="32"/>
        </w:rPr>
        <w:t xml:space="preserve">, </w:t>
      </w:r>
      <w:r w:rsidRPr="00894396">
        <w:rPr>
          <w:szCs w:val="32"/>
        </w:rPr>
        <w:t>insistai-je</w:t>
      </w:r>
      <w:r w:rsidR="008D6F52">
        <w:rPr>
          <w:szCs w:val="32"/>
        </w:rPr>
        <w:t xml:space="preserve">, </w:t>
      </w:r>
      <w:r w:rsidRPr="00894396">
        <w:rPr>
          <w:szCs w:val="32"/>
        </w:rPr>
        <w:t>avec un coup d</w:t>
      </w:r>
      <w:r w:rsidR="008D6F52">
        <w:rPr>
          <w:szCs w:val="32"/>
        </w:rPr>
        <w:t>’</w:t>
      </w:r>
      <w:r w:rsidRPr="00894396">
        <w:rPr>
          <w:szCs w:val="32"/>
        </w:rPr>
        <w:t>œil circulaire sur la pièce</w:t>
      </w:r>
      <w:r w:rsidR="008D6F52">
        <w:rPr>
          <w:szCs w:val="32"/>
        </w:rPr>
        <w:t xml:space="preserve">, </w:t>
      </w:r>
      <w:r w:rsidRPr="00894396">
        <w:rPr>
          <w:szCs w:val="32"/>
        </w:rPr>
        <w:t>et un regard vers la bouteille de champagne que nous partagions d</w:t>
      </w:r>
      <w:r w:rsidR="008D6F52">
        <w:rPr>
          <w:szCs w:val="32"/>
        </w:rPr>
        <w:t>’</w:t>
      </w:r>
      <w:r w:rsidRPr="00894396">
        <w:rPr>
          <w:szCs w:val="32"/>
        </w:rPr>
        <w:t>ordinaire pour dîner</w:t>
      </w:r>
      <w:r w:rsidR="008D6F52">
        <w:rPr>
          <w:szCs w:val="32"/>
        </w:rPr>
        <w:t xml:space="preserve">. </w:t>
      </w:r>
      <w:r w:rsidRPr="00894396">
        <w:rPr>
          <w:szCs w:val="32"/>
        </w:rPr>
        <w:t>Il resta impassible</w:t>
      </w:r>
      <w:r w:rsidR="008D6F52">
        <w:rPr>
          <w:szCs w:val="32"/>
        </w:rPr>
        <w:t>.</w:t>
      </w:r>
    </w:p>
    <w:p w14:paraId="182FA66E" w14:textId="77777777" w:rsidR="008D6F52" w:rsidRDefault="008D6F52" w:rsidP="008D6F52">
      <w:pPr>
        <w:rPr>
          <w:szCs w:val="32"/>
        </w:rPr>
      </w:pPr>
      <w:r>
        <w:t>— </w:t>
      </w:r>
      <w:r w:rsidRPr="00894396">
        <w:rPr>
          <w:szCs w:val="32"/>
        </w:rPr>
        <w:t>Est-ce que je vis de leur travail et du sang de leur cœur</w:t>
      </w:r>
      <w:r>
        <w:rPr>
          <w:szCs w:val="32"/>
        </w:rPr>
        <w:t xml:space="preserve"> ? </w:t>
      </w:r>
      <w:r w:rsidRPr="00894396">
        <w:rPr>
          <w:szCs w:val="32"/>
        </w:rPr>
        <w:t>Suis-je spéculateur ou capitaliste</w:t>
      </w:r>
      <w:r>
        <w:rPr>
          <w:szCs w:val="32"/>
        </w:rPr>
        <w:t xml:space="preserve"> ? </w:t>
      </w:r>
      <w:r w:rsidRPr="00894396">
        <w:rPr>
          <w:szCs w:val="32"/>
        </w:rPr>
        <w:t>Ai-je extorqué ma fortune à un peuple affamé</w:t>
      </w:r>
      <w:r>
        <w:rPr>
          <w:szCs w:val="32"/>
        </w:rPr>
        <w:t xml:space="preserve"> ? </w:t>
      </w:r>
      <w:r w:rsidRPr="00894396">
        <w:rPr>
          <w:szCs w:val="32"/>
        </w:rPr>
        <w:t>Non</w:t>
      </w:r>
      <w:r>
        <w:rPr>
          <w:szCs w:val="32"/>
        </w:rPr>
        <w:t xml:space="preserve"> ! </w:t>
      </w:r>
      <w:r w:rsidRPr="00894396">
        <w:rPr>
          <w:szCs w:val="32"/>
        </w:rPr>
        <w:t>On le sait bien</w:t>
      </w:r>
      <w:r>
        <w:rPr>
          <w:szCs w:val="32"/>
        </w:rPr>
        <w:t xml:space="preserve">. </w:t>
      </w:r>
      <w:r w:rsidRPr="00894396">
        <w:rPr>
          <w:szCs w:val="32"/>
        </w:rPr>
        <w:t>Et l</w:t>
      </w:r>
      <w:r>
        <w:rPr>
          <w:szCs w:val="32"/>
        </w:rPr>
        <w:t>’</w:t>
      </w:r>
      <w:r w:rsidRPr="00894396">
        <w:rPr>
          <w:szCs w:val="32"/>
        </w:rPr>
        <w:t>on ne m</w:t>
      </w:r>
      <w:r>
        <w:rPr>
          <w:szCs w:val="32"/>
        </w:rPr>
        <w:t>’</w:t>
      </w:r>
      <w:r w:rsidRPr="00894396">
        <w:rPr>
          <w:szCs w:val="32"/>
        </w:rPr>
        <w:t>envie rien</w:t>
      </w:r>
      <w:r>
        <w:rPr>
          <w:szCs w:val="32"/>
        </w:rPr>
        <w:t xml:space="preserve">. </w:t>
      </w:r>
      <w:r w:rsidRPr="00894396">
        <w:rPr>
          <w:szCs w:val="32"/>
        </w:rPr>
        <w:t>La masse misérable du peuple se montre généreuse pour ses chefs</w:t>
      </w:r>
      <w:r>
        <w:rPr>
          <w:szCs w:val="32"/>
        </w:rPr>
        <w:t xml:space="preserve">. </w:t>
      </w:r>
      <w:r w:rsidRPr="00894396">
        <w:rPr>
          <w:szCs w:val="32"/>
        </w:rPr>
        <w:t>Ce que j</w:t>
      </w:r>
      <w:r>
        <w:rPr>
          <w:szCs w:val="32"/>
        </w:rPr>
        <w:t>’</w:t>
      </w:r>
      <w:r w:rsidRPr="00894396">
        <w:rPr>
          <w:szCs w:val="32"/>
        </w:rPr>
        <w:t>ai acquis m</w:t>
      </w:r>
      <w:r>
        <w:rPr>
          <w:szCs w:val="32"/>
        </w:rPr>
        <w:t>’</w:t>
      </w:r>
      <w:r w:rsidRPr="00894396">
        <w:rPr>
          <w:szCs w:val="32"/>
        </w:rPr>
        <w:t>est venu de ma plume</w:t>
      </w:r>
      <w:r>
        <w:rPr>
          <w:szCs w:val="32"/>
        </w:rPr>
        <w:t xml:space="preserve">, </w:t>
      </w:r>
      <w:r w:rsidRPr="00894396">
        <w:rPr>
          <w:szCs w:val="32"/>
        </w:rPr>
        <w:t>et non pas des millions de brochures distribuées gratis aux affamés et aux opprimés</w:t>
      </w:r>
      <w:r>
        <w:rPr>
          <w:szCs w:val="32"/>
        </w:rPr>
        <w:t xml:space="preserve">, </w:t>
      </w:r>
      <w:r w:rsidRPr="00894396">
        <w:rPr>
          <w:szCs w:val="32"/>
        </w:rPr>
        <w:t>mais des centaines de mille exemplaires payés par les bourgeois repus</w:t>
      </w:r>
      <w:r>
        <w:rPr>
          <w:szCs w:val="32"/>
        </w:rPr>
        <w:t xml:space="preserve">. </w:t>
      </w:r>
      <w:r w:rsidRPr="00894396">
        <w:rPr>
          <w:szCs w:val="32"/>
        </w:rPr>
        <w:t>Vous savez que mes écrits ont été en un temps</w:t>
      </w:r>
      <w:r>
        <w:rPr>
          <w:szCs w:val="32"/>
        </w:rPr>
        <w:t xml:space="preserve">, </w:t>
      </w:r>
      <w:r w:rsidRPr="00894396">
        <w:rPr>
          <w:szCs w:val="32"/>
        </w:rPr>
        <w:t>une mode</w:t>
      </w:r>
      <w:r>
        <w:rPr>
          <w:szCs w:val="32"/>
        </w:rPr>
        <w:t xml:space="preserve">, </w:t>
      </w:r>
      <w:r w:rsidRPr="00894396">
        <w:rPr>
          <w:szCs w:val="32"/>
        </w:rPr>
        <w:t>une rage</w:t>
      </w:r>
      <w:r>
        <w:rPr>
          <w:szCs w:val="32"/>
        </w:rPr>
        <w:t xml:space="preserve"> ; </w:t>
      </w:r>
      <w:r w:rsidRPr="00894396">
        <w:rPr>
          <w:szCs w:val="32"/>
        </w:rPr>
        <w:t>c</w:t>
      </w:r>
      <w:r>
        <w:rPr>
          <w:szCs w:val="32"/>
        </w:rPr>
        <w:t>’</w:t>
      </w:r>
      <w:r w:rsidRPr="00894396">
        <w:rPr>
          <w:szCs w:val="32"/>
        </w:rPr>
        <w:t>étaient ces pages qu</w:t>
      </w:r>
      <w:r>
        <w:rPr>
          <w:szCs w:val="32"/>
        </w:rPr>
        <w:t>’</w:t>
      </w:r>
      <w:r w:rsidRPr="00894396">
        <w:rPr>
          <w:szCs w:val="32"/>
        </w:rPr>
        <w:t>on lisait avec une stupeur horrifiée</w:t>
      </w:r>
      <w:r>
        <w:rPr>
          <w:szCs w:val="32"/>
        </w:rPr>
        <w:t xml:space="preserve">, </w:t>
      </w:r>
      <w:r w:rsidRPr="00894396">
        <w:rPr>
          <w:szCs w:val="32"/>
        </w:rPr>
        <w:t>et dont l</w:t>
      </w:r>
      <w:r>
        <w:rPr>
          <w:szCs w:val="32"/>
        </w:rPr>
        <w:t>’</w:t>
      </w:r>
      <w:r w:rsidRPr="00894396">
        <w:rPr>
          <w:szCs w:val="32"/>
        </w:rPr>
        <w:t>émotion faisait lever les yeux au ciel</w:t>
      </w:r>
      <w:r>
        <w:rPr>
          <w:szCs w:val="32"/>
        </w:rPr>
        <w:t xml:space="preserve">, </w:t>
      </w:r>
      <w:r w:rsidRPr="00894396">
        <w:rPr>
          <w:szCs w:val="32"/>
        </w:rPr>
        <w:t>quand leur esprit ne provoquait pas des éclats de rire</w:t>
      </w:r>
      <w:r>
        <w:rPr>
          <w:szCs w:val="32"/>
        </w:rPr>
        <w:t>.</w:t>
      </w:r>
    </w:p>
    <w:p w14:paraId="4E1949D3" w14:textId="77777777" w:rsidR="008D6F52" w:rsidRDefault="008D6F52" w:rsidP="008D6F52">
      <w:pPr>
        <w:rPr>
          <w:szCs w:val="32"/>
        </w:rPr>
      </w:pPr>
      <w:r>
        <w:t>— </w:t>
      </w:r>
      <w:r w:rsidRPr="00894396">
        <w:rPr>
          <w:szCs w:val="32"/>
        </w:rPr>
        <w:t>Oui</w:t>
      </w:r>
      <w:r>
        <w:rPr>
          <w:szCs w:val="32"/>
        </w:rPr>
        <w:t xml:space="preserve">, </w:t>
      </w:r>
      <w:r w:rsidRPr="00894396">
        <w:rPr>
          <w:szCs w:val="32"/>
        </w:rPr>
        <w:t>acquiesçai-je</w:t>
      </w:r>
      <w:r>
        <w:rPr>
          <w:szCs w:val="32"/>
        </w:rPr>
        <w:t xml:space="preserve">. </w:t>
      </w:r>
      <w:r w:rsidRPr="00894396">
        <w:rPr>
          <w:szCs w:val="32"/>
        </w:rPr>
        <w:t>Je m</w:t>
      </w:r>
      <w:r>
        <w:rPr>
          <w:szCs w:val="32"/>
        </w:rPr>
        <w:t>’</w:t>
      </w:r>
      <w:r w:rsidRPr="00894396">
        <w:rPr>
          <w:szCs w:val="32"/>
        </w:rPr>
        <w:t>en souviens</w:t>
      </w:r>
      <w:r>
        <w:rPr>
          <w:szCs w:val="32"/>
        </w:rPr>
        <w:t xml:space="preserve">, </w:t>
      </w:r>
      <w:r w:rsidRPr="00894396">
        <w:rPr>
          <w:szCs w:val="32"/>
        </w:rPr>
        <w:t>naturellement</w:t>
      </w:r>
      <w:r>
        <w:rPr>
          <w:szCs w:val="32"/>
        </w:rPr>
        <w:t xml:space="preserve"> ; </w:t>
      </w:r>
      <w:r w:rsidRPr="00894396">
        <w:rPr>
          <w:szCs w:val="32"/>
        </w:rPr>
        <w:t>et je vous avoue franchement n</w:t>
      </w:r>
      <w:r>
        <w:rPr>
          <w:szCs w:val="32"/>
        </w:rPr>
        <w:t>’</w:t>
      </w:r>
      <w:r w:rsidRPr="00894396">
        <w:rPr>
          <w:szCs w:val="32"/>
        </w:rPr>
        <w:t>avoir jamais compris pareil engouement</w:t>
      </w:r>
      <w:r>
        <w:rPr>
          <w:szCs w:val="32"/>
        </w:rPr>
        <w:t>.</w:t>
      </w:r>
    </w:p>
    <w:p w14:paraId="09E784A7" w14:textId="77777777" w:rsidR="008D6F52" w:rsidRDefault="008D6F52" w:rsidP="008D6F52">
      <w:pPr>
        <w:rPr>
          <w:szCs w:val="32"/>
        </w:rPr>
      </w:pPr>
      <w:r>
        <w:t>— </w:t>
      </w:r>
      <w:r w:rsidRPr="00894396">
        <w:rPr>
          <w:szCs w:val="32"/>
        </w:rPr>
        <w:t>Ne savez-vous donc pas encore</w:t>
      </w:r>
      <w:r>
        <w:rPr>
          <w:szCs w:val="32"/>
        </w:rPr>
        <w:t xml:space="preserve">, </w:t>
      </w:r>
      <w:r w:rsidRPr="00894396">
        <w:rPr>
          <w:szCs w:val="32"/>
        </w:rPr>
        <w:t>reprit-il</w:t>
      </w:r>
      <w:r>
        <w:rPr>
          <w:szCs w:val="32"/>
        </w:rPr>
        <w:t xml:space="preserve">, </w:t>
      </w:r>
      <w:r w:rsidRPr="00894396">
        <w:rPr>
          <w:szCs w:val="32"/>
        </w:rPr>
        <w:t>qu</w:t>
      </w:r>
      <w:r>
        <w:rPr>
          <w:szCs w:val="32"/>
        </w:rPr>
        <w:t>’</w:t>
      </w:r>
      <w:r w:rsidRPr="00894396">
        <w:rPr>
          <w:szCs w:val="32"/>
        </w:rPr>
        <w:t>une classe oisive et égoïste adore qu</w:t>
      </w:r>
      <w:r>
        <w:rPr>
          <w:szCs w:val="32"/>
        </w:rPr>
        <w:t>’</w:t>
      </w:r>
      <w:r w:rsidRPr="00894396">
        <w:rPr>
          <w:szCs w:val="32"/>
        </w:rPr>
        <w:t>on fasse du mal</w:t>
      </w:r>
      <w:r>
        <w:rPr>
          <w:szCs w:val="32"/>
        </w:rPr>
        <w:t xml:space="preserve">, </w:t>
      </w:r>
      <w:r w:rsidRPr="00894396">
        <w:rPr>
          <w:szCs w:val="32"/>
        </w:rPr>
        <w:t>fût-ce à ses dépens</w:t>
      </w:r>
      <w:r>
        <w:rPr>
          <w:szCs w:val="32"/>
        </w:rPr>
        <w:t xml:space="preserve"> ? </w:t>
      </w:r>
      <w:r w:rsidRPr="00894396">
        <w:rPr>
          <w:szCs w:val="32"/>
        </w:rPr>
        <w:t>Sa propre existence étant purement affaire de pose et de gestes</w:t>
      </w:r>
      <w:r>
        <w:rPr>
          <w:szCs w:val="32"/>
        </w:rPr>
        <w:t xml:space="preserve">, </w:t>
      </w:r>
      <w:r w:rsidRPr="00894396">
        <w:rPr>
          <w:szCs w:val="32"/>
        </w:rPr>
        <w:t>elle est incapable de réaliser la puissance et le danger d</w:t>
      </w:r>
      <w:r>
        <w:rPr>
          <w:szCs w:val="32"/>
        </w:rPr>
        <w:t>’</w:t>
      </w:r>
      <w:r w:rsidRPr="00894396">
        <w:rPr>
          <w:szCs w:val="32"/>
        </w:rPr>
        <w:t>un mouvement sincère</w:t>
      </w:r>
      <w:r>
        <w:rPr>
          <w:szCs w:val="32"/>
        </w:rPr>
        <w:t xml:space="preserve">, </w:t>
      </w:r>
      <w:r w:rsidRPr="00894396">
        <w:rPr>
          <w:szCs w:val="32"/>
        </w:rPr>
        <w:t>et de mots qui ne sonnent pas creux</w:t>
      </w:r>
      <w:r>
        <w:rPr>
          <w:szCs w:val="32"/>
        </w:rPr>
        <w:t xml:space="preserve">. </w:t>
      </w:r>
      <w:r w:rsidRPr="00894396">
        <w:rPr>
          <w:szCs w:val="32"/>
        </w:rPr>
        <w:t>Tout cela</w:t>
      </w:r>
      <w:r>
        <w:rPr>
          <w:szCs w:val="32"/>
        </w:rPr>
        <w:t xml:space="preserve">, </w:t>
      </w:r>
      <w:r w:rsidRPr="00894396">
        <w:rPr>
          <w:szCs w:val="32"/>
        </w:rPr>
        <w:t>pour elle</w:t>
      </w:r>
      <w:r>
        <w:rPr>
          <w:szCs w:val="32"/>
        </w:rPr>
        <w:t xml:space="preserve">, </w:t>
      </w:r>
      <w:r w:rsidRPr="00894396">
        <w:rPr>
          <w:szCs w:val="32"/>
        </w:rPr>
        <w:t>est farce et sentimentalité</w:t>
      </w:r>
      <w:r>
        <w:rPr>
          <w:szCs w:val="32"/>
        </w:rPr>
        <w:t xml:space="preserve">. </w:t>
      </w:r>
      <w:r w:rsidRPr="00894396">
        <w:rPr>
          <w:szCs w:val="32"/>
        </w:rPr>
        <w:t>Regardez</w:t>
      </w:r>
      <w:r>
        <w:rPr>
          <w:szCs w:val="32"/>
        </w:rPr>
        <w:t xml:space="preserve">, </w:t>
      </w:r>
      <w:r w:rsidRPr="00894396">
        <w:rPr>
          <w:szCs w:val="32"/>
        </w:rPr>
        <w:t>par exemple</w:t>
      </w:r>
      <w:r>
        <w:rPr>
          <w:szCs w:val="32"/>
        </w:rPr>
        <w:t xml:space="preserve">, </w:t>
      </w:r>
      <w:r w:rsidRPr="00894396">
        <w:rPr>
          <w:szCs w:val="32"/>
        </w:rPr>
        <w:t>l</w:t>
      </w:r>
      <w:r>
        <w:rPr>
          <w:szCs w:val="32"/>
        </w:rPr>
        <w:t>’</w:t>
      </w:r>
      <w:r w:rsidRPr="00894396">
        <w:rPr>
          <w:szCs w:val="32"/>
        </w:rPr>
        <w:t>attitude de la vieille aristocratie française en face des philosophes dont la parole préparait la grande Révolution</w:t>
      </w:r>
      <w:r>
        <w:rPr>
          <w:szCs w:val="32"/>
        </w:rPr>
        <w:t xml:space="preserve">. </w:t>
      </w:r>
      <w:r w:rsidRPr="00894396">
        <w:rPr>
          <w:szCs w:val="32"/>
        </w:rPr>
        <w:t>Même en Angleterre</w:t>
      </w:r>
      <w:r>
        <w:rPr>
          <w:szCs w:val="32"/>
        </w:rPr>
        <w:t xml:space="preserve">, </w:t>
      </w:r>
      <w:r w:rsidRPr="00894396">
        <w:rPr>
          <w:szCs w:val="32"/>
        </w:rPr>
        <w:t>où l</w:t>
      </w:r>
      <w:r>
        <w:rPr>
          <w:szCs w:val="32"/>
        </w:rPr>
        <w:t>’</w:t>
      </w:r>
      <w:r w:rsidRPr="00894396">
        <w:rPr>
          <w:szCs w:val="32"/>
        </w:rPr>
        <w:t xml:space="preserve">on a un peu de sens </w:t>
      </w:r>
      <w:r w:rsidRPr="00894396">
        <w:rPr>
          <w:szCs w:val="32"/>
        </w:rPr>
        <w:lastRenderedPageBreak/>
        <w:t>commun</w:t>
      </w:r>
      <w:r>
        <w:rPr>
          <w:szCs w:val="32"/>
        </w:rPr>
        <w:t xml:space="preserve">, </w:t>
      </w:r>
      <w:r w:rsidRPr="00894396">
        <w:rPr>
          <w:szCs w:val="32"/>
        </w:rPr>
        <w:t>un démagogue n</w:t>
      </w:r>
      <w:r>
        <w:rPr>
          <w:szCs w:val="32"/>
        </w:rPr>
        <w:t>’</w:t>
      </w:r>
      <w:r w:rsidRPr="00894396">
        <w:rPr>
          <w:szCs w:val="32"/>
        </w:rPr>
        <w:t>a qu</w:t>
      </w:r>
      <w:r>
        <w:rPr>
          <w:szCs w:val="32"/>
        </w:rPr>
        <w:t>’</w:t>
      </w:r>
      <w:r w:rsidRPr="00894396">
        <w:rPr>
          <w:szCs w:val="32"/>
        </w:rPr>
        <w:t>à crier assez fort et assez longtemps pour trouver un appui dans la classe même contre laquelle il vocifère</w:t>
      </w:r>
      <w:r>
        <w:rPr>
          <w:szCs w:val="32"/>
        </w:rPr>
        <w:t xml:space="preserve">. </w:t>
      </w:r>
      <w:r w:rsidRPr="00894396">
        <w:rPr>
          <w:szCs w:val="32"/>
        </w:rPr>
        <w:t>Vous aussi</w:t>
      </w:r>
      <w:r>
        <w:rPr>
          <w:szCs w:val="32"/>
        </w:rPr>
        <w:t xml:space="preserve">, </w:t>
      </w:r>
      <w:r w:rsidRPr="00894396">
        <w:rPr>
          <w:szCs w:val="32"/>
        </w:rPr>
        <w:t>vous aimez voir faire le mal</w:t>
      </w:r>
      <w:r>
        <w:rPr>
          <w:szCs w:val="32"/>
        </w:rPr>
        <w:t xml:space="preserve">. </w:t>
      </w:r>
      <w:r w:rsidRPr="00894396">
        <w:rPr>
          <w:szCs w:val="32"/>
        </w:rPr>
        <w:t>Le démagogue entraîne à sa suite les amateurs d</w:t>
      </w:r>
      <w:r>
        <w:rPr>
          <w:szCs w:val="32"/>
        </w:rPr>
        <w:t>’</w:t>
      </w:r>
      <w:r w:rsidRPr="00894396">
        <w:rPr>
          <w:szCs w:val="32"/>
        </w:rPr>
        <w:t>émotions</w:t>
      </w:r>
      <w:r>
        <w:rPr>
          <w:szCs w:val="32"/>
        </w:rPr>
        <w:t xml:space="preserve">. </w:t>
      </w:r>
      <w:r w:rsidRPr="00894396">
        <w:rPr>
          <w:szCs w:val="32"/>
        </w:rPr>
        <w:t>L</w:t>
      </w:r>
      <w:r>
        <w:rPr>
          <w:szCs w:val="32"/>
        </w:rPr>
        <w:t>’</w:t>
      </w:r>
      <w:r w:rsidRPr="00894396">
        <w:rPr>
          <w:szCs w:val="32"/>
        </w:rPr>
        <w:t>amateurisme</w:t>
      </w:r>
      <w:r>
        <w:rPr>
          <w:szCs w:val="32"/>
        </w:rPr>
        <w:t xml:space="preserve">, </w:t>
      </w:r>
      <w:r w:rsidRPr="00894396">
        <w:rPr>
          <w:szCs w:val="32"/>
        </w:rPr>
        <w:t>en ceci</w:t>
      </w:r>
      <w:r>
        <w:rPr>
          <w:szCs w:val="32"/>
        </w:rPr>
        <w:t xml:space="preserve">, </w:t>
      </w:r>
      <w:r w:rsidRPr="00894396">
        <w:rPr>
          <w:szCs w:val="32"/>
        </w:rPr>
        <w:t>comme en d</w:t>
      </w:r>
      <w:r>
        <w:rPr>
          <w:szCs w:val="32"/>
        </w:rPr>
        <w:t>’</w:t>
      </w:r>
      <w:r w:rsidRPr="00894396">
        <w:rPr>
          <w:szCs w:val="32"/>
        </w:rPr>
        <w:t>autres choses</w:t>
      </w:r>
      <w:r>
        <w:rPr>
          <w:szCs w:val="32"/>
        </w:rPr>
        <w:t xml:space="preserve">, </w:t>
      </w:r>
      <w:r w:rsidRPr="00894396">
        <w:rPr>
          <w:szCs w:val="32"/>
        </w:rPr>
        <w:t>est une manière délicieuse et facile de tuer le temps et de repaître sa propre vanité</w:t>
      </w:r>
      <w:r>
        <w:rPr>
          <w:szCs w:val="32"/>
        </w:rPr>
        <w:t xml:space="preserve">, </w:t>
      </w:r>
      <w:r w:rsidRPr="00894396">
        <w:rPr>
          <w:szCs w:val="32"/>
        </w:rPr>
        <w:t>cette stupide vanité qui consiste à se hausser au niveau des idées du surlendemain</w:t>
      </w:r>
      <w:r>
        <w:rPr>
          <w:szCs w:val="32"/>
        </w:rPr>
        <w:t xml:space="preserve">. </w:t>
      </w:r>
      <w:r w:rsidRPr="00894396">
        <w:rPr>
          <w:szCs w:val="32"/>
        </w:rPr>
        <w:t>De la même façon que de braves gens</w:t>
      </w:r>
      <w:r>
        <w:rPr>
          <w:szCs w:val="32"/>
        </w:rPr>
        <w:t xml:space="preserve">, </w:t>
      </w:r>
      <w:r w:rsidRPr="00894396">
        <w:rPr>
          <w:szCs w:val="32"/>
        </w:rPr>
        <w:t>autrement inoffensifs</w:t>
      </w:r>
      <w:r>
        <w:rPr>
          <w:szCs w:val="32"/>
        </w:rPr>
        <w:t xml:space="preserve">, </w:t>
      </w:r>
      <w:r w:rsidRPr="00894396">
        <w:rPr>
          <w:szCs w:val="32"/>
        </w:rPr>
        <w:t>pousseront avec vous des cris d</w:t>
      </w:r>
      <w:r>
        <w:rPr>
          <w:szCs w:val="32"/>
        </w:rPr>
        <w:t>’</w:t>
      </w:r>
      <w:r w:rsidRPr="00894396">
        <w:rPr>
          <w:szCs w:val="32"/>
        </w:rPr>
        <w:t>extase devant votre collection</w:t>
      </w:r>
      <w:r>
        <w:rPr>
          <w:szCs w:val="32"/>
        </w:rPr>
        <w:t xml:space="preserve">, </w:t>
      </w:r>
      <w:r w:rsidRPr="00894396">
        <w:rPr>
          <w:szCs w:val="32"/>
        </w:rPr>
        <w:t>sans se douter le moins du monde de ce qui en fait la merveille</w:t>
      </w:r>
      <w:r>
        <w:rPr>
          <w:szCs w:val="32"/>
        </w:rPr>
        <w:t>.</w:t>
      </w:r>
    </w:p>
    <w:p w14:paraId="41E5445F" w14:textId="77777777" w:rsidR="008D6F52" w:rsidRDefault="00000000" w:rsidP="008D6F52">
      <w:pPr>
        <w:rPr>
          <w:szCs w:val="32"/>
        </w:rPr>
      </w:pPr>
      <w:r w:rsidRPr="00894396">
        <w:rPr>
          <w:szCs w:val="32"/>
        </w:rPr>
        <w:t>Je baissai la tête</w:t>
      </w:r>
      <w:r w:rsidR="008D6F52">
        <w:rPr>
          <w:szCs w:val="32"/>
        </w:rPr>
        <w:t xml:space="preserve">. </w:t>
      </w:r>
      <w:r w:rsidRPr="00894396">
        <w:rPr>
          <w:szCs w:val="32"/>
        </w:rPr>
        <w:t>Il avait trouvé une illustration saisissante de la triste vérité qu</w:t>
      </w:r>
      <w:r w:rsidR="008D6F52">
        <w:rPr>
          <w:szCs w:val="32"/>
        </w:rPr>
        <w:t>’</w:t>
      </w:r>
      <w:r w:rsidRPr="00894396">
        <w:rPr>
          <w:szCs w:val="32"/>
        </w:rPr>
        <w:t>il avançait</w:t>
      </w:r>
      <w:r w:rsidR="008D6F52">
        <w:rPr>
          <w:szCs w:val="32"/>
        </w:rPr>
        <w:t xml:space="preserve">. </w:t>
      </w:r>
      <w:r w:rsidRPr="00894396">
        <w:rPr>
          <w:szCs w:val="32"/>
        </w:rPr>
        <w:t>Le monde est plein de gens comme ceux-là</w:t>
      </w:r>
      <w:r w:rsidR="008D6F52">
        <w:rPr>
          <w:szCs w:val="32"/>
        </w:rPr>
        <w:t xml:space="preserve">. </w:t>
      </w:r>
      <w:r w:rsidRPr="00894396">
        <w:rPr>
          <w:szCs w:val="32"/>
        </w:rPr>
        <w:t>Et cet exemple de l</w:t>
      </w:r>
      <w:r w:rsidR="008D6F52">
        <w:rPr>
          <w:szCs w:val="32"/>
        </w:rPr>
        <w:t>’</w:t>
      </w:r>
      <w:r w:rsidRPr="00894396">
        <w:rPr>
          <w:szCs w:val="32"/>
        </w:rPr>
        <w:t>aristocratie française</w:t>
      </w:r>
      <w:r w:rsidR="008D6F52">
        <w:rPr>
          <w:szCs w:val="32"/>
        </w:rPr>
        <w:t xml:space="preserve">, </w:t>
      </w:r>
      <w:r w:rsidRPr="00894396">
        <w:rPr>
          <w:szCs w:val="32"/>
        </w:rPr>
        <w:t>avant la Révolution</w:t>
      </w:r>
      <w:r w:rsidR="008D6F52">
        <w:rPr>
          <w:szCs w:val="32"/>
        </w:rPr>
        <w:t xml:space="preserve">, </w:t>
      </w:r>
      <w:r w:rsidRPr="00894396">
        <w:rPr>
          <w:szCs w:val="32"/>
        </w:rPr>
        <w:t>était bien frappant</w:t>
      </w:r>
      <w:r w:rsidR="008D6F52">
        <w:rPr>
          <w:szCs w:val="32"/>
        </w:rPr>
        <w:t xml:space="preserve">. </w:t>
      </w:r>
      <w:r w:rsidRPr="00894396">
        <w:rPr>
          <w:szCs w:val="32"/>
        </w:rPr>
        <w:t>Je ne pouvais pas discuter son affirmation</w:t>
      </w:r>
      <w:r w:rsidR="008D6F52">
        <w:rPr>
          <w:szCs w:val="32"/>
        </w:rPr>
        <w:t xml:space="preserve">, </w:t>
      </w:r>
      <w:r w:rsidRPr="00894396">
        <w:rPr>
          <w:szCs w:val="32"/>
        </w:rPr>
        <w:t>bien que son cynisme</w:t>
      </w:r>
      <w:r w:rsidR="008D6F52">
        <w:rPr>
          <w:szCs w:val="32"/>
        </w:rPr>
        <w:t xml:space="preserve"> – </w:t>
      </w:r>
      <w:r w:rsidRPr="00894396">
        <w:rPr>
          <w:szCs w:val="32"/>
        </w:rPr>
        <w:t>trait toujours déplaisant</w:t>
      </w:r>
      <w:r w:rsidR="008D6F52">
        <w:rPr>
          <w:szCs w:val="32"/>
        </w:rPr>
        <w:t xml:space="preserve"> – </w:t>
      </w:r>
      <w:r w:rsidRPr="00894396">
        <w:rPr>
          <w:szCs w:val="32"/>
        </w:rPr>
        <w:t>lui enlevât à mes yeux beaucoup de valeur</w:t>
      </w:r>
      <w:r w:rsidR="008D6F52">
        <w:rPr>
          <w:szCs w:val="32"/>
        </w:rPr>
        <w:t xml:space="preserve">. </w:t>
      </w:r>
      <w:r w:rsidRPr="00894396">
        <w:rPr>
          <w:szCs w:val="32"/>
        </w:rPr>
        <w:t>Je ne laissais pourtant pas d</w:t>
      </w:r>
      <w:r w:rsidR="008D6F52">
        <w:rPr>
          <w:szCs w:val="32"/>
        </w:rPr>
        <w:t>’</w:t>
      </w:r>
      <w:r w:rsidRPr="00894396">
        <w:rPr>
          <w:szCs w:val="32"/>
        </w:rPr>
        <w:t>être impressionné</w:t>
      </w:r>
      <w:r w:rsidR="008D6F52">
        <w:rPr>
          <w:szCs w:val="32"/>
        </w:rPr>
        <w:t xml:space="preserve">. </w:t>
      </w:r>
      <w:r w:rsidRPr="00894396">
        <w:rPr>
          <w:szCs w:val="32"/>
        </w:rPr>
        <w:t>J</w:t>
      </w:r>
      <w:r w:rsidR="008D6F52">
        <w:rPr>
          <w:szCs w:val="32"/>
        </w:rPr>
        <w:t>’</w:t>
      </w:r>
      <w:r w:rsidRPr="00894396">
        <w:rPr>
          <w:szCs w:val="32"/>
        </w:rPr>
        <w:t>aurais voulu trouver des paroles qui</w:t>
      </w:r>
      <w:r w:rsidR="008D6F52">
        <w:rPr>
          <w:szCs w:val="32"/>
        </w:rPr>
        <w:t xml:space="preserve">, </w:t>
      </w:r>
      <w:r w:rsidRPr="00894396">
        <w:rPr>
          <w:szCs w:val="32"/>
        </w:rPr>
        <w:t>sans être un acquiescement</w:t>
      </w:r>
      <w:r w:rsidR="008D6F52">
        <w:rPr>
          <w:szCs w:val="32"/>
        </w:rPr>
        <w:t xml:space="preserve">, </w:t>
      </w:r>
      <w:r w:rsidRPr="00894396">
        <w:rPr>
          <w:szCs w:val="32"/>
        </w:rPr>
        <w:t>n</w:t>
      </w:r>
      <w:r w:rsidR="008D6F52">
        <w:rPr>
          <w:szCs w:val="32"/>
        </w:rPr>
        <w:t>’</w:t>
      </w:r>
      <w:r w:rsidRPr="00894396">
        <w:rPr>
          <w:szCs w:val="32"/>
        </w:rPr>
        <w:t>amorçassent pourtant point une discussion</w:t>
      </w:r>
      <w:r w:rsidR="008D6F52">
        <w:rPr>
          <w:szCs w:val="32"/>
        </w:rPr>
        <w:t>.</w:t>
      </w:r>
    </w:p>
    <w:p w14:paraId="33F04170" w14:textId="77777777" w:rsidR="008D6F52" w:rsidRDefault="008D6F52" w:rsidP="008D6F52">
      <w:pPr>
        <w:rPr>
          <w:szCs w:val="32"/>
        </w:rPr>
      </w:pPr>
      <w:r>
        <w:t>— </w:t>
      </w:r>
      <w:r w:rsidRPr="00894396">
        <w:rPr>
          <w:szCs w:val="32"/>
        </w:rPr>
        <w:t>Vous n</w:t>
      </w:r>
      <w:r>
        <w:rPr>
          <w:szCs w:val="32"/>
        </w:rPr>
        <w:t>’</w:t>
      </w:r>
      <w:r w:rsidRPr="00894396">
        <w:rPr>
          <w:szCs w:val="32"/>
        </w:rPr>
        <w:t>allez pas prétendre</w:t>
      </w:r>
      <w:r>
        <w:rPr>
          <w:szCs w:val="32"/>
        </w:rPr>
        <w:t xml:space="preserve">, </w:t>
      </w:r>
      <w:r w:rsidRPr="00894396">
        <w:rPr>
          <w:szCs w:val="32"/>
        </w:rPr>
        <w:t>fis-je</w:t>
      </w:r>
      <w:r>
        <w:rPr>
          <w:szCs w:val="32"/>
        </w:rPr>
        <w:t xml:space="preserve">, </w:t>
      </w:r>
      <w:r w:rsidRPr="00894396">
        <w:rPr>
          <w:szCs w:val="32"/>
        </w:rPr>
        <w:t>d</w:t>
      </w:r>
      <w:r>
        <w:rPr>
          <w:szCs w:val="32"/>
        </w:rPr>
        <w:t>’</w:t>
      </w:r>
      <w:r w:rsidRPr="00894396">
        <w:rPr>
          <w:szCs w:val="32"/>
        </w:rPr>
        <w:t>un ton dégagé</w:t>
      </w:r>
      <w:r>
        <w:rPr>
          <w:szCs w:val="32"/>
        </w:rPr>
        <w:t xml:space="preserve">, </w:t>
      </w:r>
      <w:r w:rsidRPr="00894396">
        <w:rPr>
          <w:szCs w:val="32"/>
        </w:rPr>
        <w:t>que des extrémistes révolutionnaires aient jamais été servis par l</w:t>
      </w:r>
      <w:r>
        <w:rPr>
          <w:szCs w:val="32"/>
        </w:rPr>
        <w:t>’</w:t>
      </w:r>
      <w:r w:rsidRPr="00894396">
        <w:rPr>
          <w:szCs w:val="32"/>
        </w:rPr>
        <w:t>engouement de pareilles gens</w:t>
      </w:r>
      <w:r>
        <w:rPr>
          <w:szCs w:val="32"/>
        </w:rPr>
        <w:t> ?</w:t>
      </w:r>
    </w:p>
    <w:p w14:paraId="02882499" w14:textId="77777777" w:rsidR="008D6F52" w:rsidRDefault="008D6F52" w:rsidP="008D6F52">
      <w:pPr>
        <w:rPr>
          <w:szCs w:val="32"/>
        </w:rPr>
      </w:pPr>
      <w:r>
        <w:t>— </w:t>
      </w:r>
      <w:r w:rsidRPr="00894396">
        <w:rPr>
          <w:szCs w:val="32"/>
        </w:rPr>
        <w:t>Ce n</w:t>
      </w:r>
      <w:r>
        <w:rPr>
          <w:szCs w:val="32"/>
        </w:rPr>
        <w:t>’</w:t>
      </w:r>
      <w:r w:rsidRPr="00894396">
        <w:rPr>
          <w:szCs w:val="32"/>
        </w:rPr>
        <w:t>est pas tout à fait cela que j</w:t>
      </w:r>
      <w:r>
        <w:rPr>
          <w:szCs w:val="32"/>
        </w:rPr>
        <w:t>’</w:t>
      </w:r>
      <w:r w:rsidRPr="00894396">
        <w:rPr>
          <w:szCs w:val="32"/>
        </w:rPr>
        <w:t>entendais dire</w:t>
      </w:r>
      <w:r>
        <w:rPr>
          <w:szCs w:val="32"/>
        </w:rPr>
        <w:t xml:space="preserve">. </w:t>
      </w:r>
      <w:r w:rsidRPr="00894396">
        <w:rPr>
          <w:szCs w:val="32"/>
        </w:rPr>
        <w:t>Je généralisais</w:t>
      </w:r>
      <w:r>
        <w:rPr>
          <w:szCs w:val="32"/>
        </w:rPr>
        <w:t xml:space="preserve">. </w:t>
      </w:r>
      <w:r w:rsidRPr="00894396">
        <w:rPr>
          <w:szCs w:val="32"/>
        </w:rPr>
        <w:t>Mais puisque vous me posez la question</w:t>
      </w:r>
      <w:r>
        <w:rPr>
          <w:szCs w:val="32"/>
        </w:rPr>
        <w:t xml:space="preserve">, </w:t>
      </w:r>
      <w:r w:rsidRPr="00894396">
        <w:rPr>
          <w:szCs w:val="32"/>
        </w:rPr>
        <w:t>je puis vous répondre qu</w:t>
      </w:r>
      <w:r>
        <w:rPr>
          <w:szCs w:val="32"/>
        </w:rPr>
        <w:t>’</w:t>
      </w:r>
      <w:r w:rsidRPr="00894396">
        <w:rPr>
          <w:szCs w:val="32"/>
        </w:rPr>
        <w:t>une telle aide a bel et bien été</w:t>
      </w:r>
      <w:r>
        <w:rPr>
          <w:szCs w:val="32"/>
        </w:rPr>
        <w:t xml:space="preserve">, </w:t>
      </w:r>
      <w:r w:rsidRPr="00894396">
        <w:rPr>
          <w:szCs w:val="32"/>
        </w:rPr>
        <w:t>plus ou moins consciemment</w:t>
      </w:r>
      <w:r>
        <w:rPr>
          <w:szCs w:val="32"/>
        </w:rPr>
        <w:t xml:space="preserve">, </w:t>
      </w:r>
      <w:r w:rsidRPr="00894396">
        <w:rPr>
          <w:szCs w:val="32"/>
        </w:rPr>
        <w:t>apportée aux activités révolutionnaires</w:t>
      </w:r>
      <w:r>
        <w:rPr>
          <w:szCs w:val="32"/>
        </w:rPr>
        <w:t xml:space="preserve">, </w:t>
      </w:r>
      <w:r w:rsidRPr="00894396">
        <w:rPr>
          <w:szCs w:val="32"/>
        </w:rPr>
        <w:t>dans divers pays</w:t>
      </w:r>
      <w:r>
        <w:rPr>
          <w:szCs w:val="32"/>
        </w:rPr>
        <w:t xml:space="preserve">…, </w:t>
      </w:r>
      <w:r w:rsidRPr="00894396">
        <w:rPr>
          <w:szCs w:val="32"/>
        </w:rPr>
        <w:t>et même dans celui-ci</w:t>
      </w:r>
      <w:r>
        <w:rPr>
          <w:szCs w:val="32"/>
        </w:rPr>
        <w:t>.</w:t>
      </w:r>
    </w:p>
    <w:p w14:paraId="1AEEE2AE" w14:textId="77777777" w:rsidR="008D6F52" w:rsidRDefault="008D6F52" w:rsidP="008D6F52">
      <w:pPr>
        <w:rPr>
          <w:szCs w:val="32"/>
        </w:rPr>
      </w:pPr>
      <w:r>
        <w:t>— </w:t>
      </w:r>
      <w:r w:rsidRPr="00894396">
        <w:rPr>
          <w:szCs w:val="32"/>
        </w:rPr>
        <w:t>Impossible</w:t>
      </w:r>
      <w:r>
        <w:rPr>
          <w:szCs w:val="32"/>
        </w:rPr>
        <w:t xml:space="preserve"> ! </w:t>
      </w:r>
      <w:r w:rsidRPr="00894396">
        <w:rPr>
          <w:szCs w:val="32"/>
        </w:rPr>
        <w:t>protestai-je</w:t>
      </w:r>
      <w:r>
        <w:rPr>
          <w:szCs w:val="32"/>
        </w:rPr>
        <w:t xml:space="preserve">, </w:t>
      </w:r>
      <w:r w:rsidRPr="00894396">
        <w:rPr>
          <w:szCs w:val="32"/>
        </w:rPr>
        <w:t>avec fermeté</w:t>
      </w:r>
      <w:r>
        <w:rPr>
          <w:szCs w:val="32"/>
        </w:rPr>
        <w:t xml:space="preserve">. </w:t>
      </w:r>
      <w:r w:rsidRPr="00894396">
        <w:rPr>
          <w:szCs w:val="32"/>
        </w:rPr>
        <w:t>Nous ne jouons pas</w:t>
      </w:r>
      <w:r>
        <w:rPr>
          <w:szCs w:val="32"/>
        </w:rPr>
        <w:t xml:space="preserve">, </w:t>
      </w:r>
      <w:r w:rsidRPr="00894396">
        <w:rPr>
          <w:szCs w:val="32"/>
        </w:rPr>
        <w:t>à ce point</w:t>
      </w:r>
      <w:r>
        <w:rPr>
          <w:szCs w:val="32"/>
        </w:rPr>
        <w:t xml:space="preserve">, </w:t>
      </w:r>
      <w:r w:rsidRPr="00894396">
        <w:rPr>
          <w:szCs w:val="32"/>
        </w:rPr>
        <w:t>avec le feu</w:t>
      </w:r>
      <w:r>
        <w:rPr>
          <w:szCs w:val="32"/>
        </w:rPr>
        <w:t>.</w:t>
      </w:r>
    </w:p>
    <w:p w14:paraId="5BFBDB3C" w14:textId="77777777" w:rsidR="008D6F52" w:rsidRDefault="008D6F52" w:rsidP="008D6F52">
      <w:pPr>
        <w:rPr>
          <w:szCs w:val="32"/>
        </w:rPr>
      </w:pPr>
      <w:r>
        <w:lastRenderedPageBreak/>
        <w:t>— </w:t>
      </w:r>
      <w:r w:rsidRPr="00894396">
        <w:rPr>
          <w:szCs w:val="32"/>
        </w:rPr>
        <w:t>Et pourtant</w:t>
      </w:r>
      <w:r>
        <w:rPr>
          <w:szCs w:val="32"/>
        </w:rPr>
        <w:t xml:space="preserve">, </w:t>
      </w:r>
      <w:r w:rsidRPr="00894396">
        <w:rPr>
          <w:szCs w:val="32"/>
        </w:rPr>
        <w:t>vous pouvez peut-être vous en offrir le luxe plus que d</w:t>
      </w:r>
      <w:r>
        <w:rPr>
          <w:szCs w:val="32"/>
        </w:rPr>
        <w:t>’</w:t>
      </w:r>
      <w:r w:rsidRPr="00894396">
        <w:rPr>
          <w:szCs w:val="32"/>
        </w:rPr>
        <w:t>autres</w:t>
      </w:r>
      <w:r>
        <w:rPr>
          <w:szCs w:val="32"/>
        </w:rPr>
        <w:t xml:space="preserve">. </w:t>
      </w:r>
      <w:r w:rsidRPr="00894396">
        <w:rPr>
          <w:szCs w:val="32"/>
        </w:rPr>
        <w:t>Laissez-moi</w:t>
      </w:r>
      <w:r>
        <w:rPr>
          <w:szCs w:val="32"/>
        </w:rPr>
        <w:t xml:space="preserve">, </w:t>
      </w:r>
      <w:r w:rsidRPr="00894396">
        <w:rPr>
          <w:szCs w:val="32"/>
        </w:rPr>
        <w:t>d</w:t>
      </w:r>
      <w:r>
        <w:rPr>
          <w:szCs w:val="32"/>
        </w:rPr>
        <w:t>’</w:t>
      </w:r>
      <w:r w:rsidRPr="00894396">
        <w:rPr>
          <w:szCs w:val="32"/>
        </w:rPr>
        <w:t>ailleurs</w:t>
      </w:r>
      <w:r>
        <w:rPr>
          <w:szCs w:val="32"/>
        </w:rPr>
        <w:t xml:space="preserve">, </w:t>
      </w:r>
      <w:r w:rsidRPr="00894396">
        <w:rPr>
          <w:szCs w:val="32"/>
        </w:rPr>
        <w:t>vous faire remarquer que la plupart des femmes</w:t>
      </w:r>
      <w:r>
        <w:rPr>
          <w:szCs w:val="32"/>
        </w:rPr>
        <w:t xml:space="preserve">, </w:t>
      </w:r>
      <w:r w:rsidRPr="00894396">
        <w:rPr>
          <w:szCs w:val="32"/>
        </w:rPr>
        <w:t>si elles ne sont pas toujours prêtes à jouer avec le feu</w:t>
      </w:r>
      <w:r>
        <w:rPr>
          <w:szCs w:val="32"/>
        </w:rPr>
        <w:t xml:space="preserve">, </w:t>
      </w:r>
      <w:r w:rsidRPr="00894396">
        <w:rPr>
          <w:szCs w:val="32"/>
        </w:rPr>
        <w:t>ont du moins une propension marquée à s</w:t>
      </w:r>
      <w:r>
        <w:rPr>
          <w:szCs w:val="32"/>
        </w:rPr>
        <w:t>’</w:t>
      </w:r>
      <w:r w:rsidRPr="00894396">
        <w:rPr>
          <w:szCs w:val="32"/>
        </w:rPr>
        <w:t>amuser avec des étincelles</w:t>
      </w:r>
      <w:r>
        <w:rPr>
          <w:szCs w:val="32"/>
        </w:rPr>
        <w:t>…</w:t>
      </w:r>
    </w:p>
    <w:p w14:paraId="40BF521E" w14:textId="77777777" w:rsidR="008D6F52" w:rsidRDefault="008D6F52" w:rsidP="008D6F52">
      <w:pPr>
        <w:rPr>
          <w:szCs w:val="32"/>
        </w:rPr>
      </w:pPr>
      <w:r>
        <w:t>— </w:t>
      </w:r>
      <w:r w:rsidRPr="00894396">
        <w:rPr>
          <w:szCs w:val="32"/>
        </w:rPr>
        <w:t>Est-ce un jeu de mots</w:t>
      </w:r>
      <w:r>
        <w:rPr>
          <w:szCs w:val="32"/>
        </w:rPr>
        <w:t xml:space="preserve"> ? </w:t>
      </w:r>
      <w:r w:rsidRPr="00894396">
        <w:rPr>
          <w:szCs w:val="32"/>
        </w:rPr>
        <w:t>demandai-je en souriant</w:t>
      </w:r>
      <w:r>
        <w:rPr>
          <w:szCs w:val="32"/>
        </w:rPr>
        <w:t>.</w:t>
      </w:r>
    </w:p>
    <w:p w14:paraId="45DA6EC2" w14:textId="77777777" w:rsidR="008D6F52" w:rsidRDefault="008D6F52" w:rsidP="008D6F52">
      <w:pPr>
        <w:rPr>
          <w:szCs w:val="32"/>
        </w:rPr>
      </w:pPr>
      <w:r>
        <w:t>— </w:t>
      </w:r>
      <w:r w:rsidRPr="00894396">
        <w:rPr>
          <w:szCs w:val="32"/>
        </w:rPr>
        <w:t>Pas que je sache</w:t>
      </w:r>
      <w:r>
        <w:rPr>
          <w:szCs w:val="32"/>
        </w:rPr>
        <w:t xml:space="preserve">, </w:t>
      </w:r>
      <w:r w:rsidRPr="00894396">
        <w:rPr>
          <w:szCs w:val="32"/>
        </w:rPr>
        <w:t>du moins</w:t>
      </w:r>
      <w:r>
        <w:rPr>
          <w:szCs w:val="32"/>
        </w:rPr>
        <w:t xml:space="preserve">, </w:t>
      </w:r>
      <w:r w:rsidRPr="00894396">
        <w:rPr>
          <w:szCs w:val="32"/>
        </w:rPr>
        <w:t>répondit-il</w:t>
      </w:r>
      <w:r>
        <w:rPr>
          <w:szCs w:val="32"/>
        </w:rPr>
        <w:t xml:space="preserve">, </w:t>
      </w:r>
      <w:r w:rsidRPr="00894396">
        <w:rPr>
          <w:szCs w:val="32"/>
        </w:rPr>
        <w:t>imperturbablement</w:t>
      </w:r>
      <w:r>
        <w:rPr>
          <w:szCs w:val="32"/>
        </w:rPr>
        <w:t xml:space="preserve">. </w:t>
      </w:r>
      <w:r w:rsidRPr="00894396">
        <w:rPr>
          <w:szCs w:val="32"/>
        </w:rPr>
        <w:t>Je pensais à un exemple</w:t>
      </w:r>
      <w:r>
        <w:rPr>
          <w:szCs w:val="32"/>
        </w:rPr>
        <w:t xml:space="preserve">… </w:t>
      </w:r>
      <w:r w:rsidRPr="00894396">
        <w:rPr>
          <w:szCs w:val="32"/>
        </w:rPr>
        <w:t>Oh</w:t>
      </w:r>
      <w:r>
        <w:rPr>
          <w:szCs w:val="32"/>
        </w:rPr>
        <w:t xml:space="preserve"> ! </w:t>
      </w:r>
      <w:r w:rsidRPr="00894396">
        <w:rPr>
          <w:szCs w:val="32"/>
        </w:rPr>
        <w:t>assez anodin</w:t>
      </w:r>
      <w:r>
        <w:rPr>
          <w:szCs w:val="32"/>
        </w:rPr>
        <w:t xml:space="preserve">, </w:t>
      </w:r>
      <w:r w:rsidRPr="00894396">
        <w:rPr>
          <w:szCs w:val="32"/>
        </w:rPr>
        <w:t>en un sens</w:t>
      </w:r>
      <w:r>
        <w:rPr>
          <w:szCs w:val="32"/>
        </w:rPr>
        <w:t>.</w:t>
      </w:r>
    </w:p>
    <w:p w14:paraId="5DF2C78A" w14:textId="77777777" w:rsidR="008D6F52" w:rsidRDefault="00000000" w:rsidP="008D6F52">
      <w:pPr>
        <w:rPr>
          <w:szCs w:val="32"/>
        </w:rPr>
      </w:pPr>
      <w:r w:rsidRPr="00894396">
        <w:rPr>
          <w:szCs w:val="32"/>
        </w:rPr>
        <w:t>J</w:t>
      </w:r>
      <w:r w:rsidR="008D6F52">
        <w:rPr>
          <w:szCs w:val="32"/>
        </w:rPr>
        <w:t>’</w:t>
      </w:r>
      <w:r w:rsidRPr="00894396">
        <w:rPr>
          <w:szCs w:val="32"/>
        </w:rPr>
        <w:t>étais tout attention</w:t>
      </w:r>
      <w:r w:rsidR="008D6F52">
        <w:rPr>
          <w:szCs w:val="32"/>
        </w:rPr>
        <w:t xml:space="preserve">. </w:t>
      </w:r>
      <w:r w:rsidRPr="00894396">
        <w:rPr>
          <w:szCs w:val="32"/>
        </w:rPr>
        <w:t>J</w:t>
      </w:r>
      <w:r w:rsidR="008D6F52">
        <w:rPr>
          <w:szCs w:val="32"/>
        </w:rPr>
        <w:t>’</w:t>
      </w:r>
      <w:r w:rsidRPr="00894396">
        <w:rPr>
          <w:szCs w:val="32"/>
        </w:rPr>
        <w:t>avais maintes fois tenté d</w:t>
      </w:r>
      <w:r w:rsidR="008D6F52">
        <w:rPr>
          <w:szCs w:val="32"/>
        </w:rPr>
        <w:t>’</w:t>
      </w:r>
      <w:r w:rsidRPr="00894396">
        <w:rPr>
          <w:szCs w:val="32"/>
        </w:rPr>
        <w:t>aborder</w:t>
      </w:r>
      <w:r w:rsidR="008D6F52">
        <w:rPr>
          <w:szCs w:val="32"/>
        </w:rPr>
        <w:t xml:space="preserve">, </w:t>
      </w:r>
      <w:r w:rsidRPr="00894396">
        <w:rPr>
          <w:szCs w:val="32"/>
        </w:rPr>
        <w:t>pour ainsi dire</w:t>
      </w:r>
      <w:r w:rsidR="008D6F52">
        <w:rPr>
          <w:szCs w:val="32"/>
        </w:rPr>
        <w:t xml:space="preserve">, </w:t>
      </w:r>
      <w:r w:rsidRPr="00894396">
        <w:rPr>
          <w:szCs w:val="32"/>
        </w:rPr>
        <w:t>son côté souterrain</w:t>
      </w:r>
      <w:r w:rsidR="008D6F52">
        <w:rPr>
          <w:szCs w:val="32"/>
        </w:rPr>
        <w:t xml:space="preserve">. </w:t>
      </w:r>
      <w:r w:rsidRPr="00894396">
        <w:rPr>
          <w:szCs w:val="32"/>
        </w:rPr>
        <w:t>J</w:t>
      </w:r>
      <w:r w:rsidR="008D6F52">
        <w:rPr>
          <w:szCs w:val="32"/>
        </w:rPr>
        <w:t>’</w:t>
      </w:r>
      <w:r w:rsidRPr="00894396">
        <w:rPr>
          <w:szCs w:val="32"/>
        </w:rPr>
        <w:t>avais même prononcé le mot</w:t>
      </w:r>
      <w:r w:rsidR="008D6F52">
        <w:rPr>
          <w:szCs w:val="32"/>
        </w:rPr>
        <w:t xml:space="preserve">. </w:t>
      </w:r>
      <w:r w:rsidRPr="00894396">
        <w:rPr>
          <w:szCs w:val="32"/>
        </w:rPr>
        <w:t>Et il m</w:t>
      </w:r>
      <w:r w:rsidR="008D6F52">
        <w:rPr>
          <w:szCs w:val="32"/>
        </w:rPr>
        <w:t>’</w:t>
      </w:r>
      <w:r w:rsidRPr="00894396">
        <w:rPr>
          <w:szCs w:val="32"/>
        </w:rPr>
        <w:t>avait toujours opposé son calme impénétrable</w:t>
      </w:r>
      <w:r w:rsidR="008D6F52">
        <w:rPr>
          <w:szCs w:val="32"/>
        </w:rPr>
        <w:t>.</w:t>
      </w:r>
    </w:p>
    <w:p w14:paraId="6B9FB8DB" w14:textId="7BEEA687" w:rsidR="008D6F52" w:rsidRDefault="008D6F52" w:rsidP="008D6F52">
      <w:pPr>
        <w:rPr>
          <w:szCs w:val="32"/>
        </w:rPr>
      </w:pPr>
      <w:r>
        <w:t>— </w:t>
      </w:r>
      <w:r w:rsidRPr="00894396">
        <w:rPr>
          <w:szCs w:val="32"/>
        </w:rPr>
        <w:t>Du même coup</w:t>
      </w:r>
      <w:r>
        <w:rPr>
          <w:szCs w:val="32"/>
        </w:rPr>
        <w:t xml:space="preserve">, </w:t>
      </w:r>
      <w:r w:rsidRPr="00894396">
        <w:rPr>
          <w:szCs w:val="32"/>
        </w:rPr>
        <w:t xml:space="preserve">poursuivit </w:t>
      </w:r>
      <w:r>
        <w:rPr>
          <w:szCs w:val="32"/>
        </w:rPr>
        <w:t>M. </w:t>
      </w:r>
      <w:r w:rsidRPr="00894396">
        <w:rPr>
          <w:szCs w:val="32"/>
        </w:rPr>
        <w:t>X</w:t>
      </w:r>
      <w:r>
        <w:rPr>
          <w:szCs w:val="32"/>
        </w:rPr>
        <w:t xml:space="preserve">…, </w:t>
      </w:r>
      <w:r w:rsidRPr="00894396">
        <w:rPr>
          <w:szCs w:val="32"/>
        </w:rPr>
        <w:t>vous prendrez une notion des difficultés qui peuvent surgir dans ce que vous vous plaisez à appeler les besognes souterraines</w:t>
      </w:r>
      <w:r>
        <w:rPr>
          <w:szCs w:val="32"/>
        </w:rPr>
        <w:t xml:space="preserve">. </w:t>
      </w:r>
      <w:r w:rsidRPr="00894396">
        <w:rPr>
          <w:szCs w:val="32"/>
        </w:rPr>
        <w:t>Difficultés souvent délicates à surmonter</w:t>
      </w:r>
      <w:r>
        <w:rPr>
          <w:szCs w:val="32"/>
        </w:rPr>
        <w:t xml:space="preserve">. </w:t>
      </w:r>
      <w:r w:rsidRPr="00894396">
        <w:rPr>
          <w:szCs w:val="32"/>
        </w:rPr>
        <w:t>Comprenez bien qu</w:t>
      </w:r>
      <w:r>
        <w:rPr>
          <w:szCs w:val="32"/>
        </w:rPr>
        <w:t>’</w:t>
      </w:r>
      <w:r w:rsidRPr="00894396">
        <w:rPr>
          <w:szCs w:val="32"/>
        </w:rPr>
        <w:t>il n</w:t>
      </w:r>
      <w:r>
        <w:rPr>
          <w:szCs w:val="32"/>
        </w:rPr>
        <w:t>’</w:t>
      </w:r>
      <w:r w:rsidRPr="00894396">
        <w:rPr>
          <w:szCs w:val="32"/>
        </w:rPr>
        <w:t>y a pas de hiérarchie</w:t>
      </w:r>
      <w:r>
        <w:rPr>
          <w:szCs w:val="32"/>
        </w:rPr>
        <w:t xml:space="preserve">, </w:t>
      </w:r>
      <w:r w:rsidRPr="00894396">
        <w:rPr>
          <w:szCs w:val="32"/>
        </w:rPr>
        <w:t>parmi les affiliés</w:t>
      </w:r>
      <w:r>
        <w:rPr>
          <w:szCs w:val="32"/>
        </w:rPr>
        <w:t xml:space="preserve">, </w:t>
      </w:r>
      <w:r w:rsidRPr="00894396">
        <w:rPr>
          <w:szCs w:val="32"/>
        </w:rPr>
        <w:t>pas de synthèse rigide</w:t>
      </w:r>
      <w:r>
        <w:rPr>
          <w:szCs w:val="32"/>
        </w:rPr>
        <w:t>.</w:t>
      </w:r>
    </w:p>
    <w:p w14:paraId="7AFA90D2" w14:textId="77777777" w:rsidR="008D6F52" w:rsidRDefault="00000000" w:rsidP="008D6F52">
      <w:pPr>
        <w:rPr>
          <w:szCs w:val="32"/>
        </w:rPr>
      </w:pPr>
      <w:r w:rsidRPr="00894396">
        <w:rPr>
          <w:szCs w:val="32"/>
        </w:rPr>
        <w:t>Ma surprise fut vive mais de courte durée</w:t>
      </w:r>
      <w:r w:rsidR="008D6F52">
        <w:rPr>
          <w:szCs w:val="32"/>
        </w:rPr>
        <w:t xml:space="preserve">. </w:t>
      </w:r>
      <w:r w:rsidRPr="00894396">
        <w:rPr>
          <w:szCs w:val="32"/>
        </w:rPr>
        <w:t>Évidemment</w:t>
      </w:r>
      <w:r w:rsidR="008D6F52">
        <w:rPr>
          <w:szCs w:val="32"/>
        </w:rPr>
        <w:t xml:space="preserve">, </w:t>
      </w:r>
      <w:r w:rsidRPr="00894396">
        <w:rPr>
          <w:szCs w:val="32"/>
        </w:rPr>
        <w:t>chez les anarchistes</w:t>
      </w:r>
      <w:r w:rsidR="008D6F52">
        <w:rPr>
          <w:szCs w:val="32"/>
        </w:rPr>
        <w:t xml:space="preserve">, </w:t>
      </w:r>
      <w:r w:rsidRPr="00894396">
        <w:rPr>
          <w:szCs w:val="32"/>
        </w:rPr>
        <w:t>il ne saurait y avoir de hiérarchie</w:t>
      </w:r>
      <w:r w:rsidR="008D6F52">
        <w:rPr>
          <w:szCs w:val="32"/>
        </w:rPr>
        <w:t xml:space="preserve">, </w:t>
      </w:r>
      <w:r w:rsidRPr="00894396">
        <w:rPr>
          <w:szCs w:val="32"/>
        </w:rPr>
        <w:t>rien qui rappelle une loi de préséance</w:t>
      </w:r>
      <w:r w:rsidR="008D6F52">
        <w:rPr>
          <w:szCs w:val="32"/>
        </w:rPr>
        <w:t xml:space="preserve">. </w:t>
      </w:r>
      <w:r w:rsidRPr="00894396">
        <w:rPr>
          <w:szCs w:val="32"/>
        </w:rPr>
        <w:t>L</w:t>
      </w:r>
      <w:r w:rsidR="008D6F52">
        <w:rPr>
          <w:szCs w:val="32"/>
        </w:rPr>
        <w:t>’</w:t>
      </w:r>
      <w:r w:rsidRPr="00894396">
        <w:rPr>
          <w:szCs w:val="32"/>
        </w:rPr>
        <w:t>idée de l</w:t>
      </w:r>
      <w:r w:rsidR="008D6F52">
        <w:rPr>
          <w:szCs w:val="32"/>
        </w:rPr>
        <w:t>’</w:t>
      </w:r>
      <w:r w:rsidRPr="00894396">
        <w:rPr>
          <w:szCs w:val="32"/>
        </w:rPr>
        <w:t>anarchie régnant chez les anarchistes est d</w:t>
      </w:r>
      <w:r w:rsidR="008D6F52">
        <w:rPr>
          <w:szCs w:val="32"/>
        </w:rPr>
        <w:t>’</w:t>
      </w:r>
      <w:r w:rsidRPr="00894396">
        <w:rPr>
          <w:szCs w:val="32"/>
        </w:rPr>
        <w:t>ailleurs consolante</w:t>
      </w:r>
      <w:r w:rsidR="008D6F52">
        <w:rPr>
          <w:szCs w:val="32"/>
        </w:rPr>
        <w:t xml:space="preserve">. </w:t>
      </w:r>
      <w:r w:rsidRPr="00894396">
        <w:rPr>
          <w:szCs w:val="32"/>
        </w:rPr>
        <w:t>Elle ne saurait guère contribuer à l</w:t>
      </w:r>
      <w:r w:rsidR="008D6F52">
        <w:rPr>
          <w:szCs w:val="32"/>
        </w:rPr>
        <w:t>’</w:t>
      </w:r>
      <w:r w:rsidRPr="00894396">
        <w:rPr>
          <w:szCs w:val="32"/>
        </w:rPr>
        <w:t>efficacité de la doctrine</w:t>
      </w:r>
      <w:r w:rsidR="008D6F52">
        <w:rPr>
          <w:szCs w:val="32"/>
        </w:rPr>
        <w:t>.</w:t>
      </w:r>
    </w:p>
    <w:p w14:paraId="10F6E685" w14:textId="3CA57566" w:rsidR="008D6F52" w:rsidRDefault="008D6F52" w:rsidP="008D6F52">
      <w:pPr>
        <w:rPr>
          <w:szCs w:val="32"/>
        </w:rPr>
      </w:pPr>
      <w:r>
        <w:rPr>
          <w:szCs w:val="32"/>
        </w:rPr>
        <w:t>M. </w:t>
      </w:r>
      <w:r w:rsidRPr="00894396">
        <w:rPr>
          <w:szCs w:val="32"/>
        </w:rPr>
        <w:t>X</w:t>
      </w:r>
      <w:r>
        <w:rPr>
          <w:szCs w:val="32"/>
        </w:rPr>
        <w:t xml:space="preserve">… </w:t>
      </w:r>
      <w:r w:rsidRPr="00894396">
        <w:rPr>
          <w:szCs w:val="32"/>
        </w:rPr>
        <w:t>me fit tressaillir</w:t>
      </w:r>
      <w:r>
        <w:rPr>
          <w:szCs w:val="32"/>
        </w:rPr>
        <w:t xml:space="preserve">, </w:t>
      </w:r>
      <w:r w:rsidRPr="00894396">
        <w:rPr>
          <w:szCs w:val="32"/>
        </w:rPr>
        <w:t>en me demandant</w:t>
      </w:r>
      <w:r>
        <w:rPr>
          <w:szCs w:val="32"/>
        </w:rPr>
        <w:t xml:space="preserve">, </w:t>
      </w:r>
      <w:r w:rsidRPr="00894396">
        <w:rPr>
          <w:szCs w:val="32"/>
        </w:rPr>
        <w:t>brusquement</w:t>
      </w:r>
      <w:r>
        <w:rPr>
          <w:szCs w:val="32"/>
        </w:rPr>
        <w:t xml:space="preserve"> : – </w:t>
      </w:r>
      <w:r w:rsidRPr="00894396">
        <w:rPr>
          <w:szCs w:val="32"/>
        </w:rPr>
        <w:t>Vous connaissez Hermione Street</w:t>
      </w:r>
      <w:r>
        <w:rPr>
          <w:szCs w:val="32"/>
        </w:rPr>
        <w:t> ?</w:t>
      </w:r>
    </w:p>
    <w:p w14:paraId="00AE5AC5" w14:textId="77777777" w:rsidR="008D6F52" w:rsidRDefault="00000000" w:rsidP="008D6F52">
      <w:pPr>
        <w:rPr>
          <w:szCs w:val="32"/>
        </w:rPr>
      </w:pPr>
      <w:r w:rsidRPr="00894396">
        <w:rPr>
          <w:szCs w:val="32"/>
        </w:rPr>
        <w:t>J</w:t>
      </w:r>
      <w:r w:rsidR="008D6F52">
        <w:rPr>
          <w:szCs w:val="32"/>
        </w:rPr>
        <w:t>’</w:t>
      </w:r>
      <w:r w:rsidRPr="00894396">
        <w:rPr>
          <w:szCs w:val="32"/>
        </w:rPr>
        <w:t>acquiesçai d</w:t>
      </w:r>
      <w:r w:rsidR="008D6F52">
        <w:rPr>
          <w:szCs w:val="32"/>
        </w:rPr>
        <w:t>’</w:t>
      </w:r>
      <w:r w:rsidRPr="00894396">
        <w:rPr>
          <w:szCs w:val="32"/>
        </w:rPr>
        <w:t>un ton dubitatif</w:t>
      </w:r>
      <w:r w:rsidR="008D6F52">
        <w:rPr>
          <w:szCs w:val="32"/>
        </w:rPr>
        <w:t xml:space="preserve">. </w:t>
      </w:r>
      <w:r w:rsidRPr="00894396">
        <w:rPr>
          <w:szCs w:val="32"/>
        </w:rPr>
        <w:t>Cette rue a été</w:t>
      </w:r>
      <w:r w:rsidR="008D6F52">
        <w:rPr>
          <w:szCs w:val="32"/>
        </w:rPr>
        <w:t xml:space="preserve">, </w:t>
      </w:r>
      <w:r w:rsidRPr="00894396">
        <w:rPr>
          <w:szCs w:val="32"/>
        </w:rPr>
        <w:t>au cours des trois dernières années</w:t>
      </w:r>
      <w:r w:rsidR="008D6F52">
        <w:rPr>
          <w:szCs w:val="32"/>
        </w:rPr>
        <w:t xml:space="preserve">, </w:t>
      </w:r>
      <w:r w:rsidRPr="00894396">
        <w:rPr>
          <w:szCs w:val="32"/>
        </w:rPr>
        <w:t>transformée au point de devenir méconnaissable</w:t>
      </w:r>
      <w:r w:rsidR="008D6F52">
        <w:rPr>
          <w:szCs w:val="32"/>
        </w:rPr>
        <w:t xml:space="preserve">. </w:t>
      </w:r>
      <w:r w:rsidRPr="00894396">
        <w:rPr>
          <w:szCs w:val="32"/>
        </w:rPr>
        <w:t>Son nom persiste</w:t>
      </w:r>
      <w:r w:rsidR="008D6F52">
        <w:rPr>
          <w:szCs w:val="32"/>
        </w:rPr>
        <w:t xml:space="preserve">, </w:t>
      </w:r>
      <w:r w:rsidRPr="00894396">
        <w:rPr>
          <w:szCs w:val="32"/>
        </w:rPr>
        <w:t>mais de l</w:t>
      </w:r>
      <w:r w:rsidR="008D6F52">
        <w:rPr>
          <w:szCs w:val="32"/>
        </w:rPr>
        <w:t>’</w:t>
      </w:r>
      <w:r w:rsidRPr="00894396">
        <w:rPr>
          <w:szCs w:val="32"/>
        </w:rPr>
        <w:t xml:space="preserve">ancienne </w:t>
      </w:r>
      <w:r w:rsidRPr="00894396">
        <w:rPr>
          <w:szCs w:val="32"/>
        </w:rPr>
        <w:lastRenderedPageBreak/>
        <w:t>Hermione Street</w:t>
      </w:r>
      <w:r w:rsidR="008D6F52">
        <w:rPr>
          <w:szCs w:val="32"/>
        </w:rPr>
        <w:t xml:space="preserve">, </w:t>
      </w:r>
      <w:r w:rsidRPr="00894396">
        <w:rPr>
          <w:szCs w:val="32"/>
        </w:rPr>
        <w:t>il ne subsiste pas une brique ou une pierre</w:t>
      </w:r>
      <w:r w:rsidR="008D6F52">
        <w:rPr>
          <w:szCs w:val="32"/>
        </w:rPr>
        <w:t xml:space="preserve">. </w:t>
      </w:r>
      <w:r w:rsidRPr="00894396">
        <w:rPr>
          <w:szCs w:val="32"/>
        </w:rPr>
        <w:t>C</w:t>
      </w:r>
      <w:r w:rsidR="008D6F52">
        <w:rPr>
          <w:szCs w:val="32"/>
        </w:rPr>
        <w:t>’</w:t>
      </w:r>
      <w:r w:rsidRPr="00894396">
        <w:rPr>
          <w:szCs w:val="32"/>
        </w:rPr>
        <w:t>est de la vieille rue qu</w:t>
      </w:r>
      <w:r w:rsidR="008D6F52">
        <w:rPr>
          <w:szCs w:val="32"/>
        </w:rPr>
        <w:t>’</w:t>
      </w:r>
      <w:r w:rsidRPr="00894396">
        <w:rPr>
          <w:szCs w:val="32"/>
        </w:rPr>
        <w:t>il parlait</w:t>
      </w:r>
      <w:r w:rsidR="008D6F52">
        <w:rPr>
          <w:szCs w:val="32"/>
        </w:rPr>
        <w:t xml:space="preserve">, </w:t>
      </w:r>
      <w:r w:rsidRPr="00894396">
        <w:rPr>
          <w:szCs w:val="32"/>
        </w:rPr>
        <w:t>car il dit</w:t>
      </w:r>
      <w:r w:rsidR="008D6F52">
        <w:rPr>
          <w:szCs w:val="32"/>
        </w:rPr>
        <w:t> :</w:t>
      </w:r>
    </w:p>
    <w:p w14:paraId="22D07217" w14:textId="77777777" w:rsidR="008D6F52" w:rsidRDefault="008D6F52" w:rsidP="008D6F52">
      <w:pPr>
        <w:rPr>
          <w:szCs w:val="32"/>
        </w:rPr>
      </w:pPr>
      <w:r>
        <w:t>— </w:t>
      </w:r>
      <w:r w:rsidRPr="00894396">
        <w:rPr>
          <w:szCs w:val="32"/>
        </w:rPr>
        <w:t>Il y avait une rangée de maisons en briques à deux étages</w:t>
      </w:r>
      <w:r>
        <w:rPr>
          <w:szCs w:val="32"/>
        </w:rPr>
        <w:t xml:space="preserve">, </w:t>
      </w:r>
      <w:r w:rsidRPr="00894396">
        <w:rPr>
          <w:szCs w:val="32"/>
        </w:rPr>
        <w:t>adossées à l</w:t>
      </w:r>
      <w:r>
        <w:rPr>
          <w:szCs w:val="32"/>
        </w:rPr>
        <w:t>’</w:t>
      </w:r>
      <w:r w:rsidRPr="00894396">
        <w:rPr>
          <w:szCs w:val="32"/>
        </w:rPr>
        <w:t>aile d</w:t>
      </w:r>
      <w:r>
        <w:rPr>
          <w:szCs w:val="32"/>
        </w:rPr>
        <w:t>’</w:t>
      </w:r>
      <w:r w:rsidRPr="00894396">
        <w:rPr>
          <w:szCs w:val="32"/>
        </w:rPr>
        <w:t>un grand bâtiment public</w:t>
      </w:r>
      <w:r>
        <w:rPr>
          <w:szCs w:val="32"/>
        </w:rPr>
        <w:t xml:space="preserve">, </w:t>
      </w:r>
      <w:r w:rsidRPr="00894396">
        <w:rPr>
          <w:szCs w:val="32"/>
        </w:rPr>
        <w:t>si vous vous souvenez</w:t>
      </w:r>
      <w:r>
        <w:rPr>
          <w:szCs w:val="32"/>
        </w:rPr>
        <w:t xml:space="preserve">. </w:t>
      </w:r>
      <w:r w:rsidRPr="00894396">
        <w:rPr>
          <w:szCs w:val="32"/>
        </w:rPr>
        <w:t>Serez-vous fort surpris d</w:t>
      </w:r>
      <w:r>
        <w:rPr>
          <w:szCs w:val="32"/>
        </w:rPr>
        <w:t>’</w:t>
      </w:r>
      <w:r w:rsidRPr="00894396">
        <w:rPr>
          <w:szCs w:val="32"/>
        </w:rPr>
        <w:t>apprendre qu</w:t>
      </w:r>
      <w:r>
        <w:rPr>
          <w:szCs w:val="32"/>
        </w:rPr>
        <w:t>’</w:t>
      </w:r>
      <w:r w:rsidRPr="00894396">
        <w:rPr>
          <w:szCs w:val="32"/>
        </w:rPr>
        <w:t>une de ces maisons fut</w:t>
      </w:r>
      <w:r>
        <w:rPr>
          <w:szCs w:val="32"/>
        </w:rPr>
        <w:t xml:space="preserve">, </w:t>
      </w:r>
      <w:r w:rsidRPr="00894396">
        <w:rPr>
          <w:szCs w:val="32"/>
        </w:rPr>
        <w:t>à certaine époque</w:t>
      </w:r>
      <w:r>
        <w:rPr>
          <w:szCs w:val="32"/>
        </w:rPr>
        <w:t xml:space="preserve">, </w:t>
      </w:r>
      <w:r w:rsidRPr="00894396">
        <w:rPr>
          <w:szCs w:val="32"/>
        </w:rPr>
        <w:t>le centre de la propagande anarchiste et de ce que vous appelleriez l</w:t>
      </w:r>
      <w:r>
        <w:rPr>
          <w:szCs w:val="32"/>
        </w:rPr>
        <w:t>’</w:t>
      </w:r>
      <w:r w:rsidRPr="00894396">
        <w:rPr>
          <w:szCs w:val="32"/>
        </w:rPr>
        <w:t>action souterraine</w:t>
      </w:r>
      <w:r>
        <w:rPr>
          <w:szCs w:val="32"/>
        </w:rPr>
        <w:t> ?</w:t>
      </w:r>
    </w:p>
    <w:p w14:paraId="1DB4CC0B" w14:textId="77777777" w:rsidR="008D6F52" w:rsidRDefault="008D6F52" w:rsidP="008D6F52">
      <w:pPr>
        <w:rPr>
          <w:szCs w:val="32"/>
        </w:rPr>
      </w:pPr>
      <w:r>
        <w:t>— </w:t>
      </w:r>
      <w:r w:rsidRPr="00894396">
        <w:rPr>
          <w:szCs w:val="32"/>
        </w:rPr>
        <w:t>Pas du tout</w:t>
      </w:r>
      <w:r>
        <w:rPr>
          <w:szCs w:val="32"/>
        </w:rPr>
        <w:t xml:space="preserve">, </w:t>
      </w:r>
      <w:r w:rsidRPr="00894396">
        <w:rPr>
          <w:szCs w:val="32"/>
        </w:rPr>
        <w:t>affirmai-je</w:t>
      </w:r>
      <w:r>
        <w:rPr>
          <w:szCs w:val="32"/>
        </w:rPr>
        <w:t xml:space="preserve">, </w:t>
      </w:r>
      <w:r w:rsidRPr="00894396">
        <w:rPr>
          <w:szCs w:val="32"/>
        </w:rPr>
        <w:t>car je me souvenais que cette voie n</w:t>
      </w:r>
      <w:r>
        <w:rPr>
          <w:szCs w:val="32"/>
        </w:rPr>
        <w:t>’</w:t>
      </w:r>
      <w:r w:rsidRPr="00894396">
        <w:rPr>
          <w:szCs w:val="32"/>
        </w:rPr>
        <w:t>avait jamais été très bien famée</w:t>
      </w:r>
      <w:r>
        <w:rPr>
          <w:szCs w:val="32"/>
        </w:rPr>
        <w:t>.</w:t>
      </w:r>
    </w:p>
    <w:p w14:paraId="15E4290D" w14:textId="77777777" w:rsidR="008D6F52" w:rsidRDefault="008D6F52" w:rsidP="008D6F52">
      <w:pPr>
        <w:rPr>
          <w:szCs w:val="32"/>
        </w:rPr>
      </w:pPr>
      <w:r>
        <w:t>— </w:t>
      </w:r>
      <w:r w:rsidRPr="00894396">
        <w:rPr>
          <w:szCs w:val="32"/>
        </w:rPr>
        <w:t>La maison appartenait à un fonctionnaire d</w:t>
      </w:r>
      <w:r>
        <w:rPr>
          <w:szCs w:val="32"/>
        </w:rPr>
        <w:t>’</w:t>
      </w:r>
      <w:r w:rsidRPr="00894396">
        <w:rPr>
          <w:szCs w:val="32"/>
        </w:rPr>
        <w:t>État distingué</w:t>
      </w:r>
      <w:r>
        <w:rPr>
          <w:szCs w:val="32"/>
        </w:rPr>
        <w:t xml:space="preserve">, </w:t>
      </w:r>
      <w:r w:rsidRPr="00894396">
        <w:rPr>
          <w:szCs w:val="32"/>
        </w:rPr>
        <w:t>poursuivit-il</w:t>
      </w:r>
      <w:r>
        <w:rPr>
          <w:szCs w:val="32"/>
        </w:rPr>
        <w:t xml:space="preserve">, </w:t>
      </w:r>
      <w:r w:rsidRPr="00894396">
        <w:rPr>
          <w:szCs w:val="32"/>
        </w:rPr>
        <w:t>en buvant une gorgée de champagne</w:t>
      </w:r>
      <w:r>
        <w:rPr>
          <w:szCs w:val="32"/>
        </w:rPr>
        <w:t>.</w:t>
      </w:r>
    </w:p>
    <w:p w14:paraId="543AA34B" w14:textId="77777777" w:rsidR="008D6F52" w:rsidRDefault="008D6F52" w:rsidP="008D6F52">
      <w:pPr>
        <w:rPr>
          <w:szCs w:val="32"/>
        </w:rPr>
      </w:pPr>
      <w:r>
        <w:t>— </w:t>
      </w:r>
      <w:r w:rsidRPr="00894396">
        <w:rPr>
          <w:szCs w:val="32"/>
        </w:rPr>
        <w:t>Vraiment</w:t>
      </w:r>
      <w:r>
        <w:rPr>
          <w:szCs w:val="32"/>
        </w:rPr>
        <w:t xml:space="preserve"> ? </w:t>
      </w:r>
      <w:r w:rsidRPr="00894396">
        <w:rPr>
          <w:szCs w:val="32"/>
        </w:rPr>
        <w:t>fis-je</w:t>
      </w:r>
      <w:r>
        <w:rPr>
          <w:szCs w:val="32"/>
        </w:rPr>
        <w:t xml:space="preserve">, </w:t>
      </w:r>
      <w:r w:rsidRPr="00894396">
        <w:rPr>
          <w:szCs w:val="32"/>
        </w:rPr>
        <w:t>sans croire un mot de ce qu</w:t>
      </w:r>
      <w:r>
        <w:rPr>
          <w:szCs w:val="32"/>
        </w:rPr>
        <w:t>’</w:t>
      </w:r>
      <w:r w:rsidRPr="00894396">
        <w:rPr>
          <w:szCs w:val="32"/>
        </w:rPr>
        <w:t>il disait</w:t>
      </w:r>
      <w:r>
        <w:rPr>
          <w:szCs w:val="32"/>
        </w:rPr>
        <w:t>.</w:t>
      </w:r>
    </w:p>
    <w:p w14:paraId="13A0855E" w14:textId="2EC39C23" w:rsidR="008D6F52" w:rsidRDefault="008D6F52" w:rsidP="008D6F52">
      <w:pPr>
        <w:rPr>
          <w:szCs w:val="32"/>
        </w:rPr>
      </w:pPr>
      <w:r>
        <w:t>— </w:t>
      </w:r>
      <w:r w:rsidRPr="00894396">
        <w:rPr>
          <w:szCs w:val="32"/>
        </w:rPr>
        <w:t>Il ne l</w:t>
      </w:r>
      <w:r>
        <w:rPr>
          <w:szCs w:val="32"/>
        </w:rPr>
        <w:t>’</w:t>
      </w:r>
      <w:r w:rsidRPr="00894396">
        <w:rPr>
          <w:szCs w:val="32"/>
        </w:rPr>
        <w:t>habitait pas</w:t>
      </w:r>
      <w:r>
        <w:rPr>
          <w:szCs w:val="32"/>
        </w:rPr>
        <w:t xml:space="preserve">, </w:t>
      </w:r>
      <w:r w:rsidRPr="00894396">
        <w:rPr>
          <w:szCs w:val="32"/>
        </w:rPr>
        <w:t>bien entendu</w:t>
      </w:r>
      <w:r>
        <w:rPr>
          <w:szCs w:val="32"/>
        </w:rPr>
        <w:t xml:space="preserve">, </w:t>
      </w:r>
      <w:r w:rsidRPr="00894396">
        <w:rPr>
          <w:szCs w:val="32"/>
        </w:rPr>
        <w:t xml:space="preserve">continua </w:t>
      </w:r>
      <w:r>
        <w:rPr>
          <w:szCs w:val="32"/>
        </w:rPr>
        <w:t>M. </w:t>
      </w:r>
      <w:r w:rsidRPr="00894396">
        <w:rPr>
          <w:szCs w:val="32"/>
        </w:rPr>
        <w:t>X</w:t>
      </w:r>
      <w:r>
        <w:rPr>
          <w:szCs w:val="32"/>
        </w:rPr>
        <w:t xml:space="preserve">… </w:t>
      </w:r>
      <w:r w:rsidRPr="00894396">
        <w:rPr>
          <w:szCs w:val="32"/>
        </w:rPr>
        <w:t>Mais de dix heures à quatre</w:t>
      </w:r>
      <w:r>
        <w:rPr>
          <w:szCs w:val="32"/>
        </w:rPr>
        <w:t xml:space="preserve">, </w:t>
      </w:r>
      <w:r w:rsidRPr="00894396">
        <w:rPr>
          <w:szCs w:val="32"/>
        </w:rPr>
        <w:t>le brave homme en était tout près</w:t>
      </w:r>
      <w:r>
        <w:rPr>
          <w:szCs w:val="32"/>
        </w:rPr>
        <w:t xml:space="preserve">, </w:t>
      </w:r>
      <w:r w:rsidRPr="00894396">
        <w:rPr>
          <w:szCs w:val="32"/>
        </w:rPr>
        <w:t>dans son confortable bureau de ce bâtiment public dont je vous parlais tout à l</w:t>
      </w:r>
      <w:r>
        <w:rPr>
          <w:szCs w:val="32"/>
        </w:rPr>
        <w:t>’</w:t>
      </w:r>
      <w:r w:rsidRPr="00894396">
        <w:rPr>
          <w:szCs w:val="32"/>
        </w:rPr>
        <w:t>heure</w:t>
      </w:r>
      <w:r>
        <w:rPr>
          <w:szCs w:val="32"/>
        </w:rPr>
        <w:t xml:space="preserve">. </w:t>
      </w:r>
      <w:r w:rsidRPr="00894396">
        <w:rPr>
          <w:szCs w:val="32"/>
        </w:rPr>
        <w:t>Pour être parfaitement juste</w:t>
      </w:r>
      <w:r>
        <w:rPr>
          <w:szCs w:val="32"/>
        </w:rPr>
        <w:t xml:space="preserve">, </w:t>
      </w:r>
      <w:r w:rsidRPr="00894396">
        <w:rPr>
          <w:szCs w:val="32"/>
        </w:rPr>
        <w:t>je dois vous expliquer que la maison d</w:t>
      </w:r>
      <w:r>
        <w:rPr>
          <w:szCs w:val="32"/>
        </w:rPr>
        <w:t>’</w:t>
      </w:r>
      <w:r w:rsidRPr="00894396">
        <w:rPr>
          <w:szCs w:val="32"/>
        </w:rPr>
        <w:t>Hermione Street ne lui appartenait pas en propre</w:t>
      </w:r>
      <w:r>
        <w:rPr>
          <w:szCs w:val="32"/>
        </w:rPr>
        <w:t xml:space="preserve">. </w:t>
      </w:r>
      <w:r w:rsidRPr="00894396">
        <w:rPr>
          <w:szCs w:val="32"/>
        </w:rPr>
        <w:t>C</w:t>
      </w:r>
      <w:r>
        <w:rPr>
          <w:szCs w:val="32"/>
        </w:rPr>
        <w:t>’</w:t>
      </w:r>
      <w:r w:rsidRPr="00894396">
        <w:rPr>
          <w:szCs w:val="32"/>
        </w:rPr>
        <w:t>était la propriété de ses grands enfants</w:t>
      </w:r>
      <w:r>
        <w:rPr>
          <w:szCs w:val="32"/>
        </w:rPr>
        <w:t xml:space="preserve">, </w:t>
      </w:r>
      <w:r w:rsidRPr="00894396">
        <w:rPr>
          <w:szCs w:val="32"/>
        </w:rPr>
        <w:t>une fille et un fils</w:t>
      </w:r>
      <w:r>
        <w:rPr>
          <w:szCs w:val="32"/>
        </w:rPr>
        <w:t xml:space="preserve">. </w:t>
      </w:r>
      <w:r w:rsidRPr="00894396">
        <w:rPr>
          <w:szCs w:val="32"/>
        </w:rPr>
        <w:t>La fille</w:t>
      </w:r>
      <w:r>
        <w:rPr>
          <w:szCs w:val="32"/>
        </w:rPr>
        <w:t xml:space="preserve">, </w:t>
      </w:r>
      <w:r w:rsidRPr="00894396">
        <w:rPr>
          <w:szCs w:val="32"/>
        </w:rPr>
        <w:t>belle personne</w:t>
      </w:r>
      <w:r>
        <w:rPr>
          <w:szCs w:val="32"/>
        </w:rPr>
        <w:t xml:space="preserve">, </w:t>
      </w:r>
      <w:r w:rsidRPr="00894396">
        <w:rPr>
          <w:szCs w:val="32"/>
        </w:rPr>
        <w:t>n</w:t>
      </w:r>
      <w:r>
        <w:rPr>
          <w:szCs w:val="32"/>
        </w:rPr>
        <w:t>’</w:t>
      </w:r>
      <w:r w:rsidRPr="00894396">
        <w:rPr>
          <w:szCs w:val="32"/>
        </w:rPr>
        <w:t>avait rien d</w:t>
      </w:r>
      <w:r>
        <w:rPr>
          <w:szCs w:val="32"/>
        </w:rPr>
        <w:t>’</w:t>
      </w:r>
      <w:r w:rsidRPr="00894396">
        <w:rPr>
          <w:szCs w:val="32"/>
        </w:rPr>
        <w:t>une joliesse vulgaire</w:t>
      </w:r>
      <w:r>
        <w:rPr>
          <w:szCs w:val="32"/>
        </w:rPr>
        <w:t xml:space="preserve">. </w:t>
      </w:r>
      <w:r w:rsidRPr="00894396">
        <w:rPr>
          <w:szCs w:val="32"/>
        </w:rPr>
        <w:t>À plus de charme personnel que n</w:t>
      </w:r>
      <w:r>
        <w:rPr>
          <w:szCs w:val="32"/>
        </w:rPr>
        <w:t>’</w:t>
      </w:r>
      <w:r w:rsidRPr="00894396">
        <w:rPr>
          <w:szCs w:val="32"/>
        </w:rPr>
        <w:t>en comporte la seule jeunesse</w:t>
      </w:r>
      <w:r>
        <w:rPr>
          <w:szCs w:val="32"/>
        </w:rPr>
        <w:t xml:space="preserve">, </w:t>
      </w:r>
      <w:r w:rsidRPr="00894396">
        <w:rPr>
          <w:szCs w:val="32"/>
        </w:rPr>
        <w:t>elle ajoutait la séduction de l</w:t>
      </w:r>
      <w:r>
        <w:rPr>
          <w:szCs w:val="32"/>
        </w:rPr>
        <w:t>’</w:t>
      </w:r>
      <w:r w:rsidRPr="00894396">
        <w:rPr>
          <w:szCs w:val="32"/>
        </w:rPr>
        <w:t>enthousiasme</w:t>
      </w:r>
      <w:r>
        <w:rPr>
          <w:szCs w:val="32"/>
        </w:rPr>
        <w:t xml:space="preserve">, </w:t>
      </w:r>
      <w:r w:rsidRPr="00894396">
        <w:rPr>
          <w:szCs w:val="32"/>
        </w:rPr>
        <w:t>de l</w:t>
      </w:r>
      <w:r>
        <w:rPr>
          <w:szCs w:val="32"/>
        </w:rPr>
        <w:t>’</w:t>
      </w:r>
      <w:r w:rsidRPr="00894396">
        <w:rPr>
          <w:szCs w:val="32"/>
        </w:rPr>
        <w:t>indépendance</w:t>
      </w:r>
      <w:r>
        <w:rPr>
          <w:szCs w:val="32"/>
        </w:rPr>
        <w:t xml:space="preserve">, </w:t>
      </w:r>
      <w:r w:rsidRPr="00894396">
        <w:rPr>
          <w:szCs w:val="32"/>
        </w:rPr>
        <w:t>d</w:t>
      </w:r>
      <w:r>
        <w:rPr>
          <w:szCs w:val="32"/>
        </w:rPr>
        <w:t>’</w:t>
      </w:r>
      <w:r w:rsidRPr="00894396">
        <w:rPr>
          <w:szCs w:val="32"/>
        </w:rPr>
        <w:t>une pensée courageuse</w:t>
      </w:r>
      <w:r>
        <w:rPr>
          <w:szCs w:val="32"/>
        </w:rPr>
        <w:t xml:space="preserve">. </w:t>
      </w:r>
      <w:r w:rsidRPr="00894396">
        <w:rPr>
          <w:szCs w:val="32"/>
        </w:rPr>
        <w:t>Je suppose qu</w:t>
      </w:r>
      <w:r>
        <w:rPr>
          <w:szCs w:val="32"/>
        </w:rPr>
        <w:t>’</w:t>
      </w:r>
      <w:r w:rsidRPr="00894396">
        <w:rPr>
          <w:szCs w:val="32"/>
        </w:rPr>
        <w:t>elle se parait de ces dehors comme de ses robes pittoresques</w:t>
      </w:r>
      <w:r>
        <w:rPr>
          <w:szCs w:val="32"/>
        </w:rPr>
        <w:t xml:space="preserve">, </w:t>
      </w:r>
      <w:r w:rsidRPr="00894396">
        <w:rPr>
          <w:szCs w:val="32"/>
        </w:rPr>
        <w:t>pour affirmer à tout prix son individualité</w:t>
      </w:r>
      <w:r>
        <w:rPr>
          <w:szCs w:val="32"/>
        </w:rPr>
        <w:t xml:space="preserve">. </w:t>
      </w:r>
      <w:r w:rsidRPr="00894396">
        <w:rPr>
          <w:szCs w:val="32"/>
        </w:rPr>
        <w:t>Vous savez qu</w:t>
      </w:r>
      <w:r>
        <w:rPr>
          <w:szCs w:val="32"/>
        </w:rPr>
        <w:t>’</w:t>
      </w:r>
      <w:r w:rsidRPr="00894396">
        <w:rPr>
          <w:szCs w:val="32"/>
        </w:rPr>
        <w:t>il n</w:t>
      </w:r>
      <w:r>
        <w:rPr>
          <w:szCs w:val="32"/>
        </w:rPr>
        <w:t>’</w:t>
      </w:r>
      <w:r w:rsidRPr="00894396">
        <w:rPr>
          <w:szCs w:val="32"/>
        </w:rPr>
        <w:t>est rien</w:t>
      </w:r>
      <w:r>
        <w:rPr>
          <w:szCs w:val="32"/>
        </w:rPr>
        <w:t xml:space="preserve">, </w:t>
      </w:r>
      <w:r w:rsidRPr="00894396">
        <w:rPr>
          <w:szCs w:val="32"/>
        </w:rPr>
        <w:t>ou presque</w:t>
      </w:r>
      <w:r>
        <w:rPr>
          <w:szCs w:val="32"/>
        </w:rPr>
        <w:t xml:space="preserve">, </w:t>
      </w:r>
      <w:r w:rsidRPr="00894396">
        <w:rPr>
          <w:szCs w:val="32"/>
        </w:rPr>
        <w:t>que les femmes ne soient prêtes à faire pour un tel objet</w:t>
      </w:r>
      <w:r>
        <w:rPr>
          <w:szCs w:val="32"/>
        </w:rPr>
        <w:t xml:space="preserve">. </w:t>
      </w:r>
      <w:r w:rsidRPr="00894396">
        <w:rPr>
          <w:szCs w:val="32"/>
        </w:rPr>
        <w:t>Celle-là allait loin</w:t>
      </w:r>
      <w:r>
        <w:rPr>
          <w:szCs w:val="32"/>
        </w:rPr>
        <w:t xml:space="preserve">. </w:t>
      </w:r>
      <w:r w:rsidRPr="00894396">
        <w:rPr>
          <w:szCs w:val="32"/>
        </w:rPr>
        <w:t>Elle avait appris tous les gestes appropriés aux convictions révolutionnaires</w:t>
      </w:r>
      <w:r>
        <w:rPr>
          <w:szCs w:val="32"/>
        </w:rPr>
        <w:t xml:space="preserve"> : </w:t>
      </w:r>
      <w:r w:rsidRPr="00894396">
        <w:rPr>
          <w:szCs w:val="32"/>
        </w:rPr>
        <w:t>les gestes de pitié</w:t>
      </w:r>
      <w:r>
        <w:rPr>
          <w:szCs w:val="32"/>
        </w:rPr>
        <w:t xml:space="preserve">, </w:t>
      </w:r>
      <w:r w:rsidRPr="00894396">
        <w:rPr>
          <w:szCs w:val="32"/>
        </w:rPr>
        <w:t>de colère</w:t>
      </w:r>
      <w:r>
        <w:rPr>
          <w:szCs w:val="32"/>
        </w:rPr>
        <w:t xml:space="preserve">, </w:t>
      </w:r>
      <w:r w:rsidRPr="00894396">
        <w:rPr>
          <w:szCs w:val="32"/>
        </w:rPr>
        <w:t>d</w:t>
      </w:r>
      <w:r>
        <w:rPr>
          <w:szCs w:val="32"/>
        </w:rPr>
        <w:t>’</w:t>
      </w:r>
      <w:r w:rsidRPr="00894396">
        <w:rPr>
          <w:szCs w:val="32"/>
        </w:rPr>
        <w:t>indignation contre les vices anti-humanitaires de la classe sociale à laquelle elle appartenait</w:t>
      </w:r>
      <w:r>
        <w:rPr>
          <w:szCs w:val="32"/>
        </w:rPr>
        <w:t xml:space="preserve">. </w:t>
      </w:r>
      <w:r w:rsidRPr="00894396">
        <w:rPr>
          <w:szCs w:val="32"/>
        </w:rPr>
        <w:t xml:space="preserve">Tout cela cadrait aussi bien avec sa personnalité </w:t>
      </w:r>
      <w:r w:rsidRPr="00894396">
        <w:rPr>
          <w:szCs w:val="32"/>
        </w:rPr>
        <w:lastRenderedPageBreak/>
        <w:t>frappante que ses costumes légèrement originaux</w:t>
      </w:r>
      <w:r>
        <w:rPr>
          <w:szCs w:val="32"/>
        </w:rPr>
        <w:t xml:space="preserve">. </w:t>
      </w:r>
      <w:r w:rsidRPr="00894396">
        <w:rPr>
          <w:szCs w:val="32"/>
        </w:rPr>
        <w:t>Très légèrement</w:t>
      </w:r>
      <w:r>
        <w:rPr>
          <w:szCs w:val="32"/>
        </w:rPr>
        <w:t xml:space="preserve"> : </w:t>
      </w:r>
      <w:r w:rsidRPr="00894396">
        <w:rPr>
          <w:szCs w:val="32"/>
        </w:rPr>
        <w:t>juste assez pour élever une protestation contre le philistinisme des oppresseurs gorgés</w:t>
      </w:r>
      <w:r>
        <w:rPr>
          <w:szCs w:val="32"/>
        </w:rPr>
        <w:t xml:space="preserve">. </w:t>
      </w:r>
      <w:r w:rsidRPr="00894396">
        <w:rPr>
          <w:szCs w:val="32"/>
        </w:rPr>
        <w:t>Juste assez</w:t>
      </w:r>
      <w:r>
        <w:rPr>
          <w:szCs w:val="32"/>
        </w:rPr>
        <w:t xml:space="preserve">, </w:t>
      </w:r>
      <w:r w:rsidRPr="00894396">
        <w:rPr>
          <w:szCs w:val="32"/>
        </w:rPr>
        <w:t>mais pas plus</w:t>
      </w:r>
      <w:r>
        <w:rPr>
          <w:szCs w:val="32"/>
        </w:rPr>
        <w:t xml:space="preserve">. </w:t>
      </w:r>
      <w:r w:rsidRPr="00894396">
        <w:rPr>
          <w:szCs w:val="32"/>
        </w:rPr>
        <w:t>Il n</w:t>
      </w:r>
      <w:r>
        <w:rPr>
          <w:szCs w:val="32"/>
        </w:rPr>
        <w:t>’</w:t>
      </w:r>
      <w:r w:rsidRPr="00894396">
        <w:rPr>
          <w:szCs w:val="32"/>
        </w:rPr>
        <w:t>eût pas été de bon goût de trop insister dans ce sens</w:t>
      </w:r>
      <w:r>
        <w:rPr>
          <w:szCs w:val="32"/>
        </w:rPr>
        <w:t xml:space="preserve">, </w:t>
      </w:r>
      <w:r w:rsidRPr="00894396">
        <w:rPr>
          <w:szCs w:val="32"/>
        </w:rPr>
        <w:t>vous comprenez</w:t>
      </w:r>
      <w:r>
        <w:rPr>
          <w:szCs w:val="32"/>
        </w:rPr>
        <w:t xml:space="preserve">. </w:t>
      </w:r>
      <w:r w:rsidRPr="00894396">
        <w:rPr>
          <w:szCs w:val="32"/>
        </w:rPr>
        <w:t>Mais elle était majeure et rien ne l</w:t>
      </w:r>
      <w:r>
        <w:rPr>
          <w:szCs w:val="32"/>
        </w:rPr>
        <w:t>’</w:t>
      </w:r>
      <w:r w:rsidRPr="00894396">
        <w:rPr>
          <w:szCs w:val="32"/>
        </w:rPr>
        <w:t>empêchait d</w:t>
      </w:r>
      <w:r>
        <w:rPr>
          <w:szCs w:val="32"/>
        </w:rPr>
        <w:t>’</w:t>
      </w:r>
      <w:r w:rsidRPr="00894396">
        <w:rPr>
          <w:szCs w:val="32"/>
        </w:rPr>
        <w:t>offrir sa maison aux travailleurs révolutionnaires</w:t>
      </w:r>
      <w:r>
        <w:rPr>
          <w:szCs w:val="32"/>
        </w:rPr>
        <w:t>.</w:t>
      </w:r>
    </w:p>
    <w:p w14:paraId="16FD1A9F" w14:textId="77777777" w:rsidR="008D6F52" w:rsidRDefault="008D6F52" w:rsidP="008D6F52">
      <w:pPr>
        <w:rPr>
          <w:szCs w:val="32"/>
        </w:rPr>
      </w:pPr>
      <w:r>
        <w:t>— </w:t>
      </w:r>
      <w:r w:rsidRPr="00894396">
        <w:rPr>
          <w:szCs w:val="32"/>
        </w:rPr>
        <w:t>Non</w:t>
      </w:r>
      <w:r>
        <w:rPr>
          <w:szCs w:val="32"/>
        </w:rPr>
        <w:t xml:space="preserve"> ! </w:t>
      </w:r>
      <w:r w:rsidRPr="00894396">
        <w:rPr>
          <w:szCs w:val="32"/>
        </w:rPr>
        <w:t>m</w:t>
      </w:r>
      <w:r>
        <w:rPr>
          <w:szCs w:val="32"/>
        </w:rPr>
        <w:t>’</w:t>
      </w:r>
      <w:r w:rsidRPr="00894396">
        <w:rPr>
          <w:szCs w:val="32"/>
        </w:rPr>
        <w:t>écriai-je</w:t>
      </w:r>
      <w:r>
        <w:rPr>
          <w:szCs w:val="32"/>
        </w:rPr>
        <w:t>.</w:t>
      </w:r>
    </w:p>
    <w:p w14:paraId="36BCF7E1" w14:textId="45253A87" w:rsidR="008D6F52" w:rsidRDefault="008D6F52" w:rsidP="008D6F52">
      <w:pPr>
        <w:rPr>
          <w:szCs w:val="32"/>
        </w:rPr>
      </w:pPr>
      <w:r>
        <w:t>— </w:t>
      </w:r>
      <w:r w:rsidRPr="00894396">
        <w:rPr>
          <w:szCs w:val="32"/>
        </w:rPr>
        <w:t>Je vous affirme</w:t>
      </w:r>
      <w:r>
        <w:rPr>
          <w:szCs w:val="32"/>
        </w:rPr>
        <w:t xml:space="preserve">, </w:t>
      </w:r>
      <w:r w:rsidRPr="00894396">
        <w:rPr>
          <w:szCs w:val="32"/>
        </w:rPr>
        <w:t>déclara-t-il</w:t>
      </w:r>
      <w:r>
        <w:rPr>
          <w:szCs w:val="32"/>
        </w:rPr>
        <w:t xml:space="preserve">, </w:t>
      </w:r>
      <w:r w:rsidRPr="00894396">
        <w:rPr>
          <w:szCs w:val="32"/>
        </w:rPr>
        <w:t>qu</w:t>
      </w:r>
      <w:r>
        <w:rPr>
          <w:szCs w:val="32"/>
        </w:rPr>
        <w:t>’</w:t>
      </w:r>
      <w:r w:rsidRPr="00894396">
        <w:rPr>
          <w:szCs w:val="32"/>
        </w:rPr>
        <w:t>elle fit ce geste très pratique</w:t>
      </w:r>
      <w:r>
        <w:rPr>
          <w:szCs w:val="32"/>
        </w:rPr>
        <w:t xml:space="preserve">. </w:t>
      </w:r>
      <w:r w:rsidRPr="00894396">
        <w:rPr>
          <w:szCs w:val="32"/>
        </w:rPr>
        <w:t>Comment les compagnons auraient-ils eu la maison</w:t>
      </w:r>
      <w:r>
        <w:rPr>
          <w:szCs w:val="32"/>
        </w:rPr>
        <w:t xml:space="preserve">, </w:t>
      </w:r>
      <w:r w:rsidRPr="00894396">
        <w:rPr>
          <w:szCs w:val="32"/>
        </w:rPr>
        <w:t>autrement</w:t>
      </w:r>
      <w:r>
        <w:rPr>
          <w:szCs w:val="32"/>
        </w:rPr>
        <w:t xml:space="preserve"> ? </w:t>
      </w:r>
      <w:r w:rsidRPr="00894396">
        <w:rPr>
          <w:szCs w:val="32"/>
        </w:rPr>
        <w:t>La cause n</w:t>
      </w:r>
      <w:r>
        <w:rPr>
          <w:szCs w:val="32"/>
        </w:rPr>
        <w:t>’</w:t>
      </w:r>
      <w:r w:rsidRPr="00894396">
        <w:rPr>
          <w:szCs w:val="32"/>
        </w:rPr>
        <w:t>est pas riche</w:t>
      </w:r>
      <w:r>
        <w:rPr>
          <w:szCs w:val="32"/>
        </w:rPr>
        <w:t xml:space="preserve">. </w:t>
      </w:r>
      <w:r w:rsidRPr="00894396">
        <w:rPr>
          <w:szCs w:val="32"/>
        </w:rPr>
        <w:t>Et au surplus</w:t>
      </w:r>
      <w:r>
        <w:rPr>
          <w:szCs w:val="32"/>
        </w:rPr>
        <w:t xml:space="preserve">, </w:t>
      </w:r>
      <w:r w:rsidRPr="00894396">
        <w:rPr>
          <w:szCs w:val="32"/>
        </w:rPr>
        <w:t>on eût rencontré des difficultés avec un gérant ordinaire</w:t>
      </w:r>
      <w:r>
        <w:rPr>
          <w:szCs w:val="32"/>
        </w:rPr>
        <w:t xml:space="preserve">, </w:t>
      </w:r>
      <w:r w:rsidRPr="00894396">
        <w:rPr>
          <w:szCs w:val="32"/>
        </w:rPr>
        <w:t xml:space="preserve">qui aurait exigé toutes </w:t>
      </w:r>
      <w:hyperlink r:id="rId12" w:history="1">
        <w:r w:rsidRPr="00894396">
          <w:rPr>
            <w:szCs w:val="32"/>
          </w:rPr>
          <w:t>sortes de</w:t>
        </w:r>
      </w:hyperlink>
      <w:r w:rsidRPr="00894396">
        <w:rPr>
          <w:szCs w:val="32"/>
        </w:rPr>
        <w:t xml:space="preserve"> références</w:t>
      </w:r>
      <w:r>
        <w:rPr>
          <w:szCs w:val="32"/>
        </w:rPr>
        <w:t xml:space="preserve">. </w:t>
      </w:r>
      <w:r w:rsidRPr="00894396">
        <w:rPr>
          <w:szCs w:val="32"/>
        </w:rPr>
        <w:t>Le groupe qu</w:t>
      </w:r>
      <w:r>
        <w:rPr>
          <w:szCs w:val="32"/>
        </w:rPr>
        <w:t>’</w:t>
      </w:r>
      <w:r w:rsidRPr="00894396">
        <w:rPr>
          <w:szCs w:val="32"/>
        </w:rPr>
        <w:t>elle avait rencontré dans son exploration des bas quartiers de la ville</w:t>
      </w:r>
      <w:r>
        <w:rPr>
          <w:szCs w:val="32"/>
        </w:rPr>
        <w:t xml:space="preserve"> (</w:t>
      </w:r>
      <w:r w:rsidRPr="00894396">
        <w:rPr>
          <w:szCs w:val="32"/>
        </w:rPr>
        <w:t>vous connaissez ce geste de charité et de soins personnels si fort en honneur il y a quelques années</w:t>
      </w:r>
      <w:r>
        <w:rPr>
          <w:szCs w:val="32"/>
        </w:rPr>
        <w:t xml:space="preserve">) </w:t>
      </w:r>
      <w:r w:rsidRPr="00894396">
        <w:rPr>
          <w:szCs w:val="32"/>
        </w:rPr>
        <w:t>accepta son offre avec gratitude</w:t>
      </w:r>
      <w:r>
        <w:rPr>
          <w:szCs w:val="32"/>
        </w:rPr>
        <w:t xml:space="preserve">. </w:t>
      </w:r>
      <w:r w:rsidRPr="00894396">
        <w:rPr>
          <w:szCs w:val="32"/>
        </w:rPr>
        <w:t>Le premier avantage était qu</w:t>
      </w:r>
      <w:r>
        <w:rPr>
          <w:szCs w:val="32"/>
        </w:rPr>
        <w:t>’</w:t>
      </w:r>
      <w:r w:rsidRPr="00894396">
        <w:rPr>
          <w:szCs w:val="32"/>
        </w:rPr>
        <w:t>Hermione Street se trouve</w:t>
      </w:r>
      <w:r>
        <w:rPr>
          <w:szCs w:val="32"/>
        </w:rPr>
        <w:t xml:space="preserve">, </w:t>
      </w:r>
      <w:r w:rsidRPr="00894396">
        <w:rPr>
          <w:szCs w:val="32"/>
        </w:rPr>
        <w:t>comme vous le savez</w:t>
      </w:r>
      <w:r>
        <w:rPr>
          <w:szCs w:val="32"/>
        </w:rPr>
        <w:t xml:space="preserve">, </w:t>
      </w:r>
      <w:r w:rsidRPr="00894396">
        <w:rPr>
          <w:szCs w:val="32"/>
        </w:rPr>
        <w:t>fort loin de cette partie suspecte de la ville</w:t>
      </w:r>
      <w:r>
        <w:rPr>
          <w:szCs w:val="32"/>
        </w:rPr>
        <w:t xml:space="preserve">, </w:t>
      </w:r>
      <w:r w:rsidRPr="00894396">
        <w:rPr>
          <w:szCs w:val="32"/>
        </w:rPr>
        <w:t>spécialement surveillée par la police</w:t>
      </w:r>
      <w:r>
        <w:rPr>
          <w:szCs w:val="32"/>
        </w:rPr>
        <w:t>.</w:t>
      </w:r>
    </w:p>
    <w:p w14:paraId="285E31AF" w14:textId="77777777" w:rsidR="008D6F52" w:rsidRDefault="00000000" w:rsidP="008D6F52">
      <w:pPr>
        <w:rPr>
          <w:szCs w:val="32"/>
        </w:rPr>
      </w:pPr>
      <w:r w:rsidRPr="00894396">
        <w:rPr>
          <w:szCs w:val="32"/>
        </w:rPr>
        <w:t>Le rez-de-chaussée abritait un petit restaurant italien</w:t>
      </w:r>
      <w:r w:rsidR="008D6F52">
        <w:rPr>
          <w:szCs w:val="32"/>
        </w:rPr>
        <w:t xml:space="preserve">, </w:t>
      </w:r>
      <w:r w:rsidRPr="00894396">
        <w:rPr>
          <w:szCs w:val="32"/>
        </w:rPr>
        <w:t>une gargote infestée de mouches</w:t>
      </w:r>
      <w:r w:rsidR="008D6F52">
        <w:rPr>
          <w:szCs w:val="32"/>
        </w:rPr>
        <w:t xml:space="preserve">. </w:t>
      </w:r>
      <w:r w:rsidRPr="00894396">
        <w:rPr>
          <w:szCs w:val="32"/>
        </w:rPr>
        <w:t>On n</w:t>
      </w:r>
      <w:r w:rsidR="008D6F52">
        <w:rPr>
          <w:szCs w:val="32"/>
        </w:rPr>
        <w:t>’</w:t>
      </w:r>
      <w:r w:rsidRPr="00894396">
        <w:rPr>
          <w:szCs w:val="32"/>
        </w:rPr>
        <w:t>eut aucune peine à en indemniser le propriétaire</w:t>
      </w:r>
      <w:r w:rsidR="008D6F52">
        <w:rPr>
          <w:szCs w:val="32"/>
        </w:rPr>
        <w:t xml:space="preserve">, </w:t>
      </w:r>
      <w:r w:rsidRPr="00894396">
        <w:rPr>
          <w:szCs w:val="32"/>
        </w:rPr>
        <w:t>dont une femme et un homme appartenant au groupe prirent la suite</w:t>
      </w:r>
      <w:r w:rsidR="008D6F52">
        <w:rPr>
          <w:szCs w:val="32"/>
        </w:rPr>
        <w:t xml:space="preserve">. </w:t>
      </w:r>
      <w:r w:rsidRPr="00894396">
        <w:rPr>
          <w:szCs w:val="32"/>
        </w:rPr>
        <w:t>Les camarades pouvaient prendre là leurs repas</w:t>
      </w:r>
      <w:r w:rsidR="008D6F52">
        <w:rPr>
          <w:szCs w:val="32"/>
        </w:rPr>
        <w:t xml:space="preserve">, </w:t>
      </w:r>
      <w:r w:rsidRPr="00894396">
        <w:rPr>
          <w:szCs w:val="32"/>
        </w:rPr>
        <w:t>perdus parmi les autres clients</w:t>
      </w:r>
      <w:r w:rsidR="008D6F52">
        <w:rPr>
          <w:szCs w:val="32"/>
        </w:rPr>
        <w:t xml:space="preserve">. </w:t>
      </w:r>
      <w:r w:rsidRPr="00894396">
        <w:rPr>
          <w:szCs w:val="32"/>
        </w:rPr>
        <w:t>Second avantage</w:t>
      </w:r>
      <w:r w:rsidR="008D6F52">
        <w:rPr>
          <w:szCs w:val="32"/>
        </w:rPr>
        <w:t xml:space="preserve">. </w:t>
      </w:r>
      <w:r w:rsidRPr="00894396">
        <w:rPr>
          <w:szCs w:val="32"/>
        </w:rPr>
        <w:t>Le premier étage était occupé par une pauvre agence pour artistes à côté</w:t>
      </w:r>
      <w:r w:rsidR="008D6F52">
        <w:rPr>
          <w:szCs w:val="32"/>
        </w:rPr>
        <w:t xml:space="preserve">, </w:t>
      </w:r>
      <w:r w:rsidRPr="00894396">
        <w:rPr>
          <w:szCs w:val="32"/>
        </w:rPr>
        <w:t>une agence pour numéros de music-halls de bas étage</w:t>
      </w:r>
      <w:r w:rsidR="008D6F52">
        <w:rPr>
          <w:szCs w:val="32"/>
        </w:rPr>
        <w:t xml:space="preserve">, </w:t>
      </w:r>
      <w:r w:rsidRPr="00894396">
        <w:rPr>
          <w:szCs w:val="32"/>
        </w:rPr>
        <w:t>vous savez</w:t>
      </w:r>
      <w:r w:rsidR="008D6F52">
        <w:rPr>
          <w:szCs w:val="32"/>
        </w:rPr>
        <w:t xml:space="preserve">. </w:t>
      </w:r>
      <w:r w:rsidRPr="00894396">
        <w:rPr>
          <w:szCs w:val="32"/>
        </w:rPr>
        <w:t>C</w:t>
      </w:r>
      <w:r w:rsidR="008D6F52">
        <w:rPr>
          <w:szCs w:val="32"/>
        </w:rPr>
        <w:t>’</w:t>
      </w:r>
      <w:r w:rsidRPr="00894396">
        <w:rPr>
          <w:szCs w:val="32"/>
        </w:rPr>
        <w:t>est un nommé Bonn qui la</w:t>
      </w:r>
      <w:r w:rsidRPr="00894396">
        <w:rPr>
          <w:i/>
          <w:iCs/>
          <w:szCs w:val="32"/>
        </w:rPr>
        <w:t xml:space="preserve"> </w:t>
      </w:r>
      <w:r w:rsidRPr="00894396">
        <w:rPr>
          <w:szCs w:val="32"/>
        </w:rPr>
        <w:t>dirigeait</w:t>
      </w:r>
      <w:r w:rsidR="008D6F52">
        <w:rPr>
          <w:szCs w:val="32"/>
        </w:rPr>
        <w:t xml:space="preserve">, </w:t>
      </w:r>
      <w:r w:rsidRPr="00894396">
        <w:rPr>
          <w:szCs w:val="32"/>
        </w:rPr>
        <w:t>je m</w:t>
      </w:r>
      <w:r w:rsidR="008D6F52">
        <w:rPr>
          <w:szCs w:val="32"/>
        </w:rPr>
        <w:t>’</w:t>
      </w:r>
      <w:r w:rsidRPr="00894396">
        <w:rPr>
          <w:szCs w:val="32"/>
        </w:rPr>
        <w:t>en souviens</w:t>
      </w:r>
      <w:r w:rsidR="008D6F52">
        <w:rPr>
          <w:szCs w:val="32"/>
        </w:rPr>
        <w:t xml:space="preserve">. </w:t>
      </w:r>
      <w:r w:rsidRPr="00894396">
        <w:rPr>
          <w:szCs w:val="32"/>
        </w:rPr>
        <w:t>On le laissa tranquille</w:t>
      </w:r>
      <w:r w:rsidR="008D6F52">
        <w:rPr>
          <w:szCs w:val="32"/>
        </w:rPr>
        <w:t xml:space="preserve">. </w:t>
      </w:r>
      <w:r w:rsidRPr="00894396">
        <w:rPr>
          <w:szCs w:val="32"/>
        </w:rPr>
        <w:t>Il était plutôt avantageux d</w:t>
      </w:r>
      <w:r w:rsidR="008D6F52">
        <w:rPr>
          <w:szCs w:val="32"/>
        </w:rPr>
        <w:t>’</w:t>
      </w:r>
      <w:r w:rsidRPr="00894396">
        <w:rPr>
          <w:szCs w:val="32"/>
        </w:rPr>
        <w:t>avoir un tas de gens à allures étrangères</w:t>
      </w:r>
      <w:r w:rsidR="008D6F52">
        <w:rPr>
          <w:szCs w:val="32"/>
        </w:rPr>
        <w:t xml:space="preserve"> : </w:t>
      </w:r>
      <w:r w:rsidRPr="00894396">
        <w:rPr>
          <w:szCs w:val="32"/>
        </w:rPr>
        <w:t>jongleurs</w:t>
      </w:r>
      <w:r w:rsidR="008D6F52">
        <w:rPr>
          <w:szCs w:val="32"/>
        </w:rPr>
        <w:t xml:space="preserve">, </w:t>
      </w:r>
      <w:r w:rsidRPr="00894396">
        <w:rPr>
          <w:szCs w:val="32"/>
        </w:rPr>
        <w:t>acrobates</w:t>
      </w:r>
      <w:r w:rsidR="008D6F52">
        <w:rPr>
          <w:szCs w:val="32"/>
        </w:rPr>
        <w:t xml:space="preserve">, </w:t>
      </w:r>
      <w:r w:rsidRPr="00894396">
        <w:rPr>
          <w:szCs w:val="32"/>
        </w:rPr>
        <w:t>chanteurs des deux sexes et autres</w:t>
      </w:r>
      <w:r w:rsidR="008D6F52">
        <w:rPr>
          <w:szCs w:val="32"/>
        </w:rPr>
        <w:t xml:space="preserve">, </w:t>
      </w:r>
      <w:r w:rsidRPr="00894396">
        <w:rPr>
          <w:szCs w:val="32"/>
        </w:rPr>
        <w:t>entrant et sortant toute la journée</w:t>
      </w:r>
      <w:r w:rsidR="008D6F52">
        <w:rPr>
          <w:szCs w:val="32"/>
        </w:rPr>
        <w:t xml:space="preserve">. </w:t>
      </w:r>
      <w:r w:rsidRPr="00894396">
        <w:rPr>
          <w:szCs w:val="32"/>
        </w:rPr>
        <w:t xml:space="preserve">La police faisait moins </w:t>
      </w:r>
      <w:r w:rsidRPr="00894396">
        <w:rPr>
          <w:szCs w:val="32"/>
        </w:rPr>
        <w:lastRenderedPageBreak/>
        <w:t>attention aux nouveaux visages</w:t>
      </w:r>
      <w:r w:rsidR="008D6F52">
        <w:rPr>
          <w:szCs w:val="32"/>
        </w:rPr>
        <w:t xml:space="preserve">, </w:t>
      </w:r>
      <w:r w:rsidRPr="00894396">
        <w:rPr>
          <w:szCs w:val="32"/>
        </w:rPr>
        <w:t>comprenez-vous</w:t>
      </w:r>
      <w:r w:rsidR="008D6F52">
        <w:rPr>
          <w:szCs w:val="32"/>
        </w:rPr>
        <w:t xml:space="preserve"> ? </w:t>
      </w:r>
      <w:r w:rsidRPr="00894396">
        <w:rPr>
          <w:szCs w:val="32"/>
        </w:rPr>
        <w:t>L</w:t>
      </w:r>
      <w:r w:rsidR="008D6F52">
        <w:rPr>
          <w:szCs w:val="32"/>
        </w:rPr>
        <w:t>’</w:t>
      </w:r>
      <w:r w:rsidRPr="00894396">
        <w:rPr>
          <w:szCs w:val="32"/>
        </w:rPr>
        <w:t>étage au-dessus se trouvait</w:t>
      </w:r>
      <w:r w:rsidR="008D6F52">
        <w:rPr>
          <w:szCs w:val="32"/>
        </w:rPr>
        <w:t xml:space="preserve">, </w:t>
      </w:r>
      <w:r w:rsidRPr="00894396">
        <w:rPr>
          <w:szCs w:val="32"/>
        </w:rPr>
        <w:t>par chance</w:t>
      </w:r>
      <w:r w:rsidR="008D6F52">
        <w:rPr>
          <w:szCs w:val="32"/>
        </w:rPr>
        <w:t xml:space="preserve">, </w:t>
      </w:r>
      <w:r w:rsidRPr="00894396">
        <w:rPr>
          <w:szCs w:val="32"/>
        </w:rPr>
        <w:t>être libre à ce moment-là</w:t>
      </w:r>
      <w:r w:rsidR="008D6F52">
        <w:rPr>
          <w:szCs w:val="32"/>
        </w:rPr>
        <w:t>.</w:t>
      </w:r>
    </w:p>
    <w:p w14:paraId="0D2E779E" w14:textId="77777777" w:rsidR="008D6F52" w:rsidRDefault="00000000" w:rsidP="008D6F52">
      <w:pPr>
        <w:rPr>
          <w:szCs w:val="32"/>
        </w:rPr>
      </w:pPr>
      <w:r w:rsidRPr="00894396">
        <w:rPr>
          <w:szCs w:val="32"/>
        </w:rPr>
        <w:t>X</w:t>
      </w:r>
      <w:r w:rsidR="008D6F52">
        <w:rPr>
          <w:szCs w:val="32"/>
        </w:rPr>
        <w:t xml:space="preserve">… </w:t>
      </w:r>
      <w:r w:rsidRPr="00894396">
        <w:rPr>
          <w:szCs w:val="32"/>
        </w:rPr>
        <w:t>s</w:t>
      </w:r>
      <w:r w:rsidR="008D6F52">
        <w:rPr>
          <w:szCs w:val="32"/>
        </w:rPr>
        <w:t>’</w:t>
      </w:r>
      <w:r w:rsidRPr="00894396">
        <w:rPr>
          <w:szCs w:val="32"/>
        </w:rPr>
        <w:t>interrompit</w:t>
      </w:r>
      <w:r w:rsidR="008D6F52">
        <w:rPr>
          <w:szCs w:val="32"/>
        </w:rPr>
        <w:t xml:space="preserve">, </w:t>
      </w:r>
      <w:r w:rsidRPr="00894396">
        <w:rPr>
          <w:szCs w:val="32"/>
        </w:rPr>
        <w:t>pour attaquer avec calme</w:t>
      </w:r>
      <w:r w:rsidR="008D6F52">
        <w:rPr>
          <w:szCs w:val="32"/>
        </w:rPr>
        <w:t xml:space="preserve">, </w:t>
      </w:r>
      <w:r w:rsidRPr="00894396">
        <w:rPr>
          <w:szCs w:val="32"/>
        </w:rPr>
        <w:t>avec des gestes mesurés</w:t>
      </w:r>
      <w:r w:rsidR="008D6F52">
        <w:rPr>
          <w:szCs w:val="32"/>
        </w:rPr>
        <w:t xml:space="preserve">, </w:t>
      </w:r>
      <w:r w:rsidRPr="00894396">
        <w:rPr>
          <w:szCs w:val="32"/>
        </w:rPr>
        <w:t>une bombe glacée que le garçon venait de poser sur notre table</w:t>
      </w:r>
      <w:r w:rsidR="008D6F52">
        <w:rPr>
          <w:szCs w:val="32"/>
        </w:rPr>
        <w:t xml:space="preserve">. </w:t>
      </w:r>
      <w:r w:rsidRPr="00894396">
        <w:rPr>
          <w:szCs w:val="32"/>
        </w:rPr>
        <w:t>Il savoura lentement quelques cuillerées de la crème parfumée</w:t>
      </w:r>
      <w:r w:rsidR="008D6F52">
        <w:rPr>
          <w:szCs w:val="32"/>
        </w:rPr>
        <w:t xml:space="preserve">, </w:t>
      </w:r>
      <w:r w:rsidRPr="00894396">
        <w:rPr>
          <w:szCs w:val="32"/>
        </w:rPr>
        <w:t>et me demanda</w:t>
      </w:r>
      <w:r w:rsidR="008D6F52">
        <w:rPr>
          <w:szCs w:val="32"/>
        </w:rPr>
        <w:t> :</w:t>
      </w:r>
    </w:p>
    <w:p w14:paraId="5068961D" w14:textId="77777777" w:rsidR="008D6F52" w:rsidRDefault="008D6F52" w:rsidP="008D6F52">
      <w:pPr>
        <w:rPr>
          <w:szCs w:val="32"/>
        </w:rPr>
      </w:pPr>
      <w:r>
        <w:t>— </w:t>
      </w:r>
      <w:r w:rsidRPr="00894396">
        <w:rPr>
          <w:szCs w:val="32"/>
        </w:rPr>
        <w:t>Avez-vous jamais entendu parler des potages en poudre de Stone</w:t>
      </w:r>
      <w:r>
        <w:rPr>
          <w:szCs w:val="32"/>
        </w:rPr>
        <w:t> ?</w:t>
      </w:r>
    </w:p>
    <w:p w14:paraId="3F65F2C6" w14:textId="77777777" w:rsidR="008D6F52" w:rsidRDefault="008D6F52" w:rsidP="008D6F52">
      <w:pPr>
        <w:rPr>
          <w:szCs w:val="32"/>
        </w:rPr>
      </w:pPr>
      <w:r>
        <w:t>— </w:t>
      </w:r>
      <w:r w:rsidRPr="00894396">
        <w:rPr>
          <w:szCs w:val="32"/>
        </w:rPr>
        <w:t>Comment dites-vous</w:t>
      </w:r>
      <w:r>
        <w:rPr>
          <w:szCs w:val="32"/>
        </w:rPr>
        <w:t> ?</w:t>
      </w:r>
    </w:p>
    <w:p w14:paraId="60F0372B" w14:textId="77777777" w:rsidR="008D6F52" w:rsidRDefault="008D6F52" w:rsidP="008D6F52">
      <w:pPr>
        <w:rPr>
          <w:szCs w:val="32"/>
        </w:rPr>
      </w:pPr>
      <w:r>
        <w:t>— </w:t>
      </w:r>
      <w:r w:rsidRPr="00894396">
        <w:rPr>
          <w:szCs w:val="32"/>
        </w:rPr>
        <w:t>C</w:t>
      </w:r>
      <w:r>
        <w:rPr>
          <w:szCs w:val="32"/>
        </w:rPr>
        <w:t>’</w:t>
      </w:r>
      <w:r w:rsidRPr="00894396">
        <w:rPr>
          <w:szCs w:val="32"/>
        </w:rPr>
        <w:t>était</w:t>
      </w:r>
      <w:r>
        <w:rPr>
          <w:szCs w:val="32"/>
        </w:rPr>
        <w:t xml:space="preserve">, </w:t>
      </w:r>
      <w:r w:rsidRPr="00894396">
        <w:rPr>
          <w:szCs w:val="32"/>
        </w:rPr>
        <w:t>commenta paisiblement X</w:t>
      </w:r>
      <w:r>
        <w:rPr>
          <w:szCs w:val="32"/>
        </w:rPr>
        <w:t xml:space="preserve">…, </w:t>
      </w:r>
      <w:r w:rsidRPr="00894396">
        <w:rPr>
          <w:szCs w:val="32"/>
        </w:rPr>
        <w:t>un article comestible</w:t>
      </w:r>
      <w:r>
        <w:rPr>
          <w:szCs w:val="32"/>
        </w:rPr>
        <w:t xml:space="preserve">, </w:t>
      </w:r>
      <w:r w:rsidRPr="00894396">
        <w:rPr>
          <w:szCs w:val="32"/>
        </w:rPr>
        <w:t>auquel une réclame assez étendue</w:t>
      </w:r>
      <w:r>
        <w:rPr>
          <w:szCs w:val="32"/>
        </w:rPr>
        <w:t xml:space="preserve">, </w:t>
      </w:r>
      <w:r w:rsidRPr="00894396">
        <w:rPr>
          <w:szCs w:val="32"/>
        </w:rPr>
        <w:t>à certaine époque</w:t>
      </w:r>
      <w:r>
        <w:rPr>
          <w:szCs w:val="32"/>
        </w:rPr>
        <w:t xml:space="preserve">, </w:t>
      </w:r>
      <w:r w:rsidRPr="00894396">
        <w:rPr>
          <w:szCs w:val="32"/>
        </w:rPr>
        <w:t>dans les journaux quotidiens</w:t>
      </w:r>
      <w:r>
        <w:rPr>
          <w:szCs w:val="32"/>
        </w:rPr>
        <w:t xml:space="preserve">, </w:t>
      </w:r>
      <w:r w:rsidRPr="00894396">
        <w:rPr>
          <w:szCs w:val="32"/>
        </w:rPr>
        <w:t>n</w:t>
      </w:r>
      <w:r>
        <w:rPr>
          <w:szCs w:val="32"/>
        </w:rPr>
        <w:t>’</w:t>
      </w:r>
      <w:r w:rsidRPr="00894396">
        <w:rPr>
          <w:szCs w:val="32"/>
        </w:rPr>
        <w:t>avait jamais pu attirer la faveur publique</w:t>
      </w:r>
      <w:r>
        <w:rPr>
          <w:szCs w:val="32"/>
        </w:rPr>
        <w:t xml:space="preserve">. </w:t>
      </w:r>
      <w:r w:rsidRPr="00894396">
        <w:rPr>
          <w:szCs w:val="32"/>
        </w:rPr>
        <w:t>L</w:t>
      </w:r>
      <w:r>
        <w:rPr>
          <w:szCs w:val="32"/>
        </w:rPr>
        <w:t>’</w:t>
      </w:r>
      <w:r w:rsidRPr="00894396">
        <w:rPr>
          <w:szCs w:val="32"/>
        </w:rPr>
        <w:t>entreprise avait fait fiasco</w:t>
      </w:r>
      <w:r>
        <w:rPr>
          <w:szCs w:val="32"/>
        </w:rPr>
        <w:t xml:space="preserve">, </w:t>
      </w:r>
      <w:r w:rsidRPr="00894396">
        <w:rPr>
          <w:szCs w:val="32"/>
        </w:rPr>
        <w:t>comme on dit</w:t>
      </w:r>
      <w:r>
        <w:rPr>
          <w:szCs w:val="32"/>
        </w:rPr>
        <w:t xml:space="preserve">, </w:t>
      </w:r>
      <w:r w:rsidRPr="00894396">
        <w:rPr>
          <w:szCs w:val="32"/>
        </w:rPr>
        <w:t>et l</w:t>
      </w:r>
      <w:r>
        <w:rPr>
          <w:szCs w:val="32"/>
        </w:rPr>
        <w:t>’</w:t>
      </w:r>
      <w:r w:rsidRPr="00894396">
        <w:rPr>
          <w:szCs w:val="32"/>
        </w:rPr>
        <w:t>on pouvait acheter en vrac des paquets de la denrée</w:t>
      </w:r>
      <w:r>
        <w:rPr>
          <w:szCs w:val="32"/>
        </w:rPr>
        <w:t xml:space="preserve">, </w:t>
      </w:r>
      <w:r w:rsidRPr="00894396">
        <w:rPr>
          <w:szCs w:val="32"/>
        </w:rPr>
        <w:t>à moins de deux sous la livre</w:t>
      </w:r>
      <w:r>
        <w:rPr>
          <w:szCs w:val="32"/>
        </w:rPr>
        <w:t xml:space="preserve">. </w:t>
      </w:r>
      <w:r w:rsidRPr="00894396">
        <w:rPr>
          <w:szCs w:val="32"/>
        </w:rPr>
        <w:t>Le groupe s</w:t>
      </w:r>
      <w:r>
        <w:rPr>
          <w:szCs w:val="32"/>
        </w:rPr>
        <w:t>’</w:t>
      </w:r>
      <w:r w:rsidRPr="00894396">
        <w:rPr>
          <w:szCs w:val="32"/>
        </w:rPr>
        <w:t>en procura et installa au second étage une maison de vente des Potages en poudre Stone</w:t>
      </w:r>
      <w:r>
        <w:rPr>
          <w:szCs w:val="32"/>
        </w:rPr>
        <w:t xml:space="preserve">. </w:t>
      </w:r>
      <w:r w:rsidRPr="00894396">
        <w:rPr>
          <w:szCs w:val="32"/>
        </w:rPr>
        <w:t>C</w:t>
      </w:r>
      <w:r>
        <w:rPr>
          <w:szCs w:val="32"/>
        </w:rPr>
        <w:t>’</w:t>
      </w:r>
      <w:r w:rsidRPr="00894396">
        <w:rPr>
          <w:szCs w:val="32"/>
        </w:rPr>
        <w:t>était une affaire bien remarquable</w:t>
      </w:r>
      <w:r>
        <w:rPr>
          <w:szCs w:val="32"/>
        </w:rPr>
        <w:t xml:space="preserve">. </w:t>
      </w:r>
      <w:r w:rsidRPr="00894396">
        <w:rPr>
          <w:szCs w:val="32"/>
        </w:rPr>
        <w:t>La substance</w:t>
      </w:r>
      <w:r>
        <w:rPr>
          <w:szCs w:val="32"/>
        </w:rPr>
        <w:t xml:space="preserve">, </w:t>
      </w:r>
      <w:r w:rsidRPr="00894396">
        <w:rPr>
          <w:szCs w:val="32"/>
        </w:rPr>
        <w:t>poudre jaune à l</w:t>
      </w:r>
      <w:r>
        <w:rPr>
          <w:szCs w:val="32"/>
        </w:rPr>
        <w:t>’</w:t>
      </w:r>
      <w:r w:rsidRPr="00894396">
        <w:rPr>
          <w:szCs w:val="32"/>
        </w:rPr>
        <w:t>aspect fort peu appétissant</w:t>
      </w:r>
      <w:r>
        <w:rPr>
          <w:szCs w:val="32"/>
        </w:rPr>
        <w:t xml:space="preserve">, </w:t>
      </w:r>
      <w:r w:rsidRPr="00894396">
        <w:rPr>
          <w:szCs w:val="32"/>
        </w:rPr>
        <w:t>était contenue dans de grandes boîtes carrées de fer blanc</w:t>
      </w:r>
      <w:r>
        <w:rPr>
          <w:szCs w:val="32"/>
        </w:rPr>
        <w:t xml:space="preserve">, </w:t>
      </w:r>
      <w:r w:rsidRPr="00894396">
        <w:rPr>
          <w:szCs w:val="32"/>
        </w:rPr>
        <w:t>dont six remplissaient une caisse</w:t>
      </w:r>
      <w:r>
        <w:rPr>
          <w:szCs w:val="32"/>
        </w:rPr>
        <w:t xml:space="preserve">. </w:t>
      </w:r>
      <w:r w:rsidRPr="00894396">
        <w:rPr>
          <w:szCs w:val="32"/>
        </w:rPr>
        <w:t>Si quelque client venait d</w:t>
      </w:r>
      <w:r>
        <w:rPr>
          <w:szCs w:val="32"/>
        </w:rPr>
        <w:t>’</w:t>
      </w:r>
      <w:r w:rsidRPr="00894396">
        <w:rPr>
          <w:szCs w:val="32"/>
        </w:rPr>
        <w:t>aventure faire une commande</w:t>
      </w:r>
      <w:r>
        <w:rPr>
          <w:szCs w:val="32"/>
        </w:rPr>
        <w:t xml:space="preserve">, </w:t>
      </w:r>
      <w:r w:rsidRPr="00894396">
        <w:rPr>
          <w:szCs w:val="32"/>
        </w:rPr>
        <w:t>on l</w:t>
      </w:r>
      <w:r>
        <w:rPr>
          <w:szCs w:val="32"/>
        </w:rPr>
        <w:t>’</w:t>
      </w:r>
      <w:r w:rsidRPr="00894396">
        <w:rPr>
          <w:szCs w:val="32"/>
        </w:rPr>
        <w:t>exécutait</w:t>
      </w:r>
      <w:r>
        <w:rPr>
          <w:szCs w:val="32"/>
        </w:rPr>
        <w:t xml:space="preserve">, </w:t>
      </w:r>
      <w:r w:rsidRPr="00894396">
        <w:rPr>
          <w:szCs w:val="32"/>
        </w:rPr>
        <w:t>naturellement</w:t>
      </w:r>
      <w:r>
        <w:rPr>
          <w:szCs w:val="32"/>
        </w:rPr>
        <w:t xml:space="preserve">. </w:t>
      </w:r>
      <w:r w:rsidRPr="00894396">
        <w:rPr>
          <w:szCs w:val="32"/>
        </w:rPr>
        <w:t>Mais le principal avantage de la poudre</w:t>
      </w:r>
      <w:r>
        <w:rPr>
          <w:szCs w:val="32"/>
        </w:rPr>
        <w:t xml:space="preserve">, </w:t>
      </w:r>
      <w:r w:rsidRPr="00894396">
        <w:rPr>
          <w:szCs w:val="32"/>
        </w:rPr>
        <w:t>c</w:t>
      </w:r>
      <w:r>
        <w:rPr>
          <w:szCs w:val="32"/>
        </w:rPr>
        <w:t>’</w:t>
      </w:r>
      <w:r w:rsidRPr="00894396">
        <w:rPr>
          <w:szCs w:val="32"/>
        </w:rPr>
        <w:t>est que l</w:t>
      </w:r>
      <w:r>
        <w:rPr>
          <w:szCs w:val="32"/>
        </w:rPr>
        <w:t>’</w:t>
      </w:r>
      <w:r w:rsidRPr="00894396">
        <w:rPr>
          <w:szCs w:val="32"/>
        </w:rPr>
        <w:t>on pouvait</w:t>
      </w:r>
      <w:r>
        <w:rPr>
          <w:szCs w:val="32"/>
        </w:rPr>
        <w:t xml:space="preserve">, </w:t>
      </w:r>
      <w:r w:rsidRPr="00894396">
        <w:rPr>
          <w:szCs w:val="32"/>
        </w:rPr>
        <w:t>très commodément</w:t>
      </w:r>
      <w:r>
        <w:rPr>
          <w:szCs w:val="32"/>
        </w:rPr>
        <w:t xml:space="preserve">, </w:t>
      </w:r>
      <w:r w:rsidRPr="00894396">
        <w:rPr>
          <w:szCs w:val="32"/>
        </w:rPr>
        <w:t>y dissimuler des objets</w:t>
      </w:r>
      <w:r>
        <w:rPr>
          <w:szCs w:val="32"/>
        </w:rPr>
        <w:t xml:space="preserve">. </w:t>
      </w:r>
      <w:r w:rsidRPr="00894396">
        <w:rPr>
          <w:szCs w:val="32"/>
        </w:rPr>
        <w:t>De temps à autre</w:t>
      </w:r>
      <w:r>
        <w:rPr>
          <w:szCs w:val="32"/>
        </w:rPr>
        <w:t xml:space="preserve">, </w:t>
      </w:r>
      <w:r w:rsidRPr="00894396">
        <w:rPr>
          <w:szCs w:val="32"/>
        </w:rPr>
        <w:t>on plaçait une caisse particulière sur un camion</w:t>
      </w:r>
      <w:r>
        <w:rPr>
          <w:szCs w:val="32"/>
        </w:rPr>
        <w:t xml:space="preserve">, </w:t>
      </w:r>
      <w:r w:rsidRPr="00894396">
        <w:rPr>
          <w:szCs w:val="32"/>
        </w:rPr>
        <w:t>et on l</w:t>
      </w:r>
      <w:r>
        <w:rPr>
          <w:szCs w:val="32"/>
        </w:rPr>
        <w:t>’</w:t>
      </w:r>
      <w:r w:rsidRPr="00894396">
        <w:rPr>
          <w:szCs w:val="32"/>
        </w:rPr>
        <w:t>expédiait pour l</w:t>
      </w:r>
      <w:r>
        <w:rPr>
          <w:szCs w:val="32"/>
        </w:rPr>
        <w:t>’</w:t>
      </w:r>
      <w:r w:rsidRPr="00894396">
        <w:rPr>
          <w:szCs w:val="32"/>
        </w:rPr>
        <w:t>étranger</w:t>
      </w:r>
      <w:r>
        <w:rPr>
          <w:szCs w:val="32"/>
        </w:rPr>
        <w:t xml:space="preserve">, </w:t>
      </w:r>
      <w:r w:rsidRPr="00894396">
        <w:rPr>
          <w:szCs w:val="32"/>
        </w:rPr>
        <w:t>à la barbe du policeman de service au coin de la rue</w:t>
      </w:r>
      <w:r>
        <w:rPr>
          <w:szCs w:val="32"/>
        </w:rPr>
        <w:t xml:space="preserve">. </w:t>
      </w:r>
      <w:r w:rsidRPr="00894396">
        <w:rPr>
          <w:szCs w:val="32"/>
        </w:rPr>
        <w:t>Vous comprenez</w:t>
      </w:r>
      <w:r>
        <w:rPr>
          <w:szCs w:val="32"/>
        </w:rPr>
        <w:t> ?</w:t>
      </w:r>
    </w:p>
    <w:p w14:paraId="50ABFE2C" w14:textId="77777777" w:rsidR="008D6F52" w:rsidRDefault="008D6F52" w:rsidP="008D6F52">
      <w:pPr>
        <w:rPr>
          <w:szCs w:val="32"/>
        </w:rPr>
      </w:pPr>
      <w:r>
        <w:t>— </w:t>
      </w:r>
      <w:r w:rsidRPr="00894396">
        <w:rPr>
          <w:szCs w:val="32"/>
        </w:rPr>
        <w:t>Je le crois</w:t>
      </w:r>
      <w:r>
        <w:rPr>
          <w:szCs w:val="32"/>
        </w:rPr>
        <w:t xml:space="preserve">, </w:t>
      </w:r>
      <w:r w:rsidRPr="00894396">
        <w:rPr>
          <w:szCs w:val="32"/>
        </w:rPr>
        <w:t>fis-je</w:t>
      </w:r>
      <w:r>
        <w:rPr>
          <w:szCs w:val="32"/>
        </w:rPr>
        <w:t xml:space="preserve">, </w:t>
      </w:r>
      <w:r w:rsidRPr="00894396">
        <w:rPr>
          <w:szCs w:val="32"/>
        </w:rPr>
        <w:t xml:space="preserve">avec un signe de tête expressif vers les restes de la </w:t>
      </w:r>
      <w:r w:rsidRPr="00894396">
        <w:rPr>
          <w:i/>
          <w:iCs/>
          <w:szCs w:val="32"/>
        </w:rPr>
        <w:t>bombe</w:t>
      </w:r>
      <w:r>
        <w:rPr>
          <w:i/>
          <w:iCs/>
          <w:szCs w:val="32"/>
        </w:rPr>
        <w:t xml:space="preserve">, </w:t>
      </w:r>
      <w:r w:rsidRPr="00894396">
        <w:rPr>
          <w:szCs w:val="32"/>
        </w:rPr>
        <w:t>qui fondait doucement dans le plat</w:t>
      </w:r>
      <w:r>
        <w:rPr>
          <w:szCs w:val="32"/>
        </w:rPr>
        <w:t>.</w:t>
      </w:r>
    </w:p>
    <w:p w14:paraId="267EF7BE" w14:textId="77777777" w:rsidR="008D6F52" w:rsidRDefault="008D6F52" w:rsidP="008D6F52">
      <w:pPr>
        <w:rPr>
          <w:szCs w:val="32"/>
        </w:rPr>
      </w:pPr>
      <w:r>
        <w:t>— </w:t>
      </w:r>
      <w:r w:rsidRPr="00894396">
        <w:rPr>
          <w:szCs w:val="32"/>
        </w:rPr>
        <w:t>Tout juste</w:t>
      </w:r>
      <w:r>
        <w:rPr>
          <w:szCs w:val="32"/>
        </w:rPr>
        <w:t xml:space="preserve">. </w:t>
      </w:r>
      <w:r w:rsidRPr="00894396">
        <w:rPr>
          <w:szCs w:val="32"/>
        </w:rPr>
        <w:t>Et les caisses avaient encore une autre utilité</w:t>
      </w:r>
      <w:r>
        <w:rPr>
          <w:szCs w:val="32"/>
        </w:rPr>
        <w:t xml:space="preserve">. </w:t>
      </w:r>
      <w:r w:rsidRPr="00894396">
        <w:rPr>
          <w:szCs w:val="32"/>
        </w:rPr>
        <w:t>Dans le sous-sol</w:t>
      </w:r>
      <w:r>
        <w:rPr>
          <w:szCs w:val="32"/>
        </w:rPr>
        <w:t xml:space="preserve">, </w:t>
      </w:r>
      <w:r w:rsidRPr="00894396">
        <w:rPr>
          <w:szCs w:val="32"/>
        </w:rPr>
        <w:t>ou plutôt dans l</w:t>
      </w:r>
      <w:r>
        <w:rPr>
          <w:szCs w:val="32"/>
        </w:rPr>
        <w:t>’</w:t>
      </w:r>
      <w:r w:rsidRPr="00894396">
        <w:rPr>
          <w:szCs w:val="32"/>
        </w:rPr>
        <w:t>arrière-cave</w:t>
      </w:r>
      <w:r>
        <w:rPr>
          <w:szCs w:val="32"/>
        </w:rPr>
        <w:t xml:space="preserve">, </w:t>
      </w:r>
      <w:r w:rsidRPr="00894396">
        <w:rPr>
          <w:szCs w:val="32"/>
        </w:rPr>
        <w:t xml:space="preserve">on avait </w:t>
      </w:r>
      <w:r w:rsidRPr="00894396">
        <w:rPr>
          <w:szCs w:val="32"/>
        </w:rPr>
        <w:lastRenderedPageBreak/>
        <w:t>installé deux presses</w:t>
      </w:r>
      <w:r>
        <w:rPr>
          <w:szCs w:val="32"/>
        </w:rPr>
        <w:t xml:space="preserve">. </w:t>
      </w:r>
      <w:r w:rsidRPr="00894396">
        <w:rPr>
          <w:szCs w:val="32"/>
        </w:rPr>
        <w:t>On fit sortir de la maison une masse de littérature révolutionnaire de l</w:t>
      </w:r>
      <w:r>
        <w:rPr>
          <w:szCs w:val="32"/>
        </w:rPr>
        <w:t>’</w:t>
      </w:r>
      <w:r w:rsidRPr="00894396">
        <w:rPr>
          <w:szCs w:val="32"/>
        </w:rPr>
        <w:t>espèce la plus enflammée</w:t>
      </w:r>
      <w:r>
        <w:rPr>
          <w:szCs w:val="32"/>
        </w:rPr>
        <w:t xml:space="preserve">, </w:t>
      </w:r>
      <w:r w:rsidRPr="00894396">
        <w:rPr>
          <w:szCs w:val="32"/>
        </w:rPr>
        <w:t>dans des caisses de Potages en Poudre</w:t>
      </w:r>
      <w:r>
        <w:rPr>
          <w:szCs w:val="32"/>
        </w:rPr>
        <w:t xml:space="preserve">. </w:t>
      </w:r>
      <w:r w:rsidRPr="00894396">
        <w:rPr>
          <w:szCs w:val="32"/>
        </w:rPr>
        <w:t>Le frère de notre jeune anarchiste avait trouvé là une occupation</w:t>
      </w:r>
      <w:r>
        <w:rPr>
          <w:szCs w:val="32"/>
        </w:rPr>
        <w:t xml:space="preserve">. </w:t>
      </w:r>
      <w:r w:rsidRPr="00894396">
        <w:rPr>
          <w:szCs w:val="32"/>
        </w:rPr>
        <w:t>Il écrivait des articles</w:t>
      </w:r>
      <w:r>
        <w:rPr>
          <w:szCs w:val="32"/>
        </w:rPr>
        <w:t xml:space="preserve">, </w:t>
      </w:r>
      <w:r w:rsidRPr="00894396">
        <w:rPr>
          <w:szCs w:val="32"/>
        </w:rPr>
        <w:t>aidait à composer et à tirer les feuilles</w:t>
      </w:r>
      <w:r>
        <w:rPr>
          <w:szCs w:val="32"/>
        </w:rPr>
        <w:t xml:space="preserve">, </w:t>
      </w:r>
      <w:r w:rsidRPr="00894396">
        <w:rPr>
          <w:szCs w:val="32"/>
        </w:rPr>
        <w:t>et servait en tout d</w:t>
      </w:r>
      <w:r>
        <w:rPr>
          <w:szCs w:val="32"/>
        </w:rPr>
        <w:t>’</w:t>
      </w:r>
      <w:r w:rsidRPr="00894396">
        <w:rPr>
          <w:szCs w:val="32"/>
        </w:rPr>
        <w:t>assistant au compagnon commis à cette besogne</w:t>
      </w:r>
      <w:r>
        <w:rPr>
          <w:szCs w:val="32"/>
        </w:rPr>
        <w:t xml:space="preserve">, </w:t>
      </w:r>
      <w:r w:rsidRPr="00894396">
        <w:rPr>
          <w:szCs w:val="32"/>
        </w:rPr>
        <w:t xml:space="preserve">un jeune homme très capable appelé </w:t>
      </w:r>
      <w:proofErr w:type="spellStart"/>
      <w:r w:rsidRPr="00894396">
        <w:rPr>
          <w:szCs w:val="32"/>
        </w:rPr>
        <w:t>Sevrin</w:t>
      </w:r>
      <w:proofErr w:type="spellEnd"/>
      <w:r>
        <w:rPr>
          <w:szCs w:val="32"/>
        </w:rPr>
        <w:t>.</w:t>
      </w:r>
    </w:p>
    <w:p w14:paraId="566856FF" w14:textId="77777777" w:rsidR="008D6F52" w:rsidRDefault="00000000" w:rsidP="008D6F52">
      <w:pPr>
        <w:rPr>
          <w:szCs w:val="32"/>
        </w:rPr>
      </w:pPr>
      <w:r w:rsidRPr="00894396">
        <w:rPr>
          <w:szCs w:val="32"/>
        </w:rPr>
        <w:t>L</w:t>
      </w:r>
      <w:r w:rsidR="008D6F52">
        <w:rPr>
          <w:szCs w:val="32"/>
        </w:rPr>
        <w:t>’</w:t>
      </w:r>
      <w:r w:rsidRPr="00894396">
        <w:rPr>
          <w:szCs w:val="32"/>
        </w:rPr>
        <w:t>animateur de ce groupe était un fanatique de la révolution sociale</w:t>
      </w:r>
      <w:r w:rsidR="008D6F52">
        <w:rPr>
          <w:szCs w:val="32"/>
        </w:rPr>
        <w:t xml:space="preserve">, </w:t>
      </w:r>
      <w:r w:rsidRPr="00894396">
        <w:rPr>
          <w:szCs w:val="32"/>
        </w:rPr>
        <w:t>mort aujourd</w:t>
      </w:r>
      <w:r w:rsidR="008D6F52">
        <w:rPr>
          <w:szCs w:val="32"/>
        </w:rPr>
        <w:t>’</w:t>
      </w:r>
      <w:r w:rsidRPr="00894396">
        <w:rPr>
          <w:szCs w:val="32"/>
        </w:rPr>
        <w:t>hui</w:t>
      </w:r>
      <w:r w:rsidR="008D6F52">
        <w:rPr>
          <w:szCs w:val="32"/>
        </w:rPr>
        <w:t xml:space="preserve">. </w:t>
      </w:r>
      <w:r w:rsidRPr="00894396">
        <w:rPr>
          <w:szCs w:val="32"/>
        </w:rPr>
        <w:t>C</w:t>
      </w:r>
      <w:r w:rsidR="008D6F52">
        <w:rPr>
          <w:szCs w:val="32"/>
        </w:rPr>
        <w:t>’</w:t>
      </w:r>
      <w:r w:rsidRPr="00894396">
        <w:rPr>
          <w:szCs w:val="32"/>
        </w:rPr>
        <w:t>était un graveur de génie</w:t>
      </w:r>
      <w:r w:rsidR="008D6F52">
        <w:rPr>
          <w:szCs w:val="32"/>
        </w:rPr>
        <w:t xml:space="preserve">, </w:t>
      </w:r>
      <w:r w:rsidRPr="00894396">
        <w:rPr>
          <w:szCs w:val="32"/>
        </w:rPr>
        <w:t>dont vous avez pu voir les ouvrages en taille-douce ou à l</w:t>
      </w:r>
      <w:r w:rsidR="008D6F52">
        <w:rPr>
          <w:szCs w:val="32"/>
        </w:rPr>
        <w:t>’</w:t>
      </w:r>
      <w:r w:rsidRPr="00894396">
        <w:rPr>
          <w:szCs w:val="32"/>
        </w:rPr>
        <w:t>eau forte</w:t>
      </w:r>
      <w:r w:rsidR="008D6F52">
        <w:rPr>
          <w:szCs w:val="32"/>
        </w:rPr>
        <w:t xml:space="preserve">, </w:t>
      </w:r>
      <w:r w:rsidRPr="00894396">
        <w:rPr>
          <w:szCs w:val="32"/>
        </w:rPr>
        <w:t>fort recherchés des amateurs de nos jours</w:t>
      </w:r>
      <w:r w:rsidR="008D6F52">
        <w:rPr>
          <w:szCs w:val="32"/>
        </w:rPr>
        <w:t xml:space="preserve">. </w:t>
      </w:r>
      <w:r w:rsidRPr="00894396">
        <w:rPr>
          <w:szCs w:val="32"/>
        </w:rPr>
        <w:t>D</w:t>
      </w:r>
      <w:r w:rsidR="008D6F52">
        <w:rPr>
          <w:szCs w:val="32"/>
        </w:rPr>
        <w:t>’</w:t>
      </w:r>
      <w:r w:rsidRPr="00894396">
        <w:rPr>
          <w:szCs w:val="32"/>
        </w:rPr>
        <w:t>abord révolutionnaire dans son art</w:t>
      </w:r>
      <w:r w:rsidR="008D6F52">
        <w:rPr>
          <w:szCs w:val="32"/>
        </w:rPr>
        <w:t xml:space="preserve">, </w:t>
      </w:r>
      <w:r w:rsidRPr="00894396">
        <w:rPr>
          <w:szCs w:val="32"/>
        </w:rPr>
        <w:t>il devint révolutionnaire pour de bon</w:t>
      </w:r>
      <w:r w:rsidR="008D6F52">
        <w:rPr>
          <w:szCs w:val="32"/>
        </w:rPr>
        <w:t xml:space="preserve">, </w:t>
      </w:r>
      <w:r w:rsidRPr="00894396">
        <w:rPr>
          <w:szCs w:val="32"/>
        </w:rPr>
        <w:t>après avoir vu sa femme et son enfant mourir de faim et de misère</w:t>
      </w:r>
      <w:r w:rsidR="008D6F52">
        <w:rPr>
          <w:szCs w:val="32"/>
        </w:rPr>
        <w:t xml:space="preserve">. </w:t>
      </w:r>
      <w:r w:rsidRPr="00894396">
        <w:rPr>
          <w:szCs w:val="32"/>
        </w:rPr>
        <w:t xml:space="preserve">Il affirmait que </w:t>
      </w:r>
      <w:proofErr w:type="gramStart"/>
      <w:r w:rsidRPr="00894396">
        <w:rPr>
          <w:szCs w:val="32"/>
        </w:rPr>
        <w:t>c</w:t>
      </w:r>
      <w:r w:rsidR="008D6F52">
        <w:rPr>
          <w:szCs w:val="32"/>
        </w:rPr>
        <w:t>’</w:t>
      </w:r>
      <w:r w:rsidRPr="00894396">
        <w:rPr>
          <w:szCs w:val="32"/>
        </w:rPr>
        <w:t>était</w:t>
      </w:r>
      <w:proofErr w:type="gramEnd"/>
      <w:r w:rsidRPr="00894396">
        <w:rPr>
          <w:szCs w:val="32"/>
        </w:rPr>
        <w:t xml:space="preserve"> les beaux bourgeois repus qui les avaient tués</w:t>
      </w:r>
      <w:r w:rsidR="008D6F52">
        <w:rPr>
          <w:szCs w:val="32"/>
        </w:rPr>
        <w:t xml:space="preserve">. </w:t>
      </w:r>
      <w:r w:rsidRPr="00894396">
        <w:rPr>
          <w:szCs w:val="32"/>
        </w:rPr>
        <w:t>Et il le croyait réellement</w:t>
      </w:r>
      <w:r w:rsidR="008D6F52">
        <w:rPr>
          <w:szCs w:val="32"/>
        </w:rPr>
        <w:t xml:space="preserve">. </w:t>
      </w:r>
      <w:r w:rsidRPr="00894396">
        <w:rPr>
          <w:szCs w:val="32"/>
        </w:rPr>
        <w:t>Il travaillait encore à sa besogne d</w:t>
      </w:r>
      <w:r w:rsidR="008D6F52">
        <w:rPr>
          <w:szCs w:val="32"/>
        </w:rPr>
        <w:t>’</w:t>
      </w:r>
      <w:r w:rsidRPr="00894396">
        <w:rPr>
          <w:szCs w:val="32"/>
        </w:rPr>
        <w:t>artiste et menait une vie double</w:t>
      </w:r>
      <w:r w:rsidR="008D6F52">
        <w:rPr>
          <w:szCs w:val="32"/>
        </w:rPr>
        <w:t xml:space="preserve">. </w:t>
      </w:r>
      <w:r w:rsidRPr="00894396">
        <w:rPr>
          <w:szCs w:val="32"/>
        </w:rPr>
        <w:t>Il était grand</w:t>
      </w:r>
      <w:r w:rsidR="008D6F52">
        <w:rPr>
          <w:szCs w:val="32"/>
        </w:rPr>
        <w:t xml:space="preserve">, </w:t>
      </w:r>
      <w:r w:rsidRPr="00894396">
        <w:rPr>
          <w:szCs w:val="32"/>
        </w:rPr>
        <w:t>dégingandé</w:t>
      </w:r>
      <w:r w:rsidR="008D6F52">
        <w:rPr>
          <w:szCs w:val="32"/>
        </w:rPr>
        <w:t xml:space="preserve">, </w:t>
      </w:r>
      <w:r w:rsidRPr="00894396">
        <w:rPr>
          <w:szCs w:val="32"/>
        </w:rPr>
        <w:t>avec un visage brun</w:t>
      </w:r>
      <w:r w:rsidR="008D6F52">
        <w:rPr>
          <w:szCs w:val="32"/>
        </w:rPr>
        <w:t xml:space="preserve">, </w:t>
      </w:r>
      <w:r w:rsidRPr="00894396">
        <w:rPr>
          <w:szCs w:val="32"/>
        </w:rPr>
        <w:t>une longue barbe noire et des yeux creux</w:t>
      </w:r>
      <w:r w:rsidR="008D6F52">
        <w:rPr>
          <w:szCs w:val="32"/>
        </w:rPr>
        <w:t xml:space="preserve">, </w:t>
      </w:r>
      <w:r w:rsidRPr="00894396">
        <w:rPr>
          <w:szCs w:val="32"/>
        </w:rPr>
        <w:t>Vous devez l</w:t>
      </w:r>
      <w:r w:rsidR="008D6F52">
        <w:rPr>
          <w:szCs w:val="32"/>
        </w:rPr>
        <w:t>’</w:t>
      </w:r>
      <w:r w:rsidRPr="00894396">
        <w:rPr>
          <w:szCs w:val="32"/>
        </w:rPr>
        <w:t>avoir vu</w:t>
      </w:r>
      <w:r w:rsidR="008D6F52">
        <w:rPr>
          <w:szCs w:val="32"/>
        </w:rPr>
        <w:t xml:space="preserve"> ! </w:t>
      </w:r>
      <w:r w:rsidRPr="00894396">
        <w:rPr>
          <w:szCs w:val="32"/>
        </w:rPr>
        <w:t>Il s</w:t>
      </w:r>
      <w:r w:rsidR="008D6F52">
        <w:rPr>
          <w:szCs w:val="32"/>
        </w:rPr>
        <w:t>’</w:t>
      </w:r>
      <w:r w:rsidRPr="00894396">
        <w:rPr>
          <w:szCs w:val="32"/>
        </w:rPr>
        <w:t>appelait Horne</w:t>
      </w:r>
      <w:r w:rsidR="008D6F52">
        <w:rPr>
          <w:szCs w:val="32"/>
        </w:rPr>
        <w:t>.</w:t>
      </w:r>
    </w:p>
    <w:p w14:paraId="1BCE607A" w14:textId="77777777" w:rsidR="008D6F52" w:rsidRDefault="00000000" w:rsidP="008D6F52">
      <w:pPr>
        <w:rPr>
          <w:szCs w:val="32"/>
        </w:rPr>
      </w:pPr>
      <w:r w:rsidRPr="00894396">
        <w:rPr>
          <w:szCs w:val="32"/>
        </w:rPr>
        <w:t>Ce nom me fit tressaillir</w:t>
      </w:r>
      <w:r w:rsidR="008D6F52">
        <w:rPr>
          <w:szCs w:val="32"/>
        </w:rPr>
        <w:t xml:space="preserve">. </w:t>
      </w:r>
      <w:r w:rsidRPr="00894396">
        <w:rPr>
          <w:szCs w:val="32"/>
        </w:rPr>
        <w:t>Évidemment j</w:t>
      </w:r>
      <w:r w:rsidR="008D6F52">
        <w:rPr>
          <w:szCs w:val="32"/>
        </w:rPr>
        <w:t>’</w:t>
      </w:r>
      <w:r w:rsidRPr="00894396">
        <w:rPr>
          <w:szCs w:val="32"/>
        </w:rPr>
        <w:t>avais plus d</w:t>
      </w:r>
      <w:r w:rsidR="008D6F52">
        <w:rPr>
          <w:szCs w:val="32"/>
        </w:rPr>
        <w:t>’</w:t>
      </w:r>
      <w:r w:rsidRPr="00894396">
        <w:rPr>
          <w:szCs w:val="32"/>
        </w:rPr>
        <w:t>une fois rencontré Horne</w:t>
      </w:r>
      <w:r w:rsidR="008D6F52">
        <w:rPr>
          <w:szCs w:val="32"/>
        </w:rPr>
        <w:t xml:space="preserve">, </w:t>
      </w:r>
      <w:r w:rsidRPr="00894396">
        <w:rPr>
          <w:szCs w:val="32"/>
        </w:rPr>
        <w:t>des années auparavant</w:t>
      </w:r>
      <w:r w:rsidR="008D6F52">
        <w:rPr>
          <w:szCs w:val="32"/>
        </w:rPr>
        <w:t xml:space="preserve">, </w:t>
      </w:r>
      <w:r w:rsidRPr="00894396">
        <w:rPr>
          <w:szCs w:val="32"/>
        </w:rPr>
        <w:t>il avait la mine d</w:t>
      </w:r>
      <w:r w:rsidR="008D6F52">
        <w:rPr>
          <w:szCs w:val="32"/>
        </w:rPr>
        <w:t>’</w:t>
      </w:r>
      <w:r w:rsidRPr="00894396">
        <w:rPr>
          <w:szCs w:val="32"/>
        </w:rPr>
        <w:t>un Bohémien vigoureux et mal dégrossi</w:t>
      </w:r>
      <w:r w:rsidR="008D6F52">
        <w:rPr>
          <w:szCs w:val="32"/>
        </w:rPr>
        <w:t xml:space="preserve">, </w:t>
      </w:r>
      <w:r w:rsidRPr="00894396">
        <w:rPr>
          <w:szCs w:val="32"/>
        </w:rPr>
        <w:t>avec son vieux haut de forme</w:t>
      </w:r>
      <w:r w:rsidR="008D6F52">
        <w:rPr>
          <w:szCs w:val="32"/>
        </w:rPr>
        <w:t xml:space="preserve">, </w:t>
      </w:r>
      <w:r w:rsidRPr="00894396">
        <w:rPr>
          <w:szCs w:val="32"/>
        </w:rPr>
        <w:t>son cache-nez rouge autour du cou</w:t>
      </w:r>
      <w:r w:rsidR="008D6F52">
        <w:rPr>
          <w:szCs w:val="32"/>
        </w:rPr>
        <w:t xml:space="preserve">, </w:t>
      </w:r>
      <w:r w:rsidRPr="00894396">
        <w:rPr>
          <w:szCs w:val="32"/>
        </w:rPr>
        <w:t>et son long pardessus râpé</w:t>
      </w:r>
      <w:r w:rsidR="008D6F52">
        <w:rPr>
          <w:szCs w:val="32"/>
        </w:rPr>
        <w:t xml:space="preserve">, </w:t>
      </w:r>
      <w:r w:rsidRPr="00894396">
        <w:rPr>
          <w:szCs w:val="32"/>
        </w:rPr>
        <w:t>boutonné jusqu</w:t>
      </w:r>
      <w:r w:rsidR="008D6F52">
        <w:rPr>
          <w:szCs w:val="32"/>
        </w:rPr>
        <w:t>’</w:t>
      </w:r>
      <w:r w:rsidRPr="00894396">
        <w:rPr>
          <w:szCs w:val="32"/>
        </w:rPr>
        <w:t>au menton</w:t>
      </w:r>
      <w:r w:rsidR="008D6F52">
        <w:rPr>
          <w:szCs w:val="32"/>
        </w:rPr>
        <w:t xml:space="preserve">. </w:t>
      </w:r>
      <w:r w:rsidRPr="00894396">
        <w:rPr>
          <w:szCs w:val="32"/>
        </w:rPr>
        <w:t>Il parlait de son art avec une ardeur fiévreuse et faisait l</w:t>
      </w:r>
      <w:r w:rsidR="008D6F52">
        <w:rPr>
          <w:szCs w:val="32"/>
        </w:rPr>
        <w:t>’</w:t>
      </w:r>
      <w:r w:rsidRPr="00894396">
        <w:rPr>
          <w:szCs w:val="32"/>
        </w:rPr>
        <w:t>impression d</w:t>
      </w:r>
      <w:r w:rsidR="008D6F52">
        <w:rPr>
          <w:szCs w:val="32"/>
        </w:rPr>
        <w:t>’</w:t>
      </w:r>
      <w:r w:rsidRPr="00894396">
        <w:rPr>
          <w:szCs w:val="32"/>
        </w:rPr>
        <w:t>un homme exalté jusqu</w:t>
      </w:r>
      <w:r w:rsidR="008D6F52">
        <w:rPr>
          <w:szCs w:val="32"/>
        </w:rPr>
        <w:t>’</w:t>
      </w:r>
      <w:r w:rsidRPr="00894396">
        <w:rPr>
          <w:szCs w:val="32"/>
        </w:rPr>
        <w:t>aux limites de la folie</w:t>
      </w:r>
      <w:r w:rsidR="008D6F52">
        <w:rPr>
          <w:szCs w:val="32"/>
        </w:rPr>
        <w:t xml:space="preserve">. </w:t>
      </w:r>
      <w:r w:rsidRPr="00894396">
        <w:rPr>
          <w:szCs w:val="32"/>
        </w:rPr>
        <w:t>Un petit groupe de connaissances appréciaient son travail</w:t>
      </w:r>
      <w:r w:rsidR="008D6F52">
        <w:rPr>
          <w:szCs w:val="32"/>
        </w:rPr>
        <w:t xml:space="preserve">. </w:t>
      </w:r>
      <w:r w:rsidRPr="00894396">
        <w:rPr>
          <w:szCs w:val="32"/>
        </w:rPr>
        <w:t>Qui eût cru que cet artiste</w:t>
      </w:r>
      <w:r w:rsidR="008D6F52">
        <w:rPr>
          <w:szCs w:val="32"/>
        </w:rPr>
        <w:t xml:space="preserve">… ? </w:t>
      </w:r>
      <w:r w:rsidRPr="00894396">
        <w:rPr>
          <w:szCs w:val="32"/>
        </w:rPr>
        <w:t>Stupéfiant</w:t>
      </w:r>
      <w:r w:rsidR="008D6F52">
        <w:rPr>
          <w:szCs w:val="32"/>
        </w:rPr>
        <w:t xml:space="preserve"> ! </w:t>
      </w:r>
      <w:r w:rsidRPr="00894396">
        <w:rPr>
          <w:szCs w:val="32"/>
        </w:rPr>
        <w:t>Et pourtant</w:t>
      </w:r>
      <w:r w:rsidR="008D6F52">
        <w:rPr>
          <w:szCs w:val="32"/>
        </w:rPr>
        <w:t xml:space="preserve">, </w:t>
      </w:r>
      <w:r w:rsidRPr="00894396">
        <w:rPr>
          <w:szCs w:val="32"/>
        </w:rPr>
        <w:t>la chose n</w:t>
      </w:r>
      <w:r w:rsidR="008D6F52">
        <w:rPr>
          <w:szCs w:val="32"/>
        </w:rPr>
        <w:t>’</w:t>
      </w:r>
      <w:r w:rsidRPr="00894396">
        <w:rPr>
          <w:szCs w:val="32"/>
        </w:rPr>
        <w:t>était pas</w:t>
      </w:r>
      <w:r w:rsidR="008D6F52">
        <w:rPr>
          <w:szCs w:val="32"/>
        </w:rPr>
        <w:t xml:space="preserve">, </w:t>
      </w:r>
      <w:r w:rsidRPr="00894396">
        <w:rPr>
          <w:szCs w:val="32"/>
        </w:rPr>
        <w:t>somme toute</w:t>
      </w:r>
      <w:r w:rsidR="008D6F52">
        <w:rPr>
          <w:szCs w:val="32"/>
        </w:rPr>
        <w:t xml:space="preserve">, </w:t>
      </w:r>
      <w:r w:rsidRPr="00894396">
        <w:rPr>
          <w:szCs w:val="32"/>
        </w:rPr>
        <w:t>si difficile à croire</w:t>
      </w:r>
      <w:r w:rsidR="008D6F52">
        <w:rPr>
          <w:szCs w:val="32"/>
        </w:rPr>
        <w:t>.</w:t>
      </w:r>
    </w:p>
    <w:p w14:paraId="612D6C0E" w14:textId="77777777" w:rsidR="008D6F52" w:rsidRDefault="008D6F52" w:rsidP="008D6F52">
      <w:pPr>
        <w:rPr>
          <w:szCs w:val="32"/>
        </w:rPr>
      </w:pPr>
      <w:r>
        <w:t>— </w:t>
      </w:r>
      <w:r w:rsidRPr="00894396">
        <w:rPr>
          <w:szCs w:val="32"/>
        </w:rPr>
        <w:t>Comme vous voyez</w:t>
      </w:r>
      <w:r>
        <w:rPr>
          <w:szCs w:val="32"/>
        </w:rPr>
        <w:t xml:space="preserve">, </w:t>
      </w:r>
      <w:r w:rsidRPr="00894396">
        <w:rPr>
          <w:szCs w:val="32"/>
        </w:rPr>
        <w:t>poursuivit X</w:t>
      </w:r>
      <w:r>
        <w:rPr>
          <w:szCs w:val="32"/>
        </w:rPr>
        <w:t xml:space="preserve">…, </w:t>
      </w:r>
      <w:r w:rsidRPr="00894396">
        <w:rPr>
          <w:szCs w:val="32"/>
        </w:rPr>
        <w:t>ce groupe était en état de poursuivre sa besogne de propagande et l</w:t>
      </w:r>
      <w:r>
        <w:rPr>
          <w:szCs w:val="32"/>
        </w:rPr>
        <w:t>’</w:t>
      </w:r>
      <w:r w:rsidRPr="00894396">
        <w:rPr>
          <w:szCs w:val="32"/>
        </w:rPr>
        <w:t xml:space="preserve">autre </w:t>
      </w:r>
      <w:r w:rsidRPr="00894396">
        <w:rPr>
          <w:szCs w:val="32"/>
        </w:rPr>
        <w:lastRenderedPageBreak/>
        <w:t>besogne aussi</w:t>
      </w:r>
      <w:r>
        <w:rPr>
          <w:szCs w:val="32"/>
        </w:rPr>
        <w:t xml:space="preserve">, </w:t>
      </w:r>
      <w:r w:rsidRPr="00894396">
        <w:rPr>
          <w:szCs w:val="32"/>
        </w:rPr>
        <w:t>dans des conditions fort avantageuses</w:t>
      </w:r>
      <w:r>
        <w:rPr>
          <w:szCs w:val="32"/>
        </w:rPr>
        <w:t xml:space="preserve">. </w:t>
      </w:r>
      <w:r w:rsidRPr="00894396">
        <w:rPr>
          <w:szCs w:val="32"/>
        </w:rPr>
        <w:t>Il se composait d</w:t>
      </w:r>
      <w:r>
        <w:rPr>
          <w:szCs w:val="32"/>
        </w:rPr>
        <w:t>’</w:t>
      </w:r>
      <w:r w:rsidRPr="00894396">
        <w:rPr>
          <w:szCs w:val="32"/>
        </w:rPr>
        <w:t>hommes résolus et avertis</w:t>
      </w:r>
      <w:r>
        <w:rPr>
          <w:szCs w:val="32"/>
        </w:rPr>
        <w:t xml:space="preserve">, </w:t>
      </w:r>
      <w:r w:rsidRPr="00894396">
        <w:rPr>
          <w:szCs w:val="32"/>
        </w:rPr>
        <w:t>tous de la meilleure trempe</w:t>
      </w:r>
      <w:r>
        <w:rPr>
          <w:szCs w:val="32"/>
        </w:rPr>
        <w:t xml:space="preserve">. </w:t>
      </w:r>
      <w:r w:rsidRPr="00894396">
        <w:rPr>
          <w:szCs w:val="32"/>
        </w:rPr>
        <w:t>Ce qui ne nous empêcha pas de nous convaincre</w:t>
      </w:r>
      <w:r>
        <w:rPr>
          <w:szCs w:val="32"/>
        </w:rPr>
        <w:t xml:space="preserve">, </w:t>
      </w:r>
      <w:r w:rsidRPr="00894396">
        <w:rPr>
          <w:szCs w:val="32"/>
        </w:rPr>
        <w:t>à la longue</w:t>
      </w:r>
      <w:r>
        <w:rPr>
          <w:szCs w:val="32"/>
        </w:rPr>
        <w:t xml:space="preserve">, </w:t>
      </w:r>
      <w:r w:rsidRPr="00894396">
        <w:rPr>
          <w:szCs w:val="32"/>
        </w:rPr>
        <w:t>que tous les projets préparés à Hermione Street</w:t>
      </w:r>
      <w:r>
        <w:rPr>
          <w:szCs w:val="32"/>
        </w:rPr>
        <w:t xml:space="preserve">, </w:t>
      </w:r>
      <w:r w:rsidRPr="00894396">
        <w:rPr>
          <w:szCs w:val="32"/>
        </w:rPr>
        <w:t>rataient presque infailliblement</w:t>
      </w:r>
      <w:r>
        <w:rPr>
          <w:szCs w:val="32"/>
        </w:rPr>
        <w:t>.</w:t>
      </w:r>
    </w:p>
    <w:p w14:paraId="13403122" w14:textId="77777777" w:rsidR="008D6F52" w:rsidRDefault="008D6F52" w:rsidP="008D6F52">
      <w:pPr>
        <w:rPr>
          <w:szCs w:val="32"/>
        </w:rPr>
      </w:pPr>
      <w:r>
        <w:t>— </w:t>
      </w:r>
      <w:r w:rsidRPr="00894396">
        <w:rPr>
          <w:szCs w:val="32"/>
        </w:rPr>
        <w:t xml:space="preserve">Qui entendez-vous par </w:t>
      </w:r>
      <w:r>
        <w:rPr>
          <w:szCs w:val="32"/>
        </w:rPr>
        <w:t>« </w:t>
      </w:r>
      <w:r w:rsidRPr="00894396">
        <w:rPr>
          <w:szCs w:val="32"/>
        </w:rPr>
        <w:t>nous</w:t>
      </w:r>
      <w:r>
        <w:rPr>
          <w:szCs w:val="32"/>
        </w:rPr>
        <w:t xml:space="preserve"> » ? </w:t>
      </w:r>
      <w:r w:rsidRPr="00894396">
        <w:rPr>
          <w:szCs w:val="32"/>
        </w:rPr>
        <w:t>demandai-je avec intention</w:t>
      </w:r>
      <w:r>
        <w:rPr>
          <w:szCs w:val="32"/>
        </w:rPr>
        <w:t>.</w:t>
      </w:r>
    </w:p>
    <w:p w14:paraId="2489D800" w14:textId="77777777" w:rsidR="008D6F52" w:rsidRDefault="008D6F52" w:rsidP="008D6F52">
      <w:pPr>
        <w:rPr>
          <w:szCs w:val="32"/>
        </w:rPr>
      </w:pPr>
      <w:r>
        <w:t>— </w:t>
      </w:r>
      <w:r w:rsidRPr="00894396">
        <w:rPr>
          <w:szCs w:val="32"/>
        </w:rPr>
        <w:t>Quelques-uns d</w:t>
      </w:r>
      <w:r>
        <w:rPr>
          <w:szCs w:val="32"/>
        </w:rPr>
        <w:t>’</w:t>
      </w:r>
      <w:r w:rsidRPr="00894396">
        <w:rPr>
          <w:szCs w:val="32"/>
        </w:rPr>
        <w:t>entre nous</w:t>
      </w:r>
      <w:r>
        <w:rPr>
          <w:szCs w:val="32"/>
        </w:rPr>
        <w:t xml:space="preserve">, </w:t>
      </w:r>
      <w:r w:rsidRPr="00894396">
        <w:rPr>
          <w:szCs w:val="32"/>
        </w:rPr>
        <w:t>à Bruxelles</w:t>
      </w:r>
      <w:r>
        <w:rPr>
          <w:szCs w:val="32"/>
        </w:rPr>
        <w:t xml:space="preserve">, </w:t>
      </w:r>
      <w:r w:rsidRPr="00894396">
        <w:rPr>
          <w:szCs w:val="32"/>
        </w:rPr>
        <w:t>au centre</w:t>
      </w:r>
      <w:r>
        <w:rPr>
          <w:szCs w:val="32"/>
        </w:rPr>
        <w:t xml:space="preserve">, </w:t>
      </w:r>
      <w:r w:rsidRPr="00894396">
        <w:rPr>
          <w:szCs w:val="32"/>
        </w:rPr>
        <w:t>fit-il vivement</w:t>
      </w:r>
      <w:r>
        <w:rPr>
          <w:szCs w:val="32"/>
        </w:rPr>
        <w:t xml:space="preserve">. </w:t>
      </w:r>
      <w:r w:rsidRPr="00894396">
        <w:rPr>
          <w:szCs w:val="32"/>
        </w:rPr>
        <w:t>Toute action vigoureuse fomentée à Hermione Street paraissait vouée à l</w:t>
      </w:r>
      <w:r>
        <w:rPr>
          <w:szCs w:val="32"/>
        </w:rPr>
        <w:t>’</w:t>
      </w:r>
      <w:r w:rsidRPr="00894396">
        <w:rPr>
          <w:szCs w:val="32"/>
        </w:rPr>
        <w:t>échec</w:t>
      </w:r>
      <w:r>
        <w:rPr>
          <w:szCs w:val="32"/>
        </w:rPr>
        <w:t xml:space="preserve">. </w:t>
      </w:r>
      <w:r w:rsidRPr="00894396">
        <w:rPr>
          <w:szCs w:val="32"/>
        </w:rPr>
        <w:t>Quelque chose arrivait toujours pour déjouer les manifestations les mieux tramées</w:t>
      </w:r>
      <w:r>
        <w:rPr>
          <w:szCs w:val="32"/>
        </w:rPr>
        <w:t xml:space="preserve">, </w:t>
      </w:r>
      <w:r w:rsidRPr="00894396">
        <w:rPr>
          <w:szCs w:val="32"/>
        </w:rPr>
        <w:t>dans un coin quelconque de l</w:t>
      </w:r>
      <w:r>
        <w:rPr>
          <w:szCs w:val="32"/>
        </w:rPr>
        <w:t>’</w:t>
      </w:r>
      <w:r w:rsidRPr="00894396">
        <w:rPr>
          <w:szCs w:val="32"/>
        </w:rPr>
        <w:t>Europe</w:t>
      </w:r>
      <w:r>
        <w:rPr>
          <w:szCs w:val="32"/>
        </w:rPr>
        <w:t xml:space="preserve">. </w:t>
      </w:r>
      <w:r w:rsidRPr="00894396">
        <w:rPr>
          <w:szCs w:val="32"/>
        </w:rPr>
        <w:t>C</w:t>
      </w:r>
      <w:r>
        <w:rPr>
          <w:szCs w:val="32"/>
        </w:rPr>
        <w:t>’</w:t>
      </w:r>
      <w:r w:rsidRPr="00894396">
        <w:rPr>
          <w:szCs w:val="32"/>
        </w:rPr>
        <w:t>était une époque d</w:t>
      </w:r>
      <w:r>
        <w:rPr>
          <w:szCs w:val="32"/>
        </w:rPr>
        <w:t>’</w:t>
      </w:r>
      <w:r w:rsidRPr="00894396">
        <w:rPr>
          <w:szCs w:val="32"/>
        </w:rPr>
        <w:t>activité</w:t>
      </w:r>
      <w:r>
        <w:rPr>
          <w:szCs w:val="32"/>
        </w:rPr>
        <w:t xml:space="preserve">. </w:t>
      </w:r>
      <w:r w:rsidRPr="00894396">
        <w:rPr>
          <w:szCs w:val="32"/>
        </w:rPr>
        <w:t>Ne vous figurez pas que tous nos insuccès se terminent bruyamment par des arrestations et des jugements</w:t>
      </w:r>
      <w:r>
        <w:rPr>
          <w:szCs w:val="32"/>
        </w:rPr>
        <w:t xml:space="preserve">. </w:t>
      </w:r>
      <w:r w:rsidRPr="00894396">
        <w:rPr>
          <w:szCs w:val="32"/>
        </w:rPr>
        <w:t>Pas du tout</w:t>
      </w:r>
      <w:r>
        <w:rPr>
          <w:szCs w:val="32"/>
        </w:rPr>
        <w:t xml:space="preserve">. </w:t>
      </w:r>
      <w:r w:rsidRPr="00894396">
        <w:rPr>
          <w:szCs w:val="32"/>
        </w:rPr>
        <w:t>Souvent</w:t>
      </w:r>
      <w:r>
        <w:rPr>
          <w:szCs w:val="32"/>
        </w:rPr>
        <w:t xml:space="preserve">, </w:t>
      </w:r>
      <w:r w:rsidRPr="00894396">
        <w:rPr>
          <w:szCs w:val="32"/>
        </w:rPr>
        <w:t>la police travaille tout doucement</w:t>
      </w:r>
      <w:r>
        <w:rPr>
          <w:szCs w:val="32"/>
        </w:rPr>
        <w:t xml:space="preserve">, </w:t>
      </w:r>
      <w:r w:rsidRPr="00894396">
        <w:rPr>
          <w:szCs w:val="32"/>
        </w:rPr>
        <w:t>presque en secret</w:t>
      </w:r>
      <w:r>
        <w:rPr>
          <w:szCs w:val="32"/>
        </w:rPr>
        <w:t xml:space="preserve">, </w:t>
      </w:r>
      <w:r w:rsidRPr="00894396">
        <w:rPr>
          <w:szCs w:val="32"/>
        </w:rPr>
        <w:t>et déjoue nos combinaisons par d</w:t>
      </w:r>
      <w:r>
        <w:rPr>
          <w:szCs w:val="32"/>
        </w:rPr>
        <w:t>’</w:t>
      </w:r>
      <w:r w:rsidRPr="00894396">
        <w:rPr>
          <w:szCs w:val="32"/>
        </w:rPr>
        <w:t>adroites contre-mines</w:t>
      </w:r>
      <w:r>
        <w:rPr>
          <w:szCs w:val="32"/>
        </w:rPr>
        <w:t xml:space="preserve">. </w:t>
      </w:r>
      <w:r w:rsidRPr="00894396">
        <w:rPr>
          <w:szCs w:val="32"/>
        </w:rPr>
        <w:t>Pas d</w:t>
      </w:r>
      <w:r>
        <w:rPr>
          <w:szCs w:val="32"/>
        </w:rPr>
        <w:t>’</w:t>
      </w:r>
      <w:r w:rsidRPr="00894396">
        <w:rPr>
          <w:szCs w:val="32"/>
        </w:rPr>
        <w:t>arrestations</w:t>
      </w:r>
      <w:r>
        <w:rPr>
          <w:szCs w:val="32"/>
        </w:rPr>
        <w:t xml:space="preserve">, </w:t>
      </w:r>
      <w:r w:rsidRPr="00894396">
        <w:rPr>
          <w:szCs w:val="32"/>
        </w:rPr>
        <w:t>pas de bruit</w:t>
      </w:r>
      <w:r>
        <w:rPr>
          <w:szCs w:val="32"/>
        </w:rPr>
        <w:t xml:space="preserve">, </w:t>
      </w:r>
      <w:r w:rsidRPr="00894396">
        <w:rPr>
          <w:szCs w:val="32"/>
        </w:rPr>
        <w:t>pas d</w:t>
      </w:r>
      <w:r>
        <w:rPr>
          <w:szCs w:val="32"/>
        </w:rPr>
        <w:t>’</w:t>
      </w:r>
      <w:r w:rsidRPr="00894396">
        <w:rPr>
          <w:szCs w:val="32"/>
        </w:rPr>
        <w:t>alarme semée dans l</w:t>
      </w:r>
      <w:r>
        <w:rPr>
          <w:szCs w:val="32"/>
        </w:rPr>
        <w:t>’</w:t>
      </w:r>
      <w:r w:rsidRPr="00894396">
        <w:rPr>
          <w:szCs w:val="32"/>
        </w:rPr>
        <w:t>esprit du public et d</w:t>
      </w:r>
      <w:r>
        <w:rPr>
          <w:szCs w:val="32"/>
        </w:rPr>
        <w:t>’</w:t>
      </w:r>
      <w:r w:rsidRPr="00894396">
        <w:rPr>
          <w:szCs w:val="32"/>
        </w:rPr>
        <w:t>excitation des passions</w:t>
      </w:r>
      <w:r>
        <w:rPr>
          <w:szCs w:val="32"/>
        </w:rPr>
        <w:t xml:space="preserve">. </w:t>
      </w:r>
      <w:r w:rsidRPr="00894396">
        <w:rPr>
          <w:szCs w:val="32"/>
        </w:rPr>
        <w:t>C</w:t>
      </w:r>
      <w:r>
        <w:rPr>
          <w:szCs w:val="32"/>
        </w:rPr>
        <w:t>’</w:t>
      </w:r>
      <w:r w:rsidRPr="00894396">
        <w:rPr>
          <w:szCs w:val="32"/>
        </w:rPr>
        <w:t>est la sagesse</w:t>
      </w:r>
      <w:r>
        <w:rPr>
          <w:szCs w:val="32"/>
        </w:rPr>
        <w:t xml:space="preserve">. </w:t>
      </w:r>
      <w:r w:rsidRPr="00894396">
        <w:rPr>
          <w:szCs w:val="32"/>
        </w:rPr>
        <w:t>Mais à cette époque-là</w:t>
      </w:r>
      <w:r>
        <w:rPr>
          <w:szCs w:val="32"/>
        </w:rPr>
        <w:t xml:space="preserve">, </w:t>
      </w:r>
      <w:r w:rsidRPr="00894396">
        <w:rPr>
          <w:szCs w:val="32"/>
        </w:rPr>
        <w:t>la police avait trop de chance</w:t>
      </w:r>
      <w:r>
        <w:rPr>
          <w:szCs w:val="32"/>
        </w:rPr>
        <w:t xml:space="preserve">, </w:t>
      </w:r>
      <w:r w:rsidRPr="00894396">
        <w:rPr>
          <w:szCs w:val="32"/>
        </w:rPr>
        <w:t>de la Méditerranée à la Baltique</w:t>
      </w:r>
      <w:r>
        <w:rPr>
          <w:szCs w:val="32"/>
        </w:rPr>
        <w:t xml:space="preserve">. </w:t>
      </w:r>
      <w:r w:rsidRPr="00894396">
        <w:rPr>
          <w:szCs w:val="32"/>
        </w:rPr>
        <w:t>C</w:t>
      </w:r>
      <w:r>
        <w:rPr>
          <w:szCs w:val="32"/>
        </w:rPr>
        <w:t>’</w:t>
      </w:r>
      <w:r w:rsidRPr="00894396">
        <w:rPr>
          <w:szCs w:val="32"/>
        </w:rPr>
        <w:t>était ennuyeux</w:t>
      </w:r>
      <w:r>
        <w:rPr>
          <w:szCs w:val="32"/>
        </w:rPr>
        <w:t xml:space="preserve">, </w:t>
      </w:r>
      <w:r w:rsidRPr="00894396">
        <w:rPr>
          <w:szCs w:val="32"/>
        </w:rPr>
        <w:t>et cela commençait à sentir mauvais</w:t>
      </w:r>
      <w:r>
        <w:rPr>
          <w:szCs w:val="32"/>
        </w:rPr>
        <w:t xml:space="preserve">. </w:t>
      </w:r>
      <w:r w:rsidRPr="00894396">
        <w:rPr>
          <w:szCs w:val="32"/>
        </w:rPr>
        <w:t>Nous finîmes par conclure qu</w:t>
      </w:r>
      <w:r>
        <w:rPr>
          <w:szCs w:val="32"/>
        </w:rPr>
        <w:t>’</w:t>
      </w:r>
      <w:r w:rsidRPr="00894396">
        <w:rPr>
          <w:szCs w:val="32"/>
        </w:rPr>
        <w:t>il devait y avoir des éléments indignes parmi les affiliés de Londres</w:t>
      </w:r>
      <w:r>
        <w:rPr>
          <w:szCs w:val="32"/>
        </w:rPr>
        <w:t xml:space="preserve">. </w:t>
      </w:r>
      <w:r w:rsidRPr="00894396">
        <w:rPr>
          <w:szCs w:val="32"/>
        </w:rPr>
        <w:t>Et je vins ici pour voir ce que l</w:t>
      </w:r>
      <w:r>
        <w:rPr>
          <w:szCs w:val="32"/>
        </w:rPr>
        <w:t>’</w:t>
      </w:r>
      <w:r w:rsidRPr="00894396">
        <w:rPr>
          <w:szCs w:val="32"/>
        </w:rPr>
        <w:t>on pouvait faire sans tapage</w:t>
      </w:r>
      <w:r>
        <w:rPr>
          <w:szCs w:val="32"/>
        </w:rPr>
        <w:t>.</w:t>
      </w:r>
    </w:p>
    <w:p w14:paraId="3D19AEA0" w14:textId="20A9936F" w:rsidR="008D6F52" w:rsidRDefault="00000000" w:rsidP="008D6F52">
      <w:r w:rsidRPr="00894396">
        <w:rPr>
          <w:szCs w:val="32"/>
        </w:rPr>
        <w:t>Pour ma première démarche</w:t>
      </w:r>
      <w:r w:rsidR="008D6F52">
        <w:rPr>
          <w:szCs w:val="32"/>
        </w:rPr>
        <w:t xml:space="preserve">, </w:t>
      </w:r>
      <w:r w:rsidRPr="00894396">
        <w:rPr>
          <w:szCs w:val="32"/>
        </w:rPr>
        <w:t>j</w:t>
      </w:r>
      <w:r w:rsidR="008D6F52">
        <w:rPr>
          <w:szCs w:val="32"/>
        </w:rPr>
        <w:t>’</w:t>
      </w:r>
      <w:r w:rsidRPr="00894396">
        <w:rPr>
          <w:szCs w:val="32"/>
        </w:rPr>
        <w:t>allai rendre à son domicile privé visite à notre jeune dame anarchiste</w:t>
      </w:r>
      <w:r w:rsidR="008D6F52">
        <w:rPr>
          <w:szCs w:val="32"/>
        </w:rPr>
        <w:t xml:space="preserve">. </w:t>
      </w:r>
      <w:r w:rsidRPr="00894396">
        <w:rPr>
          <w:szCs w:val="32"/>
        </w:rPr>
        <w:t>Elle me reçut de façon flatteuse</w:t>
      </w:r>
      <w:r w:rsidR="008D6F52">
        <w:rPr>
          <w:szCs w:val="32"/>
        </w:rPr>
        <w:t xml:space="preserve">. </w:t>
      </w:r>
      <w:r w:rsidRPr="00894396">
        <w:rPr>
          <w:szCs w:val="32"/>
        </w:rPr>
        <w:t>Je compris qu</w:t>
      </w:r>
      <w:r w:rsidR="008D6F52">
        <w:rPr>
          <w:szCs w:val="32"/>
        </w:rPr>
        <w:t>’</w:t>
      </w:r>
      <w:r w:rsidRPr="00894396">
        <w:rPr>
          <w:szCs w:val="32"/>
        </w:rPr>
        <w:t>elle ne savait rien des expériences chimiques et autres opérations poursuivies à l</w:t>
      </w:r>
      <w:r w:rsidR="008D6F52">
        <w:rPr>
          <w:szCs w:val="32"/>
        </w:rPr>
        <w:t>’</w:t>
      </w:r>
      <w:r w:rsidRPr="00894396">
        <w:rPr>
          <w:szCs w:val="32"/>
        </w:rPr>
        <w:t>étage supérieur de la maison d</w:t>
      </w:r>
      <w:r w:rsidR="008D6F52">
        <w:rPr>
          <w:szCs w:val="32"/>
        </w:rPr>
        <w:t>’</w:t>
      </w:r>
      <w:r w:rsidRPr="00894396">
        <w:rPr>
          <w:szCs w:val="32"/>
        </w:rPr>
        <w:t xml:space="preserve">Hermione Street La seule </w:t>
      </w:r>
      <w:r w:rsidR="008D6F52">
        <w:rPr>
          <w:szCs w:val="32"/>
        </w:rPr>
        <w:t>« </w:t>
      </w:r>
      <w:r w:rsidRPr="00894396">
        <w:rPr>
          <w:szCs w:val="32"/>
        </w:rPr>
        <w:t>activité</w:t>
      </w:r>
      <w:r w:rsidR="008D6F52">
        <w:rPr>
          <w:szCs w:val="32"/>
        </w:rPr>
        <w:t> »</w:t>
      </w:r>
      <w:r w:rsidRPr="00894396">
        <w:rPr>
          <w:szCs w:val="32"/>
        </w:rPr>
        <w:t xml:space="preserve"> dont elle parût se douter était l</w:t>
      </w:r>
      <w:r w:rsidR="008D6F52">
        <w:rPr>
          <w:szCs w:val="32"/>
        </w:rPr>
        <w:t>’</w:t>
      </w:r>
      <w:r w:rsidRPr="00894396">
        <w:rPr>
          <w:szCs w:val="32"/>
        </w:rPr>
        <w:t>impression de littérature anarchiste</w:t>
      </w:r>
      <w:r w:rsidR="008D6F52">
        <w:rPr>
          <w:szCs w:val="32"/>
        </w:rPr>
        <w:t xml:space="preserve">. </w:t>
      </w:r>
      <w:r w:rsidRPr="00894396">
        <w:rPr>
          <w:szCs w:val="32"/>
        </w:rPr>
        <w:t>Elle montrait</w:t>
      </w:r>
      <w:r w:rsidR="008D6F52">
        <w:rPr>
          <w:szCs w:val="32"/>
        </w:rPr>
        <w:t xml:space="preserve">, </w:t>
      </w:r>
      <w:r w:rsidRPr="00894396">
        <w:rPr>
          <w:szCs w:val="32"/>
        </w:rPr>
        <w:t>de façon frappante</w:t>
      </w:r>
      <w:r w:rsidR="008D6F52">
        <w:rPr>
          <w:szCs w:val="32"/>
        </w:rPr>
        <w:t xml:space="preserve">, </w:t>
      </w:r>
      <w:r w:rsidRPr="00894396">
        <w:rPr>
          <w:szCs w:val="32"/>
        </w:rPr>
        <w:t xml:space="preserve">les marques </w:t>
      </w:r>
      <w:r w:rsidRPr="00894396">
        <w:rPr>
          <w:szCs w:val="32"/>
        </w:rPr>
        <w:lastRenderedPageBreak/>
        <w:t>habituelles d</w:t>
      </w:r>
      <w:r w:rsidR="008D6F52">
        <w:rPr>
          <w:szCs w:val="32"/>
        </w:rPr>
        <w:t>’</w:t>
      </w:r>
      <w:r w:rsidRPr="00894396">
        <w:rPr>
          <w:szCs w:val="32"/>
        </w:rPr>
        <w:t>un enthousiasme sévère</w:t>
      </w:r>
      <w:r w:rsidR="008D6F52">
        <w:rPr>
          <w:szCs w:val="32"/>
        </w:rPr>
        <w:t xml:space="preserve">, </w:t>
      </w:r>
      <w:r w:rsidRPr="00894396">
        <w:rPr>
          <w:szCs w:val="32"/>
        </w:rPr>
        <w:t>et avait déjà écrit plus d</w:t>
      </w:r>
      <w:r w:rsidR="008D6F52">
        <w:rPr>
          <w:szCs w:val="32"/>
        </w:rPr>
        <w:t>’</w:t>
      </w:r>
      <w:r w:rsidRPr="00894396">
        <w:rPr>
          <w:szCs w:val="32"/>
        </w:rPr>
        <w:t>un article sentimental</w:t>
      </w:r>
      <w:r w:rsidR="008D6F52">
        <w:rPr>
          <w:szCs w:val="32"/>
        </w:rPr>
        <w:t xml:space="preserve">, </w:t>
      </w:r>
      <w:r w:rsidRPr="00894396">
        <w:rPr>
          <w:szCs w:val="32"/>
        </w:rPr>
        <w:t>à féroces conclusions</w:t>
      </w:r>
      <w:r w:rsidR="008D6F52">
        <w:rPr>
          <w:szCs w:val="32"/>
        </w:rPr>
        <w:t xml:space="preserve">. </w:t>
      </w:r>
      <w:r w:rsidRPr="00894396">
        <w:rPr>
          <w:szCs w:val="32"/>
        </w:rPr>
        <w:t>Je voyais qu</w:t>
      </w:r>
      <w:r w:rsidR="008D6F52">
        <w:rPr>
          <w:szCs w:val="32"/>
        </w:rPr>
        <w:t>’</w:t>
      </w:r>
      <w:r w:rsidRPr="00894396">
        <w:rPr>
          <w:szCs w:val="32"/>
        </w:rPr>
        <w:t>elle s</w:t>
      </w:r>
      <w:r w:rsidR="008D6F52">
        <w:rPr>
          <w:szCs w:val="32"/>
        </w:rPr>
        <w:t>’</w:t>
      </w:r>
      <w:r w:rsidRPr="00894396">
        <w:rPr>
          <w:szCs w:val="32"/>
        </w:rPr>
        <w:t>amusait prodigieusement avec tous les gestes et les grimaces d</w:t>
      </w:r>
      <w:r w:rsidR="008D6F52">
        <w:rPr>
          <w:szCs w:val="32"/>
        </w:rPr>
        <w:t>’</w:t>
      </w:r>
      <w:r w:rsidRPr="00894396">
        <w:rPr>
          <w:szCs w:val="32"/>
        </w:rPr>
        <w:t>une conviction parfaite</w:t>
      </w:r>
      <w:r w:rsidR="008D6F52">
        <w:rPr>
          <w:szCs w:val="32"/>
        </w:rPr>
        <w:t xml:space="preserve">. </w:t>
      </w:r>
      <w:r w:rsidRPr="00894396">
        <w:rPr>
          <w:szCs w:val="32"/>
        </w:rPr>
        <w:t>Tout cela convenait à ses grands yeux</w:t>
      </w:r>
      <w:r w:rsidR="008D6F52">
        <w:rPr>
          <w:szCs w:val="32"/>
        </w:rPr>
        <w:t xml:space="preserve">, </w:t>
      </w:r>
      <w:r w:rsidRPr="00894396">
        <w:rPr>
          <w:szCs w:val="32"/>
        </w:rPr>
        <w:t>à son front large</w:t>
      </w:r>
      <w:r w:rsidR="008D6F52">
        <w:rPr>
          <w:szCs w:val="32"/>
        </w:rPr>
        <w:t xml:space="preserve">, </w:t>
      </w:r>
      <w:r w:rsidRPr="00894396">
        <w:rPr>
          <w:szCs w:val="32"/>
        </w:rPr>
        <w:t>au port altier de sa tête fine</w:t>
      </w:r>
      <w:r w:rsidR="008D6F52">
        <w:rPr>
          <w:szCs w:val="32"/>
        </w:rPr>
        <w:t xml:space="preserve">, </w:t>
      </w:r>
      <w:r w:rsidRPr="00894396">
        <w:rPr>
          <w:szCs w:val="32"/>
        </w:rPr>
        <w:t>couronnée d</w:t>
      </w:r>
      <w:r w:rsidR="008D6F52">
        <w:rPr>
          <w:szCs w:val="32"/>
        </w:rPr>
        <w:t>’</w:t>
      </w:r>
      <w:r w:rsidRPr="00894396">
        <w:rPr>
          <w:szCs w:val="32"/>
        </w:rPr>
        <w:t>une luxuriante toison brune disposée de façon particulière et seyante</w:t>
      </w:r>
      <w:r w:rsidR="008D6F52">
        <w:rPr>
          <w:szCs w:val="32"/>
        </w:rPr>
        <w:t xml:space="preserve">. </w:t>
      </w:r>
      <w:r w:rsidRPr="00894396">
        <w:rPr>
          <w:szCs w:val="32"/>
        </w:rPr>
        <w:t>Son frère était près d</w:t>
      </w:r>
      <w:r w:rsidR="008D6F52">
        <w:rPr>
          <w:szCs w:val="32"/>
        </w:rPr>
        <w:t>’</w:t>
      </w:r>
      <w:r w:rsidRPr="00894396">
        <w:rPr>
          <w:szCs w:val="32"/>
        </w:rPr>
        <w:t>elle</w:t>
      </w:r>
      <w:r w:rsidR="008D6F52">
        <w:rPr>
          <w:szCs w:val="32"/>
        </w:rPr>
        <w:t xml:space="preserve"> ; </w:t>
      </w:r>
      <w:r w:rsidRPr="00894396">
        <w:rPr>
          <w:szCs w:val="32"/>
        </w:rPr>
        <w:t>c</w:t>
      </w:r>
      <w:r w:rsidR="008D6F52">
        <w:rPr>
          <w:szCs w:val="32"/>
        </w:rPr>
        <w:t>’</w:t>
      </w:r>
      <w:r w:rsidRPr="00894396">
        <w:rPr>
          <w:szCs w:val="32"/>
        </w:rPr>
        <w:t>était un grave jouvenceau aux sourcils arqués</w:t>
      </w:r>
      <w:r w:rsidR="008D6F52">
        <w:rPr>
          <w:szCs w:val="32"/>
        </w:rPr>
        <w:t xml:space="preserve">, </w:t>
      </w:r>
      <w:r w:rsidRPr="00894396">
        <w:rPr>
          <w:szCs w:val="32"/>
        </w:rPr>
        <w:t>qui portait une cravate rouge</w:t>
      </w:r>
      <w:r w:rsidR="008D6F52">
        <w:rPr>
          <w:szCs w:val="32"/>
        </w:rPr>
        <w:t xml:space="preserve">, </w:t>
      </w:r>
      <w:r w:rsidRPr="00894396">
        <w:rPr>
          <w:szCs w:val="32"/>
        </w:rPr>
        <w:t>et qui me parut ignorant de tout ce qui existait au monde</w:t>
      </w:r>
      <w:r w:rsidR="008D6F52">
        <w:rPr>
          <w:szCs w:val="32"/>
        </w:rPr>
        <w:t xml:space="preserve">, </w:t>
      </w:r>
      <w:r w:rsidRPr="00894396">
        <w:rPr>
          <w:szCs w:val="32"/>
        </w:rPr>
        <w:t>y compris sa propre personne</w:t>
      </w:r>
      <w:r w:rsidR="008D6F52">
        <w:rPr>
          <w:szCs w:val="32"/>
        </w:rPr>
        <w:t xml:space="preserve">. </w:t>
      </w:r>
      <w:r w:rsidRPr="00894396">
        <w:rPr>
          <w:szCs w:val="32"/>
        </w:rPr>
        <w:t>Bientôt entra un grand jeune homme rasé</w:t>
      </w:r>
      <w:r w:rsidR="008D6F52">
        <w:rPr>
          <w:szCs w:val="32"/>
        </w:rPr>
        <w:t xml:space="preserve">, </w:t>
      </w:r>
      <w:r w:rsidRPr="00894396">
        <w:rPr>
          <w:szCs w:val="32"/>
        </w:rPr>
        <w:t>avec une mâchoire bleuâtre et forte</w:t>
      </w:r>
      <w:r w:rsidR="008D6F52">
        <w:rPr>
          <w:szCs w:val="32"/>
        </w:rPr>
        <w:t xml:space="preserve">, </w:t>
      </w:r>
      <w:r w:rsidRPr="00894396">
        <w:rPr>
          <w:szCs w:val="32"/>
        </w:rPr>
        <w:t>et quelque chose dans la mine d</w:t>
      </w:r>
      <w:r w:rsidR="008D6F52">
        <w:rPr>
          <w:szCs w:val="32"/>
        </w:rPr>
        <w:t>’</w:t>
      </w:r>
      <w:r w:rsidRPr="00894396">
        <w:rPr>
          <w:szCs w:val="32"/>
        </w:rPr>
        <w:t>un acteur taciturne ou d</w:t>
      </w:r>
      <w:r w:rsidR="008D6F52">
        <w:rPr>
          <w:szCs w:val="32"/>
        </w:rPr>
        <w:t>’</w:t>
      </w:r>
      <w:r w:rsidRPr="00894396">
        <w:rPr>
          <w:szCs w:val="32"/>
        </w:rPr>
        <w:t>un prêtre fanatique</w:t>
      </w:r>
      <w:r w:rsidR="008D6F52">
        <w:rPr>
          <w:szCs w:val="32"/>
        </w:rPr>
        <w:t xml:space="preserve"> : </w:t>
      </w:r>
      <w:r w:rsidRPr="00894396">
        <w:rPr>
          <w:szCs w:val="32"/>
        </w:rPr>
        <w:t>le type à épais sourcils noirs</w:t>
      </w:r>
      <w:r w:rsidR="008D6F52">
        <w:rPr>
          <w:szCs w:val="32"/>
        </w:rPr>
        <w:t xml:space="preserve">, </w:t>
      </w:r>
      <w:r w:rsidRPr="00894396">
        <w:rPr>
          <w:szCs w:val="32"/>
        </w:rPr>
        <w:t>vous savez</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il était fort présentable</w:t>
      </w:r>
      <w:r w:rsidR="008D6F52">
        <w:rPr>
          <w:szCs w:val="32"/>
        </w:rPr>
        <w:t xml:space="preserve">. </w:t>
      </w:r>
      <w:r w:rsidRPr="00894396">
        <w:rPr>
          <w:szCs w:val="32"/>
        </w:rPr>
        <w:t>Il serra vigoureusement nos mains à la ronde</w:t>
      </w:r>
      <w:r w:rsidR="008D6F52">
        <w:rPr>
          <w:szCs w:val="32"/>
        </w:rPr>
        <w:t xml:space="preserve">. </w:t>
      </w:r>
      <w:r w:rsidRPr="00894396">
        <w:rPr>
          <w:szCs w:val="32"/>
        </w:rPr>
        <w:t>La jeune fille vint à moi et murmura avec un accent de douceur</w:t>
      </w:r>
      <w:r w:rsidR="008D6F52">
        <w:rPr>
          <w:szCs w:val="32"/>
        </w:rPr>
        <w:t> : « </w:t>
      </w:r>
      <w:r w:rsidRPr="00894396">
        <w:rPr>
          <w:szCs w:val="32"/>
        </w:rPr>
        <w:t xml:space="preserve">Le camarade </w:t>
      </w:r>
      <w:proofErr w:type="spellStart"/>
      <w:r w:rsidRPr="00894396">
        <w:rPr>
          <w:szCs w:val="32"/>
        </w:rPr>
        <w:t>Sevrin</w:t>
      </w:r>
      <w:proofErr w:type="spellEnd"/>
      <w:r w:rsidR="008D6F52">
        <w:rPr>
          <w:szCs w:val="32"/>
        </w:rPr>
        <w:t>. »</w:t>
      </w:r>
    </w:p>
    <w:p w14:paraId="72284924" w14:textId="77777777" w:rsidR="008D6F52" w:rsidRDefault="00000000" w:rsidP="008D6F52">
      <w:pPr>
        <w:rPr>
          <w:szCs w:val="32"/>
        </w:rPr>
      </w:pPr>
      <w:r w:rsidRPr="00894396">
        <w:rPr>
          <w:szCs w:val="32"/>
        </w:rPr>
        <w:t>Je ne l</w:t>
      </w:r>
      <w:r w:rsidR="008D6F52">
        <w:rPr>
          <w:szCs w:val="32"/>
        </w:rPr>
        <w:t>’</w:t>
      </w:r>
      <w:r w:rsidRPr="00894396">
        <w:rPr>
          <w:szCs w:val="32"/>
        </w:rPr>
        <w:t>avais pas encore vu</w:t>
      </w:r>
      <w:r w:rsidR="008D6F52">
        <w:rPr>
          <w:szCs w:val="32"/>
        </w:rPr>
        <w:t xml:space="preserve">. </w:t>
      </w:r>
      <w:r w:rsidRPr="00894396">
        <w:rPr>
          <w:szCs w:val="32"/>
        </w:rPr>
        <w:t xml:space="preserve">Il ne trouva pas </w:t>
      </w:r>
      <w:proofErr w:type="spellStart"/>
      <w:r w:rsidRPr="00894396">
        <w:rPr>
          <w:szCs w:val="32"/>
        </w:rPr>
        <w:t>grand</w:t>
      </w:r>
      <w:r w:rsidR="008D6F52">
        <w:rPr>
          <w:szCs w:val="32"/>
        </w:rPr>
        <w:t>’</w:t>
      </w:r>
      <w:r w:rsidRPr="00894396">
        <w:rPr>
          <w:szCs w:val="32"/>
        </w:rPr>
        <w:t>chose</w:t>
      </w:r>
      <w:proofErr w:type="spellEnd"/>
      <w:r w:rsidRPr="00894396">
        <w:rPr>
          <w:szCs w:val="32"/>
        </w:rPr>
        <w:t xml:space="preserve"> à nous dire</w:t>
      </w:r>
      <w:r w:rsidR="008D6F52">
        <w:rPr>
          <w:szCs w:val="32"/>
        </w:rPr>
        <w:t xml:space="preserve">, </w:t>
      </w:r>
      <w:r w:rsidRPr="00894396">
        <w:rPr>
          <w:szCs w:val="32"/>
        </w:rPr>
        <w:t>mais s</w:t>
      </w:r>
      <w:r w:rsidR="008D6F52">
        <w:rPr>
          <w:szCs w:val="32"/>
        </w:rPr>
        <w:t>’</w:t>
      </w:r>
      <w:r w:rsidRPr="00894396">
        <w:rPr>
          <w:szCs w:val="32"/>
        </w:rPr>
        <w:t>assit à côté de la jeune fille</w:t>
      </w:r>
      <w:r w:rsidR="008D6F52">
        <w:rPr>
          <w:szCs w:val="32"/>
        </w:rPr>
        <w:t xml:space="preserve">, </w:t>
      </w:r>
      <w:r w:rsidRPr="00894396">
        <w:rPr>
          <w:szCs w:val="32"/>
        </w:rPr>
        <w:t>et ils se plongèrent aussitôt dans une conversation animée</w:t>
      </w:r>
      <w:r w:rsidR="008D6F52">
        <w:rPr>
          <w:szCs w:val="32"/>
        </w:rPr>
        <w:t xml:space="preserve">. </w:t>
      </w:r>
      <w:r w:rsidRPr="00894396">
        <w:rPr>
          <w:szCs w:val="32"/>
        </w:rPr>
        <w:t>Elle se penchait en avant dans son fauteuil profond</w:t>
      </w:r>
      <w:r w:rsidR="008D6F52">
        <w:rPr>
          <w:szCs w:val="32"/>
        </w:rPr>
        <w:t xml:space="preserve">, </w:t>
      </w:r>
      <w:r w:rsidRPr="00894396">
        <w:rPr>
          <w:szCs w:val="32"/>
        </w:rPr>
        <w:t>et prenait dans sa belle main blanche son menton aimablement arrondi</w:t>
      </w:r>
      <w:r w:rsidR="008D6F52">
        <w:rPr>
          <w:szCs w:val="32"/>
        </w:rPr>
        <w:t xml:space="preserve">. </w:t>
      </w:r>
      <w:r w:rsidRPr="00894396">
        <w:rPr>
          <w:szCs w:val="32"/>
        </w:rPr>
        <w:t>Il regardait attentivement dans ses yeux</w:t>
      </w:r>
      <w:r w:rsidR="008D6F52">
        <w:rPr>
          <w:szCs w:val="32"/>
        </w:rPr>
        <w:t xml:space="preserve">. </w:t>
      </w:r>
      <w:r w:rsidRPr="00894396">
        <w:rPr>
          <w:szCs w:val="32"/>
        </w:rPr>
        <w:t>C</w:t>
      </w:r>
      <w:r w:rsidR="008D6F52">
        <w:rPr>
          <w:szCs w:val="32"/>
        </w:rPr>
        <w:t>’</w:t>
      </w:r>
      <w:r w:rsidRPr="00894396">
        <w:rPr>
          <w:szCs w:val="32"/>
        </w:rPr>
        <w:t>était une attitude d</w:t>
      </w:r>
      <w:r w:rsidR="008D6F52">
        <w:rPr>
          <w:szCs w:val="32"/>
        </w:rPr>
        <w:t>’</w:t>
      </w:r>
      <w:r w:rsidRPr="00894396">
        <w:rPr>
          <w:szCs w:val="32"/>
        </w:rPr>
        <w:t>amour</w:t>
      </w:r>
      <w:r w:rsidR="008D6F52">
        <w:rPr>
          <w:szCs w:val="32"/>
        </w:rPr>
        <w:t xml:space="preserve">, </w:t>
      </w:r>
      <w:r w:rsidRPr="00894396">
        <w:rPr>
          <w:szCs w:val="32"/>
        </w:rPr>
        <w:t>d</w:t>
      </w:r>
      <w:r w:rsidR="008D6F52">
        <w:rPr>
          <w:szCs w:val="32"/>
        </w:rPr>
        <w:t>’</w:t>
      </w:r>
      <w:r w:rsidRPr="00894396">
        <w:rPr>
          <w:szCs w:val="32"/>
        </w:rPr>
        <w:t>amour grave et concentré</w:t>
      </w:r>
      <w:r w:rsidR="008D6F52">
        <w:rPr>
          <w:szCs w:val="32"/>
        </w:rPr>
        <w:t xml:space="preserve">, </w:t>
      </w:r>
      <w:r w:rsidRPr="00894396">
        <w:rPr>
          <w:szCs w:val="32"/>
        </w:rPr>
        <w:t>d</w:t>
      </w:r>
      <w:r w:rsidR="008D6F52">
        <w:rPr>
          <w:szCs w:val="32"/>
        </w:rPr>
        <w:t>’</w:t>
      </w:r>
      <w:r w:rsidRPr="00894396">
        <w:rPr>
          <w:szCs w:val="32"/>
        </w:rPr>
        <w:t>amour mené au bord d</w:t>
      </w:r>
      <w:r w:rsidR="008D6F52">
        <w:rPr>
          <w:szCs w:val="32"/>
        </w:rPr>
        <w:t>’</w:t>
      </w:r>
      <w:r w:rsidRPr="00894396">
        <w:rPr>
          <w:szCs w:val="32"/>
        </w:rPr>
        <w:t>une tombe</w:t>
      </w:r>
      <w:r w:rsidR="008D6F52">
        <w:rPr>
          <w:szCs w:val="32"/>
        </w:rPr>
        <w:t xml:space="preserve">. </w:t>
      </w:r>
      <w:r w:rsidRPr="00894396">
        <w:rPr>
          <w:szCs w:val="32"/>
        </w:rPr>
        <w:t>Sans doute éprouvait-elle le besoin de donner un nouveau piment à ses lubies de révolte contre la société et ses lois</w:t>
      </w:r>
      <w:r w:rsidR="008D6F52">
        <w:rPr>
          <w:szCs w:val="32"/>
        </w:rPr>
        <w:t xml:space="preserve">, </w:t>
      </w:r>
      <w:r w:rsidRPr="00894396">
        <w:rPr>
          <w:szCs w:val="32"/>
        </w:rPr>
        <w:t>en se croyant amoureuse d</w:t>
      </w:r>
      <w:r w:rsidR="008D6F52">
        <w:rPr>
          <w:szCs w:val="32"/>
        </w:rPr>
        <w:t>’</w:t>
      </w:r>
      <w:r w:rsidRPr="00894396">
        <w:rPr>
          <w:szCs w:val="32"/>
        </w:rPr>
        <w:t>un anarchiste</w:t>
      </w:r>
      <w:r w:rsidR="008D6F52">
        <w:rPr>
          <w:szCs w:val="32"/>
        </w:rPr>
        <w:t xml:space="preserve">. </w:t>
      </w:r>
      <w:r w:rsidRPr="00894396">
        <w:rPr>
          <w:szCs w:val="32"/>
        </w:rPr>
        <w:t>Et celui-là</w:t>
      </w:r>
      <w:r w:rsidR="008D6F52">
        <w:rPr>
          <w:szCs w:val="32"/>
        </w:rPr>
        <w:t xml:space="preserve">, </w:t>
      </w:r>
      <w:r w:rsidRPr="00894396">
        <w:rPr>
          <w:szCs w:val="32"/>
        </w:rPr>
        <w:t>je le répète</w:t>
      </w:r>
      <w:r w:rsidR="008D6F52">
        <w:rPr>
          <w:szCs w:val="32"/>
        </w:rPr>
        <w:t xml:space="preserve">, </w:t>
      </w:r>
      <w:r w:rsidRPr="00894396">
        <w:rPr>
          <w:szCs w:val="32"/>
        </w:rPr>
        <w:t>était extrêmement présentable</w:t>
      </w:r>
      <w:r w:rsidR="008D6F52">
        <w:rPr>
          <w:szCs w:val="32"/>
        </w:rPr>
        <w:t xml:space="preserve">, </w:t>
      </w:r>
      <w:r w:rsidRPr="00894396">
        <w:rPr>
          <w:szCs w:val="32"/>
        </w:rPr>
        <w:t>malgré sa mine d</w:t>
      </w:r>
      <w:r w:rsidR="008D6F52">
        <w:rPr>
          <w:szCs w:val="32"/>
        </w:rPr>
        <w:t>’</w:t>
      </w:r>
      <w:r w:rsidRPr="00894396">
        <w:rPr>
          <w:szCs w:val="32"/>
        </w:rPr>
        <w:t>anarchiste au front d</w:t>
      </w:r>
      <w:r w:rsidR="008D6F52">
        <w:rPr>
          <w:szCs w:val="32"/>
        </w:rPr>
        <w:t>’</w:t>
      </w:r>
      <w:r w:rsidRPr="00894396">
        <w:rPr>
          <w:szCs w:val="32"/>
        </w:rPr>
        <w:t>airain</w:t>
      </w:r>
      <w:r w:rsidR="008D6F52">
        <w:rPr>
          <w:szCs w:val="32"/>
        </w:rPr>
        <w:t xml:space="preserve">. </w:t>
      </w:r>
      <w:r w:rsidRPr="00894396">
        <w:rPr>
          <w:szCs w:val="32"/>
        </w:rPr>
        <w:t>Il me suffit de hasarder quelques coups d</w:t>
      </w:r>
      <w:r w:rsidR="008D6F52">
        <w:rPr>
          <w:szCs w:val="32"/>
        </w:rPr>
        <w:t>’</w:t>
      </w:r>
      <w:r w:rsidRPr="00894396">
        <w:rPr>
          <w:szCs w:val="32"/>
        </w:rPr>
        <w:t>œil furtifs dans leur direction pour me convaincre qu</w:t>
      </w:r>
      <w:r w:rsidR="008D6F52">
        <w:rPr>
          <w:szCs w:val="32"/>
        </w:rPr>
        <w:t>’</w:t>
      </w:r>
      <w:r w:rsidRPr="00894396">
        <w:rPr>
          <w:szCs w:val="32"/>
        </w:rPr>
        <w:t>il prenait les choses au sérieux</w:t>
      </w:r>
      <w:r w:rsidR="008D6F52">
        <w:rPr>
          <w:szCs w:val="32"/>
        </w:rPr>
        <w:t xml:space="preserve">. </w:t>
      </w:r>
      <w:r w:rsidRPr="00894396">
        <w:rPr>
          <w:szCs w:val="32"/>
        </w:rPr>
        <w:t>Quant à la dame</w:t>
      </w:r>
      <w:r w:rsidR="008D6F52">
        <w:rPr>
          <w:szCs w:val="32"/>
        </w:rPr>
        <w:t xml:space="preserve">, </w:t>
      </w:r>
      <w:r w:rsidRPr="00894396">
        <w:rPr>
          <w:szCs w:val="32"/>
        </w:rPr>
        <w:t>ses gestes étaient inimitables et plus beaux que nature</w:t>
      </w:r>
      <w:r w:rsidR="008D6F52">
        <w:rPr>
          <w:szCs w:val="32"/>
        </w:rPr>
        <w:t xml:space="preserve">, </w:t>
      </w:r>
      <w:r w:rsidRPr="00894396">
        <w:rPr>
          <w:szCs w:val="32"/>
        </w:rPr>
        <w:t>avec tout ce qu</w:t>
      </w:r>
      <w:r w:rsidR="008D6F52">
        <w:rPr>
          <w:szCs w:val="32"/>
        </w:rPr>
        <w:t>’</w:t>
      </w:r>
      <w:r w:rsidRPr="00894396">
        <w:rPr>
          <w:szCs w:val="32"/>
        </w:rPr>
        <w:t>ils impliquaient de dignité</w:t>
      </w:r>
      <w:r w:rsidR="008D6F52">
        <w:rPr>
          <w:szCs w:val="32"/>
        </w:rPr>
        <w:t xml:space="preserve">, </w:t>
      </w:r>
      <w:r w:rsidRPr="00894396">
        <w:rPr>
          <w:szCs w:val="32"/>
        </w:rPr>
        <w:t>de tendresse</w:t>
      </w:r>
      <w:r w:rsidR="008D6F52">
        <w:rPr>
          <w:szCs w:val="32"/>
        </w:rPr>
        <w:t xml:space="preserve">, </w:t>
      </w:r>
      <w:r w:rsidRPr="00894396">
        <w:rPr>
          <w:szCs w:val="32"/>
        </w:rPr>
        <w:t>de condescendance</w:t>
      </w:r>
      <w:r w:rsidR="008D6F52">
        <w:rPr>
          <w:szCs w:val="32"/>
        </w:rPr>
        <w:t xml:space="preserve">, </w:t>
      </w:r>
      <w:r w:rsidRPr="00894396">
        <w:rPr>
          <w:szCs w:val="32"/>
        </w:rPr>
        <w:t>de fascination</w:t>
      </w:r>
      <w:r w:rsidR="008D6F52">
        <w:rPr>
          <w:szCs w:val="32"/>
        </w:rPr>
        <w:t xml:space="preserve">, </w:t>
      </w:r>
      <w:r w:rsidRPr="00894396">
        <w:rPr>
          <w:szCs w:val="32"/>
        </w:rPr>
        <w:t>d</w:t>
      </w:r>
      <w:r w:rsidR="008D6F52">
        <w:rPr>
          <w:szCs w:val="32"/>
        </w:rPr>
        <w:t>’</w:t>
      </w:r>
      <w:r w:rsidRPr="00894396">
        <w:rPr>
          <w:szCs w:val="32"/>
        </w:rPr>
        <w:t>abandon et de réserve</w:t>
      </w:r>
      <w:r w:rsidR="008D6F52">
        <w:rPr>
          <w:szCs w:val="32"/>
        </w:rPr>
        <w:t xml:space="preserve">. </w:t>
      </w:r>
      <w:r w:rsidRPr="00894396">
        <w:rPr>
          <w:szCs w:val="32"/>
        </w:rPr>
        <w:t xml:space="preserve">Elle </w:t>
      </w:r>
      <w:r w:rsidRPr="00894396">
        <w:rPr>
          <w:szCs w:val="32"/>
        </w:rPr>
        <w:lastRenderedPageBreak/>
        <w:t>interprétait avec un art consommé un rôle d</w:t>
      </w:r>
      <w:r w:rsidR="008D6F52">
        <w:rPr>
          <w:szCs w:val="32"/>
        </w:rPr>
        <w:t>’</w:t>
      </w:r>
      <w:r w:rsidRPr="00894396">
        <w:rPr>
          <w:szCs w:val="32"/>
        </w:rPr>
        <w:t>amoureuse dans une liaison de cette espèce</w:t>
      </w:r>
      <w:r w:rsidR="008D6F52">
        <w:rPr>
          <w:szCs w:val="32"/>
        </w:rPr>
        <w:t xml:space="preserve">. </w:t>
      </w:r>
      <w:r w:rsidRPr="00894396">
        <w:rPr>
          <w:szCs w:val="32"/>
        </w:rPr>
        <w:t>Et jusque-là</w:t>
      </w:r>
      <w:r w:rsidR="008D6F52">
        <w:rPr>
          <w:szCs w:val="32"/>
        </w:rPr>
        <w:t xml:space="preserve">, </w:t>
      </w:r>
      <w:r w:rsidRPr="00894396">
        <w:rPr>
          <w:szCs w:val="32"/>
        </w:rPr>
        <w:t>elle devait elle aussi</w:t>
      </w:r>
      <w:r w:rsidR="008D6F52">
        <w:rPr>
          <w:szCs w:val="32"/>
        </w:rPr>
        <w:t xml:space="preserve">, </w:t>
      </w:r>
      <w:r w:rsidRPr="00894396">
        <w:rPr>
          <w:szCs w:val="32"/>
        </w:rPr>
        <w:t>prendre les choses au sérieux</w:t>
      </w:r>
      <w:r w:rsidR="008D6F52">
        <w:rPr>
          <w:szCs w:val="32"/>
        </w:rPr>
        <w:t xml:space="preserve">. </w:t>
      </w:r>
      <w:r w:rsidRPr="00894396">
        <w:rPr>
          <w:szCs w:val="32"/>
        </w:rPr>
        <w:t>Des gestes</w:t>
      </w:r>
      <w:r w:rsidR="008D6F52">
        <w:rPr>
          <w:szCs w:val="32"/>
        </w:rPr>
        <w:t xml:space="preserve">… </w:t>
      </w:r>
      <w:r w:rsidRPr="00894396">
        <w:rPr>
          <w:szCs w:val="32"/>
        </w:rPr>
        <w:t>mais des gestes si parfaits</w:t>
      </w:r>
      <w:r w:rsidR="008D6F52">
        <w:rPr>
          <w:szCs w:val="32"/>
        </w:rPr>
        <w:t> !</w:t>
      </w:r>
    </w:p>
    <w:p w14:paraId="7DEF5014" w14:textId="77777777" w:rsidR="008D6F52" w:rsidRDefault="00000000" w:rsidP="008D6F52">
      <w:pPr>
        <w:rPr>
          <w:szCs w:val="32"/>
        </w:rPr>
      </w:pPr>
      <w:r w:rsidRPr="00894396">
        <w:rPr>
          <w:szCs w:val="32"/>
        </w:rPr>
        <w:t>Resté seul avec la belle anarchiste</w:t>
      </w:r>
      <w:r w:rsidR="008D6F52">
        <w:rPr>
          <w:szCs w:val="32"/>
        </w:rPr>
        <w:t xml:space="preserve">, </w:t>
      </w:r>
      <w:r w:rsidRPr="00894396">
        <w:rPr>
          <w:szCs w:val="32"/>
        </w:rPr>
        <w:t>je lui fis prudemment part de l</w:t>
      </w:r>
      <w:r w:rsidR="008D6F52">
        <w:rPr>
          <w:szCs w:val="32"/>
        </w:rPr>
        <w:t>’</w:t>
      </w:r>
      <w:r w:rsidRPr="00894396">
        <w:rPr>
          <w:szCs w:val="32"/>
        </w:rPr>
        <w:t>objet de ma visite</w:t>
      </w:r>
      <w:r w:rsidR="008D6F52">
        <w:rPr>
          <w:szCs w:val="32"/>
        </w:rPr>
        <w:t xml:space="preserve">, </w:t>
      </w:r>
      <w:r w:rsidRPr="00894396">
        <w:rPr>
          <w:szCs w:val="32"/>
        </w:rPr>
        <w:t>en lui soufflant un mot de mes soupçons</w:t>
      </w:r>
      <w:r w:rsidR="008D6F52">
        <w:rPr>
          <w:szCs w:val="32"/>
        </w:rPr>
        <w:t xml:space="preserve">. </w:t>
      </w:r>
      <w:r w:rsidRPr="00894396">
        <w:rPr>
          <w:szCs w:val="32"/>
        </w:rPr>
        <w:t>Je voulais savoir ce qu</w:t>
      </w:r>
      <w:r w:rsidR="008D6F52">
        <w:rPr>
          <w:szCs w:val="32"/>
        </w:rPr>
        <w:t>’</w:t>
      </w:r>
      <w:r w:rsidRPr="00894396">
        <w:rPr>
          <w:szCs w:val="32"/>
        </w:rPr>
        <w:t>elle allait dire</w:t>
      </w:r>
      <w:r w:rsidR="008D6F52">
        <w:rPr>
          <w:szCs w:val="32"/>
        </w:rPr>
        <w:t xml:space="preserve">, </w:t>
      </w:r>
      <w:r w:rsidRPr="00894396">
        <w:rPr>
          <w:szCs w:val="32"/>
        </w:rPr>
        <w:t>et m</w:t>
      </w:r>
      <w:r w:rsidR="008D6F52">
        <w:rPr>
          <w:szCs w:val="32"/>
        </w:rPr>
        <w:t>’</w:t>
      </w:r>
      <w:r w:rsidRPr="00894396">
        <w:rPr>
          <w:szCs w:val="32"/>
        </w:rPr>
        <w:t>attendais un peu à une révélation peut-être inconsciente de sa part</w:t>
      </w:r>
      <w:r w:rsidR="008D6F52">
        <w:rPr>
          <w:szCs w:val="32"/>
        </w:rPr>
        <w:t xml:space="preserve">. </w:t>
      </w:r>
      <w:r w:rsidRPr="00894396">
        <w:rPr>
          <w:szCs w:val="32"/>
        </w:rPr>
        <w:t>Mais elle se contenta de murmurer</w:t>
      </w:r>
      <w:r w:rsidR="008D6F52">
        <w:rPr>
          <w:szCs w:val="32"/>
        </w:rPr>
        <w:t> : « </w:t>
      </w:r>
      <w:r w:rsidRPr="00894396">
        <w:rPr>
          <w:szCs w:val="32"/>
        </w:rPr>
        <w:t>C</w:t>
      </w:r>
      <w:r w:rsidR="008D6F52">
        <w:rPr>
          <w:szCs w:val="32"/>
        </w:rPr>
        <w:t>’</w:t>
      </w:r>
      <w:r w:rsidRPr="00894396">
        <w:rPr>
          <w:szCs w:val="32"/>
        </w:rPr>
        <w:t>est grave</w:t>
      </w:r>
      <w:r w:rsidR="008D6F52">
        <w:rPr>
          <w:szCs w:val="32"/>
        </w:rPr>
        <w:t> ! »</w:t>
      </w:r>
      <w:r w:rsidRPr="00894396">
        <w:rPr>
          <w:szCs w:val="32"/>
        </w:rPr>
        <w:t xml:space="preserve"> avec une mine délicieusement sérieuse et appliquée</w:t>
      </w:r>
      <w:r w:rsidR="008D6F52">
        <w:rPr>
          <w:szCs w:val="32"/>
        </w:rPr>
        <w:t xml:space="preserve">. </w:t>
      </w:r>
      <w:r w:rsidRPr="00894396">
        <w:rPr>
          <w:szCs w:val="32"/>
        </w:rPr>
        <w:t>Seulement il y avait dans ses yeux une lueur qui voulait dire</w:t>
      </w:r>
      <w:r w:rsidR="008D6F52">
        <w:rPr>
          <w:szCs w:val="32"/>
        </w:rPr>
        <w:t> : « </w:t>
      </w:r>
      <w:r w:rsidRPr="00894396">
        <w:rPr>
          <w:szCs w:val="32"/>
        </w:rPr>
        <w:t>Que c</w:t>
      </w:r>
      <w:r w:rsidR="008D6F52">
        <w:rPr>
          <w:szCs w:val="32"/>
        </w:rPr>
        <w:t>’</w:t>
      </w:r>
      <w:r w:rsidRPr="00894396">
        <w:rPr>
          <w:szCs w:val="32"/>
        </w:rPr>
        <w:t>est amusant</w:t>
      </w:r>
      <w:r w:rsidR="008D6F52">
        <w:rPr>
          <w:szCs w:val="32"/>
        </w:rPr>
        <w:t> ! »</w:t>
      </w:r>
      <w:r w:rsidRPr="00894396">
        <w:rPr>
          <w:szCs w:val="32"/>
        </w:rPr>
        <w:t xml:space="preserve"> Somme toute</w:t>
      </w:r>
      <w:r w:rsidR="008D6F52">
        <w:rPr>
          <w:szCs w:val="32"/>
        </w:rPr>
        <w:t xml:space="preserve">, </w:t>
      </w:r>
      <w:r w:rsidRPr="00894396">
        <w:rPr>
          <w:szCs w:val="32"/>
        </w:rPr>
        <w:t xml:space="preserve">elle ne connaissait pas </w:t>
      </w:r>
      <w:proofErr w:type="spellStart"/>
      <w:r w:rsidRPr="00894396">
        <w:rPr>
          <w:szCs w:val="32"/>
        </w:rPr>
        <w:t>grand</w:t>
      </w:r>
      <w:r w:rsidR="008D6F52">
        <w:rPr>
          <w:szCs w:val="32"/>
        </w:rPr>
        <w:t>’</w:t>
      </w:r>
      <w:r w:rsidRPr="00894396">
        <w:rPr>
          <w:szCs w:val="32"/>
        </w:rPr>
        <w:t>chose</w:t>
      </w:r>
      <w:proofErr w:type="spellEnd"/>
      <w:r w:rsidR="008D6F52">
        <w:rPr>
          <w:szCs w:val="32"/>
        </w:rPr>
        <w:t xml:space="preserve">, </w:t>
      </w:r>
      <w:r w:rsidRPr="00894396">
        <w:rPr>
          <w:szCs w:val="32"/>
        </w:rPr>
        <w:t>et ne savait guère que dire</w:t>
      </w:r>
      <w:r w:rsidR="008D6F52">
        <w:rPr>
          <w:szCs w:val="32"/>
        </w:rPr>
        <w:t xml:space="preserve">. </w:t>
      </w:r>
      <w:r w:rsidRPr="00894396">
        <w:rPr>
          <w:szCs w:val="32"/>
        </w:rPr>
        <w:t>Elle se chargea pourtant de me mettre en rapports avec Horne</w:t>
      </w:r>
      <w:r w:rsidR="008D6F52">
        <w:rPr>
          <w:szCs w:val="32"/>
        </w:rPr>
        <w:t xml:space="preserve">, </w:t>
      </w:r>
      <w:r w:rsidRPr="00894396">
        <w:rPr>
          <w:szCs w:val="32"/>
        </w:rPr>
        <w:t>qui n</w:t>
      </w:r>
      <w:r w:rsidR="008D6F52">
        <w:rPr>
          <w:szCs w:val="32"/>
        </w:rPr>
        <w:t>’</w:t>
      </w:r>
      <w:r w:rsidRPr="00894396">
        <w:rPr>
          <w:szCs w:val="32"/>
        </w:rPr>
        <w:t>était pas facile à dénicher en dehors d</w:t>
      </w:r>
      <w:r w:rsidR="008D6F52">
        <w:rPr>
          <w:szCs w:val="32"/>
        </w:rPr>
        <w:t>’</w:t>
      </w:r>
      <w:r w:rsidRPr="00894396">
        <w:rPr>
          <w:szCs w:val="32"/>
        </w:rPr>
        <w:t>Hermione Street</w:t>
      </w:r>
      <w:r w:rsidR="008D6F52">
        <w:rPr>
          <w:szCs w:val="32"/>
        </w:rPr>
        <w:t xml:space="preserve">, </w:t>
      </w:r>
      <w:r w:rsidRPr="00894396">
        <w:rPr>
          <w:szCs w:val="32"/>
        </w:rPr>
        <w:t>où je ne me souciais pas trop de me montrer</w:t>
      </w:r>
      <w:r w:rsidR="008D6F52">
        <w:rPr>
          <w:szCs w:val="32"/>
        </w:rPr>
        <w:t xml:space="preserve">, </w:t>
      </w:r>
      <w:r w:rsidRPr="00894396">
        <w:rPr>
          <w:szCs w:val="32"/>
        </w:rPr>
        <w:t>à ce moment-là</w:t>
      </w:r>
      <w:r w:rsidR="008D6F52">
        <w:rPr>
          <w:szCs w:val="32"/>
        </w:rPr>
        <w:t>.</w:t>
      </w:r>
    </w:p>
    <w:p w14:paraId="0DE0EA60" w14:textId="77777777" w:rsidR="008D6F52" w:rsidRDefault="00000000" w:rsidP="008D6F52">
      <w:pPr>
        <w:rPr>
          <w:szCs w:val="32"/>
        </w:rPr>
      </w:pPr>
      <w:r w:rsidRPr="00894396">
        <w:rPr>
          <w:szCs w:val="32"/>
        </w:rPr>
        <w:t>Je vis Horne</w:t>
      </w:r>
      <w:r w:rsidR="008D6F52">
        <w:rPr>
          <w:szCs w:val="32"/>
        </w:rPr>
        <w:t xml:space="preserve">, </w:t>
      </w:r>
      <w:r w:rsidRPr="00894396">
        <w:rPr>
          <w:szCs w:val="32"/>
        </w:rPr>
        <w:t>en qui je trouvai une espèce toute différente de fanatique</w:t>
      </w:r>
      <w:r w:rsidR="008D6F52">
        <w:rPr>
          <w:szCs w:val="32"/>
        </w:rPr>
        <w:t xml:space="preserve">. </w:t>
      </w:r>
      <w:r w:rsidRPr="00894396">
        <w:rPr>
          <w:szCs w:val="32"/>
        </w:rPr>
        <w:t>Je lui exposai la conclusion à laquelle nous étions arrivés à Bruxelles</w:t>
      </w:r>
      <w:r w:rsidR="008D6F52">
        <w:rPr>
          <w:szCs w:val="32"/>
        </w:rPr>
        <w:t xml:space="preserve">, </w:t>
      </w:r>
      <w:r w:rsidRPr="00894396">
        <w:rPr>
          <w:szCs w:val="32"/>
        </w:rPr>
        <w:t>et lui fis remarquer la série significative de nos échecs</w:t>
      </w:r>
      <w:r w:rsidR="008D6F52">
        <w:rPr>
          <w:szCs w:val="32"/>
        </w:rPr>
        <w:t xml:space="preserve">. </w:t>
      </w:r>
      <w:r w:rsidRPr="00894396">
        <w:rPr>
          <w:szCs w:val="32"/>
        </w:rPr>
        <w:t>À quoi</w:t>
      </w:r>
      <w:r w:rsidR="008D6F52">
        <w:rPr>
          <w:szCs w:val="32"/>
        </w:rPr>
        <w:t xml:space="preserve">, </w:t>
      </w:r>
      <w:r w:rsidRPr="00894396">
        <w:rPr>
          <w:szCs w:val="32"/>
        </w:rPr>
        <w:t>il répondit avec une exaltation intempestive</w:t>
      </w:r>
      <w:r w:rsidR="008D6F52">
        <w:rPr>
          <w:szCs w:val="32"/>
        </w:rPr>
        <w:t> :</w:t>
      </w:r>
    </w:p>
    <w:p w14:paraId="3628E2BF" w14:textId="60E009B2" w:rsidR="008D6F52" w:rsidRDefault="008D6F52" w:rsidP="008D6F52">
      <w:r>
        <w:t>— </w:t>
      </w:r>
      <w:r>
        <w:rPr>
          <w:szCs w:val="32"/>
        </w:rPr>
        <w:t>« </w:t>
      </w:r>
      <w:r w:rsidRPr="00894396">
        <w:rPr>
          <w:szCs w:val="32"/>
        </w:rPr>
        <w:t>J</w:t>
      </w:r>
      <w:r>
        <w:rPr>
          <w:szCs w:val="32"/>
        </w:rPr>
        <w:t>’</w:t>
      </w:r>
      <w:r w:rsidRPr="00894396">
        <w:rPr>
          <w:szCs w:val="32"/>
        </w:rPr>
        <w:t>ai une affaire toute prête</w:t>
      </w:r>
      <w:r>
        <w:rPr>
          <w:szCs w:val="32"/>
        </w:rPr>
        <w:t xml:space="preserve">, </w:t>
      </w:r>
      <w:r w:rsidRPr="00894396">
        <w:rPr>
          <w:szCs w:val="32"/>
        </w:rPr>
        <w:t>pour semer la terreur dans le cœur de ces brutes gorgées</w:t>
      </w:r>
      <w:r>
        <w:rPr>
          <w:szCs w:val="32"/>
        </w:rPr>
        <w:t>. »</w:t>
      </w:r>
    </w:p>
    <w:p w14:paraId="0523FD1E" w14:textId="77777777" w:rsidR="008D6F52" w:rsidRDefault="00000000" w:rsidP="008D6F52">
      <w:pPr>
        <w:rPr>
          <w:szCs w:val="32"/>
        </w:rPr>
      </w:pPr>
      <w:r w:rsidRPr="00894396">
        <w:rPr>
          <w:szCs w:val="32"/>
        </w:rPr>
        <w:t>J</w:t>
      </w:r>
      <w:r w:rsidR="008D6F52">
        <w:rPr>
          <w:szCs w:val="32"/>
        </w:rPr>
        <w:t>’</w:t>
      </w:r>
      <w:r w:rsidRPr="00894396">
        <w:rPr>
          <w:szCs w:val="32"/>
        </w:rPr>
        <w:t>appris alors qu</w:t>
      </w:r>
      <w:r w:rsidR="008D6F52">
        <w:rPr>
          <w:szCs w:val="32"/>
        </w:rPr>
        <w:t>’</w:t>
      </w:r>
      <w:r w:rsidRPr="00894396">
        <w:rPr>
          <w:szCs w:val="32"/>
        </w:rPr>
        <w:t>en creusant un mur</w:t>
      </w:r>
      <w:r w:rsidR="008D6F52">
        <w:rPr>
          <w:szCs w:val="32"/>
        </w:rPr>
        <w:t xml:space="preserve">, </w:t>
      </w:r>
      <w:r w:rsidRPr="00894396">
        <w:rPr>
          <w:szCs w:val="32"/>
        </w:rPr>
        <w:t>dans une des caves de la maison</w:t>
      </w:r>
      <w:r w:rsidR="008D6F52">
        <w:rPr>
          <w:szCs w:val="32"/>
        </w:rPr>
        <w:t xml:space="preserve">, </w:t>
      </w:r>
      <w:r w:rsidRPr="00894396">
        <w:rPr>
          <w:szCs w:val="32"/>
        </w:rPr>
        <w:t>lui et d</w:t>
      </w:r>
      <w:r w:rsidR="008D6F52">
        <w:rPr>
          <w:szCs w:val="32"/>
        </w:rPr>
        <w:t>’</w:t>
      </w:r>
      <w:r w:rsidRPr="00894396">
        <w:rPr>
          <w:szCs w:val="32"/>
        </w:rPr>
        <w:t>autres compagnons avaient débouché dans le sous-sol du grand bâtiment public dont j</w:t>
      </w:r>
      <w:r w:rsidR="008D6F52">
        <w:rPr>
          <w:szCs w:val="32"/>
        </w:rPr>
        <w:t>’</w:t>
      </w:r>
      <w:r w:rsidRPr="00894396">
        <w:rPr>
          <w:szCs w:val="32"/>
        </w:rPr>
        <w:t>ai déjà parlé</w:t>
      </w:r>
      <w:r w:rsidR="008D6F52">
        <w:rPr>
          <w:szCs w:val="32"/>
        </w:rPr>
        <w:t xml:space="preserve">. </w:t>
      </w:r>
      <w:r w:rsidRPr="00894396">
        <w:rPr>
          <w:szCs w:val="32"/>
        </w:rPr>
        <w:t>Toute l</w:t>
      </w:r>
      <w:r w:rsidR="008D6F52">
        <w:rPr>
          <w:szCs w:val="32"/>
        </w:rPr>
        <w:t>’</w:t>
      </w:r>
      <w:r w:rsidRPr="00894396">
        <w:rPr>
          <w:szCs w:val="32"/>
        </w:rPr>
        <w:t>aile sauterait</w:t>
      </w:r>
      <w:r w:rsidR="008D6F52">
        <w:rPr>
          <w:szCs w:val="32"/>
        </w:rPr>
        <w:t xml:space="preserve">, </w:t>
      </w:r>
      <w:r w:rsidRPr="00894396">
        <w:rPr>
          <w:szCs w:val="32"/>
        </w:rPr>
        <w:t>dès que les matériaux seraient prêts</w:t>
      </w:r>
      <w:r w:rsidR="008D6F52">
        <w:rPr>
          <w:szCs w:val="32"/>
        </w:rPr>
        <w:t>.</w:t>
      </w:r>
    </w:p>
    <w:p w14:paraId="5A35F60A" w14:textId="77777777" w:rsidR="008D6F52" w:rsidRDefault="00000000" w:rsidP="008D6F52">
      <w:pPr>
        <w:rPr>
          <w:szCs w:val="32"/>
        </w:rPr>
      </w:pPr>
      <w:r w:rsidRPr="00894396">
        <w:rPr>
          <w:szCs w:val="32"/>
        </w:rPr>
        <w:t>Je ne fus pas aussi atterré de la stupidité d</w:t>
      </w:r>
      <w:r w:rsidR="008D6F52">
        <w:rPr>
          <w:szCs w:val="32"/>
        </w:rPr>
        <w:t>’</w:t>
      </w:r>
      <w:r w:rsidRPr="00894396">
        <w:rPr>
          <w:szCs w:val="32"/>
        </w:rPr>
        <w:t>un tel projet que je l</w:t>
      </w:r>
      <w:r w:rsidR="008D6F52">
        <w:rPr>
          <w:szCs w:val="32"/>
        </w:rPr>
        <w:t>’</w:t>
      </w:r>
      <w:r w:rsidRPr="00894396">
        <w:rPr>
          <w:szCs w:val="32"/>
        </w:rPr>
        <w:t>aurais pu si l</w:t>
      </w:r>
      <w:r w:rsidR="008D6F52">
        <w:rPr>
          <w:szCs w:val="32"/>
        </w:rPr>
        <w:t>’</w:t>
      </w:r>
      <w:r w:rsidRPr="00894396">
        <w:rPr>
          <w:szCs w:val="32"/>
        </w:rPr>
        <w:t>utilité de notre centre d</w:t>
      </w:r>
      <w:r w:rsidR="008D6F52">
        <w:rPr>
          <w:szCs w:val="32"/>
        </w:rPr>
        <w:t>’</w:t>
      </w:r>
      <w:r w:rsidRPr="00894396">
        <w:rPr>
          <w:szCs w:val="32"/>
        </w:rPr>
        <w:t xml:space="preserve">Hermione Street </w:t>
      </w:r>
      <w:r w:rsidRPr="00894396">
        <w:rPr>
          <w:szCs w:val="32"/>
        </w:rPr>
        <w:lastRenderedPageBreak/>
        <w:t>ne m</w:t>
      </w:r>
      <w:r w:rsidR="008D6F52">
        <w:rPr>
          <w:szCs w:val="32"/>
        </w:rPr>
        <w:t>’</w:t>
      </w:r>
      <w:r w:rsidRPr="00894396">
        <w:rPr>
          <w:szCs w:val="32"/>
        </w:rPr>
        <w:t>eût déjà paru fort précaire</w:t>
      </w:r>
      <w:r w:rsidR="008D6F52">
        <w:rPr>
          <w:szCs w:val="32"/>
        </w:rPr>
        <w:t xml:space="preserve">. </w:t>
      </w:r>
      <w:r w:rsidRPr="00894396">
        <w:rPr>
          <w:szCs w:val="32"/>
        </w:rPr>
        <w:t>À la vérité</w:t>
      </w:r>
      <w:r w:rsidR="008D6F52">
        <w:rPr>
          <w:szCs w:val="32"/>
        </w:rPr>
        <w:t xml:space="preserve">, </w:t>
      </w:r>
      <w:r w:rsidRPr="00894396">
        <w:rPr>
          <w:szCs w:val="32"/>
        </w:rPr>
        <w:t>je le tenais dès lors pour une souricière bien plus que pour toute autre chose</w:t>
      </w:r>
      <w:r w:rsidR="008D6F52">
        <w:rPr>
          <w:szCs w:val="32"/>
        </w:rPr>
        <w:t>.</w:t>
      </w:r>
    </w:p>
    <w:p w14:paraId="4789F77B" w14:textId="77777777" w:rsidR="008D6F52" w:rsidRDefault="00000000" w:rsidP="008D6F52">
      <w:pPr>
        <w:rPr>
          <w:szCs w:val="32"/>
        </w:rPr>
      </w:pPr>
      <w:r w:rsidRPr="00894396">
        <w:rPr>
          <w:szCs w:val="32"/>
        </w:rPr>
        <w:t>Ce qu</w:t>
      </w:r>
      <w:r w:rsidR="008D6F52">
        <w:rPr>
          <w:szCs w:val="32"/>
        </w:rPr>
        <w:t>’</w:t>
      </w:r>
      <w:r w:rsidRPr="00894396">
        <w:rPr>
          <w:szCs w:val="32"/>
        </w:rPr>
        <w:t>il fallait maintenant</w:t>
      </w:r>
      <w:r w:rsidR="008D6F52">
        <w:rPr>
          <w:szCs w:val="32"/>
        </w:rPr>
        <w:t xml:space="preserve">, </w:t>
      </w:r>
      <w:r w:rsidRPr="00894396">
        <w:rPr>
          <w:szCs w:val="32"/>
        </w:rPr>
        <w:t>c</w:t>
      </w:r>
      <w:r w:rsidR="008D6F52">
        <w:rPr>
          <w:szCs w:val="32"/>
        </w:rPr>
        <w:t>’</w:t>
      </w:r>
      <w:r w:rsidRPr="00894396">
        <w:rPr>
          <w:szCs w:val="32"/>
        </w:rPr>
        <w:t>était découvrir le rouage</w:t>
      </w:r>
      <w:r w:rsidR="008D6F52">
        <w:rPr>
          <w:szCs w:val="32"/>
        </w:rPr>
        <w:t xml:space="preserve">, </w:t>
      </w:r>
      <w:r w:rsidRPr="00894396">
        <w:rPr>
          <w:szCs w:val="32"/>
        </w:rPr>
        <w:t>ou plutôt le personnage suspect et</w:t>
      </w:r>
      <w:r w:rsidR="008D6F52">
        <w:rPr>
          <w:szCs w:val="32"/>
        </w:rPr>
        <w:t xml:space="preserve">, </w:t>
      </w:r>
      <w:r w:rsidRPr="00894396">
        <w:rPr>
          <w:szCs w:val="32"/>
        </w:rPr>
        <w:t>je finis</w:t>
      </w:r>
      <w:r w:rsidR="008D6F52">
        <w:rPr>
          <w:szCs w:val="32"/>
        </w:rPr>
        <w:t xml:space="preserve">, </w:t>
      </w:r>
      <w:r w:rsidRPr="00894396">
        <w:rPr>
          <w:szCs w:val="32"/>
        </w:rPr>
        <w:t>à force de peine</w:t>
      </w:r>
      <w:r w:rsidR="008D6F52">
        <w:rPr>
          <w:szCs w:val="32"/>
        </w:rPr>
        <w:t xml:space="preserve">, </w:t>
      </w:r>
      <w:r w:rsidRPr="00894396">
        <w:rPr>
          <w:szCs w:val="32"/>
        </w:rPr>
        <w:t>par mettre cette idée dans la tête de Horne</w:t>
      </w:r>
      <w:r w:rsidR="008D6F52">
        <w:rPr>
          <w:szCs w:val="32"/>
        </w:rPr>
        <w:t xml:space="preserve">. </w:t>
      </w:r>
      <w:r w:rsidRPr="00894396">
        <w:rPr>
          <w:szCs w:val="32"/>
        </w:rPr>
        <w:t>Il roulait les yeux d</w:t>
      </w:r>
      <w:r w:rsidR="008D6F52">
        <w:rPr>
          <w:szCs w:val="32"/>
        </w:rPr>
        <w:t>’</w:t>
      </w:r>
      <w:r w:rsidRPr="00894396">
        <w:rPr>
          <w:szCs w:val="32"/>
        </w:rPr>
        <w:t>un air perplexe</w:t>
      </w:r>
      <w:r w:rsidR="008D6F52">
        <w:rPr>
          <w:szCs w:val="32"/>
        </w:rPr>
        <w:t xml:space="preserve">, </w:t>
      </w:r>
      <w:r w:rsidRPr="00894396">
        <w:rPr>
          <w:szCs w:val="32"/>
        </w:rPr>
        <w:t>et dilatait ses narines</w:t>
      </w:r>
      <w:r w:rsidR="008D6F52">
        <w:rPr>
          <w:szCs w:val="32"/>
        </w:rPr>
        <w:t xml:space="preserve">, </w:t>
      </w:r>
      <w:r w:rsidRPr="00894396">
        <w:rPr>
          <w:szCs w:val="32"/>
        </w:rPr>
        <w:t>comme s</w:t>
      </w:r>
      <w:r w:rsidR="008D6F52">
        <w:rPr>
          <w:szCs w:val="32"/>
        </w:rPr>
        <w:t>’</w:t>
      </w:r>
      <w:r w:rsidRPr="00894396">
        <w:rPr>
          <w:szCs w:val="32"/>
        </w:rPr>
        <w:t>il eût flairé la trahison dans l</w:t>
      </w:r>
      <w:r w:rsidR="008D6F52">
        <w:rPr>
          <w:szCs w:val="32"/>
        </w:rPr>
        <w:t>’</w:t>
      </w:r>
      <w:r w:rsidRPr="00894396">
        <w:rPr>
          <w:szCs w:val="32"/>
        </w:rPr>
        <w:t>air</w:t>
      </w:r>
      <w:r w:rsidR="008D6F52">
        <w:rPr>
          <w:szCs w:val="32"/>
        </w:rPr>
        <w:t>.</w:t>
      </w:r>
    </w:p>
    <w:p w14:paraId="687A6D42" w14:textId="77777777" w:rsidR="008D6F52" w:rsidRDefault="00000000" w:rsidP="008D6F52">
      <w:pPr>
        <w:rPr>
          <w:szCs w:val="32"/>
        </w:rPr>
      </w:pPr>
      <w:r w:rsidRPr="00894396">
        <w:rPr>
          <w:szCs w:val="32"/>
        </w:rPr>
        <w:t>C</w:t>
      </w:r>
      <w:r w:rsidR="008D6F52">
        <w:rPr>
          <w:szCs w:val="32"/>
        </w:rPr>
        <w:t>’</w:t>
      </w:r>
      <w:r w:rsidRPr="00894396">
        <w:rPr>
          <w:szCs w:val="32"/>
        </w:rPr>
        <w:t>est ici que se place un épisode où vous verrez probablement</w:t>
      </w:r>
      <w:r w:rsidR="008D6F52">
        <w:rPr>
          <w:szCs w:val="32"/>
        </w:rPr>
        <w:t xml:space="preserve">, </w:t>
      </w:r>
      <w:r w:rsidRPr="00894396">
        <w:rPr>
          <w:szCs w:val="32"/>
        </w:rPr>
        <w:t>un expédient un peu théâtral</w:t>
      </w:r>
      <w:r w:rsidR="008D6F52">
        <w:rPr>
          <w:szCs w:val="32"/>
        </w:rPr>
        <w:t xml:space="preserve">. </w:t>
      </w:r>
      <w:r w:rsidRPr="00894396">
        <w:rPr>
          <w:szCs w:val="32"/>
        </w:rPr>
        <w:t>Mais qu</w:t>
      </w:r>
      <w:r w:rsidR="008D6F52">
        <w:rPr>
          <w:szCs w:val="32"/>
        </w:rPr>
        <w:t>’</w:t>
      </w:r>
      <w:r w:rsidRPr="00894396">
        <w:rPr>
          <w:szCs w:val="32"/>
        </w:rPr>
        <w:t>aurions-nous pu faire d</w:t>
      </w:r>
      <w:r w:rsidR="008D6F52">
        <w:rPr>
          <w:szCs w:val="32"/>
        </w:rPr>
        <w:t>’</w:t>
      </w:r>
      <w:r w:rsidRPr="00894396">
        <w:rPr>
          <w:szCs w:val="32"/>
        </w:rPr>
        <w:t>autre</w:t>
      </w:r>
      <w:r w:rsidR="008D6F52">
        <w:rPr>
          <w:szCs w:val="32"/>
        </w:rPr>
        <w:t xml:space="preserve"> ? </w:t>
      </w:r>
      <w:r w:rsidRPr="00894396">
        <w:rPr>
          <w:szCs w:val="32"/>
        </w:rPr>
        <w:t>Le problème</w:t>
      </w:r>
      <w:r w:rsidR="008D6F52">
        <w:rPr>
          <w:szCs w:val="32"/>
        </w:rPr>
        <w:t xml:space="preserve">, </w:t>
      </w:r>
      <w:r w:rsidRPr="00894396">
        <w:rPr>
          <w:szCs w:val="32"/>
        </w:rPr>
        <w:t>c</w:t>
      </w:r>
      <w:r w:rsidR="008D6F52">
        <w:rPr>
          <w:szCs w:val="32"/>
        </w:rPr>
        <w:t>’</w:t>
      </w:r>
      <w:r w:rsidRPr="00894396">
        <w:rPr>
          <w:szCs w:val="32"/>
        </w:rPr>
        <w:t>était de trouver le membre indigne du groupe</w:t>
      </w:r>
      <w:r w:rsidR="008D6F52">
        <w:rPr>
          <w:szCs w:val="32"/>
        </w:rPr>
        <w:t xml:space="preserve">. </w:t>
      </w:r>
      <w:r w:rsidRPr="00894396">
        <w:rPr>
          <w:szCs w:val="32"/>
        </w:rPr>
        <w:t>Et l</w:t>
      </w:r>
      <w:r w:rsidR="008D6F52">
        <w:rPr>
          <w:szCs w:val="32"/>
        </w:rPr>
        <w:t>’</w:t>
      </w:r>
      <w:r w:rsidRPr="00894396">
        <w:rPr>
          <w:szCs w:val="32"/>
        </w:rPr>
        <w:t>on n</w:t>
      </w:r>
      <w:r w:rsidR="008D6F52">
        <w:rPr>
          <w:szCs w:val="32"/>
        </w:rPr>
        <w:t>’</w:t>
      </w:r>
      <w:r w:rsidRPr="00894396">
        <w:rPr>
          <w:szCs w:val="32"/>
        </w:rPr>
        <w:t>avait aucune raison de soupçonner l</w:t>
      </w:r>
      <w:r w:rsidR="008D6F52">
        <w:rPr>
          <w:szCs w:val="32"/>
        </w:rPr>
        <w:t>’</w:t>
      </w:r>
      <w:r w:rsidRPr="00894396">
        <w:rPr>
          <w:szCs w:val="32"/>
        </w:rPr>
        <w:t>un plutôt que l</w:t>
      </w:r>
      <w:r w:rsidR="008D6F52">
        <w:rPr>
          <w:szCs w:val="32"/>
        </w:rPr>
        <w:t>’</w:t>
      </w:r>
      <w:r w:rsidRPr="00894396">
        <w:rPr>
          <w:szCs w:val="32"/>
        </w:rPr>
        <w:t>autre</w:t>
      </w:r>
      <w:r w:rsidR="008D6F52">
        <w:rPr>
          <w:szCs w:val="32"/>
        </w:rPr>
        <w:t xml:space="preserve">. </w:t>
      </w:r>
      <w:r w:rsidRPr="00894396">
        <w:rPr>
          <w:szCs w:val="32"/>
        </w:rPr>
        <w:t>Les surveiller tous n</w:t>
      </w:r>
      <w:r w:rsidR="008D6F52">
        <w:rPr>
          <w:szCs w:val="32"/>
        </w:rPr>
        <w:t>’</w:t>
      </w:r>
      <w:r w:rsidRPr="00894396">
        <w:rPr>
          <w:szCs w:val="32"/>
        </w:rPr>
        <w:t>était guère pratique</w:t>
      </w:r>
      <w:r w:rsidR="008D6F52">
        <w:rPr>
          <w:szCs w:val="32"/>
        </w:rPr>
        <w:t xml:space="preserve"> ; </w:t>
      </w:r>
      <w:r w:rsidRPr="00894396">
        <w:rPr>
          <w:szCs w:val="32"/>
        </w:rPr>
        <w:t>c</w:t>
      </w:r>
      <w:r w:rsidR="008D6F52">
        <w:rPr>
          <w:szCs w:val="32"/>
        </w:rPr>
        <w:t>’</w:t>
      </w:r>
      <w:r w:rsidRPr="00894396">
        <w:rPr>
          <w:szCs w:val="32"/>
        </w:rPr>
        <w:t>est une méthode souvent décevante et qui</w:t>
      </w:r>
      <w:r w:rsidR="008D6F52">
        <w:rPr>
          <w:szCs w:val="32"/>
        </w:rPr>
        <w:t xml:space="preserve">, </w:t>
      </w:r>
      <w:r w:rsidRPr="00894396">
        <w:rPr>
          <w:szCs w:val="32"/>
        </w:rPr>
        <w:t>en tout cas</w:t>
      </w:r>
      <w:r w:rsidR="008D6F52">
        <w:rPr>
          <w:szCs w:val="32"/>
        </w:rPr>
        <w:t xml:space="preserve">, </w:t>
      </w:r>
      <w:r w:rsidRPr="00894396">
        <w:rPr>
          <w:szCs w:val="32"/>
        </w:rPr>
        <w:t>exige du temps</w:t>
      </w:r>
      <w:r w:rsidR="008D6F52">
        <w:rPr>
          <w:szCs w:val="32"/>
        </w:rPr>
        <w:t xml:space="preserve">. </w:t>
      </w:r>
      <w:r w:rsidRPr="00894396">
        <w:rPr>
          <w:szCs w:val="32"/>
        </w:rPr>
        <w:t>Or</w:t>
      </w:r>
      <w:r w:rsidR="008D6F52">
        <w:rPr>
          <w:szCs w:val="32"/>
        </w:rPr>
        <w:t xml:space="preserve">, </w:t>
      </w:r>
      <w:r w:rsidRPr="00894396">
        <w:rPr>
          <w:szCs w:val="32"/>
        </w:rPr>
        <w:t>le danger était pressant</w:t>
      </w:r>
      <w:r w:rsidR="008D6F52">
        <w:rPr>
          <w:szCs w:val="32"/>
        </w:rPr>
        <w:t xml:space="preserve"> ; </w:t>
      </w:r>
      <w:r w:rsidRPr="00894396">
        <w:rPr>
          <w:szCs w:val="32"/>
        </w:rPr>
        <w:t>j</w:t>
      </w:r>
      <w:r w:rsidR="008D6F52">
        <w:rPr>
          <w:szCs w:val="32"/>
        </w:rPr>
        <w:t>’</w:t>
      </w:r>
      <w:r w:rsidRPr="00894396">
        <w:rPr>
          <w:szCs w:val="32"/>
        </w:rPr>
        <w:t>étais convaincu que les locaux d</w:t>
      </w:r>
      <w:r w:rsidR="008D6F52">
        <w:rPr>
          <w:szCs w:val="32"/>
        </w:rPr>
        <w:t>’</w:t>
      </w:r>
      <w:r w:rsidRPr="00894396">
        <w:rPr>
          <w:szCs w:val="32"/>
        </w:rPr>
        <w:t>Hermione Street seraient envahis un jour ou l</w:t>
      </w:r>
      <w:r w:rsidR="008D6F52">
        <w:rPr>
          <w:szCs w:val="32"/>
        </w:rPr>
        <w:t>’</w:t>
      </w:r>
      <w:r w:rsidRPr="00894396">
        <w:rPr>
          <w:szCs w:val="32"/>
        </w:rPr>
        <w:t>autre</w:t>
      </w:r>
      <w:r w:rsidR="008D6F52">
        <w:rPr>
          <w:szCs w:val="32"/>
        </w:rPr>
        <w:t xml:space="preserve">, </w:t>
      </w:r>
      <w:r w:rsidRPr="00894396">
        <w:rPr>
          <w:szCs w:val="32"/>
        </w:rPr>
        <w:t>bien que la police eût</w:t>
      </w:r>
      <w:r w:rsidR="008D6F52">
        <w:rPr>
          <w:szCs w:val="32"/>
        </w:rPr>
        <w:t xml:space="preserve">, </w:t>
      </w:r>
      <w:r w:rsidRPr="00894396">
        <w:rPr>
          <w:szCs w:val="32"/>
        </w:rPr>
        <w:t>sans doute</w:t>
      </w:r>
      <w:r w:rsidR="008D6F52">
        <w:rPr>
          <w:szCs w:val="32"/>
        </w:rPr>
        <w:t xml:space="preserve">, </w:t>
      </w:r>
      <w:r w:rsidRPr="00894396">
        <w:rPr>
          <w:szCs w:val="32"/>
        </w:rPr>
        <w:t>une telle confiance dans son indicateur</w:t>
      </w:r>
      <w:r w:rsidR="008D6F52">
        <w:rPr>
          <w:szCs w:val="32"/>
        </w:rPr>
        <w:t xml:space="preserve">, </w:t>
      </w:r>
      <w:r w:rsidRPr="00894396">
        <w:rPr>
          <w:szCs w:val="32"/>
        </w:rPr>
        <w:t>que la maison n</w:t>
      </w:r>
      <w:r w:rsidR="008D6F52">
        <w:rPr>
          <w:szCs w:val="32"/>
        </w:rPr>
        <w:t>’</w:t>
      </w:r>
      <w:r w:rsidRPr="00894396">
        <w:rPr>
          <w:szCs w:val="32"/>
        </w:rPr>
        <w:t>était même pas surveillée pour l</w:t>
      </w:r>
      <w:r w:rsidR="008D6F52">
        <w:rPr>
          <w:szCs w:val="32"/>
        </w:rPr>
        <w:t>’</w:t>
      </w:r>
      <w:r w:rsidRPr="00894396">
        <w:rPr>
          <w:szCs w:val="32"/>
        </w:rPr>
        <w:t>instant</w:t>
      </w:r>
      <w:r w:rsidR="008D6F52">
        <w:rPr>
          <w:szCs w:val="32"/>
        </w:rPr>
        <w:t xml:space="preserve">. </w:t>
      </w:r>
      <w:r w:rsidRPr="00894396">
        <w:rPr>
          <w:szCs w:val="32"/>
        </w:rPr>
        <w:t>Horne l</w:t>
      </w:r>
      <w:r w:rsidR="008D6F52">
        <w:rPr>
          <w:szCs w:val="32"/>
        </w:rPr>
        <w:t>’</w:t>
      </w:r>
      <w:r w:rsidRPr="00894396">
        <w:rPr>
          <w:szCs w:val="32"/>
        </w:rPr>
        <w:t>affirmait</w:t>
      </w:r>
      <w:r w:rsidR="008D6F52">
        <w:rPr>
          <w:szCs w:val="32"/>
        </w:rPr>
        <w:t xml:space="preserve">, </w:t>
      </w:r>
      <w:r w:rsidRPr="00894396">
        <w:rPr>
          <w:szCs w:val="32"/>
        </w:rPr>
        <w:t>et c</w:t>
      </w:r>
      <w:r w:rsidR="008D6F52">
        <w:rPr>
          <w:szCs w:val="32"/>
        </w:rPr>
        <w:t>’</w:t>
      </w:r>
      <w:r w:rsidRPr="00894396">
        <w:rPr>
          <w:szCs w:val="32"/>
        </w:rPr>
        <w:t>était</w:t>
      </w:r>
      <w:r w:rsidR="008D6F52">
        <w:rPr>
          <w:szCs w:val="32"/>
        </w:rPr>
        <w:t xml:space="preserve">, </w:t>
      </w:r>
      <w:r w:rsidRPr="00894396">
        <w:rPr>
          <w:szCs w:val="32"/>
        </w:rPr>
        <w:t>en l</w:t>
      </w:r>
      <w:r w:rsidR="008D6F52">
        <w:rPr>
          <w:szCs w:val="32"/>
        </w:rPr>
        <w:t>’</w:t>
      </w:r>
      <w:r w:rsidRPr="00894396">
        <w:rPr>
          <w:szCs w:val="32"/>
        </w:rPr>
        <w:t>occurrence</w:t>
      </w:r>
      <w:r w:rsidR="008D6F52">
        <w:rPr>
          <w:szCs w:val="32"/>
        </w:rPr>
        <w:t xml:space="preserve">, </w:t>
      </w:r>
      <w:r w:rsidRPr="00894396">
        <w:rPr>
          <w:szCs w:val="32"/>
        </w:rPr>
        <w:t>un symptôme favorable</w:t>
      </w:r>
      <w:r w:rsidR="008D6F52">
        <w:rPr>
          <w:szCs w:val="32"/>
        </w:rPr>
        <w:t xml:space="preserve">. </w:t>
      </w:r>
      <w:r w:rsidRPr="00894396">
        <w:rPr>
          <w:szCs w:val="32"/>
        </w:rPr>
        <w:t>Il fallait agir sans tarder</w:t>
      </w:r>
      <w:r w:rsidR="008D6F52">
        <w:rPr>
          <w:szCs w:val="32"/>
        </w:rPr>
        <w:t>.</w:t>
      </w:r>
    </w:p>
    <w:p w14:paraId="113D7448" w14:textId="77777777" w:rsidR="008D6F52" w:rsidRDefault="00000000" w:rsidP="008D6F52">
      <w:pPr>
        <w:rPr>
          <w:szCs w:val="32"/>
        </w:rPr>
      </w:pPr>
      <w:r w:rsidRPr="00894396">
        <w:rPr>
          <w:szCs w:val="32"/>
        </w:rPr>
        <w:t>Je résolus d</w:t>
      </w:r>
      <w:r w:rsidR="008D6F52">
        <w:rPr>
          <w:szCs w:val="32"/>
        </w:rPr>
        <w:t>’</w:t>
      </w:r>
      <w:r w:rsidRPr="00894396">
        <w:rPr>
          <w:szCs w:val="32"/>
        </w:rPr>
        <w:t>organiser moi-même une descente de police</w:t>
      </w:r>
      <w:r w:rsidR="008D6F52">
        <w:rPr>
          <w:szCs w:val="32"/>
        </w:rPr>
        <w:t xml:space="preserve">. </w:t>
      </w:r>
      <w:r w:rsidRPr="00894396">
        <w:rPr>
          <w:szCs w:val="32"/>
        </w:rPr>
        <w:t>Comprenez-vous</w:t>
      </w:r>
      <w:r w:rsidR="008D6F52">
        <w:rPr>
          <w:szCs w:val="32"/>
        </w:rPr>
        <w:t xml:space="preserve"> ? </w:t>
      </w:r>
      <w:r w:rsidRPr="00894396">
        <w:rPr>
          <w:szCs w:val="32"/>
        </w:rPr>
        <w:t>Une irruption de camarades sûrs</w:t>
      </w:r>
      <w:r w:rsidR="008D6F52">
        <w:rPr>
          <w:szCs w:val="32"/>
        </w:rPr>
        <w:t xml:space="preserve">, </w:t>
      </w:r>
      <w:r w:rsidRPr="00894396">
        <w:rPr>
          <w:szCs w:val="32"/>
        </w:rPr>
        <w:t>déguisés en agents</w:t>
      </w:r>
      <w:r w:rsidR="008D6F52">
        <w:rPr>
          <w:szCs w:val="32"/>
        </w:rPr>
        <w:t xml:space="preserve">. </w:t>
      </w:r>
      <w:r w:rsidRPr="00894396">
        <w:rPr>
          <w:szCs w:val="32"/>
        </w:rPr>
        <w:t>Une conspiration dans une conspiration</w:t>
      </w:r>
      <w:r w:rsidR="008D6F52">
        <w:rPr>
          <w:szCs w:val="32"/>
        </w:rPr>
        <w:t xml:space="preserve">. </w:t>
      </w:r>
      <w:r w:rsidRPr="00894396">
        <w:rPr>
          <w:szCs w:val="32"/>
        </w:rPr>
        <w:t>Vous en voyez le but</w:t>
      </w:r>
      <w:r w:rsidR="008D6F52">
        <w:rPr>
          <w:szCs w:val="32"/>
        </w:rPr>
        <w:t xml:space="preserve">, </w:t>
      </w:r>
      <w:r w:rsidRPr="00894396">
        <w:rPr>
          <w:szCs w:val="32"/>
        </w:rPr>
        <w:t>n</w:t>
      </w:r>
      <w:r w:rsidR="008D6F52">
        <w:rPr>
          <w:szCs w:val="32"/>
        </w:rPr>
        <w:t>’</w:t>
      </w:r>
      <w:r w:rsidRPr="00894396">
        <w:rPr>
          <w:szCs w:val="32"/>
        </w:rPr>
        <w:t>est-ce pas</w:t>
      </w:r>
      <w:r w:rsidR="008D6F52">
        <w:rPr>
          <w:szCs w:val="32"/>
        </w:rPr>
        <w:t xml:space="preserve"> ? </w:t>
      </w:r>
      <w:r w:rsidRPr="00894396">
        <w:rPr>
          <w:szCs w:val="32"/>
        </w:rPr>
        <w:t>Au moment de son arrestation supposée</w:t>
      </w:r>
      <w:r w:rsidR="008D6F52">
        <w:rPr>
          <w:szCs w:val="32"/>
        </w:rPr>
        <w:t xml:space="preserve">, </w:t>
      </w:r>
      <w:r w:rsidRPr="00894396">
        <w:rPr>
          <w:szCs w:val="32"/>
        </w:rPr>
        <w:t>j</w:t>
      </w:r>
      <w:r w:rsidR="008D6F52">
        <w:rPr>
          <w:szCs w:val="32"/>
        </w:rPr>
        <w:t>’</w:t>
      </w:r>
      <w:r w:rsidRPr="00894396">
        <w:rPr>
          <w:szCs w:val="32"/>
        </w:rPr>
        <w:t>espérais que l</w:t>
      </w:r>
      <w:r w:rsidR="008D6F52">
        <w:rPr>
          <w:szCs w:val="32"/>
        </w:rPr>
        <w:t>’</w:t>
      </w:r>
      <w:r w:rsidRPr="00894396">
        <w:rPr>
          <w:szCs w:val="32"/>
        </w:rPr>
        <w:t>informateur se trahirait d</w:t>
      </w:r>
      <w:r w:rsidR="008D6F52">
        <w:rPr>
          <w:szCs w:val="32"/>
        </w:rPr>
        <w:t>’</w:t>
      </w:r>
      <w:r w:rsidRPr="00894396">
        <w:rPr>
          <w:szCs w:val="32"/>
        </w:rPr>
        <w:t>une façon ou de l</w:t>
      </w:r>
      <w:r w:rsidR="008D6F52">
        <w:rPr>
          <w:szCs w:val="32"/>
        </w:rPr>
        <w:t>’</w:t>
      </w:r>
      <w:r w:rsidRPr="00894396">
        <w:rPr>
          <w:szCs w:val="32"/>
        </w:rPr>
        <w:t>autre</w:t>
      </w:r>
      <w:r w:rsidR="008D6F52">
        <w:rPr>
          <w:szCs w:val="32"/>
        </w:rPr>
        <w:t xml:space="preserve"> ; </w:t>
      </w:r>
      <w:r w:rsidRPr="00894396">
        <w:rPr>
          <w:szCs w:val="32"/>
        </w:rPr>
        <w:t>ou par un geste irréfléchi ou par un excès d</w:t>
      </w:r>
      <w:r w:rsidR="008D6F52">
        <w:rPr>
          <w:szCs w:val="32"/>
        </w:rPr>
        <w:t>’</w:t>
      </w:r>
      <w:r w:rsidRPr="00894396">
        <w:rPr>
          <w:szCs w:val="32"/>
        </w:rPr>
        <w:t>indifférence</w:t>
      </w:r>
      <w:r w:rsidR="008D6F52">
        <w:rPr>
          <w:szCs w:val="32"/>
        </w:rPr>
        <w:t xml:space="preserve">, </w:t>
      </w:r>
      <w:r w:rsidRPr="00894396">
        <w:rPr>
          <w:szCs w:val="32"/>
        </w:rPr>
        <w:t>par exemple</w:t>
      </w:r>
      <w:r w:rsidR="008D6F52">
        <w:rPr>
          <w:szCs w:val="32"/>
        </w:rPr>
        <w:t xml:space="preserve">. </w:t>
      </w:r>
      <w:r w:rsidRPr="00894396">
        <w:rPr>
          <w:szCs w:val="32"/>
        </w:rPr>
        <w:t>Évidemment</w:t>
      </w:r>
      <w:r w:rsidR="008D6F52">
        <w:rPr>
          <w:szCs w:val="32"/>
        </w:rPr>
        <w:t xml:space="preserve">, </w:t>
      </w:r>
      <w:r w:rsidRPr="00894396">
        <w:rPr>
          <w:szCs w:val="32"/>
        </w:rPr>
        <w:t>on courait le risque d</w:t>
      </w:r>
      <w:r w:rsidR="008D6F52">
        <w:rPr>
          <w:szCs w:val="32"/>
        </w:rPr>
        <w:t>’</w:t>
      </w:r>
      <w:r w:rsidRPr="00894396">
        <w:rPr>
          <w:szCs w:val="32"/>
        </w:rPr>
        <w:t>un échec complet</w:t>
      </w:r>
      <w:r w:rsidR="008D6F52">
        <w:rPr>
          <w:szCs w:val="32"/>
        </w:rPr>
        <w:t xml:space="preserve">, </w:t>
      </w:r>
      <w:r w:rsidRPr="00894396">
        <w:rPr>
          <w:szCs w:val="32"/>
        </w:rPr>
        <w:t>et le risque plus grand encore d</w:t>
      </w:r>
      <w:r w:rsidR="008D6F52">
        <w:rPr>
          <w:szCs w:val="32"/>
        </w:rPr>
        <w:t>’</w:t>
      </w:r>
      <w:r w:rsidRPr="00894396">
        <w:rPr>
          <w:szCs w:val="32"/>
        </w:rPr>
        <w:t>un accident fatal</w:t>
      </w:r>
      <w:r w:rsidR="008D6F52">
        <w:rPr>
          <w:szCs w:val="32"/>
        </w:rPr>
        <w:t xml:space="preserve">, </w:t>
      </w:r>
      <w:r w:rsidRPr="00894396">
        <w:rPr>
          <w:szCs w:val="32"/>
        </w:rPr>
        <w:t>provoqué par la résistance ou par des tentatives de fuite</w:t>
      </w:r>
      <w:r w:rsidR="008D6F52">
        <w:rPr>
          <w:szCs w:val="32"/>
        </w:rPr>
        <w:t xml:space="preserve">. </w:t>
      </w:r>
      <w:r w:rsidRPr="00894396">
        <w:rPr>
          <w:szCs w:val="32"/>
        </w:rPr>
        <w:t>Vous comprenez bien qu</w:t>
      </w:r>
      <w:r w:rsidR="008D6F52">
        <w:rPr>
          <w:szCs w:val="32"/>
        </w:rPr>
        <w:t>’</w:t>
      </w:r>
      <w:r w:rsidRPr="00894396">
        <w:rPr>
          <w:szCs w:val="32"/>
        </w:rPr>
        <w:t>il fallait prendre le groupe d</w:t>
      </w:r>
      <w:r w:rsidR="008D6F52">
        <w:rPr>
          <w:szCs w:val="32"/>
        </w:rPr>
        <w:t>’</w:t>
      </w:r>
      <w:r w:rsidRPr="00894396">
        <w:rPr>
          <w:szCs w:val="32"/>
        </w:rPr>
        <w:t>Hermione Street tout à fait à l</w:t>
      </w:r>
      <w:r w:rsidR="008D6F52">
        <w:rPr>
          <w:szCs w:val="32"/>
        </w:rPr>
        <w:t>’</w:t>
      </w:r>
      <w:r w:rsidRPr="00894396">
        <w:rPr>
          <w:szCs w:val="32"/>
        </w:rPr>
        <w:t>improviste</w:t>
      </w:r>
      <w:r w:rsidR="008D6F52">
        <w:rPr>
          <w:szCs w:val="32"/>
        </w:rPr>
        <w:t xml:space="preserve">, </w:t>
      </w:r>
      <w:r w:rsidRPr="00894396">
        <w:rPr>
          <w:szCs w:val="32"/>
        </w:rPr>
        <w:t xml:space="preserve">comme je le </w:t>
      </w:r>
      <w:r w:rsidRPr="00894396">
        <w:rPr>
          <w:szCs w:val="32"/>
        </w:rPr>
        <w:lastRenderedPageBreak/>
        <w:t>sentais tout près de l</w:t>
      </w:r>
      <w:r w:rsidR="008D6F52">
        <w:rPr>
          <w:szCs w:val="32"/>
        </w:rPr>
        <w:t>’</w:t>
      </w:r>
      <w:r w:rsidRPr="00894396">
        <w:rPr>
          <w:szCs w:val="32"/>
        </w:rPr>
        <w:t>être avant longtemps par la véritable police</w:t>
      </w:r>
      <w:r w:rsidR="008D6F52">
        <w:rPr>
          <w:szCs w:val="32"/>
        </w:rPr>
        <w:t xml:space="preserve">. </w:t>
      </w:r>
      <w:r w:rsidRPr="00894396">
        <w:rPr>
          <w:szCs w:val="32"/>
        </w:rPr>
        <w:t>L</w:t>
      </w:r>
      <w:r w:rsidR="008D6F52">
        <w:rPr>
          <w:szCs w:val="32"/>
        </w:rPr>
        <w:t>’</w:t>
      </w:r>
      <w:r w:rsidRPr="00894396">
        <w:rPr>
          <w:szCs w:val="32"/>
        </w:rPr>
        <w:t>indicateur en faisait partie</w:t>
      </w:r>
      <w:r w:rsidR="008D6F52">
        <w:rPr>
          <w:szCs w:val="32"/>
        </w:rPr>
        <w:t xml:space="preserve">, </w:t>
      </w:r>
      <w:r w:rsidRPr="00894396">
        <w:rPr>
          <w:szCs w:val="32"/>
        </w:rPr>
        <w:t>et je ne pouvais admettre que Horne dans le secret de mes projets</w:t>
      </w:r>
      <w:r w:rsidR="008D6F52">
        <w:rPr>
          <w:szCs w:val="32"/>
        </w:rPr>
        <w:t>.</w:t>
      </w:r>
    </w:p>
    <w:p w14:paraId="62AF7A91" w14:textId="77777777" w:rsidR="008D6F52" w:rsidRDefault="00000000" w:rsidP="008D6F52">
      <w:pPr>
        <w:rPr>
          <w:szCs w:val="32"/>
        </w:rPr>
      </w:pPr>
      <w:r w:rsidRPr="00894396">
        <w:rPr>
          <w:szCs w:val="32"/>
        </w:rPr>
        <w:t>Je n</w:t>
      </w:r>
      <w:r w:rsidR="008D6F52">
        <w:rPr>
          <w:szCs w:val="32"/>
        </w:rPr>
        <w:t>’</w:t>
      </w:r>
      <w:r w:rsidRPr="00894396">
        <w:rPr>
          <w:szCs w:val="32"/>
        </w:rPr>
        <w:t>entrerai pas dans le détail de mes préparatifs</w:t>
      </w:r>
      <w:r w:rsidR="008D6F52">
        <w:rPr>
          <w:szCs w:val="32"/>
        </w:rPr>
        <w:t xml:space="preserve"> ! </w:t>
      </w:r>
      <w:r w:rsidRPr="00894396">
        <w:rPr>
          <w:szCs w:val="32"/>
        </w:rPr>
        <w:t>J</w:t>
      </w:r>
      <w:r w:rsidR="008D6F52">
        <w:rPr>
          <w:szCs w:val="32"/>
        </w:rPr>
        <w:t>’</w:t>
      </w:r>
      <w:r w:rsidRPr="00894396">
        <w:rPr>
          <w:szCs w:val="32"/>
        </w:rPr>
        <w:t>eus quelque peine à tout arranger</w:t>
      </w:r>
      <w:r w:rsidR="008D6F52">
        <w:rPr>
          <w:szCs w:val="32"/>
        </w:rPr>
        <w:t xml:space="preserve">, </w:t>
      </w:r>
      <w:r w:rsidRPr="00894396">
        <w:rPr>
          <w:szCs w:val="32"/>
        </w:rPr>
        <w:t>mais pus disposer la scène avec un réalisme convaincant</w:t>
      </w:r>
      <w:r w:rsidR="008D6F52">
        <w:rPr>
          <w:szCs w:val="32"/>
        </w:rPr>
        <w:t xml:space="preserve">. </w:t>
      </w:r>
      <w:r w:rsidRPr="00894396">
        <w:rPr>
          <w:szCs w:val="32"/>
        </w:rPr>
        <w:t>La police supposée envahit le restaurant dont on releva immédiatement les volets</w:t>
      </w:r>
      <w:r w:rsidR="008D6F52">
        <w:rPr>
          <w:szCs w:val="32"/>
        </w:rPr>
        <w:t xml:space="preserve">. </w:t>
      </w:r>
      <w:r w:rsidRPr="00894396">
        <w:rPr>
          <w:szCs w:val="32"/>
        </w:rPr>
        <w:t>La surprise fut parfaite</w:t>
      </w:r>
      <w:r w:rsidR="008D6F52">
        <w:rPr>
          <w:szCs w:val="32"/>
        </w:rPr>
        <w:t xml:space="preserve">. </w:t>
      </w:r>
      <w:r w:rsidRPr="00894396">
        <w:rPr>
          <w:szCs w:val="32"/>
        </w:rPr>
        <w:t>La plupart des compagnons s</w:t>
      </w:r>
      <w:r w:rsidR="008D6F52">
        <w:rPr>
          <w:szCs w:val="32"/>
        </w:rPr>
        <w:t>’</w:t>
      </w:r>
      <w:r w:rsidRPr="00894396">
        <w:rPr>
          <w:szCs w:val="32"/>
        </w:rPr>
        <w:t>occupaient dans la seconde cave à agrandir le trou de communication avec les sous-sols du grand édifice public</w:t>
      </w:r>
      <w:r w:rsidR="008D6F52">
        <w:rPr>
          <w:szCs w:val="32"/>
        </w:rPr>
        <w:t xml:space="preserve">. </w:t>
      </w:r>
      <w:r w:rsidRPr="00894396">
        <w:rPr>
          <w:szCs w:val="32"/>
        </w:rPr>
        <w:t>À la première alerte</w:t>
      </w:r>
      <w:r w:rsidR="008D6F52">
        <w:rPr>
          <w:szCs w:val="32"/>
        </w:rPr>
        <w:t xml:space="preserve">, </w:t>
      </w:r>
      <w:r w:rsidRPr="00894396">
        <w:rPr>
          <w:szCs w:val="32"/>
        </w:rPr>
        <w:t>plusieurs sautèrent instinctivement dans ces caves</w:t>
      </w:r>
      <w:r w:rsidR="008D6F52">
        <w:rPr>
          <w:szCs w:val="32"/>
        </w:rPr>
        <w:t xml:space="preserve">, </w:t>
      </w:r>
      <w:r w:rsidRPr="00894396">
        <w:rPr>
          <w:szCs w:val="32"/>
        </w:rPr>
        <w:t>où naturellement</w:t>
      </w:r>
      <w:r w:rsidR="008D6F52">
        <w:rPr>
          <w:szCs w:val="32"/>
        </w:rPr>
        <w:t xml:space="preserve">, </w:t>
      </w:r>
      <w:r w:rsidRPr="00894396">
        <w:rPr>
          <w:szCs w:val="32"/>
        </w:rPr>
        <w:t>de vrais policiers les auraient infailliblement traqués</w:t>
      </w:r>
      <w:r w:rsidR="008D6F52">
        <w:rPr>
          <w:szCs w:val="32"/>
        </w:rPr>
        <w:t xml:space="preserve">. </w:t>
      </w:r>
      <w:r w:rsidRPr="00894396">
        <w:rPr>
          <w:szCs w:val="32"/>
        </w:rPr>
        <w:t>Nous ne nous occupâmes pas d</w:t>
      </w:r>
      <w:r w:rsidR="008D6F52">
        <w:rPr>
          <w:szCs w:val="32"/>
        </w:rPr>
        <w:t>’</w:t>
      </w:r>
      <w:r w:rsidRPr="00894396">
        <w:rPr>
          <w:szCs w:val="32"/>
        </w:rPr>
        <w:t>eux tout d</w:t>
      </w:r>
      <w:r w:rsidR="008D6F52">
        <w:rPr>
          <w:szCs w:val="32"/>
        </w:rPr>
        <w:t>’</w:t>
      </w:r>
      <w:r w:rsidRPr="00894396">
        <w:rPr>
          <w:szCs w:val="32"/>
        </w:rPr>
        <w:t>abord</w:t>
      </w:r>
      <w:r w:rsidR="008D6F52">
        <w:rPr>
          <w:szCs w:val="32"/>
        </w:rPr>
        <w:t xml:space="preserve"> ; </w:t>
      </w:r>
      <w:r w:rsidRPr="00894396">
        <w:rPr>
          <w:szCs w:val="32"/>
        </w:rPr>
        <w:t>ils étaient bien inoffensifs</w:t>
      </w:r>
      <w:r w:rsidR="008D6F52">
        <w:rPr>
          <w:szCs w:val="32"/>
        </w:rPr>
        <w:t xml:space="preserve">. </w:t>
      </w:r>
      <w:r w:rsidRPr="00894396">
        <w:rPr>
          <w:szCs w:val="32"/>
        </w:rPr>
        <w:t>Le dernier étage nous causait une grosse inquiétude</w:t>
      </w:r>
      <w:r w:rsidR="008D6F52">
        <w:rPr>
          <w:szCs w:val="32"/>
        </w:rPr>
        <w:t xml:space="preserve">, </w:t>
      </w:r>
      <w:r w:rsidRPr="00894396">
        <w:rPr>
          <w:szCs w:val="32"/>
        </w:rPr>
        <w:t>à Horne et à moi</w:t>
      </w:r>
      <w:r w:rsidR="008D6F52">
        <w:rPr>
          <w:szCs w:val="32"/>
        </w:rPr>
        <w:t xml:space="preserve">. </w:t>
      </w:r>
      <w:r w:rsidRPr="00894396">
        <w:rPr>
          <w:szCs w:val="32"/>
        </w:rPr>
        <w:t>Là</w:t>
      </w:r>
      <w:r w:rsidR="008D6F52">
        <w:rPr>
          <w:szCs w:val="32"/>
        </w:rPr>
        <w:t xml:space="preserve">, </w:t>
      </w:r>
      <w:r w:rsidRPr="00894396">
        <w:rPr>
          <w:szCs w:val="32"/>
        </w:rPr>
        <w:t>entouré de boîtes de Potages en Poudre</w:t>
      </w:r>
      <w:r w:rsidR="008D6F52">
        <w:rPr>
          <w:szCs w:val="32"/>
        </w:rPr>
        <w:t xml:space="preserve">, </w:t>
      </w:r>
      <w:r w:rsidRPr="00894396">
        <w:rPr>
          <w:szCs w:val="32"/>
        </w:rPr>
        <w:t>un camarade surnommé le Professeur</w:t>
      </w:r>
      <w:r w:rsidR="008D6F52">
        <w:rPr>
          <w:szCs w:val="32"/>
        </w:rPr>
        <w:t xml:space="preserve"> (</w:t>
      </w:r>
      <w:r w:rsidRPr="00894396">
        <w:rPr>
          <w:szCs w:val="32"/>
        </w:rPr>
        <w:t>c</w:t>
      </w:r>
      <w:r w:rsidR="008D6F52">
        <w:rPr>
          <w:szCs w:val="32"/>
        </w:rPr>
        <w:t>’</w:t>
      </w:r>
      <w:r w:rsidRPr="00894396">
        <w:rPr>
          <w:szCs w:val="32"/>
        </w:rPr>
        <w:t>était un ancien étudiant ès sciences</w:t>
      </w:r>
      <w:r w:rsidR="008D6F52">
        <w:rPr>
          <w:szCs w:val="32"/>
        </w:rPr>
        <w:t xml:space="preserve">), </w:t>
      </w:r>
      <w:r w:rsidRPr="00894396">
        <w:rPr>
          <w:szCs w:val="32"/>
        </w:rPr>
        <w:t>s</w:t>
      </w:r>
      <w:r w:rsidR="008D6F52">
        <w:rPr>
          <w:szCs w:val="32"/>
        </w:rPr>
        <w:t>’</w:t>
      </w:r>
      <w:r w:rsidRPr="00894396">
        <w:rPr>
          <w:szCs w:val="32"/>
        </w:rPr>
        <w:t>ingéniait à perfectionner de nouveaux détonateurs</w:t>
      </w:r>
      <w:r w:rsidR="008D6F52">
        <w:rPr>
          <w:szCs w:val="32"/>
        </w:rPr>
        <w:t xml:space="preserve">. </w:t>
      </w:r>
      <w:r w:rsidRPr="00894396">
        <w:rPr>
          <w:szCs w:val="32"/>
        </w:rPr>
        <w:t>C</w:t>
      </w:r>
      <w:r w:rsidR="008D6F52">
        <w:rPr>
          <w:szCs w:val="32"/>
        </w:rPr>
        <w:t>’</w:t>
      </w:r>
      <w:r w:rsidRPr="00894396">
        <w:rPr>
          <w:szCs w:val="32"/>
        </w:rPr>
        <w:t>était</w:t>
      </w:r>
      <w:r w:rsidR="008D6F52">
        <w:rPr>
          <w:szCs w:val="32"/>
        </w:rPr>
        <w:t xml:space="preserve">, </w:t>
      </w:r>
      <w:r w:rsidRPr="00894396">
        <w:rPr>
          <w:szCs w:val="32"/>
        </w:rPr>
        <w:t>sous ses grosses lunettes rondes</w:t>
      </w:r>
      <w:r w:rsidR="008D6F52">
        <w:rPr>
          <w:szCs w:val="32"/>
        </w:rPr>
        <w:t xml:space="preserve">, </w:t>
      </w:r>
      <w:r w:rsidRPr="00894396">
        <w:rPr>
          <w:szCs w:val="32"/>
        </w:rPr>
        <w:t>un petit homme blafard</w:t>
      </w:r>
      <w:r w:rsidR="008D6F52">
        <w:rPr>
          <w:szCs w:val="32"/>
        </w:rPr>
        <w:t xml:space="preserve">, </w:t>
      </w:r>
      <w:r w:rsidRPr="00894396">
        <w:rPr>
          <w:szCs w:val="32"/>
        </w:rPr>
        <w:t>distrait et plein de lui-même</w:t>
      </w:r>
      <w:r w:rsidR="008D6F52">
        <w:rPr>
          <w:szCs w:val="32"/>
        </w:rPr>
        <w:t xml:space="preserve">, </w:t>
      </w:r>
      <w:r w:rsidRPr="00894396">
        <w:rPr>
          <w:szCs w:val="32"/>
        </w:rPr>
        <w:t>qui eût été capable</w:t>
      </w:r>
      <w:r w:rsidR="008D6F52">
        <w:rPr>
          <w:szCs w:val="32"/>
        </w:rPr>
        <w:t xml:space="preserve">, </w:t>
      </w:r>
      <w:r w:rsidRPr="00894396">
        <w:rPr>
          <w:szCs w:val="32"/>
        </w:rPr>
        <w:t>en cas de fausse alerte</w:t>
      </w:r>
      <w:r w:rsidR="008D6F52">
        <w:rPr>
          <w:szCs w:val="32"/>
        </w:rPr>
        <w:t xml:space="preserve">, </w:t>
      </w:r>
      <w:r w:rsidRPr="00894396">
        <w:rPr>
          <w:szCs w:val="32"/>
        </w:rPr>
        <w:t>de se faire sauter</w:t>
      </w:r>
      <w:r w:rsidR="008D6F52">
        <w:rPr>
          <w:szCs w:val="32"/>
        </w:rPr>
        <w:t xml:space="preserve">, </w:t>
      </w:r>
      <w:r w:rsidRPr="00894396">
        <w:rPr>
          <w:szCs w:val="32"/>
        </w:rPr>
        <w:t>et de nous faire tomber à tous la maison sur la tête</w:t>
      </w:r>
      <w:r w:rsidR="008D6F52">
        <w:rPr>
          <w:szCs w:val="32"/>
        </w:rPr>
        <w:t xml:space="preserve">. </w:t>
      </w:r>
      <w:r w:rsidRPr="00894396">
        <w:rPr>
          <w:szCs w:val="32"/>
        </w:rPr>
        <w:t>Je me précipitai dans l</w:t>
      </w:r>
      <w:r w:rsidR="008D6F52">
        <w:rPr>
          <w:szCs w:val="32"/>
        </w:rPr>
        <w:t>’</w:t>
      </w:r>
      <w:r w:rsidRPr="00894396">
        <w:rPr>
          <w:szCs w:val="32"/>
        </w:rPr>
        <w:t>escalier et le trouvai déjà à la porte</w:t>
      </w:r>
      <w:r w:rsidR="008D6F52">
        <w:rPr>
          <w:szCs w:val="32"/>
        </w:rPr>
        <w:t xml:space="preserve">, </w:t>
      </w:r>
      <w:r w:rsidRPr="00894396">
        <w:rPr>
          <w:szCs w:val="32"/>
        </w:rPr>
        <w:t>aux aguets</w:t>
      </w:r>
      <w:r w:rsidR="008D6F52">
        <w:rPr>
          <w:szCs w:val="32"/>
        </w:rPr>
        <w:t xml:space="preserve">, </w:t>
      </w:r>
      <w:r w:rsidRPr="00894396">
        <w:rPr>
          <w:szCs w:val="32"/>
        </w:rPr>
        <w:t>écoutant</w:t>
      </w:r>
      <w:r w:rsidR="008D6F52">
        <w:rPr>
          <w:szCs w:val="32"/>
        </w:rPr>
        <w:t xml:space="preserve">, </w:t>
      </w:r>
      <w:r w:rsidRPr="00894396">
        <w:rPr>
          <w:szCs w:val="32"/>
        </w:rPr>
        <w:t>comme il me le dit</w:t>
      </w:r>
      <w:r w:rsidR="008D6F52">
        <w:rPr>
          <w:szCs w:val="32"/>
        </w:rPr>
        <w:t>, « </w:t>
      </w:r>
      <w:r w:rsidRPr="00894396">
        <w:rPr>
          <w:szCs w:val="32"/>
        </w:rPr>
        <w:t>les bruits suspects du rez-de-chaussée</w:t>
      </w:r>
      <w:r w:rsidR="008D6F52">
        <w:rPr>
          <w:szCs w:val="32"/>
        </w:rPr>
        <w:t xml:space="preserve"> ». </w:t>
      </w:r>
      <w:r w:rsidRPr="00894396">
        <w:rPr>
          <w:szCs w:val="32"/>
        </w:rPr>
        <w:t>Sans me laisser le temps de lui expliquer tout au long ce qui se passait</w:t>
      </w:r>
      <w:r w:rsidR="008D6F52">
        <w:rPr>
          <w:szCs w:val="32"/>
        </w:rPr>
        <w:t xml:space="preserve">, </w:t>
      </w:r>
      <w:r w:rsidRPr="00894396">
        <w:rPr>
          <w:szCs w:val="32"/>
        </w:rPr>
        <w:t>il haussa les épaules avec dédain</w:t>
      </w:r>
      <w:r w:rsidR="008D6F52">
        <w:rPr>
          <w:szCs w:val="32"/>
        </w:rPr>
        <w:t xml:space="preserve">, </w:t>
      </w:r>
      <w:r w:rsidRPr="00894396">
        <w:rPr>
          <w:szCs w:val="32"/>
        </w:rPr>
        <w:t>pour retourner à ses balances et à ses éprouvettes</w:t>
      </w:r>
      <w:r w:rsidR="008D6F52">
        <w:rPr>
          <w:szCs w:val="32"/>
        </w:rPr>
        <w:t xml:space="preserve">. </w:t>
      </w:r>
      <w:r w:rsidRPr="00894396">
        <w:rPr>
          <w:szCs w:val="32"/>
        </w:rPr>
        <w:t>Il avait bien l</w:t>
      </w:r>
      <w:r w:rsidR="008D6F52">
        <w:rPr>
          <w:szCs w:val="32"/>
        </w:rPr>
        <w:t>’</w:t>
      </w:r>
      <w:r w:rsidRPr="00894396">
        <w:rPr>
          <w:szCs w:val="32"/>
        </w:rPr>
        <w:t>esprit du vrai révolutionnaire</w:t>
      </w:r>
      <w:r w:rsidR="008D6F52">
        <w:rPr>
          <w:szCs w:val="32"/>
        </w:rPr>
        <w:t xml:space="preserve">. </w:t>
      </w:r>
      <w:r w:rsidRPr="00894396">
        <w:rPr>
          <w:szCs w:val="32"/>
        </w:rPr>
        <w:t>Les explosifs étaient sa foi</w:t>
      </w:r>
      <w:r w:rsidR="008D6F52">
        <w:rPr>
          <w:szCs w:val="32"/>
        </w:rPr>
        <w:t xml:space="preserve">, </w:t>
      </w:r>
      <w:r w:rsidRPr="00894396">
        <w:rPr>
          <w:szCs w:val="32"/>
        </w:rPr>
        <w:t>son espoir</w:t>
      </w:r>
      <w:r w:rsidR="008D6F52">
        <w:rPr>
          <w:szCs w:val="32"/>
        </w:rPr>
        <w:t xml:space="preserve">, </w:t>
      </w:r>
      <w:r w:rsidRPr="00894396">
        <w:rPr>
          <w:szCs w:val="32"/>
        </w:rPr>
        <w:t>son arme et son bouclier</w:t>
      </w:r>
      <w:r w:rsidR="008D6F52">
        <w:rPr>
          <w:szCs w:val="32"/>
        </w:rPr>
        <w:t xml:space="preserve">. </w:t>
      </w:r>
      <w:r w:rsidRPr="00894396">
        <w:rPr>
          <w:szCs w:val="32"/>
        </w:rPr>
        <w:t>Il fut tué deux ans plus tard</w:t>
      </w:r>
      <w:r w:rsidR="008D6F52">
        <w:rPr>
          <w:szCs w:val="32"/>
        </w:rPr>
        <w:t xml:space="preserve">, </w:t>
      </w:r>
      <w:r w:rsidRPr="00894396">
        <w:rPr>
          <w:szCs w:val="32"/>
        </w:rPr>
        <w:t>dans un laboratoire secret</w:t>
      </w:r>
      <w:r w:rsidR="008D6F52">
        <w:rPr>
          <w:szCs w:val="32"/>
        </w:rPr>
        <w:t xml:space="preserve">, </w:t>
      </w:r>
      <w:r w:rsidRPr="00894396">
        <w:rPr>
          <w:szCs w:val="32"/>
        </w:rPr>
        <w:t>par l</w:t>
      </w:r>
      <w:r w:rsidR="008D6F52">
        <w:rPr>
          <w:szCs w:val="32"/>
        </w:rPr>
        <w:t>’</w:t>
      </w:r>
      <w:r w:rsidRPr="00894396">
        <w:rPr>
          <w:szCs w:val="32"/>
        </w:rPr>
        <w:t>explosion prématurée d</w:t>
      </w:r>
      <w:r w:rsidR="008D6F52">
        <w:rPr>
          <w:szCs w:val="32"/>
        </w:rPr>
        <w:t>’</w:t>
      </w:r>
      <w:r w:rsidRPr="00894396">
        <w:rPr>
          <w:szCs w:val="32"/>
        </w:rPr>
        <w:t>un de ses détonateurs perfectionnés</w:t>
      </w:r>
      <w:r w:rsidR="008D6F52">
        <w:rPr>
          <w:szCs w:val="32"/>
        </w:rPr>
        <w:t>.</w:t>
      </w:r>
    </w:p>
    <w:p w14:paraId="28899BBB" w14:textId="77777777" w:rsidR="008D6F52" w:rsidRDefault="00000000" w:rsidP="008D6F52">
      <w:pPr>
        <w:rPr>
          <w:szCs w:val="32"/>
        </w:rPr>
      </w:pPr>
      <w:r w:rsidRPr="00894396">
        <w:rPr>
          <w:szCs w:val="32"/>
        </w:rPr>
        <w:t>Je redescendis au galop</w:t>
      </w:r>
      <w:r w:rsidR="008D6F52">
        <w:rPr>
          <w:szCs w:val="32"/>
        </w:rPr>
        <w:t xml:space="preserve">, </w:t>
      </w:r>
      <w:r w:rsidRPr="00894396">
        <w:rPr>
          <w:szCs w:val="32"/>
        </w:rPr>
        <w:t>pour assister</w:t>
      </w:r>
      <w:r w:rsidR="008D6F52">
        <w:rPr>
          <w:szCs w:val="32"/>
        </w:rPr>
        <w:t xml:space="preserve">, </w:t>
      </w:r>
      <w:r w:rsidRPr="00894396">
        <w:rPr>
          <w:szCs w:val="32"/>
        </w:rPr>
        <w:t>dans la pénombre de la grande cave</w:t>
      </w:r>
      <w:r w:rsidR="008D6F52">
        <w:rPr>
          <w:szCs w:val="32"/>
        </w:rPr>
        <w:t xml:space="preserve">, </w:t>
      </w:r>
      <w:r w:rsidRPr="00894396">
        <w:rPr>
          <w:szCs w:val="32"/>
        </w:rPr>
        <w:t>à une scène impressionnante</w:t>
      </w:r>
      <w:r w:rsidR="008D6F52">
        <w:rPr>
          <w:szCs w:val="32"/>
        </w:rPr>
        <w:t xml:space="preserve">. </w:t>
      </w:r>
      <w:r w:rsidRPr="00894396">
        <w:rPr>
          <w:szCs w:val="32"/>
        </w:rPr>
        <w:t>L</w:t>
      </w:r>
      <w:r w:rsidR="008D6F52">
        <w:rPr>
          <w:szCs w:val="32"/>
        </w:rPr>
        <w:t>’</w:t>
      </w:r>
      <w:r w:rsidRPr="00894396">
        <w:rPr>
          <w:szCs w:val="32"/>
        </w:rPr>
        <w:t xml:space="preserve">homme qui </w:t>
      </w:r>
      <w:r w:rsidRPr="00894396">
        <w:rPr>
          <w:szCs w:val="32"/>
        </w:rPr>
        <w:lastRenderedPageBreak/>
        <w:t>tenait le rôle d</w:t>
      </w:r>
      <w:r w:rsidR="008D6F52">
        <w:rPr>
          <w:szCs w:val="32"/>
        </w:rPr>
        <w:t>’</w:t>
      </w:r>
      <w:r w:rsidRPr="00894396">
        <w:rPr>
          <w:szCs w:val="32"/>
        </w:rPr>
        <w:t>officier de police</w:t>
      </w:r>
      <w:r w:rsidR="008D6F52">
        <w:rPr>
          <w:szCs w:val="32"/>
        </w:rPr>
        <w:t xml:space="preserve"> (</w:t>
      </w:r>
      <w:r w:rsidRPr="00894396">
        <w:rPr>
          <w:szCs w:val="32"/>
        </w:rPr>
        <w:t>ce n</w:t>
      </w:r>
      <w:r w:rsidR="008D6F52">
        <w:rPr>
          <w:szCs w:val="32"/>
        </w:rPr>
        <w:t>’</w:t>
      </w:r>
      <w:r w:rsidRPr="00894396">
        <w:rPr>
          <w:szCs w:val="32"/>
        </w:rPr>
        <w:t>était pas une nouveauté pour lui</w:t>
      </w:r>
      <w:r w:rsidR="008D6F52">
        <w:rPr>
          <w:szCs w:val="32"/>
        </w:rPr>
        <w:t xml:space="preserve">), </w:t>
      </w:r>
      <w:r w:rsidRPr="00894396">
        <w:rPr>
          <w:szCs w:val="32"/>
        </w:rPr>
        <w:t>parlait d</w:t>
      </w:r>
      <w:r w:rsidR="008D6F52">
        <w:rPr>
          <w:szCs w:val="32"/>
        </w:rPr>
        <w:t>’</w:t>
      </w:r>
      <w:r w:rsidRPr="00894396">
        <w:rPr>
          <w:szCs w:val="32"/>
        </w:rPr>
        <w:t>une voix brutale</w:t>
      </w:r>
      <w:r w:rsidR="008D6F52">
        <w:rPr>
          <w:szCs w:val="32"/>
        </w:rPr>
        <w:t xml:space="preserve">, </w:t>
      </w:r>
      <w:r w:rsidRPr="00894396">
        <w:rPr>
          <w:szCs w:val="32"/>
        </w:rPr>
        <w:t>et donnait</w:t>
      </w:r>
      <w:r w:rsidR="008D6F52">
        <w:rPr>
          <w:szCs w:val="32"/>
        </w:rPr>
        <w:t xml:space="preserve">, </w:t>
      </w:r>
      <w:r w:rsidRPr="00894396">
        <w:rPr>
          <w:szCs w:val="32"/>
        </w:rPr>
        <w:t>pour la translation de ses prisonniers</w:t>
      </w:r>
      <w:r w:rsidR="008D6F52">
        <w:rPr>
          <w:szCs w:val="32"/>
        </w:rPr>
        <w:t xml:space="preserve">, </w:t>
      </w:r>
      <w:r w:rsidRPr="00894396">
        <w:rPr>
          <w:szCs w:val="32"/>
        </w:rPr>
        <w:t>des ordres fictifs à ses faux subordonnés</w:t>
      </w:r>
      <w:r w:rsidR="008D6F52">
        <w:rPr>
          <w:szCs w:val="32"/>
        </w:rPr>
        <w:t xml:space="preserve">. </w:t>
      </w:r>
      <w:r w:rsidRPr="00894396">
        <w:rPr>
          <w:szCs w:val="32"/>
        </w:rPr>
        <w:t>Évidemment on n</w:t>
      </w:r>
      <w:r w:rsidR="008D6F52">
        <w:rPr>
          <w:szCs w:val="32"/>
        </w:rPr>
        <w:t>’</w:t>
      </w:r>
      <w:r w:rsidRPr="00894396">
        <w:rPr>
          <w:szCs w:val="32"/>
        </w:rPr>
        <w:t>avait encore obtenu aucune révélation</w:t>
      </w:r>
      <w:r w:rsidR="008D6F52">
        <w:rPr>
          <w:szCs w:val="32"/>
        </w:rPr>
        <w:t xml:space="preserve">. </w:t>
      </w:r>
      <w:r w:rsidRPr="00894396">
        <w:rPr>
          <w:szCs w:val="32"/>
        </w:rPr>
        <w:t>Taciturne et sombre</w:t>
      </w:r>
      <w:r w:rsidR="008D6F52">
        <w:rPr>
          <w:szCs w:val="32"/>
        </w:rPr>
        <w:t xml:space="preserve">, </w:t>
      </w:r>
      <w:r w:rsidRPr="00894396">
        <w:rPr>
          <w:szCs w:val="32"/>
        </w:rPr>
        <w:t>Horne gardait les bras croisés</w:t>
      </w:r>
      <w:r w:rsidR="008D6F52">
        <w:rPr>
          <w:szCs w:val="32"/>
        </w:rPr>
        <w:t xml:space="preserve">, </w:t>
      </w:r>
      <w:r w:rsidRPr="00894396">
        <w:rPr>
          <w:szCs w:val="32"/>
        </w:rPr>
        <w:t>et son attitude patiente et morose avait un air de stoïcisme bien adapté à la situation</w:t>
      </w:r>
      <w:r w:rsidR="008D6F52">
        <w:rPr>
          <w:szCs w:val="32"/>
        </w:rPr>
        <w:t xml:space="preserve">. </w:t>
      </w:r>
      <w:r w:rsidRPr="00894396">
        <w:rPr>
          <w:szCs w:val="32"/>
        </w:rPr>
        <w:t>J</w:t>
      </w:r>
      <w:r w:rsidR="008D6F52">
        <w:rPr>
          <w:szCs w:val="32"/>
        </w:rPr>
        <w:t>’</w:t>
      </w:r>
      <w:r w:rsidRPr="00894396">
        <w:rPr>
          <w:szCs w:val="32"/>
        </w:rPr>
        <w:t>aperçus dans l</w:t>
      </w:r>
      <w:r w:rsidR="008D6F52">
        <w:rPr>
          <w:szCs w:val="32"/>
        </w:rPr>
        <w:t>’</w:t>
      </w:r>
      <w:r w:rsidRPr="00894396">
        <w:rPr>
          <w:szCs w:val="32"/>
        </w:rPr>
        <w:t>ombre un camarade qui mastiquait et avalait subrepticement un petit morceau de papier</w:t>
      </w:r>
      <w:r w:rsidR="008D6F52">
        <w:rPr>
          <w:szCs w:val="32"/>
        </w:rPr>
        <w:t xml:space="preserve">. </w:t>
      </w:r>
      <w:r w:rsidRPr="00894396">
        <w:rPr>
          <w:szCs w:val="32"/>
        </w:rPr>
        <w:t>Une note compromettante sans doute</w:t>
      </w:r>
      <w:r w:rsidR="008D6F52">
        <w:rPr>
          <w:szCs w:val="32"/>
        </w:rPr>
        <w:t xml:space="preserve"> ; </w:t>
      </w:r>
      <w:r w:rsidRPr="00894396">
        <w:rPr>
          <w:szCs w:val="32"/>
        </w:rPr>
        <w:t>peut-être une liste de noms et d</w:t>
      </w:r>
      <w:r w:rsidR="008D6F52">
        <w:rPr>
          <w:szCs w:val="32"/>
        </w:rPr>
        <w:t>’</w:t>
      </w:r>
      <w:r w:rsidRPr="00894396">
        <w:rPr>
          <w:szCs w:val="32"/>
        </w:rPr>
        <w:t>adresses</w:t>
      </w:r>
      <w:r w:rsidR="008D6F52">
        <w:rPr>
          <w:szCs w:val="32"/>
        </w:rPr>
        <w:t xml:space="preserve">. </w:t>
      </w:r>
      <w:r w:rsidRPr="00894396">
        <w:rPr>
          <w:szCs w:val="32"/>
        </w:rPr>
        <w:t>C</w:t>
      </w:r>
      <w:r w:rsidR="008D6F52">
        <w:rPr>
          <w:szCs w:val="32"/>
        </w:rPr>
        <w:t>’</w:t>
      </w:r>
      <w:r w:rsidRPr="00894396">
        <w:rPr>
          <w:szCs w:val="32"/>
        </w:rPr>
        <w:t>était un vrai et fidèle compagnon</w:t>
      </w:r>
      <w:r w:rsidR="008D6F52">
        <w:rPr>
          <w:szCs w:val="32"/>
        </w:rPr>
        <w:t xml:space="preserve">. </w:t>
      </w:r>
      <w:r w:rsidRPr="00894396">
        <w:rPr>
          <w:szCs w:val="32"/>
        </w:rPr>
        <w:t>Mais le fonds de malice cachée qui se tapit au fond de nos sympathies les plus vraies</w:t>
      </w:r>
      <w:r w:rsidR="008D6F52">
        <w:rPr>
          <w:szCs w:val="32"/>
        </w:rPr>
        <w:t xml:space="preserve">, </w:t>
      </w:r>
      <w:r w:rsidRPr="00894396">
        <w:rPr>
          <w:szCs w:val="32"/>
        </w:rPr>
        <w:t>m</w:t>
      </w:r>
      <w:r w:rsidR="008D6F52">
        <w:rPr>
          <w:szCs w:val="32"/>
        </w:rPr>
        <w:t>’</w:t>
      </w:r>
      <w:r w:rsidRPr="00894396">
        <w:rPr>
          <w:szCs w:val="32"/>
        </w:rPr>
        <w:t>inspira une ironie secrète pour cet inutile exploit</w:t>
      </w:r>
      <w:r w:rsidR="008D6F52">
        <w:rPr>
          <w:szCs w:val="32"/>
        </w:rPr>
        <w:t>.</w:t>
      </w:r>
    </w:p>
    <w:p w14:paraId="1572BA56" w14:textId="77777777" w:rsidR="008D6F52" w:rsidRDefault="00000000" w:rsidP="008D6F52">
      <w:pPr>
        <w:rPr>
          <w:szCs w:val="32"/>
        </w:rPr>
      </w:pPr>
      <w:r w:rsidRPr="00894396">
        <w:rPr>
          <w:szCs w:val="32"/>
        </w:rPr>
        <w:t>Au surplus</w:t>
      </w:r>
      <w:r w:rsidR="008D6F52">
        <w:rPr>
          <w:szCs w:val="32"/>
        </w:rPr>
        <w:t xml:space="preserve">, </w:t>
      </w:r>
      <w:r w:rsidRPr="00894396">
        <w:rPr>
          <w:szCs w:val="32"/>
        </w:rPr>
        <w:t>le dangereux stratagème</w:t>
      </w:r>
      <w:r w:rsidR="008D6F52">
        <w:rPr>
          <w:szCs w:val="32"/>
        </w:rPr>
        <w:t xml:space="preserve">, </w:t>
      </w:r>
      <w:r w:rsidRPr="00894396">
        <w:rPr>
          <w:szCs w:val="32"/>
        </w:rPr>
        <w:t>le coup de théâtre</w:t>
      </w:r>
      <w:r w:rsidR="008D6F52">
        <w:rPr>
          <w:szCs w:val="32"/>
        </w:rPr>
        <w:t xml:space="preserve">, </w:t>
      </w:r>
      <w:r w:rsidRPr="00894396">
        <w:rPr>
          <w:szCs w:val="32"/>
        </w:rPr>
        <w:t>s</w:t>
      </w:r>
      <w:r w:rsidR="008D6F52">
        <w:rPr>
          <w:szCs w:val="32"/>
        </w:rPr>
        <w:t>’</w:t>
      </w:r>
      <w:r w:rsidRPr="00894396">
        <w:rPr>
          <w:szCs w:val="32"/>
        </w:rPr>
        <w:t>il vous plaît de l</w:t>
      </w:r>
      <w:r w:rsidR="008D6F52">
        <w:rPr>
          <w:szCs w:val="32"/>
        </w:rPr>
        <w:t>’</w:t>
      </w:r>
      <w:r w:rsidRPr="00894396">
        <w:rPr>
          <w:szCs w:val="32"/>
        </w:rPr>
        <w:t>appeler ainsi</w:t>
      </w:r>
      <w:r w:rsidR="008D6F52">
        <w:rPr>
          <w:szCs w:val="32"/>
        </w:rPr>
        <w:t xml:space="preserve">, </w:t>
      </w:r>
      <w:r w:rsidRPr="00894396">
        <w:rPr>
          <w:szCs w:val="32"/>
        </w:rPr>
        <w:t>semblait avoir fait long feu</w:t>
      </w:r>
      <w:r w:rsidR="008D6F52">
        <w:rPr>
          <w:szCs w:val="32"/>
        </w:rPr>
        <w:t xml:space="preserve">. </w:t>
      </w:r>
      <w:r w:rsidRPr="00894396">
        <w:rPr>
          <w:szCs w:val="32"/>
        </w:rPr>
        <w:t>On ne pouvait soutenir beaucoup plus longtemps la fraude</w:t>
      </w:r>
      <w:r w:rsidR="008D6F52">
        <w:rPr>
          <w:szCs w:val="32"/>
        </w:rPr>
        <w:t xml:space="preserve">, </w:t>
      </w:r>
      <w:r w:rsidRPr="00894396">
        <w:rPr>
          <w:szCs w:val="32"/>
        </w:rPr>
        <w:t>et l</w:t>
      </w:r>
      <w:r w:rsidR="008D6F52">
        <w:rPr>
          <w:szCs w:val="32"/>
        </w:rPr>
        <w:t>’</w:t>
      </w:r>
      <w:r w:rsidRPr="00894396">
        <w:rPr>
          <w:szCs w:val="32"/>
        </w:rPr>
        <w:t>explication risquait d</w:t>
      </w:r>
      <w:r w:rsidR="008D6F52">
        <w:rPr>
          <w:szCs w:val="32"/>
        </w:rPr>
        <w:t>’</w:t>
      </w:r>
      <w:r w:rsidRPr="00894396">
        <w:rPr>
          <w:szCs w:val="32"/>
        </w:rPr>
        <w:t>amener une situation embarrassante</w:t>
      </w:r>
      <w:r w:rsidR="008D6F52">
        <w:rPr>
          <w:szCs w:val="32"/>
        </w:rPr>
        <w:t xml:space="preserve">, </w:t>
      </w:r>
      <w:r w:rsidRPr="00894396">
        <w:rPr>
          <w:szCs w:val="32"/>
        </w:rPr>
        <w:t>ou même grave</w:t>
      </w:r>
      <w:r w:rsidR="008D6F52">
        <w:rPr>
          <w:szCs w:val="32"/>
        </w:rPr>
        <w:t xml:space="preserve">. </w:t>
      </w:r>
      <w:r w:rsidRPr="00894396">
        <w:rPr>
          <w:szCs w:val="32"/>
        </w:rPr>
        <w:t>Le mangeur de papier serait furieux</w:t>
      </w:r>
      <w:r w:rsidR="008D6F52">
        <w:rPr>
          <w:szCs w:val="32"/>
        </w:rPr>
        <w:t xml:space="preserve">, </w:t>
      </w:r>
      <w:r w:rsidRPr="00894396">
        <w:rPr>
          <w:szCs w:val="32"/>
        </w:rPr>
        <w:t>et les camarades qui avaient pris la fuite nous en voudraient aussi</w:t>
      </w:r>
      <w:r w:rsidR="008D6F52">
        <w:rPr>
          <w:szCs w:val="32"/>
        </w:rPr>
        <w:t>.</w:t>
      </w:r>
    </w:p>
    <w:p w14:paraId="136266E3" w14:textId="77777777" w:rsidR="008D6F52" w:rsidRDefault="00000000" w:rsidP="008D6F52">
      <w:pPr>
        <w:rPr>
          <w:i/>
          <w:iCs/>
          <w:szCs w:val="32"/>
        </w:rPr>
      </w:pPr>
      <w:r w:rsidRPr="00894396">
        <w:rPr>
          <w:szCs w:val="32"/>
        </w:rPr>
        <w:t>Pour ajouter à mon ennui</w:t>
      </w:r>
      <w:r w:rsidR="008D6F52">
        <w:rPr>
          <w:szCs w:val="32"/>
        </w:rPr>
        <w:t xml:space="preserve">, </w:t>
      </w:r>
      <w:r w:rsidRPr="00894396">
        <w:rPr>
          <w:szCs w:val="32"/>
        </w:rPr>
        <w:t>la porte communiquant avec l</w:t>
      </w:r>
      <w:r w:rsidR="008D6F52">
        <w:rPr>
          <w:szCs w:val="32"/>
        </w:rPr>
        <w:t>’</w:t>
      </w:r>
      <w:r w:rsidRPr="00894396">
        <w:rPr>
          <w:szCs w:val="32"/>
        </w:rPr>
        <w:t>autre cave</w:t>
      </w:r>
      <w:r w:rsidR="008D6F52">
        <w:rPr>
          <w:szCs w:val="32"/>
        </w:rPr>
        <w:t xml:space="preserve">, </w:t>
      </w:r>
      <w:r w:rsidRPr="00894396">
        <w:rPr>
          <w:szCs w:val="32"/>
        </w:rPr>
        <w:t>où étaient installées les presses</w:t>
      </w:r>
      <w:r w:rsidR="008D6F52">
        <w:rPr>
          <w:szCs w:val="32"/>
        </w:rPr>
        <w:t xml:space="preserve">, </w:t>
      </w:r>
      <w:r w:rsidRPr="00894396">
        <w:rPr>
          <w:szCs w:val="32"/>
        </w:rPr>
        <w:t>s</w:t>
      </w:r>
      <w:r w:rsidR="008D6F52">
        <w:rPr>
          <w:szCs w:val="32"/>
        </w:rPr>
        <w:t>’</w:t>
      </w:r>
      <w:r w:rsidRPr="00894396">
        <w:rPr>
          <w:szCs w:val="32"/>
        </w:rPr>
        <w:t>ouvrit brusquement</w:t>
      </w:r>
      <w:r w:rsidR="008D6F52">
        <w:rPr>
          <w:szCs w:val="32"/>
        </w:rPr>
        <w:t xml:space="preserve">, </w:t>
      </w:r>
      <w:r w:rsidRPr="00894396">
        <w:rPr>
          <w:szCs w:val="32"/>
        </w:rPr>
        <w:t>pour livrer passage à notre jeune dame révolutionnaire</w:t>
      </w:r>
      <w:r w:rsidR="008D6F52">
        <w:rPr>
          <w:szCs w:val="32"/>
        </w:rPr>
        <w:t xml:space="preserve">, </w:t>
      </w:r>
      <w:r w:rsidRPr="00894396">
        <w:rPr>
          <w:szCs w:val="32"/>
        </w:rPr>
        <w:t>noire silhouette en robe collante et en grand chapeau</w:t>
      </w:r>
      <w:r w:rsidR="008D6F52">
        <w:rPr>
          <w:szCs w:val="32"/>
        </w:rPr>
        <w:t xml:space="preserve">, </w:t>
      </w:r>
      <w:r w:rsidRPr="00894396">
        <w:rPr>
          <w:szCs w:val="32"/>
        </w:rPr>
        <w:t>détachée sur une lumière vive de gaz</w:t>
      </w:r>
      <w:r w:rsidR="008D6F52">
        <w:rPr>
          <w:szCs w:val="32"/>
        </w:rPr>
        <w:t xml:space="preserve">. </w:t>
      </w:r>
      <w:proofErr w:type="spellStart"/>
      <w:r w:rsidRPr="00894396">
        <w:rPr>
          <w:szCs w:val="32"/>
        </w:rPr>
        <w:t>Par dessus</w:t>
      </w:r>
      <w:proofErr w:type="spellEnd"/>
      <w:r w:rsidRPr="00894396">
        <w:rPr>
          <w:szCs w:val="32"/>
        </w:rPr>
        <w:t xml:space="preserve"> son épaule</w:t>
      </w:r>
      <w:r w:rsidR="008D6F52">
        <w:rPr>
          <w:szCs w:val="32"/>
        </w:rPr>
        <w:t xml:space="preserve">, </w:t>
      </w:r>
      <w:r w:rsidRPr="00894396">
        <w:rPr>
          <w:szCs w:val="32"/>
        </w:rPr>
        <w:t>je distinguais les sourcils arqués et la cravate rouge de son frère</w:t>
      </w:r>
      <w:r w:rsidR="008D6F52">
        <w:rPr>
          <w:szCs w:val="32"/>
        </w:rPr>
        <w:t xml:space="preserve">. </w:t>
      </w:r>
      <w:r w:rsidRPr="00894396">
        <w:rPr>
          <w:szCs w:val="32"/>
        </w:rPr>
        <w:t>C</w:t>
      </w:r>
      <w:r w:rsidR="008D6F52">
        <w:rPr>
          <w:szCs w:val="32"/>
        </w:rPr>
        <w:t>’</w:t>
      </w:r>
      <w:r w:rsidRPr="00894396">
        <w:rPr>
          <w:szCs w:val="32"/>
        </w:rPr>
        <w:t>étaient bien les derniers personnages au monde dont je souhaitasse pour l</w:t>
      </w:r>
      <w:r w:rsidR="008D6F52">
        <w:rPr>
          <w:szCs w:val="32"/>
        </w:rPr>
        <w:t>’</w:t>
      </w:r>
      <w:r w:rsidRPr="00894396">
        <w:rPr>
          <w:szCs w:val="32"/>
        </w:rPr>
        <w:t>instant la présence</w:t>
      </w:r>
      <w:r w:rsidR="008D6F52">
        <w:rPr>
          <w:szCs w:val="32"/>
        </w:rPr>
        <w:t xml:space="preserve"> ! </w:t>
      </w:r>
      <w:r w:rsidRPr="00894396">
        <w:rPr>
          <w:szCs w:val="32"/>
        </w:rPr>
        <w:t>Ils avaient assisté ce soir-là à quelque concert d</w:t>
      </w:r>
      <w:r w:rsidR="008D6F52">
        <w:rPr>
          <w:szCs w:val="32"/>
        </w:rPr>
        <w:t>’</w:t>
      </w:r>
      <w:r w:rsidRPr="00894396">
        <w:rPr>
          <w:szCs w:val="32"/>
        </w:rPr>
        <w:t>amateurs pour la délectation des pauvres</w:t>
      </w:r>
      <w:r w:rsidR="008D6F52">
        <w:rPr>
          <w:szCs w:val="32"/>
        </w:rPr>
        <w:t xml:space="preserve">, </w:t>
      </w:r>
      <w:r w:rsidRPr="00894396">
        <w:rPr>
          <w:szCs w:val="32"/>
        </w:rPr>
        <w:t>vous savez</w:t>
      </w:r>
      <w:r w:rsidR="008D6F52">
        <w:rPr>
          <w:szCs w:val="32"/>
        </w:rPr>
        <w:t xml:space="preserve">, </w:t>
      </w:r>
      <w:r w:rsidRPr="00894396">
        <w:rPr>
          <w:szCs w:val="32"/>
        </w:rPr>
        <w:t>mais la jeune personne avait voulu partir de bonne heure et passer</w:t>
      </w:r>
      <w:r w:rsidR="008D6F52">
        <w:rPr>
          <w:szCs w:val="32"/>
        </w:rPr>
        <w:t xml:space="preserve">, </w:t>
      </w:r>
      <w:r w:rsidRPr="00894396">
        <w:rPr>
          <w:szCs w:val="32"/>
        </w:rPr>
        <w:t>au retour</w:t>
      </w:r>
      <w:r w:rsidR="008D6F52">
        <w:rPr>
          <w:szCs w:val="32"/>
        </w:rPr>
        <w:t xml:space="preserve">, </w:t>
      </w:r>
      <w:r w:rsidRPr="00894396">
        <w:rPr>
          <w:szCs w:val="32"/>
        </w:rPr>
        <w:t>par Hermione Street</w:t>
      </w:r>
      <w:r w:rsidR="008D6F52">
        <w:rPr>
          <w:szCs w:val="32"/>
        </w:rPr>
        <w:t xml:space="preserve">, </w:t>
      </w:r>
      <w:r w:rsidRPr="00894396">
        <w:rPr>
          <w:szCs w:val="32"/>
        </w:rPr>
        <w:t>sous prétexte de travail</w:t>
      </w:r>
      <w:r w:rsidR="008D6F52">
        <w:rPr>
          <w:szCs w:val="32"/>
        </w:rPr>
        <w:t xml:space="preserve">. </w:t>
      </w:r>
      <w:r w:rsidRPr="00894396">
        <w:rPr>
          <w:szCs w:val="32"/>
        </w:rPr>
        <w:t xml:space="preserve">Sa tâche ordinaire consistait </w:t>
      </w:r>
      <w:r w:rsidRPr="00894396">
        <w:rPr>
          <w:szCs w:val="32"/>
        </w:rPr>
        <w:lastRenderedPageBreak/>
        <w:t xml:space="preserve">à corriger les épreuves des éditions italiennes et françaises de la </w:t>
      </w:r>
      <w:r w:rsidRPr="00894396">
        <w:rPr>
          <w:i/>
          <w:iCs/>
          <w:szCs w:val="32"/>
        </w:rPr>
        <w:t>Cloche d</w:t>
      </w:r>
      <w:r w:rsidR="008D6F52">
        <w:rPr>
          <w:i/>
          <w:iCs/>
          <w:szCs w:val="32"/>
        </w:rPr>
        <w:t>’</w:t>
      </w:r>
      <w:r w:rsidRPr="00894396">
        <w:rPr>
          <w:i/>
          <w:iCs/>
          <w:szCs w:val="32"/>
        </w:rPr>
        <w:t xml:space="preserve">Alarme </w:t>
      </w:r>
      <w:r w:rsidRPr="00894396">
        <w:rPr>
          <w:szCs w:val="32"/>
        </w:rPr>
        <w:t xml:space="preserve">et de la </w:t>
      </w:r>
      <w:r w:rsidRPr="00894396">
        <w:rPr>
          <w:i/>
          <w:iCs/>
          <w:szCs w:val="32"/>
        </w:rPr>
        <w:t>Torche</w:t>
      </w:r>
      <w:r w:rsidR="008D6F52">
        <w:rPr>
          <w:i/>
          <w:iCs/>
          <w:szCs w:val="32"/>
        </w:rPr>
        <w:t>…</w:t>
      </w:r>
    </w:p>
    <w:p w14:paraId="6056D211" w14:textId="22E45157" w:rsidR="008D6F52" w:rsidRDefault="008D6F52" w:rsidP="008D6F52">
      <w:pPr>
        <w:rPr>
          <w:szCs w:val="32"/>
        </w:rPr>
      </w:pPr>
      <w:r>
        <w:t>— </w:t>
      </w:r>
      <w:r w:rsidRPr="00894396">
        <w:rPr>
          <w:szCs w:val="32"/>
        </w:rPr>
        <w:t>Ciel</w:t>
      </w:r>
      <w:r>
        <w:rPr>
          <w:szCs w:val="32"/>
        </w:rPr>
        <w:t xml:space="preserve"> ! </w:t>
      </w:r>
      <w:r w:rsidRPr="00894396">
        <w:rPr>
          <w:szCs w:val="32"/>
        </w:rPr>
        <w:t>murmurai-je</w:t>
      </w:r>
      <w:r>
        <w:rPr>
          <w:szCs w:val="32"/>
        </w:rPr>
        <w:t xml:space="preserve">. </w:t>
      </w:r>
      <w:r w:rsidRPr="00894396">
        <w:rPr>
          <w:szCs w:val="32"/>
        </w:rPr>
        <w:t>On m</w:t>
      </w:r>
      <w:r>
        <w:rPr>
          <w:szCs w:val="32"/>
        </w:rPr>
        <w:t>’</w:t>
      </w:r>
      <w:r w:rsidRPr="00894396">
        <w:rPr>
          <w:szCs w:val="32"/>
        </w:rPr>
        <w:t>avait une fois montré quelques numéros de ces publications</w:t>
      </w:r>
      <w:r>
        <w:rPr>
          <w:szCs w:val="32"/>
        </w:rPr>
        <w:t xml:space="preserve">, </w:t>
      </w:r>
      <w:r w:rsidRPr="00894396">
        <w:rPr>
          <w:szCs w:val="32"/>
        </w:rPr>
        <w:t>et rien ne pouvait</w:t>
      </w:r>
      <w:r>
        <w:rPr>
          <w:szCs w:val="32"/>
        </w:rPr>
        <w:t xml:space="preserve">, </w:t>
      </w:r>
      <w:r w:rsidRPr="00894396">
        <w:rPr>
          <w:szCs w:val="32"/>
        </w:rPr>
        <w:t>à mon sens</w:t>
      </w:r>
      <w:r>
        <w:rPr>
          <w:szCs w:val="32"/>
        </w:rPr>
        <w:t xml:space="preserve">, </w:t>
      </w:r>
      <w:r w:rsidRPr="00894396">
        <w:rPr>
          <w:szCs w:val="32"/>
        </w:rPr>
        <w:t>être moins fait pour des yeux de jeune femme</w:t>
      </w:r>
      <w:r>
        <w:rPr>
          <w:szCs w:val="32"/>
        </w:rPr>
        <w:t xml:space="preserve">. </w:t>
      </w:r>
      <w:r w:rsidRPr="00894396">
        <w:rPr>
          <w:szCs w:val="32"/>
        </w:rPr>
        <w:t>C</w:t>
      </w:r>
      <w:r>
        <w:rPr>
          <w:szCs w:val="32"/>
        </w:rPr>
        <w:t>’</w:t>
      </w:r>
      <w:r w:rsidRPr="00894396">
        <w:rPr>
          <w:szCs w:val="32"/>
        </w:rPr>
        <w:t>étaient les feuilles les plus avancées de l</w:t>
      </w:r>
      <w:r>
        <w:rPr>
          <w:szCs w:val="32"/>
        </w:rPr>
        <w:t>’</w:t>
      </w:r>
      <w:r w:rsidRPr="00894396">
        <w:rPr>
          <w:szCs w:val="32"/>
        </w:rPr>
        <w:t>espèce</w:t>
      </w:r>
      <w:r>
        <w:rPr>
          <w:szCs w:val="32"/>
        </w:rPr>
        <w:t xml:space="preserve">, </w:t>
      </w:r>
      <w:r w:rsidRPr="00894396">
        <w:rPr>
          <w:szCs w:val="32"/>
        </w:rPr>
        <w:t>j</w:t>
      </w:r>
      <w:r>
        <w:rPr>
          <w:szCs w:val="32"/>
        </w:rPr>
        <w:t>’</w:t>
      </w:r>
      <w:r w:rsidRPr="00894396">
        <w:rPr>
          <w:szCs w:val="32"/>
        </w:rPr>
        <w:t xml:space="preserve">entends avancées </w:t>
      </w:r>
      <w:proofErr w:type="spellStart"/>
      <w:r w:rsidRPr="00894396">
        <w:rPr>
          <w:szCs w:val="32"/>
        </w:rPr>
        <w:t>au delà</w:t>
      </w:r>
      <w:proofErr w:type="spellEnd"/>
      <w:r w:rsidRPr="00894396">
        <w:rPr>
          <w:szCs w:val="32"/>
        </w:rPr>
        <w:t xml:space="preserve"> de toutes les bornes de la raison et de la décence</w:t>
      </w:r>
      <w:r>
        <w:rPr>
          <w:szCs w:val="32"/>
        </w:rPr>
        <w:t xml:space="preserve">. </w:t>
      </w:r>
      <w:r w:rsidRPr="00894396">
        <w:rPr>
          <w:szCs w:val="32"/>
        </w:rPr>
        <w:t>L</w:t>
      </w:r>
      <w:r>
        <w:rPr>
          <w:szCs w:val="32"/>
        </w:rPr>
        <w:t>’</w:t>
      </w:r>
      <w:r w:rsidRPr="00894396">
        <w:rPr>
          <w:szCs w:val="32"/>
        </w:rPr>
        <w:t>une d</w:t>
      </w:r>
      <w:r>
        <w:rPr>
          <w:szCs w:val="32"/>
        </w:rPr>
        <w:t>’</w:t>
      </w:r>
      <w:r w:rsidRPr="00894396">
        <w:rPr>
          <w:szCs w:val="32"/>
        </w:rPr>
        <w:t>elles prêchait la dissolution de tous les biens sociaux et domestiques</w:t>
      </w:r>
      <w:r>
        <w:rPr>
          <w:szCs w:val="32"/>
        </w:rPr>
        <w:t xml:space="preserve"> ; </w:t>
      </w:r>
      <w:r w:rsidRPr="00894396">
        <w:rPr>
          <w:szCs w:val="32"/>
        </w:rPr>
        <w:t>l</w:t>
      </w:r>
      <w:r>
        <w:rPr>
          <w:szCs w:val="32"/>
        </w:rPr>
        <w:t>’</w:t>
      </w:r>
      <w:r w:rsidRPr="00894396">
        <w:rPr>
          <w:szCs w:val="32"/>
        </w:rPr>
        <w:t>autre faisait l</w:t>
      </w:r>
      <w:r>
        <w:rPr>
          <w:szCs w:val="32"/>
        </w:rPr>
        <w:t>’</w:t>
      </w:r>
      <w:r w:rsidRPr="00894396">
        <w:rPr>
          <w:szCs w:val="32"/>
        </w:rPr>
        <w:t>apologie du meurtre systématique</w:t>
      </w:r>
      <w:r>
        <w:rPr>
          <w:szCs w:val="32"/>
        </w:rPr>
        <w:t xml:space="preserve">. </w:t>
      </w:r>
      <w:r w:rsidRPr="00894396">
        <w:rPr>
          <w:szCs w:val="32"/>
        </w:rPr>
        <w:t>La pensée d</w:t>
      </w:r>
      <w:r>
        <w:rPr>
          <w:szCs w:val="32"/>
        </w:rPr>
        <w:t>’</w:t>
      </w:r>
      <w:r w:rsidRPr="00894396">
        <w:rPr>
          <w:szCs w:val="32"/>
        </w:rPr>
        <w:t>une jeune fille</w:t>
      </w:r>
      <w:r>
        <w:rPr>
          <w:szCs w:val="32"/>
        </w:rPr>
        <w:t xml:space="preserve">, </w:t>
      </w:r>
      <w:r w:rsidRPr="00894396">
        <w:rPr>
          <w:szCs w:val="32"/>
        </w:rPr>
        <w:t>occupée à relever des coquilles typographiques dans ces pages abominables était intolérable à mon idéal de féminité</w:t>
      </w:r>
      <w:r>
        <w:rPr>
          <w:szCs w:val="32"/>
        </w:rPr>
        <w:t>. M. </w:t>
      </w:r>
      <w:r w:rsidRPr="00894396">
        <w:rPr>
          <w:szCs w:val="32"/>
        </w:rPr>
        <w:t>X</w:t>
      </w:r>
      <w:r>
        <w:rPr>
          <w:szCs w:val="32"/>
        </w:rPr>
        <w:t xml:space="preserve">…, </w:t>
      </w:r>
      <w:r w:rsidRPr="00894396">
        <w:rPr>
          <w:szCs w:val="32"/>
        </w:rPr>
        <w:t>après m</w:t>
      </w:r>
      <w:r>
        <w:rPr>
          <w:szCs w:val="32"/>
        </w:rPr>
        <w:t>’</w:t>
      </w:r>
      <w:r w:rsidRPr="00894396">
        <w:rPr>
          <w:szCs w:val="32"/>
        </w:rPr>
        <w:t>avoir lancé un coup d</w:t>
      </w:r>
      <w:r>
        <w:rPr>
          <w:szCs w:val="32"/>
        </w:rPr>
        <w:t>’</w:t>
      </w:r>
      <w:r w:rsidRPr="00894396">
        <w:rPr>
          <w:szCs w:val="32"/>
        </w:rPr>
        <w:t>œil</w:t>
      </w:r>
      <w:r>
        <w:rPr>
          <w:szCs w:val="32"/>
        </w:rPr>
        <w:t xml:space="preserve">, </w:t>
      </w:r>
      <w:r w:rsidRPr="00894396">
        <w:rPr>
          <w:szCs w:val="32"/>
        </w:rPr>
        <w:t>poursuivit tranquillement</w:t>
      </w:r>
      <w:r>
        <w:rPr>
          <w:szCs w:val="32"/>
        </w:rPr>
        <w:t> :</w:t>
      </w:r>
    </w:p>
    <w:p w14:paraId="28AA2554" w14:textId="77777777" w:rsidR="008D6F52" w:rsidRDefault="008D6F52" w:rsidP="008D6F52">
      <w:pPr>
        <w:rPr>
          <w:szCs w:val="32"/>
        </w:rPr>
      </w:pPr>
      <w:r>
        <w:t>— </w:t>
      </w:r>
      <w:r w:rsidRPr="00894396">
        <w:rPr>
          <w:szCs w:val="32"/>
        </w:rPr>
        <w:t>Je crois</w:t>
      </w:r>
      <w:r>
        <w:rPr>
          <w:szCs w:val="32"/>
        </w:rPr>
        <w:t xml:space="preserve">, </w:t>
      </w:r>
      <w:r w:rsidRPr="00894396">
        <w:rPr>
          <w:szCs w:val="32"/>
        </w:rPr>
        <w:t>d</w:t>
      </w:r>
      <w:r>
        <w:rPr>
          <w:szCs w:val="32"/>
        </w:rPr>
        <w:t>’</w:t>
      </w:r>
      <w:r w:rsidRPr="00894396">
        <w:rPr>
          <w:szCs w:val="32"/>
        </w:rPr>
        <w:t>ailleurs</w:t>
      </w:r>
      <w:r>
        <w:rPr>
          <w:szCs w:val="32"/>
        </w:rPr>
        <w:t xml:space="preserve">, </w:t>
      </w:r>
      <w:r w:rsidRPr="00894396">
        <w:rPr>
          <w:szCs w:val="32"/>
        </w:rPr>
        <w:t>qu</w:t>
      </w:r>
      <w:r>
        <w:rPr>
          <w:szCs w:val="32"/>
        </w:rPr>
        <w:t>’</w:t>
      </w:r>
      <w:r w:rsidRPr="00894396">
        <w:rPr>
          <w:szCs w:val="32"/>
        </w:rPr>
        <w:t>elle était venue surtout pour exercer son charme</w:t>
      </w:r>
      <w:r>
        <w:rPr>
          <w:szCs w:val="32"/>
        </w:rPr>
        <w:t xml:space="preserve"> </w:t>
      </w:r>
      <w:r w:rsidRPr="00894396">
        <w:rPr>
          <w:szCs w:val="32"/>
        </w:rPr>
        <w:t xml:space="preserve">sur </w:t>
      </w:r>
      <w:proofErr w:type="spellStart"/>
      <w:r w:rsidRPr="00894396">
        <w:rPr>
          <w:szCs w:val="32"/>
        </w:rPr>
        <w:t>Sevrin</w:t>
      </w:r>
      <w:proofErr w:type="spellEnd"/>
      <w:r>
        <w:rPr>
          <w:szCs w:val="32"/>
        </w:rPr>
        <w:t xml:space="preserve">, </w:t>
      </w:r>
      <w:r w:rsidRPr="00894396">
        <w:rPr>
          <w:szCs w:val="32"/>
        </w:rPr>
        <w:t>et pour recevoir son hommage avec son air de royale condescendance</w:t>
      </w:r>
      <w:r>
        <w:rPr>
          <w:szCs w:val="32"/>
        </w:rPr>
        <w:t xml:space="preserve">. </w:t>
      </w:r>
      <w:r w:rsidRPr="00894396">
        <w:rPr>
          <w:szCs w:val="32"/>
        </w:rPr>
        <w:t>Elle avait à la fois conscience de son pouvoir à elle et de son asservissement à lui</w:t>
      </w:r>
      <w:r>
        <w:rPr>
          <w:szCs w:val="32"/>
        </w:rPr>
        <w:t xml:space="preserve">, </w:t>
      </w:r>
      <w:r w:rsidRPr="00894396">
        <w:rPr>
          <w:szCs w:val="32"/>
        </w:rPr>
        <w:t>et jouissait</w:t>
      </w:r>
      <w:r>
        <w:rPr>
          <w:szCs w:val="32"/>
        </w:rPr>
        <w:t xml:space="preserve">, </w:t>
      </w:r>
      <w:r w:rsidRPr="00894396">
        <w:rPr>
          <w:szCs w:val="32"/>
        </w:rPr>
        <w:t>j</w:t>
      </w:r>
      <w:r>
        <w:rPr>
          <w:szCs w:val="32"/>
        </w:rPr>
        <w:t>’</w:t>
      </w:r>
      <w:r w:rsidRPr="00894396">
        <w:rPr>
          <w:szCs w:val="32"/>
        </w:rPr>
        <w:t>en suis certain</w:t>
      </w:r>
      <w:r>
        <w:rPr>
          <w:szCs w:val="32"/>
        </w:rPr>
        <w:t xml:space="preserve">, </w:t>
      </w:r>
      <w:r w:rsidRPr="00894396">
        <w:rPr>
          <w:szCs w:val="32"/>
        </w:rPr>
        <w:t>de ces deux effets avec une pleine innocence</w:t>
      </w:r>
      <w:r>
        <w:rPr>
          <w:szCs w:val="32"/>
        </w:rPr>
        <w:t xml:space="preserve">. </w:t>
      </w:r>
      <w:r w:rsidRPr="00894396">
        <w:rPr>
          <w:szCs w:val="32"/>
        </w:rPr>
        <w:t>Quels</w:t>
      </w:r>
      <w:r>
        <w:rPr>
          <w:szCs w:val="32"/>
        </w:rPr>
        <w:t xml:space="preserve"> </w:t>
      </w:r>
      <w:r w:rsidRPr="00894396">
        <w:rPr>
          <w:szCs w:val="32"/>
        </w:rPr>
        <w:t>fondements de convenance ou de morale pourrions-nous invoquer pour la chicaner sur ce point</w:t>
      </w:r>
      <w:r>
        <w:rPr>
          <w:szCs w:val="32"/>
        </w:rPr>
        <w:t xml:space="preserve"> ? </w:t>
      </w:r>
      <w:r w:rsidRPr="00894396">
        <w:rPr>
          <w:szCs w:val="32"/>
        </w:rPr>
        <w:t>Le charme féminin et l</w:t>
      </w:r>
      <w:r>
        <w:rPr>
          <w:szCs w:val="32"/>
        </w:rPr>
        <w:t>’</w:t>
      </w:r>
      <w:r w:rsidRPr="00894396">
        <w:rPr>
          <w:szCs w:val="32"/>
        </w:rPr>
        <w:t>exceptionnelle intelligence virile se suffisent à eux-mêmes</w:t>
      </w:r>
      <w:r>
        <w:rPr>
          <w:szCs w:val="32"/>
        </w:rPr>
        <w:t xml:space="preserve">, </w:t>
      </w:r>
      <w:r w:rsidRPr="00894396">
        <w:rPr>
          <w:szCs w:val="32"/>
        </w:rPr>
        <w:t>n</w:t>
      </w:r>
      <w:r>
        <w:rPr>
          <w:szCs w:val="32"/>
        </w:rPr>
        <w:t>’</w:t>
      </w:r>
      <w:r w:rsidRPr="00894396">
        <w:rPr>
          <w:szCs w:val="32"/>
        </w:rPr>
        <w:t>est-ce pas</w:t>
      </w:r>
      <w:r>
        <w:rPr>
          <w:szCs w:val="32"/>
        </w:rPr>
        <w:t> ?</w:t>
      </w:r>
    </w:p>
    <w:p w14:paraId="5BE0DFC5" w14:textId="77777777" w:rsidR="008D6F52" w:rsidRDefault="00000000" w:rsidP="008D6F52">
      <w:pPr>
        <w:rPr>
          <w:szCs w:val="32"/>
        </w:rPr>
      </w:pPr>
      <w:r w:rsidRPr="00894396">
        <w:rPr>
          <w:szCs w:val="32"/>
        </w:rPr>
        <w:t>Ma curiosité imposa silence à mon horreur pour une doctrine aussi licencieuse</w:t>
      </w:r>
      <w:r w:rsidR="008D6F52">
        <w:rPr>
          <w:szCs w:val="32"/>
        </w:rPr>
        <w:t>.</w:t>
      </w:r>
    </w:p>
    <w:p w14:paraId="4E203231" w14:textId="77777777" w:rsidR="008D6F52" w:rsidRDefault="008D6F52" w:rsidP="008D6F52">
      <w:pPr>
        <w:rPr>
          <w:szCs w:val="32"/>
        </w:rPr>
      </w:pPr>
      <w:r>
        <w:t>— </w:t>
      </w:r>
      <w:r w:rsidRPr="00894396">
        <w:rPr>
          <w:szCs w:val="32"/>
        </w:rPr>
        <w:t>Qu</w:t>
      </w:r>
      <w:r>
        <w:rPr>
          <w:szCs w:val="32"/>
        </w:rPr>
        <w:t>’</w:t>
      </w:r>
      <w:r w:rsidRPr="00894396">
        <w:rPr>
          <w:szCs w:val="32"/>
        </w:rPr>
        <w:t>arriva-t-il donc</w:t>
      </w:r>
      <w:r>
        <w:rPr>
          <w:szCs w:val="32"/>
        </w:rPr>
        <w:t xml:space="preserve"> ? </w:t>
      </w:r>
      <w:r w:rsidRPr="00894396">
        <w:rPr>
          <w:szCs w:val="32"/>
        </w:rPr>
        <w:t>me hâtai-je de demander</w:t>
      </w:r>
      <w:r>
        <w:rPr>
          <w:szCs w:val="32"/>
        </w:rPr>
        <w:t>.</w:t>
      </w:r>
    </w:p>
    <w:p w14:paraId="5CBE5F8E" w14:textId="77777777" w:rsidR="008D6F52" w:rsidRDefault="00000000" w:rsidP="008D6F52">
      <w:pPr>
        <w:rPr>
          <w:szCs w:val="32"/>
        </w:rPr>
      </w:pPr>
      <w:r w:rsidRPr="00894396">
        <w:rPr>
          <w:szCs w:val="32"/>
        </w:rPr>
        <w:t>X</w:t>
      </w:r>
      <w:r w:rsidR="008D6F52">
        <w:rPr>
          <w:szCs w:val="32"/>
        </w:rPr>
        <w:t xml:space="preserve">… </w:t>
      </w:r>
      <w:r w:rsidRPr="00894396">
        <w:rPr>
          <w:szCs w:val="32"/>
        </w:rPr>
        <w:t>émiettait négligemment un petit morceau de pain dans sa main gauche</w:t>
      </w:r>
      <w:r w:rsidR="008D6F52">
        <w:rPr>
          <w:szCs w:val="32"/>
        </w:rPr>
        <w:t>.</w:t>
      </w:r>
    </w:p>
    <w:p w14:paraId="4A9F463F" w14:textId="77777777" w:rsidR="008D6F52" w:rsidRDefault="008D6F52" w:rsidP="008D6F52">
      <w:pPr>
        <w:rPr>
          <w:szCs w:val="32"/>
        </w:rPr>
      </w:pPr>
      <w:r>
        <w:t>— </w:t>
      </w:r>
      <w:r w:rsidRPr="00894396">
        <w:rPr>
          <w:szCs w:val="32"/>
        </w:rPr>
        <w:t>Ce qui est arrivé</w:t>
      </w:r>
      <w:r>
        <w:rPr>
          <w:szCs w:val="32"/>
        </w:rPr>
        <w:t xml:space="preserve">, </w:t>
      </w:r>
      <w:r w:rsidRPr="00894396">
        <w:rPr>
          <w:szCs w:val="32"/>
        </w:rPr>
        <w:t>avoua-t-il</w:t>
      </w:r>
      <w:r>
        <w:rPr>
          <w:szCs w:val="32"/>
        </w:rPr>
        <w:t xml:space="preserve">, </w:t>
      </w:r>
      <w:r w:rsidRPr="00894396">
        <w:rPr>
          <w:szCs w:val="32"/>
        </w:rPr>
        <w:t>c</w:t>
      </w:r>
      <w:r>
        <w:rPr>
          <w:szCs w:val="32"/>
        </w:rPr>
        <w:t>’</w:t>
      </w:r>
      <w:r w:rsidRPr="00894396">
        <w:rPr>
          <w:szCs w:val="32"/>
        </w:rPr>
        <w:t>est qu</w:t>
      </w:r>
      <w:r>
        <w:rPr>
          <w:szCs w:val="32"/>
        </w:rPr>
        <w:t>’</w:t>
      </w:r>
      <w:r w:rsidRPr="00894396">
        <w:rPr>
          <w:szCs w:val="32"/>
        </w:rPr>
        <w:t>elle a sauvé la situation</w:t>
      </w:r>
      <w:r>
        <w:rPr>
          <w:szCs w:val="32"/>
        </w:rPr>
        <w:t>.</w:t>
      </w:r>
    </w:p>
    <w:p w14:paraId="28A90CDD" w14:textId="77777777" w:rsidR="008D6F52" w:rsidRDefault="008D6F52" w:rsidP="008D6F52">
      <w:pPr>
        <w:rPr>
          <w:szCs w:val="32"/>
        </w:rPr>
      </w:pPr>
      <w:r>
        <w:lastRenderedPageBreak/>
        <w:t>— </w:t>
      </w:r>
      <w:r w:rsidRPr="00894396">
        <w:rPr>
          <w:szCs w:val="32"/>
        </w:rPr>
        <w:t>Elle vous a fourni un prétexte pour terminer votre sinistre mystification</w:t>
      </w:r>
      <w:r>
        <w:rPr>
          <w:szCs w:val="32"/>
        </w:rPr>
        <w:t xml:space="preserve"> ? </w:t>
      </w:r>
      <w:r w:rsidRPr="00894396">
        <w:rPr>
          <w:szCs w:val="32"/>
        </w:rPr>
        <w:t>hasardai-je</w:t>
      </w:r>
      <w:r>
        <w:rPr>
          <w:szCs w:val="32"/>
        </w:rPr>
        <w:t>.</w:t>
      </w:r>
    </w:p>
    <w:p w14:paraId="7C25618D" w14:textId="77777777" w:rsidR="008D6F52" w:rsidRDefault="008D6F52" w:rsidP="008D6F52">
      <w:pPr>
        <w:rPr>
          <w:szCs w:val="32"/>
        </w:rPr>
      </w:pPr>
      <w:r>
        <w:t>— </w:t>
      </w:r>
      <w:r w:rsidRPr="00894396">
        <w:rPr>
          <w:szCs w:val="32"/>
        </w:rPr>
        <w:t>Oui</w:t>
      </w:r>
      <w:r>
        <w:rPr>
          <w:szCs w:val="32"/>
        </w:rPr>
        <w:t xml:space="preserve">, </w:t>
      </w:r>
      <w:r w:rsidRPr="00894396">
        <w:rPr>
          <w:szCs w:val="32"/>
        </w:rPr>
        <w:t>répondit-il</w:t>
      </w:r>
      <w:r>
        <w:rPr>
          <w:szCs w:val="32"/>
        </w:rPr>
        <w:t xml:space="preserve">, </w:t>
      </w:r>
      <w:r w:rsidRPr="00894396">
        <w:rPr>
          <w:szCs w:val="32"/>
        </w:rPr>
        <w:t>sans se départir de son impassibilité</w:t>
      </w:r>
      <w:r>
        <w:rPr>
          <w:szCs w:val="32"/>
        </w:rPr>
        <w:t xml:space="preserve">. </w:t>
      </w:r>
      <w:r w:rsidRPr="00894396">
        <w:rPr>
          <w:szCs w:val="32"/>
        </w:rPr>
        <w:t>La farce devait se terminer vite</w:t>
      </w:r>
      <w:r>
        <w:rPr>
          <w:szCs w:val="32"/>
        </w:rPr>
        <w:t xml:space="preserve">. </w:t>
      </w:r>
      <w:r w:rsidRPr="00894396">
        <w:rPr>
          <w:szCs w:val="32"/>
        </w:rPr>
        <w:t>Et elle se termina en quelques minutes</w:t>
      </w:r>
      <w:r>
        <w:rPr>
          <w:szCs w:val="32"/>
        </w:rPr>
        <w:t xml:space="preserve">, </w:t>
      </w:r>
      <w:r w:rsidRPr="00894396">
        <w:rPr>
          <w:szCs w:val="32"/>
        </w:rPr>
        <w:t>en effet</w:t>
      </w:r>
      <w:r>
        <w:rPr>
          <w:szCs w:val="32"/>
        </w:rPr>
        <w:t xml:space="preserve">. </w:t>
      </w:r>
      <w:r w:rsidRPr="00894396">
        <w:rPr>
          <w:szCs w:val="32"/>
        </w:rPr>
        <w:t>Conclusion heureuse qui eût pu être lamentable</w:t>
      </w:r>
      <w:r>
        <w:rPr>
          <w:szCs w:val="32"/>
        </w:rPr>
        <w:t xml:space="preserve">, </w:t>
      </w:r>
      <w:r w:rsidRPr="00894396">
        <w:rPr>
          <w:szCs w:val="32"/>
        </w:rPr>
        <w:t>si la jeune fille n</w:t>
      </w:r>
      <w:r>
        <w:rPr>
          <w:szCs w:val="32"/>
        </w:rPr>
        <w:t>’</w:t>
      </w:r>
      <w:r w:rsidRPr="00894396">
        <w:rPr>
          <w:szCs w:val="32"/>
        </w:rPr>
        <w:t>était pas arrivée</w:t>
      </w:r>
      <w:r>
        <w:rPr>
          <w:szCs w:val="32"/>
        </w:rPr>
        <w:t xml:space="preserve">. </w:t>
      </w:r>
      <w:r w:rsidRPr="00894396">
        <w:rPr>
          <w:szCs w:val="32"/>
        </w:rPr>
        <w:t>Son frère ne comptait pas</w:t>
      </w:r>
      <w:r>
        <w:rPr>
          <w:szCs w:val="32"/>
        </w:rPr>
        <w:t xml:space="preserve">, </w:t>
      </w:r>
      <w:r w:rsidRPr="00894396">
        <w:rPr>
          <w:szCs w:val="32"/>
        </w:rPr>
        <w:t>bien entendu</w:t>
      </w:r>
      <w:r>
        <w:rPr>
          <w:szCs w:val="32"/>
        </w:rPr>
        <w:t xml:space="preserve">. </w:t>
      </w:r>
      <w:r w:rsidRPr="00894396">
        <w:rPr>
          <w:szCs w:val="32"/>
        </w:rPr>
        <w:t>Ils étaient entrés tranquillement dans la maison</w:t>
      </w:r>
      <w:r>
        <w:rPr>
          <w:szCs w:val="32"/>
        </w:rPr>
        <w:t xml:space="preserve">, </w:t>
      </w:r>
      <w:r w:rsidRPr="00894396">
        <w:rPr>
          <w:szCs w:val="32"/>
        </w:rPr>
        <w:t>un peu auparavant</w:t>
      </w:r>
      <w:r>
        <w:rPr>
          <w:szCs w:val="32"/>
        </w:rPr>
        <w:t xml:space="preserve">. </w:t>
      </w:r>
      <w:r w:rsidRPr="00894396">
        <w:rPr>
          <w:szCs w:val="32"/>
        </w:rPr>
        <w:t>La cave aux presses possédait un accès particulier</w:t>
      </w:r>
      <w:r>
        <w:rPr>
          <w:szCs w:val="32"/>
        </w:rPr>
        <w:t xml:space="preserve">. </w:t>
      </w:r>
      <w:r w:rsidRPr="00894396">
        <w:rPr>
          <w:szCs w:val="32"/>
        </w:rPr>
        <w:t>N</w:t>
      </w:r>
      <w:r>
        <w:rPr>
          <w:szCs w:val="32"/>
        </w:rPr>
        <w:t>’</w:t>
      </w:r>
      <w:r w:rsidRPr="00894396">
        <w:rPr>
          <w:szCs w:val="32"/>
        </w:rPr>
        <w:t>y trouvant personne</w:t>
      </w:r>
      <w:r>
        <w:rPr>
          <w:szCs w:val="32"/>
        </w:rPr>
        <w:t xml:space="preserve">, </w:t>
      </w:r>
      <w:r w:rsidRPr="00894396">
        <w:rPr>
          <w:szCs w:val="32"/>
        </w:rPr>
        <w:t>la jeune fille s</w:t>
      </w:r>
      <w:r>
        <w:rPr>
          <w:szCs w:val="32"/>
        </w:rPr>
        <w:t>’</w:t>
      </w:r>
      <w:r w:rsidRPr="00894396">
        <w:rPr>
          <w:szCs w:val="32"/>
        </w:rPr>
        <w:t>installa</w:t>
      </w:r>
      <w:r>
        <w:rPr>
          <w:szCs w:val="32"/>
        </w:rPr>
        <w:t xml:space="preserve">, </w:t>
      </w:r>
      <w:r w:rsidRPr="00894396">
        <w:rPr>
          <w:szCs w:val="32"/>
        </w:rPr>
        <w:t>devant ses épreuves</w:t>
      </w:r>
      <w:r>
        <w:rPr>
          <w:szCs w:val="32"/>
        </w:rPr>
        <w:t xml:space="preserve">, </w:t>
      </w:r>
      <w:r w:rsidRPr="00894396">
        <w:rPr>
          <w:szCs w:val="32"/>
        </w:rPr>
        <w:t>avec l</w:t>
      </w:r>
      <w:r>
        <w:rPr>
          <w:szCs w:val="32"/>
        </w:rPr>
        <w:t>’</w:t>
      </w:r>
      <w:r w:rsidRPr="00894396">
        <w:rPr>
          <w:szCs w:val="32"/>
        </w:rPr>
        <w:t xml:space="preserve">espoir de voir rentrer </w:t>
      </w:r>
      <w:proofErr w:type="spellStart"/>
      <w:r w:rsidRPr="00894396">
        <w:rPr>
          <w:szCs w:val="32"/>
        </w:rPr>
        <w:t>Sevrin</w:t>
      </w:r>
      <w:proofErr w:type="spellEnd"/>
      <w:r w:rsidRPr="00894396">
        <w:rPr>
          <w:szCs w:val="32"/>
        </w:rPr>
        <w:t xml:space="preserve"> d</w:t>
      </w:r>
      <w:r>
        <w:rPr>
          <w:szCs w:val="32"/>
        </w:rPr>
        <w:t>’</w:t>
      </w:r>
      <w:r w:rsidRPr="00894396">
        <w:rPr>
          <w:szCs w:val="32"/>
        </w:rPr>
        <w:t>un moment à l</w:t>
      </w:r>
      <w:r>
        <w:rPr>
          <w:szCs w:val="32"/>
        </w:rPr>
        <w:t>’</w:t>
      </w:r>
      <w:r w:rsidRPr="00894396">
        <w:rPr>
          <w:szCs w:val="32"/>
        </w:rPr>
        <w:t>autre</w:t>
      </w:r>
      <w:r>
        <w:rPr>
          <w:szCs w:val="32"/>
        </w:rPr>
        <w:t xml:space="preserve">. </w:t>
      </w:r>
      <w:r w:rsidRPr="00894396">
        <w:rPr>
          <w:szCs w:val="32"/>
        </w:rPr>
        <w:t>Mais il ne revenait pas</w:t>
      </w:r>
      <w:r>
        <w:rPr>
          <w:szCs w:val="32"/>
        </w:rPr>
        <w:t xml:space="preserve">. </w:t>
      </w:r>
      <w:r w:rsidRPr="00894396">
        <w:rPr>
          <w:szCs w:val="32"/>
        </w:rPr>
        <w:t>Elle s</w:t>
      </w:r>
      <w:r>
        <w:rPr>
          <w:szCs w:val="32"/>
        </w:rPr>
        <w:t>’</w:t>
      </w:r>
      <w:r w:rsidRPr="00894396">
        <w:rPr>
          <w:szCs w:val="32"/>
        </w:rPr>
        <w:t>impatienta</w:t>
      </w:r>
      <w:r>
        <w:rPr>
          <w:szCs w:val="32"/>
        </w:rPr>
        <w:t xml:space="preserve">, </w:t>
      </w:r>
      <w:r w:rsidRPr="00894396">
        <w:rPr>
          <w:szCs w:val="32"/>
        </w:rPr>
        <w:t>entendit à travers la porte un bruit inquiétant dans l</w:t>
      </w:r>
      <w:r>
        <w:rPr>
          <w:szCs w:val="32"/>
        </w:rPr>
        <w:t>’</w:t>
      </w:r>
      <w:r w:rsidRPr="00894396">
        <w:rPr>
          <w:szCs w:val="32"/>
        </w:rPr>
        <w:t>autre cave et vint naturellement voir ce dont il s</w:t>
      </w:r>
      <w:r>
        <w:rPr>
          <w:szCs w:val="32"/>
        </w:rPr>
        <w:t>’</w:t>
      </w:r>
      <w:r w:rsidRPr="00894396">
        <w:rPr>
          <w:szCs w:val="32"/>
        </w:rPr>
        <w:t>agissait</w:t>
      </w:r>
      <w:r>
        <w:rPr>
          <w:szCs w:val="32"/>
        </w:rPr>
        <w:t>.</w:t>
      </w:r>
    </w:p>
    <w:p w14:paraId="798A3FE4" w14:textId="77777777" w:rsidR="008D6F52" w:rsidRDefault="00000000" w:rsidP="008D6F52">
      <w:pPr>
        <w:rPr>
          <w:szCs w:val="32"/>
        </w:rPr>
      </w:pPr>
      <w:proofErr w:type="spellStart"/>
      <w:r w:rsidRPr="00894396">
        <w:rPr>
          <w:szCs w:val="32"/>
        </w:rPr>
        <w:t>Sevrin</w:t>
      </w:r>
      <w:proofErr w:type="spellEnd"/>
      <w:r w:rsidRPr="00894396">
        <w:rPr>
          <w:szCs w:val="32"/>
        </w:rPr>
        <w:t xml:space="preserve"> se trouvait parmi nous</w:t>
      </w:r>
      <w:r w:rsidR="008D6F52">
        <w:rPr>
          <w:szCs w:val="32"/>
        </w:rPr>
        <w:t xml:space="preserve">. </w:t>
      </w:r>
      <w:r w:rsidRPr="00894396">
        <w:rPr>
          <w:szCs w:val="32"/>
        </w:rPr>
        <w:t>Il avait</w:t>
      </w:r>
      <w:r w:rsidR="008D6F52">
        <w:rPr>
          <w:szCs w:val="32"/>
        </w:rPr>
        <w:t xml:space="preserve">, </w:t>
      </w:r>
      <w:r w:rsidRPr="00894396">
        <w:rPr>
          <w:szCs w:val="32"/>
        </w:rPr>
        <w:t>pour commencer</w:t>
      </w:r>
      <w:r w:rsidR="008D6F52">
        <w:rPr>
          <w:szCs w:val="32"/>
        </w:rPr>
        <w:t xml:space="preserve">, </w:t>
      </w:r>
      <w:r w:rsidRPr="00894396">
        <w:rPr>
          <w:szCs w:val="32"/>
        </w:rPr>
        <w:t>paru le plus stupéfait de tout le groupe assailli</w:t>
      </w:r>
      <w:r w:rsidR="008D6F52">
        <w:rPr>
          <w:szCs w:val="32"/>
        </w:rPr>
        <w:t xml:space="preserve">. </w:t>
      </w:r>
      <w:r w:rsidRPr="00894396">
        <w:rPr>
          <w:szCs w:val="32"/>
        </w:rPr>
        <w:t>On l</w:t>
      </w:r>
      <w:r w:rsidR="008D6F52">
        <w:rPr>
          <w:szCs w:val="32"/>
        </w:rPr>
        <w:t>’</w:t>
      </w:r>
      <w:r w:rsidRPr="00894396">
        <w:rPr>
          <w:szCs w:val="32"/>
        </w:rPr>
        <w:t>eût cru</w:t>
      </w:r>
      <w:r w:rsidR="008D6F52">
        <w:rPr>
          <w:szCs w:val="32"/>
        </w:rPr>
        <w:t xml:space="preserve">, </w:t>
      </w:r>
      <w:r w:rsidRPr="00894396">
        <w:rPr>
          <w:szCs w:val="32"/>
        </w:rPr>
        <w:t>pendant une minute</w:t>
      </w:r>
      <w:r w:rsidR="008D6F52">
        <w:rPr>
          <w:szCs w:val="32"/>
        </w:rPr>
        <w:t xml:space="preserve">, </w:t>
      </w:r>
      <w:r w:rsidRPr="00894396">
        <w:rPr>
          <w:szCs w:val="32"/>
        </w:rPr>
        <w:t>paralysé par la surprise</w:t>
      </w:r>
      <w:r w:rsidR="008D6F52">
        <w:rPr>
          <w:szCs w:val="32"/>
        </w:rPr>
        <w:t xml:space="preserve">. </w:t>
      </w:r>
      <w:r w:rsidRPr="00894396">
        <w:rPr>
          <w:szCs w:val="32"/>
        </w:rPr>
        <w:t>Il restait enraciné à sa place</w:t>
      </w:r>
      <w:r w:rsidR="008D6F52">
        <w:rPr>
          <w:szCs w:val="32"/>
        </w:rPr>
        <w:t xml:space="preserve">, </w:t>
      </w:r>
      <w:r w:rsidRPr="00894396">
        <w:rPr>
          <w:szCs w:val="32"/>
        </w:rPr>
        <w:t>sans bouger un membre</w:t>
      </w:r>
      <w:r w:rsidR="008D6F52">
        <w:rPr>
          <w:szCs w:val="32"/>
        </w:rPr>
        <w:t xml:space="preserve">. </w:t>
      </w:r>
      <w:r w:rsidRPr="00894396">
        <w:rPr>
          <w:szCs w:val="32"/>
        </w:rPr>
        <w:t>Un papillon de gaz solitaire brûlait près de sa tête</w:t>
      </w:r>
      <w:r w:rsidR="008D6F52">
        <w:rPr>
          <w:szCs w:val="32"/>
        </w:rPr>
        <w:t xml:space="preserve"> ; </w:t>
      </w:r>
      <w:r w:rsidRPr="00894396">
        <w:rPr>
          <w:szCs w:val="32"/>
        </w:rPr>
        <w:t>toutes les autres lumières avaient été éteintes à la première alerte</w:t>
      </w:r>
      <w:r w:rsidR="008D6F52">
        <w:rPr>
          <w:szCs w:val="32"/>
        </w:rPr>
        <w:t xml:space="preserve">. </w:t>
      </w:r>
      <w:r w:rsidRPr="00894396">
        <w:rPr>
          <w:szCs w:val="32"/>
        </w:rPr>
        <w:t>De mon coin sombre</w:t>
      </w:r>
      <w:r w:rsidR="008D6F52">
        <w:rPr>
          <w:szCs w:val="32"/>
        </w:rPr>
        <w:t xml:space="preserve">, </w:t>
      </w:r>
      <w:r w:rsidRPr="00894396">
        <w:rPr>
          <w:szCs w:val="32"/>
        </w:rPr>
        <w:t>je vis se faire jour sur son visage rasé d</w:t>
      </w:r>
      <w:r w:rsidR="008D6F52">
        <w:rPr>
          <w:szCs w:val="32"/>
        </w:rPr>
        <w:t>’</w:t>
      </w:r>
      <w:r w:rsidRPr="00894396">
        <w:rPr>
          <w:szCs w:val="32"/>
        </w:rPr>
        <w:t>acteur une expression de surprise attentive et mécontente</w:t>
      </w:r>
      <w:r w:rsidR="008D6F52">
        <w:rPr>
          <w:szCs w:val="32"/>
        </w:rPr>
        <w:t xml:space="preserve">. </w:t>
      </w:r>
      <w:r w:rsidRPr="00894396">
        <w:rPr>
          <w:szCs w:val="32"/>
        </w:rPr>
        <w:t>Il fronça ses sourcils sombres et laissa tomber avec mépris les coins de sa bouche</w:t>
      </w:r>
      <w:r w:rsidR="008D6F52">
        <w:rPr>
          <w:szCs w:val="32"/>
        </w:rPr>
        <w:t xml:space="preserve">. </w:t>
      </w:r>
      <w:r w:rsidRPr="00894396">
        <w:rPr>
          <w:szCs w:val="32"/>
        </w:rPr>
        <w:t>Il devait voir clair dans l</w:t>
      </w:r>
      <w:r w:rsidR="008D6F52">
        <w:rPr>
          <w:szCs w:val="32"/>
        </w:rPr>
        <w:t>’</w:t>
      </w:r>
      <w:r w:rsidRPr="00894396">
        <w:rPr>
          <w:szCs w:val="32"/>
        </w:rPr>
        <w:t>affaire</w:t>
      </w:r>
      <w:r w:rsidR="008D6F52">
        <w:rPr>
          <w:szCs w:val="32"/>
        </w:rPr>
        <w:t xml:space="preserve">, </w:t>
      </w:r>
      <w:r w:rsidRPr="00894396">
        <w:rPr>
          <w:szCs w:val="32"/>
        </w:rPr>
        <w:t>et je regrettais de ne pas l</w:t>
      </w:r>
      <w:r w:rsidR="008D6F52">
        <w:rPr>
          <w:szCs w:val="32"/>
        </w:rPr>
        <w:t>’</w:t>
      </w:r>
      <w:r w:rsidRPr="00894396">
        <w:rPr>
          <w:szCs w:val="32"/>
        </w:rPr>
        <w:t>avoir</w:t>
      </w:r>
      <w:r w:rsidR="008D6F52">
        <w:rPr>
          <w:szCs w:val="32"/>
        </w:rPr>
        <w:t xml:space="preserve">, </w:t>
      </w:r>
      <w:r w:rsidRPr="00894396">
        <w:rPr>
          <w:szCs w:val="32"/>
        </w:rPr>
        <w:t>tout</w:t>
      </w:r>
      <w:r w:rsidR="008D6F52">
        <w:rPr>
          <w:szCs w:val="32"/>
        </w:rPr>
        <w:t xml:space="preserve">, </w:t>
      </w:r>
      <w:proofErr w:type="gramStart"/>
      <w:r w:rsidRPr="00894396">
        <w:rPr>
          <w:szCs w:val="32"/>
        </w:rPr>
        <w:t>de suite</w:t>
      </w:r>
      <w:proofErr w:type="gramEnd"/>
      <w:r w:rsidR="008D6F52">
        <w:rPr>
          <w:szCs w:val="32"/>
        </w:rPr>
        <w:t xml:space="preserve">, </w:t>
      </w:r>
      <w:r w:rsidRPr="00894396">
        <w:rPr>
          <w:szCs w:val="32"/>
        </w:rPr>
        <w:t>mis dans le secret</w:t>
      </w:r>
      <w:r w:rsidR="008D6F52">
        <w:rPr>
          <w:szCs w:val="32"/>
        </w:rPr>
        <w:t>.</w:t>
      </w:r>
    </w:p>
    <w:p w14:paraId="7A9E3ADB" w14:textId="77777777" w:rsidR="008D6F52" w:rsidRDefault="00000000" w:rsidP="008D6F52">
      <w:pPr>
        <w:rPr>
          <w:szCs w:val="32"/>
        </w:rPr>
      </w:pPr>
      <w:r w:rsidRPr="00894396">
        <w:rPr>
          <w:szCs w:val="32"/>
        </w:rPr>
        <w:t>Dès l</w:t>
      </w:r>
      <w:r w:rsidR="008D6F52">
        <w:rPr>
          <w:szCs w:val="32"/>
        </w:rPr>
        <w:t>’</w:t>
      </w:r>
      <w:r w:rsidRPr="00894396">
        <w:rPr>
          <w:szCs w:val="32"/>
        </w:rPr>
        <w:t>entrée de la jeune fille</w:t>
      </w:r>
      <w:r w:rsidR="008D6F52">
        <w:rPr>
          <w:szCs w:val="32"/>
        </w:rPr>
        <w:t xml:space="preserve">, </w:t>
      </w:r>
      <w:r w:rsidRPr="00894396">
        <w:rPr>
          <w:szCs w:val="32"/>
        </w:rPr>
        <w:t>je fus témoin de son évidente inquiétude</w:t>
      </w:r>
      <w:r w:rsidR="008D6F52">
        <w:rPr>
          <w:szCs w:val="32"/>
        </w:rPr>
        <w:t xml:space="preserve">, </w:t>
      </w:r>
      <w:r w:rsidRPr="00894396">
        <w:rPr>
          <w:szCs w:val="32"/>
        </w:rPr>
        <w:t>qui éclatait et croissait de minute en minute</w:t>
      </w:r>
      <w:r w:rsidR="008D6F52">
        <w:rPr>
          <w:szCs w:val="32"/>
        </w:rPr>
        <w:t xml:space="preserve">. </w:t>
      </w:r>
      <w:r w:rsidRPr="00894396">
        <w:rPr>
          <w:szCs w:val="32"/>
        </w:rPr>
        <w:t>Son changement d</w:t>
      </w:r>
      <w:r w:rsidR="008D6F52">
        <w:rPr>
          <w:szCs w:val="32"/>
        </w:rPr>
        <w:t>’</w:t>
      </w:r>
      <w:r w:rsidRPr="00894396">
        <w:rPr>
          <w:szCs w:val="32"/>
        </w:rPr>
        <w:t>expression fut aussi soudain que frappant</w:t>
      </w:r>
      <w:r w:rsidR="008D6F52">
        <w:rPr>
          <w:szCs w:val="32"/>
        </w:rPr>
        <w:t xml:space="preserve">. </w:t>
      </w:r>
      <w:r w:rsidRPr="00894396">
        <w:rPr>
          <w:szCs w:val="32"/>
        </w:rPr>
        <w:t>Et je ne me l</w:t>
      </w:r>
      <w:r w:rsidR="008D6F52">
        <w:rPr>
          <w:szCs w:val="32"/>
        </w:rPr>
        <w:t>’</w:t>
      </w:r>
      <w:r w:rsidRPr="00894396">
        <w:rPr>
          <w:szCs w:val="32"/>
        </w:rPr>
        <w:t>expliquais pas</w:t>
      </w:r>
      <w:r w:rsidR="008D6F52">
        <w:rPr>
          <w:szCs w:val="32"/>
        </w:rPr>
        <w:t xml:space="preserve"> : </w:t>
      </w:r>
      <w:r w:rsidRPr="00894396">
        <w:rPr>
          <w:szCs w:val="32"/>
        </w:rPr>
        <w:t>la raison m</w:t>
      </w:r>
      <w:r w:rsidR="008D6F52">
        <w:rPr>
          <w:szCs w:val="32"/>
        </w:rPr>
        <w:t>’</w:t>
      </w:r>
      <w:r w:rsidRPr="00894396">
        <w:rPr>
          <w:szCs w:val="32"/>
        </w:rPr>
        <w:t>en restait obscure</w:t>
      </w:r>
      <w:r w:rsidR="008D6F52">
        <w:rPr>
          <w:szCs w:val="32"/>
        </w:rPr>
        <w:t xml:space="preserve">, </w:t>
      </w:r>
      <w:r w:rsidRPr="00894396">
        <w:rPr>
          <w:szCs w:val="32"/>
        </w:rPr>
        <w:t>et j</w:t>
      </w:r>
      <w:r w:rsidR="008D6F52">
        <w:rPr>
          <w:szCs w:val="32"/>
        </w:rPr>
        <w:t>’</w:t>
      </w:r>
      <w:r w:rsidRPr="00894396">
        <w:rPr>
          <w:szCs w:val="32"/>
        </w:rPr>
        <w:t>étais seulement surpris de l</w:t>
      </w:r>
      <w:r w:rsidR="008D6F52">
        <w:rPr>
          <w:szCs w:val="32"/>
        </w:rPr>
        <w:t>’</w:t>
      </w:r>
      <w:r w:rsidRPr="00894396">
        <w:rPr>
          <w:szCs w:val="32"/>
        </w:rPr>
        <w:t>extrême altération de ses traits</w:t>
      </w:r>
      <w:r w:rsidR="008D6F52">
        <w:rPr>
          <w:szCs w:val="32"/>
        </w:rPr>
        <w:t xml:space="preserve">. </w:t>
      </w:r>
      <w:r w:rsidRPr="00894396">
        <w:rPr>
          <w:szCs w:val="32"/>
        </w:rPr>
        <w:t>Évidemment</w:t>
      </w:r>
      <w:r w:rsidR="008D6F52">
        <w:rPr>
          <w:szCs w:val="32"/>
        </w:rPr>
        <w:t xml:space="preserve">, </w:t>
      </w:r>
      <w:r w:rsidRPr="00894396">
        <w:rPr>
          <w:szCs w:val="32"/>
        </w:rPr>
        <w:t>il ignorait la présence des jeunes gens dans l</w:t>
      </w:r>
      <w:r w:rsidR="008D6F52">
        <w:rPr>
          <w:szCs w:val="32"/>
        </w:rPr>
        <w:t>’</w:t>
      </w:r>
      <w:r w:rsidRPr="00894396">
        <w:rPr>
          <w:szCs w:val="32"/>
        </w:rPr>
        <w:t>autre cave</w:t>
      </w:r>
      <w:r w:rsidR="008D6F52">
        <w:rPr>
          <w:szCs w:val="32"/>
        </w:rPr>
        <w:t xml:space="preserve">, </w:t>
      </w:r>
      <w:r w:rsidRPr="00894396">
        <w:rPr>
          <w:szCs w:val="32"/>
        </w:rPr>
        <w:t>mais ce n</w:t>
      </w:r>
      <w:r w:rsidR="008D6F52">
        <w:rPr>
          <w:szCs w:val="32"/>
        </w:rPr>
        <w:t>’</w:t>
      </w:r>
      <w:r w:rsidRPr="00894396">
        <w:rPr>
          <w:szCs w:val="32"/>
        </w:rPr>
        <w:t xml:space="preserve">était pas assez pour expliquer </w:t>
      </w:r>
      <w:r w:rsidRPr="00894396">
        <w:rPr>
          <w:szCs w:val="32"/>
        </w:rPr>
        <w:lastRenderedPageBreak/>
        <w:t>l</w:t>
      </w:r>
      <w:r w:rsidR="008D6F52">
        <w:rPr>
          <w:szCs w:val="32"/>
        </w:rPr>
        <w:t>’</w:t>
      </w:r>
      <w:r w:rsidRPr="00894396">
        <w:rPr>
          <w:szCs w:val="32"/>
        </w:rPr>
        <w:t>émotion que lui causait sa venue</w:t>
      </w:r>
      <w:r w:rsidR="008D6F52">
        <w:rPr>
          <w:szCs w:val="32"/>
        </w:rPr>
        <w:t xml:space="preserve">. </w:t>
      </w:r>
      <w:r w:rsidRPr="00894396">
        <w:rPr>
          <w:szCs w:val="32"/>
        </w:rPr>
        <w:t>Pendant une seconde</w:t>
      </w:r>
      <w:r w:rsidR="008D6F52">
        <w:rPr>
          <w:szCs w:val="32"/>
        </w:rPr>
        <w:t xml:space="preserve">, </w:t>
      </w:r>
      <w:r w:rsidRPr="00894396">
        <w:rPr>
          <w:szCs w:val="32"/>
        </w:rPr>
        <w:t>il parut réduit à un état d</w:t>
      </w:r>
      <w:r w:rsidR="008D6F52">
        <w:rPr>
          <w:szCs w:val="32"/>
        </w:rPr>
        <w:t>’</w:t>
      </w:r>
      <w:r w:rsidRPr="00894396">
        <w:rPr>
          <w:szCs w:val="32"/>
        </w:rPr>
        <w:t>imbécillité</w:t>
      </w:r>
      <w:r w:rsidR="008D6F52">
        <w:rPr>
          <w:szCs w:val="32"/>
        </w:rPr>
        <w:t xml:space="preserve">. </w:t>
      </w:r>
      <w:r w:rsidRPr="00894396">
        <w:rPr>
          <w:szCs w:val="32"/>
        </w:rPr>
        <w:t>Il ouvrait la bouche</w:t>
      </w:r>
      <w:r w:rsidR="008D6F52">
        <w:rPr>
          <w:szCs w:val="32"/>
        </w:rPr>
        <w:t xml:space="preserve">, </w:t>
      </w:r>
      <w:r w:rsidRPr="00894396">
        <w:rPr>
          <w:szCs w:val="32"/>
        </w:rPr>
        <w:t>comme pour crier</w:t>
      </w:r>
      <w:r w:rsidR="008D6F52">
        <w:rPr>
          <w:szCs w:val="32"/>
        </w:rPr>
        <w:t xml:space="preserve">, </w:t>
      </w:r>
      <w:r w:rsidRPr="00894396">
        <w:rPr>
          <w:szCs w:val="32"/>
        </w:rPr>
        <w:t>ou pour mieux respirer peut-être</w:t>
      </w:r>
      <w:r w:rsidR="008D6F52">
        <w:rPr>
          <w:szCs w:val="32"/>
        </w:rPr>
        <w:t xml:space="preserve">. </w:t>
      </w:r>
      <w:r w:rsidRPr="00894396">
        <w:rPr>
          <w:szCs w:val="32"/>
        </w:rPr>
        <w:t>En tout cas c</w:t>
      </w:r>
      <w:r w:rsidR="008D6F52">
        <w:rPr>
          <w:szCs w:val="32"/>
        </w:rPr>
        <w:t>’</w:t>
      </w:r>
      <w:r w:rsidRPr="00894396">
        <w:rPr>
          <w:szCs w:val="32"/>
        </w:rPr>
        <w:t>est un autre qui cria</w:t>
      </w:r>
      <w:r w:rsidR="008D6F52">
        <w:rPr>
          <w:szCs w:val="32"/>
        </w:rPr>
        <w:t xml:space="preserve"> : </w:t>
      </w:r>
      <w:r w:rsidRPr="00894396">
        <w:rPr>
          <w:szCs w:val="32"/>
        </w:rPr>
        <w:t>ce fut le camarade héroïque que j</w:t>
      </w:r>
      <w:r w:rsidR="008D6F52">
        <w:rPr>
          <w:szCs w:val="32"/>
        </w:rPr>
        <w:t>’</w:t>
      </w:r>
      <w:r w:rsidRPr="00894396">
        <w:rPr>
          <w:szCs w:val="32"/>
        </w:rPr>
        <w:t>avais vu avaler son morceau de papier</w:t>
      </w:r>
      <w:r w:rsidR="008D6F52">
        <w:rPr>
          <w:szCs w:val="32"/>
        </w:rPr>
        <w:t xml:space="preserve">. </w:t>
      </w:r>
      <w:r w:rsidRPr="00894396">
        <w:rPr>
          <w:szCs w:val="32"/>
        </w:rPr>
        <w:t>Avec une louable présence d</w:t>
      </w:r>
      <w:r w:rsidR="008D6F52">
        <w:rPr>
          <w:szCs w:val="32"/>
        </w:rPr>
        <w:t>’</w:t>
      </w:r>
      <w:r w:rsidRPr="00894396">
        <w:rPr>
          <w:szCs w:val="32"/>
        </w:rPr>
        <w:t>esprit</w:t>
      </w:r>
      <w:r w:rsidR="008D6F52">
        <w:rPr>
          <w:szCs w:val="32"/>
        </w:rPr>
        <w:t xml:space="preserve">, </w:t>
      </w:r>
      <w:r w:rsidRPr="00894396">
        <w:rPr>
          <w:szCs w:val="32"/>
        </w:rPr>
        <w:t>il poussa un cri d</w:t>
      </w:r>
      <w:r w:rsidR="008D6F52">
        <w:rPr>
          <w:szCs w:val="32"/>
        </w:rPr>
        <w:t>’</w:t>
      </w:r>
      <w:r w:rsidRPr="00894396">
        <w:rPr>
          <w:szCs w:val="32"/>
        </w:rPr>
        <w:t>alarme</w:t>
      </w:r>
      <w:r w:rsidR="008D6F52">
        <w:rPr>
          <w:szCs w:val="32"/>
        </w:rPr>
        <w:t> :</w:t>
      </w:r>
    </w:p>
    <w:p w14:paraId="2DE4D1D8" w14:textId="47C20DF5" w:rsidR="008D6F52" w:rsidRDefault="008D6F52" w:rsidP="008D6F52">
      <w:r>
        <w:t>— </w:t>
      </w:r>
      <w:r>
        <w:rPr>
          <w:szCs w:val="32"/>
        </w:rPr>
        <w:t>« </w:t>
      </w:r>
      <w:r w:rsidRPr="00894396">
        <w:rPr>
          <w:szCs w:val="32"/>
        </w:rPr>
        <w:t>C</w:t>
      </w:r>
      <w:r>
        <w:rPr>
          <w:szCs w:val="32"/>
        </w:rPr>
        <w:t>’</w:t>
      </w:r>
      <w:r w:rsidRPr="00894396">
        <w:rPr>
          <w:szCs w:val="32"/>
        </w:rPr>
        <w:t>est la police</w:t>
      </w:r>
      <w:r>
        <w:rPr>
          <w:szCs w:val="32"/>
        </w:rPr>
        <w:t xml:space="preserve"> ! </w:t>
      </w:r>
      <w:r w:rsidRPr="00894396">
        <w:rPr>
          <w:szCs w:val="32"/>
        </w:rPr>
        <w:t>Arrière</w:t>
      </w:r>
      <w:r>
        <w:rPr>
          <w:szCs w:val="32"/>
        </w:rPr>
        <w:t xml:space="preserve"> ! </w:t>
      </w:r>
      <w:r w:rsidRPr="00894396">
        <w:rPr>
          <w:szCs w:val="32"/>
        </w:rPr>
        <w:t>arrière</w:t>
      </w:r>
      <w:r>
        <w:rPr>
          <w:szCs w:val="32"/>
        </w:rPr>
        <w:t xml:space="preserve"> ! </w:t>
      </w:r>
      <w:r w:rsidRPr="00894396">
        <w:rPr>
          <w:szCs w:val="32"/>
        </w:rPr>
        <w:t>Filez et verrouillez la porte derrière vous</w:t>
      </w:r>
      <w:r>
        <w:rPr>
          <w:szCs w:val="32"/>
        </w:rPr>
        <w:t> ! »</w:t>
      </w:r>
    </w:p>
    <w:p w14:paraId="21C6457D" w14:textId="77777777" w:rsidR="008D6F52" w:rsidRDefault="00000000" w:rsidP="008D6F52">
      <w:pPr>
        <w:rPr>
          <w:szCs w:val="32"/>
        </w:rPr>
      </w:pPr>
      <w:r w:rsidRPr="00894396">
        <w:rPr>
          <w:szCs w:val="32"/>
        </w:rPr>
        <w:t>Excellent avertissement</w:t>
      </w:r>
      <w:r w:rsidR="008D6F52">
        <w:rPr>
          <w:szCs w:val="32"/>
        </w:rPr>
        <w:t xml:space="preserve">, </w:t>
      </w:r>
      <w:r w:rsidRPr="00894396">
        <w:rPr>
          <w:szCs w:val="32"/>
        </w:rPr>
        <w:t>qui n</w:t>
      </w:r>
      <w:r w:rsidR="008D6F52">
        <w:rPr>
          <w:szCs w:val="32"/>
        </w:rPr>
        <w:t>’</w:t>
      </w:r>
      <w:r w:rsidRPr="00894396">
        <w:rPr>
          <w:szCs w:val="32"/>
        </w:rPr>
        <w:t>empêcha pas la jeune personne d</w:t>
      </w:r>
      <w:r w:rsidR="008D6F52">
        <w:rPr>
          <w:szCs w:val="32"/>
        </w:rPr>
        <w:t>’</w:t>
      </w:r>
      <w:r w:rsidRPr="00894396">
        <w:rPr>
          <w:szCs w:val="32"/>
        </w:rPr>
        <w:t>avancer</w:t>
      </w:r>
      <w:r w:rsidR="008D6F52">
        <w:rPr>
          <w:szCs w:val="32"/>
        </w:rPr>
        <w:t xml:space="preserve">, </w:t>
      </w:r>
      <w:r w:rsidRPr="00894396">
        <w:rPr>
          <w:szCs w:val="32"/>
        </w:rPr>
        <w:t>suivie par son frère à la longue figure</w:t>
      </w:r>
      <w:r w:rsidR="008D6F52">
        <w:rPr>
          <w:szCs w:val="32"/>
        </w:rPr>
        <w:t xml:space="preserve">, </w:t>
      </w:r>
      <w:r w:rsidRPr="00894396">
        <w:rPr>
          <w:szCs w:val="32"/>
        </w:rPr>
        <w:t>avec son costume touriste qu</w:t>
      </w:r>
      <w:r w:rsidR="008D6F52">
        <w:rPr>
          <w:szCs w:val="32"/>
        </w:rPr>
        <w:t>’</w:t>
      </w:r>
      <w:r w:rsidRPr="00894396">
        <w:rPr>
          <w:szCs w:val="32"/>
        </w:rPr>
        <w:t>il avait enfilé pour chanter des chansonnettes et distraire un prolétariat sans joie</w:t>
      </w:r>
      <w:r w:rsidR="008D6F52">
        <w:rPr>
          <w:szCs w:val="32"/>
        </w:rPr>
        <w:t xml:space="preserve">. </w:t>
      </w:r>
      <w:r w:rsidRPr="00894396">
        <w:rPr>
          <w:szCs w:val="32"/>
        </w:rPr>
        <w:t>Elle ne procédait pas en femme qui n</w:t>
      </w:r>
      <w:r w:rsidR="008D6F52">
        <w:rPr>
          <w:szCs w:val="32"/>
        </w:rPr>
        <w:t>’</w:t>
      </w:r>
      <w:r w:rsidRPr="00894396">
        <w:rPr>
          <w:szCs w:val="32"/>
        </w:rPr>
        <w:t>a pas compris un cri d</w:t>
      </w:r>
      <w:r w:rsidR="008D6F52">
        <w:rPr>
          <w:szCs w:val="32"/>
        </w:rPr>
        <w:t>’</w:t>
      </w:r>
      <w:r w:rsidRPr="00894396">
        <w:rPr>
          <w:szCs w:val="32"/>
        </w:rPr>
        <w:t>alarme</w:t>
      </w:r>
      <w:r w:rsidR="008D6F52">
        <w:rPr>
          <w:szCs w:val="32"/>
        </w:rPr>
        <w:t xml:space="preserve"> – </w:t>
      </w:r>
      <w:r w:rsidRPr="00894396">
        <w:rPr>
          <w:szCs w:val="32"/>
        </w:rPr>
        <w:t xml:space="preserve">le mot de </w:t>
      </w:r>
      <w:r w:rsidR="008D6F52">
        <w:rPr>
          <w:szCs w:val="32"/>
        </w:rPr>
        <w:t>« </w:t>
      </w:r>
      <w:r w:rsidRPr="00894396">
        <w:rPr>
          <w:szCs w:val="32"/>
        </w:rPr>
        <w:t>police</w:t>
      </w:r>
      <w:r w:rsidR="008D6F52">
        <w:rPr>
          <w:szCs w:val="32"/>
        </w:rPr>
        <w:t> »</w:t>
      </w:r>
      <w:r w:rsidRPr="00894396">
        <w:rPr>
          <w:szCs w:val="32"/>
        </w:rPr>
        <w:t xml:space="preserve"> était trop clair</w:t>
      </w:r>
      <w:r w:rsidR="008D6F52">
        <w:rPr>
          <w:szCs w:val="32"/>
        </w:rPr>
        <w:t xml:space="preserve">, – – </w:t>
      </w:r>
      <w:r w:rsidRPr="00894396">
        <w:rPr>
          <w:szCs w:val="32"/>
        </w:rPr>
        <w:t>mais comme si elle y eût été contrainte</w:t>
      </w:r>
      <w:r w:rsidR="008D6F52">
        <w:rPr>
          <w:szCs w:val="32"/>
        </w:rPr>
        <w:t xml:space="preserve">. </w:t>
      </w:r>
      <w:r w:rsidRPr="00894396">
        <w:rPr>
          <w:szCs w:val="32"/>
        </w:rPr>
        <w:t>Elle ne marchait pas avec l</w:t>
      </w:r>
      <w:r w:rsidR="008D6F52">
        <w:rPr>
          <w:szCs w:val="32"/>
        </w:rPr>
        <w:t>’</w:t>
      </w:r>
      <w:r w:rsidRPr="00894396">
        <w:rPr>
          <w:szCs w:val="32"/>
        </w:rPr>
        <w:t>allure dégagée et la mine importante d</w:t>
      </w:r>
      <w:r w:rsidR="008D6F52">
        <w:rPr>
          <w:szCs w:val="32"/>
        </w:rPr>
        <w:t>’</w:t>
      </w:r>
      <w:r w:rsidRPr="00894396">
        <w:rPr>
          <w:szCs w:val="32"/>
        </w:rPr>
        <w:t>une anarchiste amateur distinguée</w:t>
      </w:r>
      <w:r w:rsidR="008D6F52">
        <w:rPr>
          <w:szCs w:val="32"/>
        </w:rPr>
        <w:t xml:space="preserve">, </w:t>
      </w:r>
      <w:r w:rsidRPr="00894396">
        <w:rPr>
          <w:szCs w:val="32"/>
        </w:rPr>
        <w:t>parmi de pauvres professionnels aux abois</w:t>
      </w:r>
      <w:r w:rsidR="008D6F52">
        <w:rPr>
          <w:szCs w:val="32"/>
        </w:rPr>
        <w:t xml:space="preserve">, </w:t>
      </w:r>
      <w:r w:rsidRPr="00894396">
        <w:rPr>
          <w:szCs w:val="32"/>
        </w:rPr>
        <w:t>mais avec des épaules légèrement voûtées et des coudes collés au corps</w:t>
      </w:r>
      <w:r w:rsidR="008D6F52">
        <w:rPr>
          <w:szCs w:val="32"/>
        </w:rPr>
        <w:t xml:space="preserve">, </w:t>
      </w:r>
      <w:r w:rsidRPr="00894396">
        <w:rPr>
          <w:szCs w:val="32"/>
        </w:rPr>
        <w:t>comme si elle eût voulu se replier sur elle-même</w:t>
      </w:r>
      <w:r w:rsidR="008D6F52">
        <w:rPr>
          <w:szCs w:val="32"/>
        </w:rPr>
        <w:t xml:space="preserve">. </w:t>
      </w:r>
      <w:r w:rsidRPr="00894396">
        <w:rPr>
          <w:szCs w:val="32"/>
        </w:rPr>
        <w:t xml:space="preserve">Elle tenait les yeux immuablement fixés sur </w:t>
      </w:r>
      <w:proofErr w:type="spellStart"/>
      <w:r w:rsidRPr="00894396">
        <w:rPr>
          <w:szCs w:val="32"/>
        </w:rPr>
        <w:t>Sevrin</w:t>
      </w:r>
      <w:proofErr w:type="spellEnd"/>
      <w:r w:rsidR="008D6F52">
        <w:rPr>
          <w:szCs w:val="32"/>
        </w:rPr>
        <w:t xml:space="preserve">, </w:t>
      </w:r>
      <w:proofErr w:type="spellStart"/>
      <w:r w:rsidRPr="00894396">
        <w:rPr>
          <w:szCs w:val="32"/>
        </w:rPr>
        <w:t>Sevrin</w:t>
      </w:r>
      <w:proofErr w:type="spellEnd"/>
      <w:r w:rsidRPr="00894396">
        <w:rPr>
          <w:szCs w:val="32"/>
        </w:rPr>
        <w:t xml:space="preserve"> l</w:t>
      </w:r>
      <w:r w:rsidR="008D6F52">
        <w:rPr>
          <w:szCs w:val="32"/>
        </w:rPr>
        <w:t>’</w:t>
      </w:r>
      <w:r w:rsidRPr="00894396">
        <w:rPr>
          <w:szCs w:val="32"/>
        </w:rPr>
        <w:t>homme</w:t>
      </w:r>
      <w:r w:rsidR="008D6F52">
        <w:rPr>
          <w:szCs w:val="32"/>
        </w:rPr>
        <w:t xml:space="preserve">, </w:t>
      </w:r>
      <w:r w:rsidRPr="00894396">
        <w:rPr>
          <w:szCs w:val="32"/>
        </w:rPr>
        <w:t>je suppose</w:t>
      </w:r>
      <w:r w:rsidR="008D6F52">
        <w:rPr>
          <w:szCs w:val="32"/>
        </w:rPr>
        <w:t xml:space="preserve">, </w:t>
      </w:r>
      <w:r w:rsidRPr="00894396">
        <w:rPr>
          <w:szCs w:val="32"/>
        </w:rPr>
        <w:t xml:space="preserve">et non pas </w:t>
      </w:r>
      <w:proofErr w:type="spellStart"/>
      <w:r w:rsidRPr="00894396">
        <w:rPr>
          <w:szCs w:val="32"/>
        </w:rPr>
        <w:t>Sevrin</w:t>
      </w:r>
      <w:proofErr w:type="spellEnd"/>
      <w:r w:rsidRPr="00894396">
        <w:rPr>
          <w:szCs w:val="32"/>
        </w:rPr>
        <w:t xml:space="preserve"> l</w:t>
      </w:r>
      <w:r w:rsidR="008D6F52">
        <w:rPr>
          <w:szCs w:val="32"/>
        </w:rPr>
        <w:t>’</w:t>
      </w:r>
      <w:r w:rsidRPr="00894396">
        <w:rPr>
          <w:szCs w:val="32"/>
        </w:rPr>
        <w:t>anarchiste</w:t>
      </w:r>
      <w:r w:rsidR="008D6F52">
        <w:rPr>
          <w:szCs w:val="32"/>
        </w:rPr>
        <w:t xml:space="preserve">. </w:t>
      </w:r>
      <w:r w:rsidRPr="00894396">
        <w:rPr>
          <w:szCs w:val="32"/>
        </w:rPr>
        <w:t>Et elle avançait</w:t>
      </w:r>
      <w:r w:rsidR="008D6F52">
        <w:rPr>
          <w:szCs w:val="32"/>
        </w:rPr>
        <w:t xml:space="preserve">, </w:t>
      </w:r>
      <w:r w:rsidRPr="00894396">
        <w:rPr>
          <w:szCs w:val="32"/>
        </w:rPr>
        <w:t>ce qui était fort naturel</w:t>
      </w:r>
      <w:r w:rsidR="008D6F52">
        <w:rPr>
          <w:szCs w:val="32"/>
        </w:rPr>
        <w:t xml:space="preserve">, </w:t>
      </w:r>
      <w:r w:rsidRPr="00894396">
        <w:rPr>
          <w:szCs w:val="32"/>
        </w:rPr>
        <w:t>car avec toutes leurs prétentions a l</w:t>
      </w:r>
      <w:r w:rsidR="008D6F52">
        <w:rPr>
          <w:szCs w:val="32"/>
        </w:rPr>
        <w:t>’</w:t>
      </w:r>
      <w:r w:rsidRPr="00894396">
        <w:rPr>
          <w:szCs w:val="32"/>
        </w:rPr>
        <w:t>indépendance</w:t>
      </w:r>
      <w:r w:rsidR="008D6F52">
        <w:rPr>
          <w:szCs w:val="32"/>
        </w:rPr>
        <w:t xml:space="preserve">, </w:t>
      </w:r>
      <w:r w:rsidRPr="00894396">
        <w:rPr>
          <w:szCs w:val="32"/>
        </w:rPr>
        <w:t>les filles de cette classe sont habituées à se sentir spécialement protégées</w:t>
      </w:r>
      <w:r w:rsidR="008D6F52">
        <w:rPr>
          <w:szCs w:val="32"/>
        </w:rPr>
        <w:t xml:space="preserve">, </w:t>
      </w:r>
      <w:r w:rsidRPr="00894396">
        <w:rPr>
          <w:szCs w:val="32"/>
        </w:rPr>
        <w:t>comme elles le sont</w:t>
      </w:r>
      <w:r w:rsidR="008D6F52">
        <w:rPr>
          <w:szCs w:val="32"/>
        </w:rPr>
        <w:t xml:space="preserve">, </w:t>
      </w:r>
      <w:r w:rsidRPr="00894396">
        <w:rPr>
          <w:szCs w:val="32"/>
        </w:rPr>
        <w:t>en effet</w:t>
      </w:r>
      <w:r w:rsidR="008D6F52">
        <w:rPr>
          <w:szCs w:val="32"/>
        </w:rPr>
        <w:t xml:space="preserve">. </w:t>
      </w:r>
      <w:r w:rsidRPr="00894396">
        <w:rPr>
          <w:szCs w:val="32"/>
        </w:rPr>
        <w:t>C</w:t>
      </w:r>
      <w:r w:rsidR="008D6F52">
        <w:rPr>
          <w:szCs w:val="32"/>
        </w:rPr>
        <w:t>’</w:t>
      </w:r>
      <w:r w:rsidRPr="00894396">
        <w:rPr>
          <w:szCs w:val="32"/>
        </w:rPr>
        <w:t>est ce sentiment-là qui explique les neuf dixièmes de leurs gestes d</w:t>
      </w:r>
      <w:r w:rsidR="008D6F52">
        <w:rPr>
          <w:szCs w:val="32"/>
        </w:rPr>
        <w:t>’</w:t>
      </w:r>
      <w:r w:rsidRPr="00894396">
        <w:rPr>
          <w:szCs w:val="32"/>
        </w:rPr>
        <w:t>audace</w:t>
      </w:r>
      <w:r w:rsidR="008D6F52">
        <w:rPr>
          <w:szCs w:val="32"/>
        </w:rPr>
        <w:t xml:space="preserve">. </w:t>
      </w:r>
      <w:r w:rsidRPr="00894396">
        <w:rPr>
          <w:szCs w:val="32"/>
        </w:rPr>
        <w:t>Son visage s</w:t>
      </w:r>
      <w:r w:rsidR="008D6F52">
        <w:rPr>
          <w:szCs w:val="32"/>
        </w:rPr>
        <w:t>’</w:t>
      </w:r>
      <w:r w:rsidRPr="00894396">
        <w:rPr>
          <w:szCs w:val="32"/>
        </w:rPr>
        <w:t>était absolument décoloré</w:t>
      </w:r>
      <w:r w:rsidR="008D6F52">
        <w:rPr>
          <w:szCs w:val="32"/>
        </w:rPr>
        <w:t xml:space="preserve"> ; </w:t>
      </w:r>
      <w:r w:rsidRPr="00894396">
        <w:rPr>
          <w:szCs w:val="32"/>
        </w:rPr>
        <w:t>elle était blême</w:t>
      </w:r>
      <w:r w:rsidR="008D6F52">
        <w:rPr>
          <w:szCs w:val="32"/>
        </w:rPr>
        <w:t xml:space="preserve">. </w:t>
      </w:r>
      <w:r w:rsidRPr="00894396">
        <w:rPr>
          <w:szCs w:val="32"/>
        </w:rPr>
        <w:t>Songez à cette brutale sensation d</w:t>
      </w:r>
      <w:r w:rsidR="008D6F52">
        <w:rPr>
          <w:szCs w:val="32"/>
        </w:rPr>
        <w:t>’</w:t>
      </w:r>
      <w:r w:rsidRPr="00894396">
        <w:rPr>
          <w:szCs w:val="32"/>
        </w:rPr>
        <w:t>être une personne qui doit se sauver devant la police</w:t>
      </w:r>
      <w:r w:rsidR="008D6F52">
        <w:rPr>
          <w:szCs w:val="32"/>
        </w:rPr>
        <w:t xml:space="preserve">. </w:t>
      </w:r>
      <w:r w:rsidRPr="00894396">
        <w:rPr>
          <w:szCs w:val="32"/>
        </w:rPr>
        <w:t>Je crois que c</w:t>
      </w:r>
      <w:r w:rsidR="008D6F52">
        <w:rPr>
          <w:szCs w:val="32"/>
        </w:rPr>
        <w:t>’</w:t>
      </w:r>
      <w:r w:rsidRPr="00894396">
        <w:rPr>
          <w:szCs w:val="32"/>
        </w:rPr>
        <w:t>est l</w:t>
      </w:r>
      <w:r w:rsidR="008D6F52">
        <w:rPr>
          <w:szCs w:val="32"/>
        </w:rPr>
        <w:t>’</w:t>
      </w:r>
      <w:r w:rsidRPr="00894396">
        <w:rPr>
          <w:szCs w:val="32"/>
        </w:rPr>
        <w:t>indignation qui la faisait surtout pâlir</w:t>
      </w:r>
      <w:r w:rsidR="008D6F52">
        <w:rPr>
          <w:szCs w:val="32"/>
        </w:rPr>
        <w:t xml:space="preserve">, </w:t>
      </w:r>
      <w:r w:rsidRPr="00894396">
        <w:rPr>
          <w:szCs w:val="32"/>
        </w:rPr>
        <w:t>bien qu</w:t>
      </w:r>
      <w:r w:rsidR="008D6F52">
        <w:rPr>
          <w:szCs w:val="32"/>
        </w:rPr>
        <w:t>’</w:t>
      </w:r>
      <w:r w:rsidRPr="00894396">
        <w:rPr>
          <w:szCs w:val="32"/>
        </w:rPr>
        <w:t>il y eût sans doute aussi chez elle un souci d</w:t>
      </w:r>
      <w:r w:rsidR="008D6F52">
        <w:rPr>
          <w:szCs w:val="32"/>
        </w:rPr>
        <w:t>’</w:t>
      </w:r>
      <w:r w:rsidRPr="00894396">
        <w:rPr>
          <w:szCs w:val="32"/>
        </w:rPr>
        <w:t>intégrité personnelle et la vague appréhension de quelque contact grossier</w:t>
      </w:r>
      <w:r w:rsidR="008D6F52">
        <w:rPr>
          <w:szCs w:val="32"/>
        </w:rPr>
        <w:t xml:space="preserve">. </w:t>
      </w:r>
      <w:r w:rsidRPr="00894396">
        <w:rPr>
          <w:szCs w:val="32"/>
        </w:rPr>
        <w:t>Et naturellement</w:t>
      </w:r>
      <w:r w:rsidR="008D6F52">
        <w:rPr>
          <w:szCs w:val="32"/>
        </w:rPr>
        <w:t xml:space="preserve">, </w:t>
      </w:r>
      <w:r w:rsidRPr="00894396">
        <w:rPr>
          <w:szCs w:val="32"/>
        </w:rPr>
        <w:t>elle se tournait vers un homme</w:t>
      </w:r>
      <w:r w:rsidR="008D6F52">
        <w:rPr>
          <w:szCs w:val="32"/>
        </w:rPr>
        <w:t xml:space="preserve">, </w:t>
      </w:r>
      <w:r w:rsidRPr="00894396">
        <w:rPr>
          <w:szCs w:val="32"/>
        </w:rPr>
        <w:t>l</w:t>
      </w:r>
      <w:r w:rsidR="008D6F52">
        <w:rPr>
          <w:szCs w:val="32"/>
        </w:rPr>
        <w:t>’</w:t>
      </w:r>
      <w:r w:rsidRPr="00894396">
        <w:rPr>
          <w:szCs w:val="32"/>
        </w:rPr>
        <w:t>homme sur qui s</w:t>
      </w:r>
      <w:r w:rsidR="008D6F52">
        <w:rPr>
          <w:szCs w:val="32"/>
        </w:rPr>
        <w:t>’</w:t>
      </w:r>
      <w:r w:rsidRPr="00894396">
        <w:rPr>
          <w:szCs w:val="32"/>
        </w:rPr>
        <w:t xml:space="preserve">exerçait son </w:t>
      </w:r>
      <w:r w:rsidRPr="00894396">
        <w:rPr>
          <w:szCs w:val="32"/>
        </w:rPr>
        <w:lastRenderedPageBreak/>
        <w:t>charme</w:t>
      </w:r>
      <w:r w:rsidR="008D6F52">
        <w:rPr>
          <w:szCs w:val="32"/>
        </w:rPr>
        <w:t xml:space="preserve">, </w:t>
      </w:r>
      <w:r w:rsidRPr="00894396">
        <w:rPr>
          <w:szCs w:val="32"/>
        </w:rPr>
        <w:t>et dont elle pouvait exiger l</w:t>
      </w:r>
      <w:r w:rsidR="008D6F52">
        <w:rPr>
          <w:szCs w:val="32"/>
        </w:rPr>
        <w:t>’</w:t>
      </w:r>
      <w:r w:rsidRPr="00894396">
        <w:rPr>
          <w:szCs w:val="32"/>
        </w:rPr>
        <w:t>hommage</w:t>
      </w:r>
      <w:r w:rsidR="008D6F52">
        <w:rPr>
          <w:szCs w:val="32"/>
        </w:rPr>
        <w:t xml:space="preserve">, </w:t>
      </w:r>
      <w:r w:rsidRPr="00894396">
        <w:rPr>
          <w:szCs w:val="32"/>
        </w:rPr>
        <w:t>l</w:t>
      </w:r>
      <w:r w:rsidR="008D6F52">
        <w:rPr>
          <w:szCs w:val="32"/>
        </w:rPr>
        <w:t>’</w:t>
      </w:r>
      <w:r w:rsidRPr="00894396">
        <w:rPr>
          <w:szCs w:val="32"/>
        </w:rPr>
        <w:t>homme qui ne pouvait se dérober en aucune circonstance</w:t>
      </w:r>
      <w:r w:rsidR="008D6F52">
        <w:rPr>
          <w:szCs w:val="32"/>
        </w:rPr>
        <w:t>.</w:t>
      </w:r>
    </w:p>
    <w:p w14:paraId="01291207" w14:textId="77777777" w:rsidR="008D6F52" w:rsidRDefault="008D6F52" w:rsidP="008D6F52">
      <w:pPr>
        <w:rPr>
          <w:szCs w:val="32"/>
        </w:rPr>
      </w:pPr>
      <w:r>
        <w:t>— </w:t>
      </w:r>
      <w:r w:rsidRPr="00894396">
        <w:rPr>
          <w:szCs w:val="32"/>
        </w:rPr>
        <w:t>Voyons</w:t>
      </w:r>
      <w:r>
        <w:rPr>
          <w:szCs w:val="32"/>
        </w:rPr>
        <w:t xml:space="preserve">, </w:t>
      </w:r>
      <w:r w:rsidRPr="00894396">
        <w:rPr>
          <w:szCs w:val="32"/>
        </w:rPr>
        <w:t>m</w:t>
      </w:r>
      <w:r>
        <w:rPr>
          <w:szCs w:val="32"/>
        </w:rPr>
        <w:t>’</w:t>
      </w:r>
      <w:r w:rsidRPr="00894396">
        <w:rPr>
          <w:szCs w:val="32"/>
        </w:rPr>
        <w:t>écriai-je</w:t>
      </w:r>
      <w:r>
        <w:rPr>
          <w:szCs w:val="32"/>
        </w:rPr>
        <w:t xml:space="preserve">, </w:t>
      </w:r>
      <w:r w:rsidRPr="00894396">
        <w:rPr>
          <w:szCs w:val="32"/>
        </w:rPr>
        <w:t>stupéfait de cette analyse subtile</w:t>
      </w:r>
      <w:r>
        <w:rPr>
          <w:szCs w:val="32"/>
        </w:rPr>
        <w:t xml:space="preserve">, </w:t>
      </w:r>
      <w:r w:rsidRPr="00894396">
        <w:rPr>
          <w:szCs w:val="32"/>
        </w:rPr>
        <w:t>si la surprise eût été sérieuse</w:t>
      </w:r>
      <w:r>
        <w:rPr>
          <w:szCs w:val="32"/>
        </w:rPr>
        <w:t xml:space="preserve">, </w:t>
      </w:r>
      <w:r w:rsidRPr="00894396">
        <w:rPr>
          <w:szCs w:val="32"/>
        </w:rPr>
        <w:t>sincère</w:t>
      </w:r>
      <w:r>
        <w:rPr>
          <w:szCs w:val="32"/>
        </w:rPr>
        <w:t xml:space="preserve">, </w:t>
      </w:r>
      <w:r w:rsidRPr="00894396">
        <w:rPr>
          <w:szCs w:val="32"/>
        </w:rPr>
        <w:t>veux-je dire</w:t>
      </w:r>
      <w:r>
        <w:rPr>
          <w:szCs w:val="32"/>
        </w:rPr>
        <w:t xml:space="preserve">, </w:t>
      </w:r>
      <w:r w:rsidRPr="00894396">
        <w:rPr>
          <w:szCs w:val="32"/>
        </w:rPr>
        <w:t>comme elle le croyait</w:t>
      </w:r>
      <w:r>
        <w:rPr>
          <w:szCs w:val="32"/>
        </w:rPr>
        <w:t xml:space="preserve">, </w:t>
      </w:r>
      <w:r w:rsidRPr="00894396">
        <w:rPr>
          <w:szCs w:val="32"/>
        </w:rPr>
        <w:t>qu</w:t>
      </w:r>
      <w:r>
        <w:rPr>
          <w:szCs w:val="32"/>
        </w:rPr>
        <w:t>’</w:t>
      </w:r>
      <w:r w:rsidRPr="00894396">
        <w:rPr>
          <w:szCs w:val="32"/>
        </w:rPr>
        <w:t>eût-elle pu attendre de cet homme</w:t>
      </w:r>
      <w:r>
        <w:rPr>
          <w:szCs w:val="32"/>
        </w:rPr>
        <w:t> ?</w:t>
      </w:r>
    </w:p>
    <w:p w14:paraId="238B4E30" w14:textId="77777777" w:rsidR="008D6F52" w:rsidRDefault="00000000" w:rsidP="008D6F52">
      <w:pPr>
        <w:rPr>
          <w:szCs w:val="32"/>
        </w:rPr>
      </w:pPr>
      <w:r w:rsidRPr="00894396">
        <w:rPr>
          <w:szCs w:val="32"/>
        </w:rPr>
        <w:t>Pas un muscle ne tressaillit sur le visage de X</w:t>
      </w:r>
      <w:r w:rsidR="008D6F52">
        <w:rPr>
          <w:szCs w:val="32"/>
        </w:rPr>
        <w:t>…</w:t>
      </w:r>
    </w:p>
    <w:p w14:paraId="5D4CAA29" w14:textId="77777777" w:rsidR="008D6F52" w:rsidRDefault="008D6F52" w:rsidP="008D6F52">
      <w:pPr>
        <w:rPr>
          <w:szCs w:val="32"/>
        </w:rPr>
      </w:pPr>
      <w:r>
        <w:t>— </w:t>
      </w:r>
      <w:r w:rsidRPr="00894396">
        <w:rPr>
          <w:szCs w:val="32"/>
        </w:rPr>
        <w:t>Dieu le sait</w:t>
      </w:r>
      <w:r>
        <w:rPr>
          <w:szCs w:val="32"/>
        </w:rPr>
        <w:t xml:space="preserve"> ! </w:t>
      </w:r>
      <w:r w:rsidRPr="00894396">
        <w:rPr>
          <w:szCs w:val="32"/>
        </w:rPr>
        <w:t>J</w:t>
      </w:r>
      <w:r>
        <w:rPr>
          <w:szCs w:val="32"/>
        </w:rPr>
        <w:t>’</w:t>
      </w:r>
      <w:r w:rsidRPr="00894396">
        <w:rPr>
          <w:szCs w:val="32"/>
        </w:rPr>
        <w:t>imagine que cette charmante créature</w:t>
      </w:r>
      <w:r>
        <w:rPr>
          <w:szCs w:val="32"/>
        </w:rPr>
        <w:t xml:space="preserve">, </w:t>
      </w:r>
      <w:r w:rsidRPr="00894396">
        <w:rPr>
          <w:szCs w:val="32"/>
        </w:rPr>
        <w:t>cette fille généreuse et indépendante n</w:t>
      </w:r>
      <w:r>
        <w:rPr>
          <w:szCs w:val="32"/>
        </w:rPr>
        <w:t>’</w:t>
      </w:r>
      <w:r w:rsidRPr="00894396">
        <w:rPr>
          <w:szCs w:val="32"/>
        </w:rPr>
        <w:t>avait jamais de sa vie conçu une pensée spontanée</w:t>
      </w:r>
      <w:r>
        <w:rPr>
          <w:szCs w:val="32"/>
        </w:rPr>
        <w:t xml:space="preserve">, </w:t>
      </w:r>
      <w:r w:rsidRPr="00894396">
        <w:rPr>
          <w:szCs w:val="32"/>
        </w:rPr>
        <w:t>j</w:t>
      </w:r>
      <w:r>
        <w:rPr>
          <w:szCs w:val="32"/>
        </w:rPr>
        <w:t>’</w:t>
      </w:r>
      <w:r w:rsidRPr="00894396">
        <w:rPr>
          <w:szCs w:val="32"/>
        </w:rPr>
        <w:t>entends une pensée libérée des petites vanités humaines ou qui ne trouvât sa source dans quelque notion conventionnelle</w:t>
      </w:r>
      <w:r>
        <w:rPr>
          <w:szCs w:val="32"/>
        </w:rPr>
        <w:t xml:space="preserve">. </w:t>
      </w:r>
      <w:r w:rsidRPr="00894396">
        <w:rPr>
          <w:szCs w:val="32"/>
        </w:rPr>
        <w:t>Tout ce que je sais</w:t>
      </w:r>
      <w:r>
        <w:rPr>
          <w:szCs w:val="32"/>
        </w:rPr>
        <w:t xml:space="preserve">, </w:t>
      </w:r>
      <w:r w:rsidRPr="00894396">
        <w:rPr>
          <w:szCs w:val="32"/>
        </w:rPr>
        <w:t>c</w:t>
      </w:r>
      <w:r>
        <w:rPr>
          <w:szCs w:val="32"/>
        </w:rPr>
        <w:t>’</w:t>
      </w:r>
      <w:r w:rsidRPr="00894396">
        <w:rPr>
          <w:szCs w:val="32"/>
        </w:rPr>
        <w:t>est qu</w:t>
      </w:r>
      <w:r>
        <w:rPr>
          <w:szCs w:val="32"/>
        </w:rPr>
        <w:t>’</w:t>
      </w:r>
      <w:r w:rsidRPr="00894396">
        <w:rPr>
          <w:szCs w:val="32"/>
        </w:rPr>
        <w:t>après avoir fait quelques pas</w:t>
      </w:r>
      <w:r>
        <w:rPr>
          <w:szCs w:val="32"/>
        </w:rPr>
        <w:t xml:space="preserve">, </w:t>
      </w:r>
      <w:r w:rsidRPr="00894396">
        <w:rPr>
          <w:szCs w:val="32"/>
        </w:rPr>
        <w:t xml:space="preserve">elle tendit la main vers </w:t>
      </w:r>
      <w:proofErr w:type="spellStart"/>
      <w:r w:rsidRPr="00894396">
        <w:rPr>
          <w:szCs w:val="32"/>
        </w:rPr>
        <w:t>Sevrin</w:t>
      </w:r>
      <w:proofErr w:type="spellEnd"/>
      <w:r>
        <w:rPr>
          <w:szCs w:val="32"/>
        </w:rPr>
        <w:t xml:space="preserve">, </w:t>
      </w:r>
      <w:r w:rsidRPr="00894396">
        <w:rPr>
          <w:szCs w:val="32"/>
        </w:rPr>
        <w:t>qui ne bougeait pas</w:t>
      </w:r>
      <w:r>
        <w:rPr>
          <w:szCs w:val="32"/>
        </w:rPr>
        <w:t xml:space="preserve">. </w:t>
      </w:r>
      <w:r w:rsidRPr="00894396">
        <w:rPr>
          <w:szCs w:val="32"/>
        </w:rPr>
        <w:t>Cela</w:t>
      </w:r>
      <w:r>
        <w:rPr>
          <w:szCs w:val="32"/>
        </w:rPr>
        <w:t xml:space="preserve">, </w:t>
      </w:r>
      <w:r w:rsidRPr="00894396">
        <w:rPr>
          <w:szCs w:val="32"/>
        </w:rPr>
        <w:t>au moins</w:t>
      </w:r>
      <w:r>
        <w:rPr>
          <w:szCs w:val="32"/>
        </w:rPr>
        <w:t xml:space="preserve">, </w:t>
      </w:r>
      <w:r w:rsidRPr="00894396">
        <w:rPr>
          <w:szCs w:val="32"/>
        </w:rPr>
        <w:t>ce n</w:t>
      </w:r>
      <w:r>
        <w:rPr>
          <w:szCs w:val="32"/>
        </w:rPr>
        <w:t>’</w:t>
      </w:r>
      <w:r w:rsidRPr="00894396">
        <w:rPr>
          <w:szCs w:val="32"/>
        </w:rPr>
        <w:t>était pas un geste</w:t>
      </w:r>
      <w:r>
        <w:rPr>
          <w:szCs w:val="32"/>
        </w:rPr>
        <w:t xml:space="preserve"> : </w:t>
      </w:r>
      <w:r w:rsidRPr="00894396">
        <w:rPr>
          <w:szCs w:val="32"/>
        </w:rPr>
        <w:t>ce fut un mouvement spontané</w:t>
      </w:r>
      <w:r>
        <w:rPr>
          <w:szCs w:val="32"/>
        </w:rPr>
        <w:t xml:space="preserve">. </w:t>
      </w:r>
      <w:r w:rsidRPr="00894396">
        <w:rPr>
          <w:szCs w:val="32"/>
        </w:rPr>
        <w:t>Quant à ce qu</w:t>
      </w:r>
      <w:r>
        <w:rPr>
          <w:szCs w:val="32"/>
        </w:rPr>
        <w:t>’</w:t>
      </w:r>
      <w:r w:rsidRPr="00894396">
        <w:rPr>
          <w:szCs w:val="32"/>
        </w:rPr>
        <w:t>elle attendait de lui</w:t>
      </w:r>
      <w:r>
        <w:rPr>
          <w:szCs w:val="32"/>
        </w:rPr>
        <w:t xml:space="preserve">, </w:t>
      </w:r>
      <w:r w:rsidRPr="00894396">
        <w:rPr>
          <w:szCs w:val="32"/>
        </w:rPr>
        <w:t>comment le dire</w:t>
      </w:r>
      <w:r>
        <w:rPr>
          <w:szCs w:val="32"/>
        </w:rPr>
        <w:t xml:space="preserve"> ? </w:t>
      </w:r>
      <w:r w:rsidRPr="00894396">
        <w:rPr>
          <w:szCs w:val="32"/>
        </w:rPr>
        <w:t>L</w:t>
      </w:r>
      <w:r>
        <w:rPr>
          <w:szCs w:val="32"/>
        </w:rPr>
        <w:t>’</w:t>
      </w:r>
      <w:r w:rsidRPr="00894396">
        <w:rPr>
          <w:szCs w:val="32"/>
        </w:rPr>
        <w:t>impossible</w:t>
      </w:r>
      <w:r>
        <w:rPr>
          <w:szCs w:val="32"/>
        </w:rPr>
        <w:t xml:space="preserve">. </w:t>
      </w:r>
      <w:r w:rsidRPr="00894396">
        <w:rPr>
          <w:szCs w:val="32"/>
        </w:rPr>
        <w:t>Et sa plus folle attente n</w:t>
      </w:r>
      <w:r>
        <w:rPr>
          <w:szCs w:val="32"/>
        </w:rPr>
        <w:t>’</w:t>
      </w:r>
      <w:r w:rsidRPr="00894396">
        <w:rPr>
          <w:szCs w:val="32"/>
        </w:rPr>
        <w:t>aurait pu imaginer</w:t>
      </w:r>
      <w:r>
        <w:rPr>
          <w:szCs w:val="32"/>
        </w:rPr>
        <w:t xml:space="preserve">, </w:t>
      </w:r>
      <w:r w:rsidRPr="00894396">
        <w:rPr>
          <w:szCs w:val="32"/>
        </w:rPr>
        <w:t>je puis le dire sans crainte de démenti</w:t>
      </w:r>
      <w:r>
        <w:rPr>
          <w:szCs w:val="32"/>
        </w:rPr>
        <w:t xml:space="preserve">, </w:t>
      </w:r>
      <w:r w:rsidRPr="00894396">
        <w:rPr>
          <w:szCs w:val="32"/>
        </w:rPr>
        <w:t>ce qu</w:t>
      </w:r>
      <w:r>
        <w:rPr>
          <w:szCs w:val="32"/>
        </w:rPr>
        <w:t>’</w:t>
      </w:r>
      <w:r w:rsidRPr="00894396">
        <w:rPr>
          <w:szCs w:val="32"/>
        </w:rPr>
        <w:t>il avait résolu de faire</w:t>
      </w:r>
      <w:r>
        <w:rPr>
          <w:szCs w:val="32"/>
        </w:rPr>
        <w:t xml:space="preserve">, </w:t>
      </w:r>
      <w:r w:rsidRPr="00894396">
        <w:rPr>
          <w:szCs w:val="32"/>
        </w:rPr>
        <w:t>même avant que cette main suppliante se fût si instinctivement tendue vers lui</w:t>
      </w:r>
      <w:r>
        <w:rPr>
          <w:szCs w:val="32"/>
        </w:rPr>
        <w:t xml:space="preserve">. </w:t>
      </w:r>
      <w:r w:rsidRPr="00894396">
        <w:rPr>
          <w:szCs w:val="32"/>
        </w:rPr>
        <w:t>Ce n</w:t>
      </w:r>
      <w:r>
        <w:rPr>
          <w:szCs w:val="32"/>
        </w:rPr>
        <w:t>’</w:t>
      </w:r>
      <w:r w:rsidRPr="00894396">
        <w:rPr>
          <w:szCs w:val="32"/>
        </w:rPr>
        <w:t>était pas nécessaire</w:t>
      </w:r>
      <w:r>
        <w:rPr>
          <w:szCs w:val="32"/>
        </w:rPr>
        <w:t xml:space="preserve">. </w:t>
      </w:r>
      <w:r w:rsidRPr="00894396">
        <w:rPr>
          <w:szCs w:val="32"/>
        </w:rPr>
        <w:t>Car au moment même où il l</w:t>
      </w:r>
      <w:r>
        <w:rPr>
          <w:szCs w:val="32"/>
        </w:rPr>
        <w:t>’</w:t>
      </w:r>
      <w:r w:rsidRPr="00894396">
        <w:rPr>
          <w:szCs w:val="32"/>
        </w:rPr>
        <w:t>avait vue pénétrer dans la cave</w:t>
      </w:r>
      <w:r>
        <w:rPr>
          <w:szCs w:val="32"/>
        </w:rPr>
        <w:t xml:space="preserve">, </w:t>
      </w:r>
      <w:r w:rsidRPr="00894396">
        <w:rPr>
          <w:szCs w:val="32"/>
        </w:rPr>
        <w:t>il avait pris le parti de sacrifier son utilité future et de dépouiller le masque impénétrable et solidement fixé dont il était si fier</w:t>
      </w:r>
      <w:r>
        <w:rPr>
          <w:szCs w:val="32"/>
        </w:rPr>
        <w:t>.</w:t>
      </w:r>
    </w:p>
    <w:p w14:paraId="72C5F5E2" w14:textId="77777777" w:rsidR="008D6F52" w:rsidRDefault="008D6F52" w:rsidP="008D6F52">
      <w:pPr>
        <w:rPr>
          <w:szCs w:val="32"/>
        </w:rPr>
      </w:pPr>
      <w:r>
        <w:t>— </w:t>
      </w:r>
      <w:r w:rsidRPr="00894396">
        <w:rPr>
          <w:szCs w:val="32"/>
        </w:rPr>
        <w:t>Que voulez-vous dire</w:t>
      </w:r>
      <w:r>
        <w:rPr>
          <w:szCs w:val="32"/>
        </w:rPr>
        <w:t xml:space="preserve"> ? </w:t>
      </w:r>
      <w:r w:rsidRPr="00894396">
        <w:rPr>
          <w:szCs w:val="32"/>
        </w:rPr>
        <w:t>demandai-je</w:t>
      </w:r>
      <w:r>
        <w:rPr>
          <w:szCs w:val="32"/>
        </w:rPr>
        <w:t xml:space="preserve">, </w:t>
      </w:r>
      <w:r w:rsidRPr="00894396">
        <w:rPr>
          <w:szCs w:val="32"/>
        </w:rPr>
        <w:t>intrigué</w:t>
      </w:r>
      <w:r>
        <w:rPr>
          <w:szCs w:val="32"/>
        </w:rPr>
        <w:t xml:space="preserve">. </w:t>
      </w:r>
      <w:r w:rsidRPr="00894396">
        <w:rPr>
          <w:szCs w:val="32"/>
        </w:rPr>
        <w:t xml:space="preserve">Était-ce donc </w:t>
      </w:r>
      <w:proofErr w:type="spellStart"/>
      <w:r w:rsidRPr="00894396">
        <w:rPr>
          <w:szCs w:val="32"/>
        </w:rPr>
        <w:t>Sevrin</w:t>
      </w:r>
      <w:proofErr w:type="spellEnd"/>
      <w:r w:rsidRPr="00894396">
        <w:rPr>
          <w:szCs w:val="32"/>
        </w:rPr>
        <w:t xml:space="preserve"> qui</w:t>
      </w:r>
      <w:r>
        <w:rPr>
          <w:szCs w:val="32"/>
        </w:rPr>
        <w:t>…</w:t>
      </w:r>
    </w:p>
    <w:p w14:paraId="7B8765EE" w14:textId="77777777" w:rsidR="008D6F52" w:rsidRDefault="008D6F52" w:rsidP="008D6F52">
      <w:pPr>
        <w:rPr>
          <w:szCs w:val="32"/>
        </w:rPr>
      </w:pPr>
      <w:r>
        <w:t>— </w:t>
      </w:r>
      <w:r w:rsidRPr="00894396">
        <w:rPr>
          <w:szCs w:val="32"/>
        </w:rPr>
        <w:t>Lui-même</w:t>
      </w:r>
      <w:r>
        <w:rPr>
          <w:szCs w:val="32"/>
        </w:rPr>
        <w:t xml:space="preserve">. </w:t>
      </w:r>
      <w:r w:rsidRPr="00894396">
        <w:rPr>
          <w:szCs w:val="32"/>
        </w:rPr>
        <w:t>Le plus tenace</w:t>
      </w:r>
      <w:r>
        <w:rPr>
          <w:szCs w:val="32"/>
        </w:rPr>
        <w:t xml:space="preserve">, </w:t>
      </w:r>
      <w:r w:rsidRPr="00894396">
        <w:rPr>
          <w:szCs w:val="32"/>
        </w:rPr>
        <w:t>le plus dangereux</w:t>
      </w:r>
      <w:r>
        <w:rPr>
          <w:szCs w:val="32"/>
        </w:rPr>
        <w:t xml:space="preserve">, </w:t>
      </w:r>
      <w:r w:rsidRPr="00894396">
        <w:rPr>
          <w:szCs w:val="32"/>
        </w:rPr>
        <w:t>le plus adroit</w:t>
      </w:r>
      <w:r>
        <w:rPr>
          <w:szCs w:val="32"/>
        </w:rPr>
        <w:t xml:space="preserve">, </w:t>
      </w:r>
      <w:r w:rsidRPr="00894396">
        <w:rPr>
          <w:szCs w:val="32"/>
        </w:rPr>
        <w:t>le plus systématique des indicateurs</w:t>
      </w:r>
      <w:r>
        <w:rPr>
          <w:szCs w:val="32"/>
        </w:rPr>
        <w:t xml:space="preserve">. </w:t>
      </w:r>
      <w:r w:rsidRPr="00894396">
        <w:rPr>
          <w:szCs w:val="32"/>
        </w:rPr>
        <w:t>Un génie dans le monde des traîtres</w:t>
      </w:r>
      <w:r>
        <w:rPr>
          <w:szCs w:val="32"/>
        </w:rPr>
        <w:t xml:space="preserve">. </w:t>
      </w:r>
      <w:r w:rsidRPr="00894396">
        <w:rPr>
          <w:szCs w:val="32"/>
        </w:rPr>
        <w:t>Heureusement pour nous</w:t>
      </w:r>
      <w:r>
        <w:rPr>
          <w:szCs w:val="32"/>
        </w:rPr>
        <w:t xml:space="preserve">, </w:t>
      </w:r>
      <w:r w:rsidRPr="00894396">
        <w:rPr>
          <w:szCs w:val="32"/>
        </w:rPr>
        <w:t>c</w:t>
      </w:r>
      <w:r>
        <w:rPr>
          <w:szCs w:val="32"/>
        </w:rPr>
        <w:t>’</w:t>
      </w:r>
      <w:r w:rsidRPr="00894396">
        <w:rPr>
          <w:szCs w:val="32"/>
        </w:rPr>
        <w:t>était un exemplaire unique</w:t>
      </w:r>
      <w:r>
        <w:rPr>
          <w:szCs w:val="32"/>
        </w:rPr>
        <w:t xml:space="preserve">, </w:t>
      </w:r>
      <w:r w:rsidRPr="00894396">
        <w:rPr>
          <w:szCs w:val="32"/>
        </w:rPr>
        <w:t>un fanatique</w:t>
      </w:r>
      <w:r>
        <w:rPr>
          <w:szCs w:val="32"/>
        </w:rPr>
        <w:t xml:space="preserve">, </w:t>
      </w:r>
      <w:r w:rsidRPr="00894396">
        <w:rPr>
          <w:szCs w:val="32"/>
        </w:rPr>
        <w:t>je vous l</w:t>
      </w:r>
      <w:r>
        <w:rPr>
          <w:szCs w:val="32"/>
        </w:rPr>
        <w:t>’</w:t>
      </w:r>
      <w:r w:rsidRPr="00894396">
        <w:rPr>
          <w:szCs w:val="32"/>
        </w:rPr>
        <w:t>ai dit</w:t>
      </w:r>
      <w:r>
        <w:rPr>
          <w:szCs w:val="32"/>
        </w:rPr>
        <w:t xml:space="preserve">. </w:t>
      </w:r>
      <w:r w:rsidRPr="00894396">
        <w:rPr>
          <w:szCs w:val="32"/>
        </w:rPr>
        <w:t>Heureusement encore</w:t>
      </w:r>
      <w:r>
        <w:rPr>
          <w:szCs w:val="32"/>
        </w:rPr>
        <w:t xml:space="preserve">, </w:t>
      </w:r>
      <w:r w:rsidRPr="00894396">
        <w:rPr>
          <w:szCs w:val="32"/>
        </w:rPr>
        <w:t>il s</w:t>
      </w:r>
      <w:r>
        <w:rPr>
          <w:szCs w:val="32"/>
        </w:rPr>
        <w:t>’</w:t>
      </w:r>
      <w:r w:rsidRPr="00894396">
        <w:rPr>
          <w:szCs w:val="32"/>
        </w:rPr>
        <w:t>était laissé prendre aux gestes parfaits et innocents de cette donzelle</w:t>
      </w:r>
      <w:r>
        <w:rPr>
          <w:szCs w:val="32"/>
        </w:rPr>
        <w:t xml:space="preserve">. </w:t>
      </w:r>
      <w:r w:rsidRPr="00894396">
        <w:rPr>
          <w:szCs w:val="32"/>
        </w:rPr>
        <w:t xml:space="preserve">Cabotin désespérément convaincu </w:t>
      </w:r>
      <w:r w:rsidRPr="00894396">
        <w:rPr>
          <w:szCs w:val="32"/>
        </w:rPr>
        <w:lastRenderedPageBreak/>
        <w:t>lui-même</w:t>
      </w:r>
      <w:r>
        <w:rPr>
          <w:szCs w:val="32"/>
        </w:rPr>
        <w:t xml:space="preserve">, </w:t>
      </w:r>
      <w:r w:rsidRPr="00894396">
        <w:rPr>
          <w:szCs w:val="32"/>
        </w:rPr>
        <w:t>il avait pris pour argent comptant des gestes conventionnels</w:t>
      </w:r>
      <w:r>
        <w:rPr>
          <w:szCs w:val="32"/>
        </w:rPr>
        <w:t xml:space="preserve">. </w:t>
      </w:r>
      <w:r w:rsidRPr="00894396">
        <w:rPr>
          <w:szCs w:val="32"/>
        </w:rPr>
        <w:t>Quant à s</w:t>
      </w:r>
      <w:r>
        <w:rPr>
          <w:szCs w:val="32"/>
        </w:rPr>
        <w:t>’</w:t>
      </w:r>
      <w:r w:rsidRPr="00894396">
        <w:rPr>
          <w:szCs w:val="32"/>
        </w:rPr>
        <w:t>être laissé tomber dans un piège trop grossier</w:t>
      </w:r>
      <w:r>
        <w:rPr>
          <w:szCs w:val="32"/>
        </w:rPr>
        <w:t xml:space="preserve">, </w:t>
      </w:r>
      <w:r w:rsidRPr="00894396">
        <w:rPr>
          <w:szCs w:val="32"/>
        </w:rPr>
        <w:t>expliquez-le par le fait que deux sentiments de pareille amplitude ne sauraient exister simultanément dans un cœur</w:t>
      </w:r>
      <w:r>
        <w:rPr>
          <w:szCs w:val="32"/>
        </w:rPr>
        <w:t xml:space="preserve">. </w:t>
      </w:r>
      <w:r w:rsidRPr="00894396">
        <w:rPr>
          <w:szCs w:val="32"/>
        </w:rPr>
        <w:t>Le danger couru par cette autre inconsciente comédienne lui ôta sa claire vision</w:t>
      </w:r>
      <w:r>
        <w:rPr>
          <w:szCs w:val="32"/>
        </w:rPr>
        <w:t xml:space="preserve">, </w:t>
      </w:r>
      <w:r w:rsidRPr="00894396">
        <w:rPr>
          <w:szCs w:val="32"/>
        </w:rPr>
        <w:t>sa perspicacité</w:t>
      </w:r>
      <w:r>
        <w:rPr>
          <w:szCs w:val="32"/>
        </w:rPr>
        <w:t xml:space="preserve">, </w:t>
      </w:r>
      <w:r w:rsidRPr="00894396">
        <w:rPr>
          <w:szCs w:val="32"/>
        </w:rPr>
        <w:t>son jugement</w:t>
      </w:r>
      <w:r>
        <w:rPr>
          <w:szCs w:val="32"/>
        </w:rPr>
        <w:t xml:space="preserve">, </w:t>
      </w:r>
      <w:r w:rsidRPr="00894396">
        <w:rPr>
          <w:szCs w:val="32"/>
        </w:rPr>
        <w:t>lui enleva un instant tout empire sur lui-même</w:t>
      </w:r>
      <w:r>
        <w:rPr>
          <w:szCs w:val="32"/>
        </w:rPr>
        <w:t xml:space="preserve">. </w:t>
      </w:r>
      <w:r w:rsidRPr="00894396">
        <w:rPr>
          <w:szCs w:val="32"/>
        </w:rPr>
        <w:t>Seule</w:t>
      </w:r>
      <w:r>
        <w:rPr>
          <w:szCs w:val="32"/>
        </w:rPr>
        <w:t xml:space="preserve">, </w:t>
      </w:r>
      <w:r w:rsidRPr="00894396">
        <w:rPr>
          <w:szCs w:val="32"/>
        </w:rPr>
        <w:t>la nécessité</w:t>
      </w:r>
      <w:r>
        <w:rPr>
          <w:szCs w:val="32"/>
        </w:rPr>
        <w:t xml:space="preserve">, </w:t>
      </w:r>
      <w:r w:rsidRPr="00894396">
        <w:rPr>
          <w:szCs w:val="32"/>
        </w:rPr>
        <w:t>qui lui apparaissait impérieuse</w:t>
      </w:r>
      <w:r>
        <w:rPr>
          <w:szCs w:val="32"/>
        </w:rPr>
        <w:t xml:space="preserve">, </w:t>
      </w:r>
      <w:r w:rsidRPr="00894396">
        <w:rPr>
          <w:szCs w:val="32"/>
        </w:rPr>
        <w:t>d</w:t>
      </w:r>
      <w:r>
        <w:rPr>
          <w:szCs w:val="32"/>
        </w:rPr>
        <w:t>’</w:t>
      </w:r>
      <w:r w:rsidRPr="00894396">
        <w:rPr>
          <w:szCs w:val="32"/>
        </w:rPr>
        <w:t>agir sans retard</w:t>
      </w:r>
      <w:r>
        <w:rPr>
          <w:szCs w:val="32"/>
        </w:rPr>
        <w:t xml:space="preserve">, </w:t>
      </w:r>
      <w:r w:rsidRPr="00894396">
        <w:rPr>
          <w:szCs w:val="32"/>
        </w:rPr>
        <w:t>lui rendit son sang-froid</w:t>
      </w:r>
      <w:r>
        <w:rPr>
          <w:szCs w:val="32"/>
        </w:rPr>
        <w:t xml:space="preserve">. </w:t>
      </w:r>
      <w:r w:rsidRPr="00894396">
        <w:rPr>
          <w:szCs w:val="32"/>
        </w:rPr>
        <w:t>D</w:t>
      </w:r>
      <w:r>
        <w:rPr>
          <w:szCs w:val="32"/>
        </w:rPr>
        <w:t>’</w:t>
      </w:r>
      <w:r w:rsidRPr="00894396">
        <w:rPr>
          <w:szCs w:val="32"/>
        </w:rPr>
        <w:t>agir comment</w:t>
      </w:r>
      <w:r>
        <w:rPr>
          <w:szCs w:val="32"/>
        </w:rPr>
        <w:t xml:space="preserve">, </w:t>
      </w:r>
      <w:r w:rsidRPr="00894396">
        <w:rPr>
          <w:szCs w:val="32"/>
        </w:rPr>
        <w:t>me demanderez-vous</w:t>
      </w:r>
      <w:r>
        <w:rPr>
          <w:szCs w:val="32"/>
        </w:rPr>
        <w:t xml:space="preserve"> ? </w:t>
      </w:r>
      <w:r w:rsidRPr="00894396">
        <w:rPr>
          <w:szCs w:val="32"/>
        </w:rPr>
        <w:t>En faisant sortir</w:t>
      </w:r>
      <w:r>
        <w:rPr>
          <w:szCs w:val="32"/>
        </w:rPr>
        <w:t xml:space="preserve">, </w:t>
      </w:r>
      <w:r w:rsidRPr="00894396">
        <w:rPr>
          <w:szCs w:val="32"/>
        </w:rPr>
        <w:t>au plus vite</w:t>
      </w:r>
      <w:r>
        <w:rPr>
          <w:szCs w:val="32"/>
        </w:rPr>
        <w:t xml:space="preserve">, </w:t>
      </w:r>
      <w:r w:rsidRPr="00894396">
        <w:rPr>
          <w:szCs w:val="32"/>
        </w:rPr>
        <w:t>la jeune fille de la maison</w:t>
      </w:r>
      <w:r>
        <w:rPr>
          <w:szCs w:val="32"/>
        </w:rPr>
        <w:t xml:space="preserve">. </w:t>
      </w:r>
      <w:r w:rsidRPr="00894396">
        <w:rPr>
          <w:szCs w:val="32"/>
        </w:rPr>
        <w:t>Il en éprouvait le besoin éperdu</w:t>
      </w:r>
      <w:r>
        <w:rPr>
          <w:szCs w:val="32"/>
        </w:rPr>
        <w:t xml:space="preserve">. </w:t>
      </w:r>
      <w:r w:rsidRPr="00894396">
        <w:rPr>
          <w:szCs w:val="32"/>
        </w:rPr>
        <w:t>Je vous ai dit qu</w:t>
      </w:r>
      <w:r>
        <w:rPr>
          <w:szCs w:val="32"/>
        </w:rPr>
        <w:t>’</w:t>
      </w:r>
      <w:r w:rsidRPr="00894396">
        <w:rPr>
          <w:szCs w:val="32"/>
        </w:rPr>
        <w:t>il était terrifié</w:t>
      </w:r>
      <w:r>
        <w:rPr>
          <w:szCs w:val="32"/>
        </w:rPr>
        <w:t xml:space="preserve">. </w:t>
      </w:r>
      <w:r w:rsidRPr="00894396">
        <w:rPr>
          <w:szCs w:val="32"/>
        </w:rPr>
        <w:t>Ce ne pouvait être pour son propre compte</w:t>
      </w:r>
      <w:r>
        <w:rPr>
          <w:szCs w:val="32"/>
        </w:rPr>
        <w:t xml:space="preserve">. </w:t>
      </w:r>
      <w:r w:rsidRPr="00894396">
        <w:rPr>
          <w:szCs w:val="32"/>
        </w:rPr>
        <w:t>Il avait été surpris et agacé par une entreprise imprévue et prématurée</w:t>
      </w:r>
      <w:r>
        <w:rPr>
          <w:szCs w:val="32"/>
        </w:rPr>
        <w:t xml:space="preserve">, </w:t>
      </w:r>
      <w:r w:rsidRPr="00894396">
        <w:rPr>
          <w:szCs w:val="32"/>
        </w:rPr>
        <w:t>surpris et furieux même</w:t>
      </w:r>
      <w:r>
        <w:rPr>
          <w:szCs w:val="32"/>
        </w:rPr>
        <w:t xml:space="preserve">. </w:t>
      </w:r>
      <w:r w:rsidRPr="00894396">
        <w:rPr>
          <w:szCs w:val="32"/>
        </w:rPr>
        <w:t>Il savait régler la scène finale de ses trahisons avec un art profond et subtil</w:t>
      </w:r>
      <w:r>
        <w:rPr>
          <w:szCs w:val="32"/>
        </w:rPr>
        <w:t xml:space="preserve">, </w:t>
      </w:r>
      <w:r w:rsidRPr="00894396">
        <w:rPr>
          <w:szCs w:val="32"/>
        </w:rPr>
        <w:t>qui laissait intacte sa réputation de révolutionnaire</w:t>
      </w:r>
      <w:r>
        <w:rPr>
          <w:szCs w:val="32"/>
        </w:rPr>
        <w:t xml:space="preserve">. </w:t>
      </w:r>
      <w:r w:rsidRPr="00894396">
        <w:rPr>
          <w:szCs w:val="32"/>
        </w:rPr>
        <w:t>Et malgré cette colère</w:t>
      </w:r>
      <w:r>
        <w:rPr>
          <w:szCs w:val="32"/>
        </w:rPr>
        <w:t xml:space="preserve">, </w:t>
      </w:r>
      <w:r w:rsidRPr="00894396">
        <w:rPr>
          <w:szCs w:val="32"/>
        </w:rPr>
        <w:t>il voulait évidemment jouer au plus fin et conserver résolument son masque</w:t>
      </w:r>
      <w:r>
        <w:rPr>
          <w:szCs w:val="32"/>
        </w:rPr>
        <w:t xml:space="preserve">. </w:t>
      </w:r>
      <w:r w:rsidRPr="00894396">
        <w:rPr>
          <w:szCs w:val="32"/>
        </w:rPr>
        <w:t>C</w:t>
      </w:r>
      <w:r>
        <w:rPr>
          <w:szCs w:val="32"/>
        </w:rPr>
        <w:t>’</w:t>
      </w:r>
      <w:r w:rsidRPr="00894396">
        <w:rPr>
          <w:szCs w:val="32"/>
        </w:rPr>
        <w:t>est seulement la constatation de la présence de son amie dans la maison</w:t>
      </w:r>
      <w:r>
        <w:rPr>
          <w:szCs w:val="32"/>
        </w:rPr>
        <w:t xml:space="preserve">, </w:t>
      </w:r>
      <w:r w:rsidRPr="00894396">
        <w:rPr>
          <w:szCs w:val="32"/>
        </w:rPr>
        <w:t>qui fit tomber d</w:t>
      </w:r>
      <w:r>
        <w:rPr>
          <w:szCs w:val="32"/>
        </w:rPr>
        <w:t>’</w:t>
      </w:r>
      <w:r w:rsidRPr="00894396">
        <w:rPr>
          <w:szCs w:val="32"/>
        </w:rPr>
        <w:t>un coup</w:t>
      </w:r>
      <w:r>
        <w:rPr>
          <w:szCs w:val="32"/>
        </w:rPr>
        <w:t xml:space="preserve">, </w:t>
      </w:r>
      <w:r w:rsidRPr="00894396">
        <w:rPr>
          <w:szCs w:val="32"/>
        </w:rPr>
        <w:t>dans une sorte de panique</w:t>
      </w:r>
      <w:r>
        <w:rPr>
          <w:szCs w:val="32"/>
        </w:rPr>
        <w:t xml:space="preserve">, </w:t>
      </w:r>
      <w:r w:rsidRPr="00894396">
        <w:rPr>
          <w:szCs w:val="32"/>
        </w:rPr>
        <w:t>son masque</w:t>
      </w:r>
      <w:r>
        <w:rPr>
          <w:szCs w:val="32"/>
        </w:rPr>
        <w:t xml:space="preserve">, </w:t>
      </w:r>
      <w:r w:rsidRPr="00894396">
        <w:rPr>
          <w:szCs w:val="32"/>
        </w:rPr>
        <w:t>son calme forcé et la contrainte de son fanatisme</w:t>
      </w:r>
      <w:r>
        <w:rPr>
          <w:szCs w:val="32"/>
        </w:rPr>
        <w:t xml:space="preserve">. </w:t>
      </w:r>
      <w:r w:rsidRPr="00894396">
        <w:rPr>
          <w:szCs w:val="32"/>
        </w:rPr>
        <w:t>Pourquoi cette panique</w:t>
      </w:r>
      <w:r>
        <w:rPr>
          <w:szCs w:val="32"/>
        </w:rPr>
        <w:t xml:space="preserve">, </w:t>
      </w:r>
      <w:r w:rsidRPr="00894396">
        <w:rPr>
          <w:szCs w:val="32"/>
        </w:rPr>
        <w:t>vous demanderez-vous</w:t>
      </w:r>
      <w:r>
        <w:rPr>
          <w:szCs w:val="32"/>
        </w:rPr>
        <w:t xml:space="preserve"> ? </w:t>
      </w:r>
      <w:r w:rsidRPr="00894396">
        <w:rPr>
          <w:szCs w:val="32"/>
        </w:rPr>
        <w:t>La réponse est facile</w:t>
      </w:r>
      <w:r>
        <w:rPr>
          <w:szCs w:val="32"/>
        </w:rPr>
        <w:t xml:space="preserve">. </w:t>
      </w:r>
      <w:r w:rsidRPr="00894396">
        <w:rPr>
          <w:szCs w:val="32"/>
        </w:rPr>
        <w:t>Il se rappelait</w:t>
      </w:r>
      <w:r>
        <w:rPr>
          <w:szCs w:val="32"/>
        </w:rPr>
        <w:t xml:space="preserve">… </w:t>
      </w:r>
      <w:r w:rsidRPr="00894396">
        <w:rPr>
          <w:szCs w:val="32"/>
        </w:rPr>
        <w:t>et n</w:t>
      </w:r>
      <w:r>
        <w:rPr>
          <w:szCs w:val="32"/>
        </w:rPr>
        <w:t>’</w:t>
      </w:r>
      <w:r w:rsidRPr="00894396">
        <w:rPr>
          <w:szCs w:val="32"/>
        </w:rPr>
        <w:t>avait jamais oublié</w:t>
      </w:r>
      <w:r>
        <w:rPr>
          <w:szCs w:val="32"/>
        </w:rPr>
        <w:t xml:space="preserve">, </w:t>
      </w:r>
      <w:r w:rsidRPr="00894396">
        <w:rPr>
          <w:szCs w:val="32"/>
        </w:rPr>
        <w:t>sans doute</w:t>
      </w:r>
      <w:r>
        <w:rPr>
          <w:szCs w:val="32"/>
        </w:rPr>
        <w:t xml:space="preserve">, </w:t>
      </w:r>
      <w:r w:rsidRPr="00894396">
        <w:rPr>
          <w:szCs w:val="32"/>
        </w:rPr>
        <w:t>le Professeur occupé à ses recherches</w:t>
      </w:r>
      <w:r>
        <w:rPr>
          <w:szCs w:val="32"/>
        </w:rPr>
        <w:t xml:space="preserve">, </w:t>
      </w:r>
      <w:r w:rsidRPr="00894396">
        <w:rPr>
          <w:szCs w:val="32"/>
        </w:rPr>
        <w:t>dans la solitude du dernier étage</w:t>
      </w:r>
      <w:r>
        <w:rPr>
          <w:szCs w:val="32"/>
        </w:rPr>
        <w:t xml:space="preserve">, </w:t>
      </w:r>
      <w:r w:rsidRPr="00894396">
        <w:rPr>
          <w:szCs w:val="32"/>
        </w:rPr>
        <w:t>au milieu de ses boîtes et de ses boîtes de Potages en poudre</w:t>
      </w:r>
      <w:r>
        <w:rPr>
          <w:szCs w:val="32"/>
        </w:rPr>
        <w:t xml:space="preserve">. </w:t>
      </w:r>
      <w:r w:rsidRPr="00894396">
        <w:rPr>
          <w:szCs w:val="32"/>
        </w:rPr>
        <w:t>Certaines de ces boîtes contenaient de quoi</w:t>
      </w:r>
      <w:r w:rsidRPr="00894396">
        <w:rPr>
          <w:i/>
          <w:iCs/>
          <w:szCs w:val="32"/>
        </w:rPr>
        <w:t xml:space="preserve"> </w:t>
      </w:r>
      <w:r w:rsidRPr="00894396">
        <w:rPr>
          <w:szCs w:val="32"/>
        </w:rPr>
        <w:t>nous enfouir tous sur place</w:t>
      </w:r>
      <w:r>
        <w:rPr>
          <w:szCs w:val="32"/>
        </w:rPr>
        <w:t xml:space="preserve">, </w:t>
      </w:r>
      <w:r w:rsidRPr="00894396">
        <w:rPr>
          <w:szCs w:val="32"/>
        </w:rPr>
        <w:t>sous un monceau de décombres</w:t>
      </w:r>
      <w:r>
        <w:rPr>
          <w:szCs w:val="32"/>
        </w:rPr>
        <w:t xml:space="preserve">. </w:t>
      </w:r>
      <w:proofErr w:type="spellStart"/>
      <w:r w:rsidRPr="00894396">
        <w:rPr>
          <w:szCs w:val="32"/>
        </w:rPr>
        <w:t>Sevrin</w:t>
      </w:r>
      <w:proofErr w:type="spellEnd"/>
      <w:r w:rsidRPr="00894396">
        <w:rPr>
          <w:szCs w:val="32"/>
        </w:rPr>
        <w:t xml:space="preserve"> le savait bien</w:t>
      </w:r>
      <w:r>
        <w:rPr>
          <w:szCs w:val="32"/>
        </w:rPr>
        <w:t xml:space="preserve">. </w:t>
      </w:r>
      <w:r w:rsidRPr="00894396">
        <w:rPr>
          <w:szCs w:val="32"/>
        </w:rPr>
        <w:t>Et il y a lieu de croire qu</w:t>
      </w:r>
      <w:r>
        <w:rPr>
          <w:szCs w:val="32"/>
        </w:rPr>
        <w:t>’</w:t>
      </w:r>
      <w:r w:rsidRPr="00894396">
        <w:rPr>
          <w:szCs w:val="32"/>
        </w:rPr>
        <w:t>il connaissait aussi le caractère de l</w:t>
      </w:r>
      <w:r>
        <w:rPr>
          <w:szCs w:val="32"/>
        </w:rPr>
        <w:t>’</w:t>
      </w:r>
      <w:r w:rsidRPr="00894396">
        <w:rPr>
          <w:szCs w:val="32"/>
        </w:rPr>
        <w:t>ancien étudiant</w:t>
      </w:r>
      <w:r>
        <w:rPr>
          <w:szCs w:val="32"/>
        </w:rPr>
        <w:t xml:space="preserve">. </w:t>
      </w:r>
      <w:r w:rsidRPr="00894396">
        <w:rPr>
          <w:szCs w:val="32"/>
        </w:rPr>
        <w:t>Il en avait tant jaugé d</w:t>
      </w:r>
      <w:r>
        <w:rPr>
          <w:szCs w:val="32"/>
        </w:rPr>
        <w:t>’</w:t>
      </w:r>
      <w:r w:rsidRPr="00894396">
        <w:rPr>
          <w:szCs w:val="32"/>
        </w:rPr>
        <w:t>hommes de cette trempe</w:t>
      </w:r>
      <w:r>
        <w:rPr>
          <w:szCs w:val="32"/>
        </w:rPr>
        <w:t xml:space="preserve"> ! </w:t>
      </w:r>
      <w:r w:rsidRPr="00894396">
        <w:rPr>
          <w:szCs w:val="32"/>
        </w:rPr>
        <w:t>Ou peut-être attribuait-il seulement au Professeur une décision dont il eût lui-même été capable</w:t>
      </w:r>
      <w:r>
        <w:rPr>
          <w:szCs w:val="32"/>
        </w:rPr>
        <w:t xml:space="preserve">. </w:t>
      </w:r>
      <w:r w:rsidRPr="00894396">
        <w:rPr>
          <w:szCs w:val="32"/>
        </w:rPr>
        <w:t>En tout cas</w:t>
      </w:r>
      <w:r>
        <w:rPr>
          <w:szCs w:val="32"/>
        </w:rPr>
        <w:t xml:space="preserve">, </w:t>
      </w:r>
      <w:r w:rsidRPr="00894396">
        <w:rPr>
          <w:szCs w:val="32"/>
        </w:rPr>
        <w:t>l</w:t>
      </w:r>
      <w:r>
        <w:rPr>
          <w:szCs w:val="32"/>
        </w:rPr>
        <w:t>’</w:t>
      </w:r>
      <w:r w:rsidRPr="00894396">
        <w:rPr>
          <w:szCs w:val="32"/>
        </w:rPr>
        <w:t>effet fut produit</w:t>
      </w:r>
      <w:r>
        <w:rPr>
          <w:szCs w:val="32"/>
        </w:rPr>
        <w:t xml:space="preserve">. </w:t>
      </w:r>
      <w:r w:rsidRPr="00894396">
        <w:rPr>
          <w:szCs w:val="32"/>
        </w:rPr>
        <w:t>Élevant soudain la voix</w:t>
      </w:r>
      <w:r>
        <w:rPr>
          <w:szCs w:val="32"/>
        </w:rPr>
        <w:t xml:space="preserve">, </w:t>
      </w:r>
      <w:r w:rsidRPr="00894396">
        <w:rPr>
          <w:szCs w:val="32"/>
        </w:rPr>
        <w:t>avec un accent d</w:t>
      </w:r>
      <w:r>
        <w:rPr>
          <w:szCs w:val="32"/>
        </w:rPr>
        <w:t>’</w:t>
      </w:r>
      <w:r w:rsidRPr="00894396">
        <w:rPr>
          <w:szCs w:val="32"/>
        </w:rPr>
        <w:t>autorité</w:t>
      </w:r>
      <w:r>
        <w:rPr>
          <w:szCs w:val="32"/>
        </w:rPr>
        <w:t> :</w:t>
      </w:r>
    </w:p>
    <w:p w14:paraId="7FCD5E82" w14:textId="77777777" w:rsidR="008D6F52" w:rsidRDefault="008D6F52" w:rsidP="008D6F52">
      <w:pPr>
        <w:rPr>
          <w:bCs/>
          <w:szCs w:val="32"/>
        </w:rPr>
      </w:pPr>
      <w:r>
        <w:t>— </w:t>
      </w:r>
      <w:r>
        <w:rPr>
          <w:szCs w:val="32"/>
        </w:rPr>
        <w:t>« </w:t>
      </w:r>
      <w:r w:rsidRPr="00894396">
        <w:rPr>
          <w:szCs w:val="32"/>
        </w:rPr>
        <w:t>Emmenez cette dame</w:t>
      </w:r>
      <w:r>
        <w:rPr>
          <w:szCs w:val="32"/>
        </w:rPr>
        <w:t xml:space="preserve">, </w:t>
      </w:r>
      <w:r w:rsidRPr="00894396">
        <w:rPr>
          <w:szCs w:val="32"/>
        </w:rPr>
        <w:t>tout de suite</w:t>
      </w:r>
      <w:r>
        <w:rPr>
          <w:szCs w:val="32"/>
        </w:rPr>
        <w:t xml:space="preserve"> », </w:t>
      </w:r>
      <w:r w:rsidRPr="00894396">
        <w:rPr>
          <w:szCs w:val="32"/>
        </w:rPr>
        <w:t>ordonna-</w:t>
      </w:r>
      <w:r w:rsidRPr="00894396">
        <w:rPr>
          <w:bCs/>
          <w:szCs w:val="32"/>
        </w:rPr>
        <w:t>t-il</w:t>
      </w:r>
      <w:r>
        <w:rPr>
          <w:bCs/>
          <w:szCs w:val="32"/>
        </w:rPr>
        <w:t>.</w:t>
      </w:r>
    </w:p>
    <w:p w14:paraId="60946D7F" w14:textId="77777777" w:rsidR="008D6F52" w:rsidRDefault="00000000" w:rsidP="008D6F52">
      <w:pPr>
        <w:rPr>
          <w:szCs w:val="32"/>
        </w:rPr>
      </w:pPr>
      <w:r w:rsidRPr="00894396">
        <w:rPr>
          <w:szCs w:val="32"/>
        </w:rPr>
        <w:lastRenderedPageBreak/>
        <w:t>L</w:t>
      </w:r>
      <w:r w:rsidR="008D6F52">
        <w:rPr>
          <w:szCs w:val="32"/>
        </w:rPr>
        <w:t>’</w:t>
      </w:r>
      <w:r w:rsidRPr="00894396">
        <w:rPr>
          <w:szCs w:val="32"/>
        </w:rPr>
        <w:t>intense émotion</w:t>
      </w:r>
      <w:r w:rsidR="008D6F52">
        <w:rPr>
          <w:szCs w:val="32"/>
        </w:rPr>
        <w:t xml:space="preserve">, </w:t>
      </w:r>
      <w:r w:rsidRPr="00894396">
        <w:rPr>
          <w:szCs w:val="32"/>
        </w:rPr>
        <w:t>sans doute</w:t>
      </w:r>
      <w:r w:rsidR="008D6F52">
        <w:rPr>
          <w:szCs w:val="32"/>
        </w:rPr>
        <w:t xml:space="preserve">, </w:t>
      </w:r>
      <w:r w:rsidRPr="00894396">
        <w:rPr>
          <w:szCs w:val="32"/>
        </w:rPr>
        <w:t>avait rendu sa voix rauque comme celle d</w:t>
      </w:r>
      <w:r w:rsidR="008D6F52">
        <w:rPr>
          <w:szCs w:val="32"/>
        </w:rPr>
        <w:t>’</w:t>
      </w:r>
      <w:r w:rsidRPr="00894396">
        <w:rPr>
          <w:szCs w:val="32"/>
        </w:rPr>
        <w:t>un corbeau</w:t>
      </w:r>
      <w:r w:rsidR="008D6F52">
        <w:rPr>
          <w:szCs w:val="32"/>
        </w:rPr>
        <w:t xml:space="preserve">. </w:t>
      </w:r>
      <w:r w:rsidRPr="00894396">
        <w:rPr>
          <w:szCs w:val="32"/>
        </w:rPr>
        <w:t>Cet enrouement passa tout de suite</w:t>
      </w:r>
      <w:r w:rsidR="008D6F52">
        <w:rPr>
          <w:szCs w:val="32"/>
        </w:rPr>
        <w:t xml:space="preserve">, </w:t>
      </w:r>
      <w:r w:rsidRPr="00894396">
        <w:rPr>
          <w:szCs w:val="32"/>
        </w:rPr>
        <w:t>mais la phrase fatale était sortie de sa gorge contractée comme un croassement discordant et ridicule</w:t>
      </w:r>
      <w:r w:rsidR="008D6F52">
        <w:rPr>
          <w:szCs w:val="32"/>
        </w:rPr>
        <w:t xml:space="preserve">. </w:t>
      </w:r>
      <w:r w:rsidRPr="00894396">
        <w:rPr>
          <w:szCs w:val="32"/>
        </w:rPr>
        <w:t>Il n</w:t>
      </w:r>
      <w:r w:rsidR="008D6F52">
        <w:rPr>
          <w:szCs w:val="32"/>
        </w:rPr>
        <w:t>’</w:t>
      </w:r>
      <w:r w:rsidRPr="00894396">
        <w:rPr>
          <w:szCs w:val="32"/>
        </w:rPr>
        <w:t>y avait rien à répondre</w:t>
      </w:r>
      <w:r w:rsidR="008D6F52">
        <w:rPr>
          <w:szCs w:val="32"/>
        </w:rPr>
        <w:t xml:space="preserve"> : </w:t>
      </w:r>
      <w:r w:rsidRPr="00894396">
        <w:rPr>
          <w:szCs w:val="32"/>
        </w:rPr>
        <w:t>il s</w:t>
      </w:r>
      <w:r w:rsidR="008D6F52">
        <w:rPr>
          <w:szCs w:val="32"/>
        </w:rPr>
        <w:t>’</w:t>
      </w:r>
      <w:r w:rsidRPr="00894396">
        <w:rPr>
          <w:szCs w:val="32"/>
        </w:rPr>
        <w:t>était trahi</w:t>
      </w:r>
      <w:r w:rsidR="008D6F52">
        <w:rPr>
          <w:szCs w:val="32"/>
        </w:rPr>
        <w:t xml:space="preserve">. </w:t>
      </w:r>
      <w:r w:rsidRPr="00894396">
        <w:rPr>
          <w:szCs w:val="32"/>
        </w:rPr>
        <w:t>Pourtant</w:t>
      </w:r>
      <w:r w:rsidR="008D6F52">
        <w:rPr>
          <w:szCs w:val="32"/>
        </w:rPr>
        <w:t xml:space="preserve">, </w:t>
      </w:r>
      <w:r w:rsidRPr="00894396">
        <w:rPr>
          <w:szCs w:val="32"/>
        </w:rPr>
        <w:t>le faux officier jugea bon d</w:t>
      </w:r>
      <w:r w:rsidR="008D6F52">
        <w:rPr>
          <w:szCs w:val="32"/>
        </w:rPr>
        <w:t>’</w:t>
      </w:r>
      <w:r w:rsidRPr="00894396">
        <w:rPr>
          <w:szCs w:val="32"/>
        </w:rPr>
        <w:t>affirmer rudement</w:t>
      </w:r>
      <w:r w:rsidR="008D6F52">
        <w:rPr>
          <w:szCs w:val="32"/>
        </w:rPr>
        <w:t> :</w:t>
      </w:r>
    </w:p>
    <w:p w14:paraId="14836904" w14:textId="04AF9FDC" w:rsidR="008D6F52" w:rsidRDefault="008D6F52" w:rsidP="008D6F52">
      <w:r>
        <w:t>— </w:t>
      </w:r>
      <w:r>
        <w:rPr>
          <w:szCs w:val="32"/>
        </w:rPr>
        <w:t>« </w:t>
      </w:r>
      <w:r w:rsidRPr="00894396">
        <w:rPr>
          <w:szCs w:val="32"/>
        </w:rPr>
        <w:t>On l</w:t>
      </w:r>
      <w:r>
        <w:rPr>
          <w:szCs w:val="32"/>
        </w:rPr>
        <w:t>’</w:t>
      </w:r>
      <w:r w:rsidRPr="00894396">
        <w:rPr>
          <w:szCs w:val="32"/>
        </w:rPr>
        <w:t>emmènera assez vite</w:t>
      </w:r>
      <w:r>
        <w:rPr>
          <w:szCs w:val="32"/>
        </w:rPr>
        <w:t xml:space="preserve">, </w:t>
      </w:r>
      <w:r w:rsidRPr="00894396">
        <w:rPr>
          <w:szCs w:val="32"/>
        </w:rPr>
        <w:t>avec le reste de la bande</w:t>
      </w:r>
      <w:r>
        <w:rPr>
          <w:szCs w:val="32"/>
        </w:rPr>
        <w:t>. »</w:t>
      </w:r>
    </w:p>
    <w:p w14:paraId="70AD9245" w14:textId="77777777" w:rsidR="008D6F52" w:rsidRDefault="00000000" w:rsidP="008D6F52">
      <w:pPr>
        <w:rPr>
          <w:szCs w:val="32"/>
        </w:rPr>
      </w:pPr>
      <w:r w:rsidRPr="00894396">
        <w:rPr>
          <w:szCs w:val="32"/>
        </w:rPr>
        <w:t>Telles furent les dernières paroles qui terminèrent l</w:t>
      </w:r>
      <w:r w:rsidR="008D6F52">
        <w:rPr>
          <w:szCs w:val="32"/>
        </w:rPr>
        <w:t>’</w:t>
      </w:r>
      <w:r w:rsidRPr="00894396">
        <w:rPr>
          <w:szCs w:val="32"/>
        </w:rPr>
        <w:t>épisode comique de l</w:t>
      </w:r>
      <w:r w:rsidR="008D6F52">
        <w:rPr>
          <w:szCs w:val="32"/>
        </w:rPr>
        <w:t>’</w:t>
      </w:r>
      <w:r w:rsidRPr="00894396">
        <w:rPr>
          <w:szCs w:val="32"/>
        </w:rPr>
        <w:t>affaire</w:t>
      </w:r>
      <w:r w:rsidR="008D6F52">
        <w:rPr>
          <w:szCs w:val="32"/>
        </w:rPr>
        <w:t>.</w:t>
      </w:r>
    </w:p>
    <w:p w14:paraId="7223618A" w14:textId="77777777" w:rsidR="008D6F52" w:rsidRDefault="00000000" w:rsidP="008D6F52">
      <w:pPr>
        <w:rPr>
          <w:szCs w:val="32"/>
        </w:rPr>
      </w:pPr>
      <w:r w:rsidRPr="00894396">
        <w:rPr>
          <w:szCs w:val="32"/>
        </w:rPr>
        <w:t>Oublieux de tout et de tous</w:t>
      </w:r>
      <w:r w:rsidR="008D6F52">
        <w:rPr>
          <w:szCs w:val="32"/>
        </w:rPr>
        <w:t xml:space="preserve">, </w:t>
      </w:r>
      <w:proofErr w:type="spellStart"/>
      <w:r w:rsidRPr="00894396">
        <w:rPr>
          <w:szCs w:val="32"/>
        </w:rPr>
        <w:t>Sevrin</w:t>
      </w:r>
      <w:proofErr w:type="spellEnd"/>
      <w:r w:rsidRPr="00894396">
        <w:rPr>
          <w:szCs w:val="32"/>
        </w:rPr>
        <w:t xml:space="preserve"> marcha vers l</w:t>
      </w:r>
      <w:r w:rsidR="008D6F52">
        <w:rPr>
          <w:szCs w:val="32"/>
        </w:rPr>
        <w:t>’</w:t>
      </w:r>
      <w:r w:rsidRPr="00894396">
        <w:rPr>
          <w:szCs w:val="32"/>
        </w:rPr>
        <w:t>inspecteur et saisit les revers de sa tunique</w:t>
      </w:r>
      <w:r w:rsidR="008D6F52">
        <w:rPr>
          <w:szCs w:val="32"/>
        </w:rPr>
        <w:t xml:space="preserve">. </w:t>
      </w:r>
      <w:r w:rsidRPr="00894396">
        <w:rPr>
          <w:szCs w:val="32"/>
        </w:rPr>
        <w:t>Sous le bleu de ses joues minces</w:t>
      </w:r>
      <w:r w:rsidR="008D6F52">
        <w:rPr>
          <w:szCs w:val="32"/>
        </w:rPr>
        <w:t xml:space="preserve">, </w:t>
      </w:r>
      <w:r w:rsidRPr="00894396">
        <w:rPr>
          <w:szCs w:val="32"/>
        </w:rPr>
        <w:t>on voyait le frémissement furieux de ses mâchoires</w:t>
      </w:r>
      <w:r w:rsidR="008D6F52">
        <w:rPr>
          <w:szCs w:val="32"/>
        </w:rPr>
        <w:t>.</w:t>
      </w:r>
    </w:p>
    <w:p w14:paraId="700190B4" w14:textId="4DD15129" w:rsidR="008D6F52" w:rsidRDefault="008D6F52" w:rsidP="008D6F52">
      <w:r>
        <w:t>— </w:t>
      </w:r>
      <w:r>
        <w:rPr>
          <w:szCs w:val="32"/>
        </w:rPr>
        <w:t>« </w:t>
      </w:r>
      <w:r w:rsidRPr="00894396">
        <w:rPr>
          <w:szCs w:val="32"/>
        </w:rPr>
        <w:t>Vous avez des hommes dans la rue</w:t>
      </w:r>
      <w:r>
        <w:rPr>
          <w:szCs w:val="32"/>
        </w:rPr>
        <w:t xml:space="preserve"> ? </w:t>
      </w:r>
      <w:r w:rsidRPr="00894396">
        <w:rPr>
          <w:szCs w:val="32"/>
        </w:rPr>
        <w:t>Faites reconduire cette dame chez elle</w:t>
      </w:r>
      <w:r>
        <w:rPr>
          <w:szCs w:val="32"/>
        </w:rPr>
        <w:t xml:space="preserve">, </w:t>
      </w:r>
      <w:r w:rsidRPr="00894396">
        <w:rPr>
          <w:szCs w:val="32"/>
        </w:rPr>
        <w:t>sans tarder</w:t>
      </w:r>
      <w:r>
        <w:rPr>
          <w:szCs w:val="32"/>
        </w:rPr>
        <w:t xml:space="preserve">. </w:t>
      </w:r>
      <w:r w:rsidRPr="00894396">
        <w:rPr>
          <w:szCs w:val="32"/>
        </w:rPr>
        <w:t>Entendez-vous</w:t>
      </w:r>
      <w:r>
        <w:rPr>
          <w:szCs w:val="32"/>
        </w:rPr>
        <w:t xml:space="preserve">. </w:t>
      </w:r>
      <w:r w:rsidRPr="00894396">
        <w:rPr>
          <w:szCs w:val="32"/>
        </w:rPr>
        <w:t>Sur-le-champ</w:t>
      </w:r>
      <w:r>
        <w:rPr>
          <w:szCs w:val="32"/>
        </w:rPr>
        <w:t xml:space="preserve">. </w:t>
      </w:r>
      <w:r w:rsidRPr="00894396">
        <w:rPr>
          <w:szCs w:val="32"/>
        </w:rPr>
        <w:t>Avant d</w:t>
      </w:r>
      <w:r>
        <w:rPr>
          <w:szCs w:val="32"/>
        </w:rPr>
        <w:t>’</w:t>
      </w:r>
      <w:r w:rsidRPr="00894396">
        <w:rPr>
          <w:szCs w:val="32"/>
        </w:rPr>
        <w:t>essayer d</w:t>
      </w:r>
      <w:r>
        <w:rPr>
          <w:szCs w:val="32"/>
        </w:rPr>
        <w:t>’</w:t>
      </w:r>
      <w:r w:rsidRPr="00894396">
        <w:rPr>
          <w:szCs w:val="32"/>
        </w:rPr>
        <w:t>arrêter le bonhomme là-haut</w:t>
      </w:r>
      <w:r>
        <w:rPr>
          <w:szCs w:val="32"/>
        </w:rPr>
        <w:t>. »</w:t>
      </w:r>
    </w:p>
    <w:p w14:paraId="19C376B4" w14:textId="4B9931F0" w:rsidR="008D6F52" w:rsidRDefault="008D6F52" w:rsidP="008D6F52">
      <w:r>
        <w:t>— </w:t>
      </w:r>
      <w:r>
        <w:rPr>
          <w:szCs w:val="32"/>
        </w:rPr>
        <w:t>« </w:t>
      </w:r>
      <w:r w:rsidRPr="00894396">
        <w:rPr>
          <w:szCs w:val="32"/>
        </w:rPr>
        <w:t>Ah</w:t>
      </w:r>
      <w:r>
        <w:rPr>
          <w:szCs w:val="32"/>
        </w:rPr>
        <w:t xml:space="preserve"> ! </w:t>
      </w:r>
      <w:r w:rsidRPr="00894396">
        <w:rPr>
          <w:szCs w:val="32"/>
        </w:rPr>
        <w:t>il y en a un autre en haut</w:t>
      </w:r>
      <w:r>
        <w:rPr>
          <w:szCs w:val="32"/>
        </w:rPr>
        <w:t> ? »</w:t>
      </w:r>
      <w:r w:rsidRPr="00894396">
        <w:rPr>
          <w:szCs w:val="32"/>
        </w:rPr>
        <w:t xml:space="preserve"> ricana ouvertement l</w:t>
      </w:r>
      <w:r>
        <w:rPr>
          <w:szCs w:val="32"/>
        </w:rPr>
        <w:t>’</w:t>
      </w:r>
      <w:r w:rsidRPr="00894396">
        <w:rPr>
          <w:szCs w:val="32"/>
        </w:rPr>
        <w:t>officier</w:t>
      </w:r>
      <w:r>
        <w:rPr>
          <w:szCs w:val="32"/>
        </w:rPr>
        <w:t>. « </w:t>
      </w:r>
      <w:r w:rsidRPr="00894396">
        <w:rPr>
          <w:szCs w:val="32"/>
        </w:rPr>
        <w:t>Eh bien</w:t>
      </w:r>
      <w:r>
        <w:rPr>
          <w:szCs w:val="32"/>
        </w:rPr>
        <w:t xml:space="preserve">, </w:t>
      </w:r>
      <w:r w:rsidRPr="00894396">
        <w:rPr>
          <w:szCs w:val="32"/>
        </w:rPr>
        <w:t>on le fera descendre à temps pour assister à la fin de l</w:t>
      </w:r>
      <w:r>
        <w:rPr>
          <w:szCs w:val="32"/>
        </w:rPr>
        <w:t>’</w:t>
      </w:r>
      <w:r w:rsidRPr="00894396">
        <w:rPr>
          <w:szCs w:val="32"/>
        </w:rPr>
        <w:t>affaire</w:t>
      </w:r>
      <w:r>
        <w:rPr>
          <w:szCs w:val="32"/>
        </w:rPr>
        <w:t>. »</w:t>
      </w:r>
    </w:p>
    <w:p w14:paraId="1209AE82" w14:textId="77777777" w:rsidR="008D6F52" w:rsidRDefault="00000000" w:rsidP="008D6F52">
      <w:pPr>
        <w:rPr>
          <w:szCs w:val="32"/>
        </w:rPr>
      </w:pPr>
      <w:proofErr w:type="spellStart"/>
      <w:r w:rsidRPr="00894396">
        <w:rPr>
          <w:szCs w:val="32"/>
        </w:rPr>
        <w:t>Sevrin</w:t>
      </w:r>
      <w:proofErr w:type="spellEnd"/>
      <w:r w:rsidR="008D6F52">
        <w:rPr>
          <w:szCs w:val="32"/>
        </w:rPr>
        <w:t xml:space="preserve">, </w:t>
      </w:r>
      <w:r w:rsidRPr="00894396">
        <w:rPr>
          <w:szCs w:val="32"/>
        </w:rPr>
        <w:t>hors de lui</w:t>
      </w:r>
      <w:r w:rsidR="008D6F52">
        <w:rPr>
          <w:szCs w:val="32"/>
        </w:rPr>
        <w:t xml:space="preserve">, </w:t>
      </w:r>
      <w:r w:rsidRPr="00894396">
        <w:rPr>
          <w:szCs w:val="32"/>
        </w:rPr>
        <w:t>n</w:t>
      </w:r>
      <w:r w:rsidR="008D6F52">
        <w:rPr>
          <w:szCs w:val="32"/>
        </w:rPr>
        <w:t>’</w:t>
      </w:r>
      <w:r w:rsidRPr="00894396">
        <w:rPr>
          <w:szCs w:val="32"/>
        </w:rPr>
        <w:t>avait pas senti la raillerie</w:t>
      </w:r>
      <w:r w:rsidR="008D6F52">
        <w:rPr>
          <w:szCs w:val="32"/>
        </w:rPr>
        <w:t>.</w:t>
      </w:r>
    </w:p>
    <w:p w14:paraId="239870A6" w14:textId="5261EE8E" w:rsidR="008D6F52" w:rsidRDefault="008D6F52" w:rsidP="008D6F52">
      <w:r>
        <w:t>— </w:t>
      </w:r>
      <w:r>
        <w:rPr>
          <w:szCs w:val="32"/>
        </w:rPr>
        <w:t>« </w:t>
      </w:r>
      <w:r w:rsidRPr="00894396">
        <w:rPr>
          <w:szCs w:val="32"/>
        </w:rPr>
        <w:t>Quel est le brouillon imbécile qui vous a envoyé tout déranger ici</w:t>
      </w:r>
      <w:r>
        <w:rPr>
          <w:szCs w:val="32"/>
        </w:rPr>
        <w:t xml:space="preserve"> ? </w:t>
      </w:r>
      <w:r w:rsidRPr="00894396">
        <w:rPr>
          <w:szCs w:val="32"/>
        </w:rPr>
        <w:t>Vous n</w:t>
      </w:r>
      <w:r>
        <w:rPr>
          <w:szCs w:val="32"/>
        </w:rPr>
        <w:t>’</w:t>
      </w:r>
      <w:r w:rsidRPr="00894396">
        <w:rPr>
          <w:szCs w:val="32"/>
        </w:rPr>
        <w:t>avez pas compris vos ordres</w:t>
      </w:r>
      <w:r>
        <w:rPr>
          <w:szCs w:val="32"/>
        </w:rPr>
        <w:t xml:space="preserve"> ! </w:t>
      </w:r>
      <w:r w:rsidRPr="00894396">
        <w:rPr>
          <w:szCs w:val="32"/>
        </w:rPr>
        <w:t>Vous ne savez donc rien</w:t>
      </w:r>
      <w:r>
        <w:rPr>
          <w:szCs w:val="32"/>
        </w:rPr>
        <w:t xml:space="preserve"> ? </w:t>
      </w:r>
      <w:r w:rsidRPr="00894396">
        <w:rPr>
          <w:szCs w:val="32"/>
        </w:rPr>
        <w:t>C</w:t>
      </w:r>
      <w:r>
        <w:rPr>
          <w:szCs w:val="32"/>
        </w:rPr>
        <w:t>’</w:t>
      </w:r>
      <w:r w:rsidRPr="00894396">
        <w:rPr>
          <w:szCs w:val="32"/>
        </w:rPr>
        <w:t>est inconcevable</w:t>
      </w:r>
      <w:r>
        <w:rPr>
          <w:szCs w:val="32"/>
        </w:rPr>
        <w:t xml:space="preserve">… </w:t>
      </w:r>
      <w:r w:rsidRPr="00894396">
        <w:rPr>
          <w:szCs w:val="32"/>
        </w:rPr>
        <w:t>Tenez</w:t>
      </w:r>
      <w:r>
        <w:rPr>
          <w:szCs w:val="32"/>
        </w:rPr>
        <w:t>… »</w:t>
      </w:r>
    </w:p>
    <w:p w14:paraId="5C3250C7" w14:textId="77777777" w:rsidR="008D6F52" w:rsidRDefault="00000000" w:rsidP="008D6F52">
      <w:r w:rsidRPr="00894396">
        <w:t>Il lâcha la veste de l</w:t>
      </w:r>
      <w:r w:rsidR="008D6F52">
        <w:t>’</w:t>
      </w:r>
      <w:r w:rsidRPr="00894396">
        <w:t>autre et plongeant la main dans son gilet</w:t>
      </w:r>
      <w:r w:rsidR="008D6F52">
        <w:t xml:space="preserve">, </w:t>
      </w:r>
      <w:r w:rsidRPr="00894396">
        <w:t>chercha fébrilement quelque chose sous sa chemise</w:t>
      </w:r>
      <w:r w:rsidR="008D6F52">
        <w:t xml:space="preserve">. </w:t>
      </w:r>
      <w:r w:rsidRPr="00894396">
        <w:t>Il finit par en sortir une petite gaine carrée de cuir souple</w:t>
      </w:r>
      <w:r w:rsidR="008D6F52">
        <w:t xml:space="preserve">, </w:t>
      </w:r>
      <w:r w:rsidRPr="00894396">
        <w:t>qui devait être pendue à son cou</w:t>
      </w:r>
      <w:r w:rsidR="008D6F52">
        <w:t xml:space="preserve">, </w:t>
      </w:r>
      <w:r w:rsidRPr="00894396">
        <w:t>comme un scapulaire</w:t>
      </w:r>
      <w:r w:rsidR="008D6F52">
        <w:t xml:space="preserve">, </w:t>
      </w:r>
      <w:r w:rsidRPr="00894396">
        <w:t>par un ruban dont les bouts rompus tombaient de son poing</w:t>
      </w:r>
      <w:r w:rsidR="008D6F52">
        <w:t>.</w:t>
      </w:r>
    </w:p>
    <w:p w14:paraId="0BB8E757" w14:textId="77777777" w:rsidR="008D6F52" w:rsidRDefault="008D6F52" w:rsidP="008D6F52">
      <w:pPr>
        <w:rPr>
          <w:szCs w:val="32"/>
        </w:rPr>
      </w:pPr>
      <w:r>
        <w:lastRenderedPageBreak/>
        <w:t>— </w:t>
      </w:r>
      <w:r>
        <w:rPr>
          <w:szCs w:val="32"/>
        </w:rPr>
        <w:t>« </w:t>
      </w:r>
      <w:r w:rsidRPr="00894396">
        <w:rPr>
          <w:szCs w:val="32"/>
        </w:rPr>
        <w:t>Regardez là-dedans</w:t>
      </w:r>
      <w:r>
        <w:rPr>
          <w:szCs w:val="32"/>
        </w:rPr>
        <w:t xml:space="preserve"> », </w:t>
      </w:r>
      <w:r w:rsidRPr="00894396">
        <w:rPr>
          <w:szCs w:val="32"/>
        </w:rPr>
        <w:t>bredouilla-t-il</w:t>
      </w:r>
      <w:r>
        <w:rPr>
          <w:szCs w:val="32"/>
        </w:rPr>
        <w:t xml:space="preserve">, </w:t>
      </w:r>
      <w:r w:rsidRPr="00894396">
        <w:rPr>
          <w:szCs w:val="32"/>
        </w:rPr>
        <w:t>en lançant l</w:t>
      </w:r>
      <w:r>
        <w:rPr>
          <w:szCs w:val="32"/>
        </w:rPr>
        <w:t>’</w:t>
      </w:r>
      <w:r w:rsidRPr="00894396">
        <w:rPr>
          <w:szCs w:val="32"/>
        </w:rPr>
        <w:t>objet au visage de l</w:t>
      </w:r>
      <w:r>
        <w:rPr>
          <w:szCs w:val="32"/>
        </w:rPr>
        <w:t>’</w:t>
      </w:r>
      <w:r w:rsidRPr="00894396">
        <w:rPr>
          <w:szCs w:val="32"/>
        </w:rPr>
        <w:t>inspecteur</w:t>
      </w:r>
      <w:r>
        <w:rPr>
          <w:szCs w:val="32"/>
        </w:rPr>
        <w:t xml:space="preserve">. </w:t>
      </w:r>
      <w:r w:rsidRPr="00894396">
        <w:rPr>
          <w:szCs w:val="32"/>
        </w:rPr>
        <w:t>Puis il se retourna brusquement vers la jeune fille qui se tenait derrière lui</w:t>
      </w:r>
      <w:r>
        <w:rPr>
          <w:szCs w:val="32"/>
        </w:rPr>
        <w:t xml:space="preserve">, </w:t>
      </w:r>
      <w:r w:rsidRPr="00894396">
        <w:rPr>
          <w:szCs w:val="32"/>
        </w:rPr>
        <w:t>dans une immobilité et un silence parfaits</w:t>
      </w:r>
      <w:r>
        <w:rPr>
          <w:szCs w:val="32"/>
        </w:rPr>
        <w:t xml:space="preserve">. </w:t>
      </w:r>
      <w:r w:rsidRPr="00894396">
        <w:rPr>
          <w:szCs w:val="32"/>
        </w:rPr>
        <w:t>La rigidité de son visage pâle donnait une illusion de placidité</w:t>
      </w:r>
      <w:r>
        <w:rPr>
          <w:szCs w:val="32"/>
        </w:rPr>
        <w:t xml:space="preserve">. </w:t>
      </w:r>
      <w:r w:rsidRPr="00894396">
        <w:rPr>
          <w:szCs w:val="32"/>
        </w:rPr>
        <w:t>Seulement ses yeux au regard fixe paraissaient plus grands et plus sombres</w:t>
      </w:r>
      <w:r>
        <w:rPr>
          <w:szCs w:val="32"/>
        </w:rPr>
        <w:t>.</w:t>
      </w:r>
    </w:p>
    <w:p w14:paraId="56639176" w14:textId="77777777" w:rsidR="008D6F52" w:rsidRDefault="00000000" w:rsidP="008D6F52">
      <w:pPr>
        <w:rPr>
          <w:szCs w:val="32"/>
        </w:rPr>
      </w:pPr>
      <w:r w:rsidRPr="00894396">
        <w:rPr>
          <w:szCs w:val="32"/>
        </w:rPr>
        <w:t>Il se mit à parler rapidement</w:t>
      </w:r>
      <w:r w:rsidR="008D6F52">
        <w:rPr>
          <w:szCs w:val="32"/>
        </w:rPr>
        <w:t xml:space="preserve">, </w:t>
      </w:r>
      <w:r w:rsidRPr="00894396">
        <w:rPr>
          <w:szCs w:val="32"/>
        </w:rPr>
        <w:t>avec une assurance nerveuse</w:t>
      </w:r>
      <w:r w:rsidR="008D6F52">
        <w:rPr>
          <w:szCs w:val="32"/>
        </w:rPr>
        <w:t xml:space="preserve">. </w:t>
      </w:r>
      <w:r w:rsidRPr="00894396">
        <w:rPr>
          <w:szCs w:val="32"/>
        </w:rPr>
        <w:t>Je l</w:t>
      </w:r>
      <w:r w:rsidR="008D6F52">
        <w:rPr>
          <w:szCs w:val="32"/>
        </w:rPr>
        <w:t>’</w:t>
      </w:r>
      <w:r w:rsidRPr="00894396">
        <w:rPr>
          <w:szCs w:val="32"/>
        </w:rPr>
        <w:t>entendis affirmer qu</w:t>
      </w:r>
      <w:r w:rsidR="008D6F52">
        <w:rPr>
          <w:szCs w:val="32"/>
        </w:rPr>
        <w:t>’</w:t>
      </w:r>
      <w:r w:rsidRPr="00894396">
        <w:rPr>
          <w:szCs w:val="32"/>
        </w:rPr>
        <w:t>il saurait tout éclaircir pour elle</w:t>
      </w:r>
      <w:r w:rsidR="008D6F52">
        <w:rPr>
          <w:szCs w:val="32"/>
        </w:rPr>
        <w:t xml:space="preserve">. </w:t>
      </w:r>
      <w:r w:rsidRPr="00894396">
        <w:rPr>
          <w:szCs w:val="32"/>
        </w:rPr>
        <w:t>Je n</w:t>
      </w:r>
      <w:r w:rsidR="008D6F52">
        <w:rPr>
          <w:szCs w:val="32"/>
        </w:rPr>
        <w:t>’</w:t>
      </w:r>
      <w:r w:rsidRPr="00894396">
        <w:rPr>
          <w:szCs w:val="32"/>
        </w:rPr>
        <w:t>en perçus pas davantage</w:t>
      </w:r>
      <w:r w:rsidR="008D6F52">
        <w:rPr>
          <w:szCs w:val="32"/>
        </w:rPr>
        <w:t xml:space="preserve">. </w:t>
      </w:r>
      <w:r w:rsidRPr="00894396">
        <w:rPr>
          <w:szCs w:val="32"/>
        </w:rPr>
        <w:t>Il se tenait tout près d</w:t>
      </w:r>
      <w:r w:rsidR="008D6F52">
        <w:rPr>
          <w:szCs w:val="32"/>
        </w:rPr>
        <w:t>’</w:t>
      </w:r>
      <w:r w:rsidRPr="00894396">
        <w:rPr>
          <w:szCs w:val="32"/>
        </w:rPr>
        <w:t>elle</w:t>
      </w:r>
      <w:r w:rsidR="008D6F52">
        <w:rPr>
          <w:szCs w:val="32"/>
        </w:rPr>
        <w:t xml:space="preserve">, </w:t>
      </w:r>
      <w:r w:rsidRPr="00894396">
        <w:rPr>
          <w:szCs w:val="32"/>
        </w:rPr>
        <w:t>sans essayer même de la toucher du bout du petit doigt</w:t>
      </w:r>
      <w:r w:rsidR="008D6F52">
        <w:rPr>
          <w:szCs w:val="32"/>
        </w:rPr>
        <w:t xml:space="preserve">, </w:t>
      </w:r>
      <w:r w:rsidRPr="00894396">
        <w:rPr>
          <w:szCs w:val="32"/>
        </w:rPr>
        <w:t>et elle le regardait stupidement</w:t>
      </w:r>
      <w:r w:rsidR="008D6F52">
        <w:rPr>
          <w:szCs w:val="32"/>
        </w:rPr>
        <w:t xml:space="preserve">. </w:t>
      </w:r>
      <w:r w:rsidRPr="00894396">
        <w:rPr>
          <w:szCs w:val="32"/>
        </w:rPr>
        <w:t>Pourtant</w:t>
      </w:r>
      <w:r w:rsidR="008D6F52">
        <w:rPr>
          <w:szCs w:val="32"/>
        </w:rPr>
        <w:t xml:space="preserve">, </w:t>
      </w:r>
      <w:r w:rsidRPr="00894396">
        <w:rPr>
          <w:szCs w:val="32"/>
        </w:rPr>
        <w:t>ses paupières lentement</w:t>
      </w:r>
      <w:r w:rsidR="008D6F52">
        <w:rPr>
          <w:szCs w:val="32"/>
        </w:rPr>
        <w:t xml:space="preserve">, </w:t>
      </w:r>
      <w:r w:rsidRPr="00894396">
        <w:rPr>
          <w:szCs w:val="32"/>
        </w:rPr>
        <w:t>douloureusement tombées</w:t>
      </w:r>
      <w:r w:rsidR="008D6F52">
        <w:rPr>
          <w:szCs w:val="32"/>
        </w:rPr>
        <w:t xml:space="preserve">, </w:t>
      </w:r>
      <w:r w:rsidRPr="00894396">
        <w:rPr>
          <w:szCs w:val="32"/>
        </w:rPr>
        <w:t>pendant une seconde</w:t>
      </w:r>
      <w:r w:rsidR="008D6F52">
        <w:rPr>
          <w:szCs w:val="32"/>
        </w:rPr>
        <w:t xml:space="preserve">, </w:t>
      </w:r>
      <w:r w:rsidRPr="00894396">
        <w:rPr>
          <w:szCs w:val="32"/>
        </w:rPr>
        <w:t>et ses longs cils noirs caressant ses joues livides</w:t>
      </w:r>
      <w:r w:rsidR="008D6F52">
        <w:rPr>
          <w:szCs w:val="32"/>
        </w:rPr>
        <w:t xml:space="preserve">, </w:t>
      </w:r>
      <w:r w:rsidRPr="00894396">
        <w:rPr>
          <w:szCs w:val="32"/>
        </w:rPr>
        <w:t>elle parut sur le point de s</w:t>
      </w:r>
      <w:r w:rsidR="008D6F52">
        <w:rPr>
          <w:szCs w:val="32"/>
        </w:rPr>
        <w:t>’</w:t>
      </w:r>
      <w:r w:rsidRPr="00894396">
        <w:rPr>
          <w:szCs w:val="32"/>
        </w:rPr>
        <w:t>évanouir</w:t>
      </w:r>
      <w:r w:rsidR="008D6F52">
        <w:rPr>
          <w:szCs w:val="32"/>
        </w:rPr>
        <w:t xml:space="preserve">. </w:t>
      </w:r>
      <w:r w:rsidRPr="00894396">
        <w:rPr>
          <w:szCs w:val="32"/>
        </w:rPr>
        <w:t>Mais elle</w:t>
      </w:r>
      <w:r w:rsidRPr="00894396">
        <w:rPr>
          <w:i/>
          <w:iCs/>
          <w:szCs w:val="32"/>
        </w:rPr>
        <w:t xml:space="preserve"> </w:t>
      </w:r>
      <w:r w:rsidRPr="00894396">
        <w:rPr>
          <w:szCs w:val="32"/>
        </w:rPr>
        <w:t>ne vacilla même pas sur ses pieds</w:t>
      </w:r>
      <w:r w:rsidR="008D6F52">
        <w:rPr>
          <w:szCs w:val="32"/>
        </w:rPr>
        <w:t xml:space="preserve">. </w:t>
      </w:r>
      <w:r w:rsidRPr="00894396">
        <w:rPr>
          <w:szCs w:val="32"/>
        </w:rPr>
        <w:t xml:space="preserve">Cependant </w:t>
      </w:r>
      <w:proofErr w:type="spellStart"/>
      <w:r w:rsidRPr="00894396">
        <w:rPr>
          <w:szCs w:val="32"/>
        </w:rPr>
        <w:t>Sevrin</w:t>
      </w:r>
      <w:proofErr w:type="spellEnd"/>
      <w:r w:rsidRPr="00894396">
        <w:rPr>
          <w:szCs w:val="32"/>
        </w:rPr>
        <w:t xml:space="preserve"> la pressait à voix haute de le suivre</w:t>
      </w:r>
      <w:r w:rsidR="008D6F52">
        <w:rPr>
          <w:szCs w:val="32"/>
        </w:rPr>
        <w:t xml:space="preserve">, </w:t>
      </w:r>
      <w:r w:rsidRPr="00894396">
        <w:rPr>
          <w:szCs w:val="32"/>
        </w:rPr>
        <w:t>et se dirigeait</w:t>
      </w:r>
      <w:r w:rsidR="008D6F52">
        <w:rPr>
          <w:szCs w:val="32"/>
        </w:rPr>
        <w:t xml:space="preserve">, </w:t>
      </w:r>
      <w:r w:rsidRPr="00894396">
        <w:rPr>
          <w:szCs w:val="32"/>
        </w:rPr>
        <w:t>sans regarder derrière lui</w:t>
      </w:r>
      <w:r w:rsidR="008D6F52">
        <w:rPr>
          <w:szCs w:val="32"/>
        </w:rPr>
        <w:t xml:space="preserve">, </w:t>
      </w:r>
      <w:r w:rsidRPr="00894396">
        <w:rPr>
          <w:szCs w:val="32"/>
        </w:rPr>
        <w:t>vers l</w:t>
      </w:r>
      <w:r w:rsidR="008D6F52">
        <w:rPr>
          <w:szCs w:val="32"/>
        </w:rPr>
        <w:t>’</w:t>
      </w:r>
      <w:r w:rsidRPr="00894396">
        <w:rPr>
          <w:szCs w:val="32"/>
        </w:rPr>
        <w:t>escalier</w:t>
      </w:r>
      <w:r w:rsidR="008D6F52">
        <w:rPr>
          <w:szCs w:val="32"/>
        </w:rPr>
        <w:t xml:space="preserve">. </w:t>
      </w:r>
      <w:r w:rsidRPr="00894396">
        <w:rPr>
          <w:szCs w:val="32"/>
        </w:rPr>
        <w:t>Elle fit</w:t>
      </w:r>
      <w:r w:rsidR="008D6F52">
        <w:rPr>
          <w:szCs w:val="32"/>
        </w:rPr>
        <w:t xml:space="preserve">, </w:t>
      </w:r>
      <w:r w:rsidRPr="00894396">
        <w:rPr>
          <w:szCs w:val="32"/>
        </w:rPr>
        <w:t>en effet</w:t>
      </w:r>
      <w:r w:rsidR="008D6F52">
        <w:rPr>
          <w:szCs w:val="32"/>
        </w:rPr>
        <w:t xml:space="preserve">, </w:t>
      </w:r>
      <w:r w:rsidRPr="00894396">
        <w:rPr>
          <w:szCs w:val="32"/>
        </w:rPr>
        <w:t>un ou deux pas pour le suivre</w:t>
      </w:r>
      <w:r w:rsidR="008D6F52">
        <w:rPr>
          <w:szCs w:val="32"/>
        </w:rPr>
        <w:t xml:space="preserve">. </w:t>
      </w:r>
      <w:r w:rsidRPr="00894396">
        <w:rPr>
          <w:szCs w:val="32"/>
        </w:rPr>
        <w:t>Bien entendu on ne laissa pas le traître arriver jusqu</w:t>
      </w:r>
      <w:r w:rsidR="008D6F52">
        <w:rPr>
          <w:szCs w:val="32"/>
        </w:rPr>
        <w:t>’</w:t>
      </w:r>
      <w:r w:rsidRPr="00894396">
        <w:rPr>
          <w:szCs w:val="32"/>
        </w:rPr>
        <w:t>à la porte</w:t>
      </w:r>
      <w:r w:rsidR="008D6F52">
        <w:rPr>
          <w:szCs w:val="32"/>
        </w:rPr>
        <w:t xml:space="preserve">. </w:t>
      </w:r>
      <w:r w:rsidRPr="00894396">
        <w:rPr>
          <w:szCs w:val="32"/>
        </w:rPr>
        <w:t>Il y eut des exclamations de colère</w:t>
      </w:r>
      <w:r w:rsidR="008D6F52">
        <w:rPr>
          <w:szCs w:val="32"/>
        </w:rPr>
        <w:t xml:space="preserve">, </w:t>
      </w:r>
      <w:r w:rsidRPr="00894396">
        <w:rPr>
          <w:szCs w:val="32"/>
        </w:rPr>
        <w:t>le tumulte d</w:t>
      </w:r>
      <w:r w:rsidR="008D6F52">
        <w:rPr>
          <w:szCs w:val="32"/>
        </w:rPr>
        <w:t>’</w:t>
      </w:r>
      <w:r w:rsidRPr="00894396">
        <w:rPr>
          <w:szCs w:val="32"/>
        </w:rPr>
        <w:t>une lutte brève et furieuse</w:t>
      </w:r>
      <w:r w:rsidR="008D6F52">
        <w:rPr>
          <w:szCs w:val="32"/>
        </w:rPr>
        <w:t xml:space="preserve">. </w:t>
      </w:r>
      <w:r w:rsidRPr="00894396">
        <w:rPr>
          <w:szCs w:val="32"/>
        </w:rPr>
        <w:t>Violemment repoussé</w:t>
      </w:r>
      <w:r w:rsidR="008D6F52">
        <w:rPr>
          <w:szCs w:val="32"/>
        </w:rPr>
        <w:t xml:space="preserve">, </w:t>
      </w:r>
      <w:r w:rsidRPr="00894396">
        <w:rPr>
          <w:szCs w:val="32"/>
        </w:rPr>
        <w:t>il fut lancé vers la jeune fille et tomba</w:t>
      </w:r>
      <w:r w:rsidR="008D6F52">
        <w:rPr>
          <w:szCs w:val="32"/>
        </w:rPr>
        <w:t xml:space="preserve">. </w:t>
      </w:r>
      <w:r w:rsidRPr="00894396">
        <w:rPr>
          <w:szCs w:val="32"/>
        </w:rPr>
        <w:t>Elle jeta les bras en avant</w:t>
      </w:r>
      <w:r w:rsidR="008D6F52">
        <w:rPr>
          <w:szCs w:val="32"/>
        </w:rPr>
        <w:t xml:space="preserve">, </w:t>
      </w:r>
      <w:r w:rsidRPr="00894396">
        <w:rPr>
          <w:szCs w:val="32"/>
        </w:rPr>
        <w:t>en un geste de terreur</w:t>
      </w:r>
      <w:r w:rsidR="008D6F52">
        <w:rPr>
          <w:szCs w:val="32"/>
        </w:rPr>
        <w:t xml:space="preserve">, </w:t>
      </w:r>
      <w:r w:rsidRPr="00894396">
        <w:rPr>
          <w:szCs w:val="32"/>
        </w:rPr>
        <w:t>et par un bond de côté évita juste la tête du malheureux</w:t>
      </w:r>
      <w:r w:rsidR="008D6F52">
        <w:rPr>
          <w:szCs w:val="32"/>
        </w:rPr>
        <w:t xml:space="preserve">, </w:t>
      </w:r>
      <w:r w:rsidRPr="00894396">
        <w:rPr>
          <w:szCs w:val="32"/>
        </w:rPr>
        <w:t>qui heurta violemment le sol à ses pieds</w:t>
      </w:r>
      <w:r w:rsidR="008D6F52">
        <w:rPr>
          <w:szCs w:val="32"/>
        </w:rPr>
        <w:t>.</w:t>
      </w:r>
    </w:p>
    <w:p w14:paraId="2986C7FD" w14:textId="4F8FB019" w:rsidR="008D6F52" w:rsidRDefault="00000000" w:rsidP="008D6F52">
      <w:r w:rsidRPr="00894396">
        <w:rPr>
          <w:szCs w:val="32"/>
        </w:rPr>
        <w:t>Le choc le fit gémir</w:t>
      </w:r>
      <w:r w:rsidR="008D6F52">
        <w:rPr>
          <w:szCs w:val="32"/>
        </w:rPr>
        <w:t xml:space="preserve">. </w:t>
      </w:r>
      <w:r w:rsidRPr="00894396">
        <w:rPr>
          <w:szCs w:val="32"/>
        </w:rPr>
        <w:t>Lorsqu</w:t>
      </w:r>
      <w:r w:rsidR="008D6F52">
        <w:rPr>
          <w:szCs w:val="32"/>
        </w:rPr>
        <w:t>’</w:t>
      </w:r>
      <w:r w:rsidRPr="00894396">
        <w:rPr>
          <w:szCs w:val="32"/>
        </w:rPr>
        <w:t>il se fut redressé</w:t>
      </w:r>
      <w:r w:rsidR="008D6F52">
        <w:rPr>
          <w:szCs w:val="32"/>
        </w:rPr>
        <w:t xml:space="preserve">, </w:t>
      </w:r>
      <w:r w:rsidRPr="00894396">
        <w:rPr>
          <w:szCs w:val="32"/>
        </w:rPr>
        <w:t>lentement</w:t>
      </w:r>
      <w:r w:rsidR="008D6F52">
        <w:rPr>
          <w:szCs w:val="32"/>
        </w:rPr>
        <w:t xml:space="preserve">, </w:t>
      </w:r>
      <w:r w:rsidRPr="00894396">
        <w:rPr>
          <w:szCs w:val="32"/>
        </w:rPr>
        <w:t>comme un homme étourdi</w:t>
      </w:r>
      <w:r w:rsidR="008D6F52">
        <w:rPr>
          <w:szCs w:val="32"/>
        </w:rPr>
        <w:t xml:space="preserve">, </w:t>
      </w:r>
      <w:r w:rsidRPr="00894396">
        <w:rPr>
          <w:szCs w:val="32"/>
        </w:rPr>
        <w:t>ses yeux étaient dessillés</w:t>
      </w:r>
      <w:r w:rsidR="008D6F52">
        <w:rPr>
          <w:szCs w:val="32"/>
        </w:rPr>
        <w:t xml:space="preserve">. </w:t>
      </w:r>
      <w:r w:rsidRPr="00894396">
        <w:rPr>
          <w:szCs w:val="32"/>
        </w:rPr>
        <w:t>L</w:t>
      </w:r>
      <w:r w:rsidR="008D6F52">
        <w:rPr>
          <w:szCs w:val="32"/>
        </w:rPr>
        <w:t>’</w:t>
      </w:r>
      <w:r w:rsidRPr="00894396">
        <w:rPr>
          <w:szCs w:val="32"/>
        </w:rPr>
        <w:t>homme</w:t>
      </w:r>
      <w:r w:rsidR="008D6F52">
        <w:rPr>
          <w:szCs w:val="32"/>
        </w:rPr>
        <w:t xml:space="preserve">, </w:t>
      </w:r>
      <w:r w:rsidRPr="00894396">
        <w:rPr>
          <w:szCs w:val="32"/>
        </w:rPr>
        <w:t>aux mains duquel il avait jeté la gaine de cuir</w:t>
      </w:r>
      <w:r w:rsidR="008D6F52">
        <w:rPr>
          <w:szCs w:val="32"/>
        </w:rPr>
        <w:t xml:space="preserve">, </w:t>
      </w:r>
      <w:r w:rsidRPr="00894396">
        <w:rPr>
          <w:szCs w:val="32"/>
        </w:rPr>
        <w:t>en avait extrait une mince feuille de papier bleuté</w:t>
      </w:r>
      <w:r w:rsidR="008D6F52">
        <w:rPr>
          <w:szCs w:val="32"/>
        </w:rPr>
        <w:t xml:space="preserve">. </w:t>
      </w:r>
      <w:r w:rsidRPr="00894396">
        <w:rPr>
          <w:szCs w:val="32"/>
        </w:rPr>
        <w:t>Il la tint un instant au-dessus de sa tête</w:t>
      </w:r>
      <w:r w:rsidR="008D6F52">
        <w:rPr>
          <w:szCs w:val="32"/>
        </w:rPr>
        <w:t xml:space="preserve">, </w:t>
      </w:r>
      <w:r w:rsidRPr="00894396">
        <w:rPr>
          <w:szCs w:val="32"/>
        </w:rPr>
        <w:t>puis dans le silence d</w:t>
      </w:r>
      <w:r w:rsidR="008D6F52">
        <w:rPr>
          <w:szCs w:val="32"/>
        </w:rPr>
        <w:t>’</w:t>
      </w:r>
      <w:r w:rsidRPr="00894396">
        <w:rPr>
          <w:szCs w:val="32"/>
        </w:rPr>
        <w:t>attente inquiète qui suivait la lutte</w:t>
      </w:r>
      <w:r w:rsidR="008D6F52">
        <w:rPr>
          <w:szCs w:val="32"/>
        </w:rPr>
        <w:t xml:space="preserve">, </w:t>
      </w:r>
      <w:r w:rsidRPr="00894396">
        <w:rPr>
          <w:szCs w:val="32"/>
        </w:rPr>
        <w:t>il le jeta dédaigneusement à terre</w:t>
      </w:r>
      <w:r w:rsidR="008D6F52">
        <w:rPr>
          <w:szCs w:val="32"/>
        </w:rPr>
        <w:t> : – « </w:t>
      </w:r>
      <w:r w:rsidRPr="00894396">
        <w:rPr>
          <w:szCs w:val="32"/>
        </w:rPr>
        <w:t>Je crois</w:t>
      </w:r>
      <w:r w:rsidR="008D6F52">
        <w:rPr>
          <w:szCs w:val="32"/>
        </w:rPr>
        <w:t xml:space="preserve">, </w:t>
      </w:r>
      <w:r w:rsidRPr="00894396">
        <w:rPr>
          <w:szCs w:val="32"/>
        </w:rPr>
        <w:t>camarades</w:t>
      </w:r>
      <w:r w:rsidR="008D6F52">
        <w:rPr>
          <w:szCs w:val="32"/>
        </w:rPr>
        <w:t xml:space="preserve">, </w:t>
      </w:r>
      <w:r w:rsidRPr="00894396">
        <w:rPr>
          <w:szCs w:val="32"/>
        </w:rPr>
        <w:t>que cette preuve n</w:t>
      </w:r>
      <w:r w:rsidR="008D6F52">
        <w:rPr>
          <w:szCs w:val="32"/>
        </w:rPr>
        <w:t>’</w:t>
      </w:r>
      <w:r w:rsidRPr="00894396">
        <w:rPr>
          <w:szCs w:val="32"/>
        </w:rPr>
        <w:t>était guère nécessaire</w:t>
      </w:r>
      <w:r w:rsidR="008D6F52">
        <w:rPr>
          <w:szCs w:val="32"/>
        </w:rPr>
        <w:t>. »</w:t>
      </w:r>
    </w:p>
    <w:p w14:paraId="058071B6" w14:textId="77777777" w:rsidR="008D6F52" w:rsidRDefault="00000000" w:rsidP="008D6F52">
      <w:pPr>
        <w:rPr>
          <w:szCs w:val="32"/>
        </w:rPr>
      </w:pPr>
      <w:r w:rsidRPr="00894396">
        <w:rPr>
          <w:szCs w:val="32"/>
        </w:rPr>
        <w:lastRenderedPageBreak/>
        <w:t>Rapide comme la pensée</w:t>
      </w:r>
      <w:r w:rsidR="008D6F52">
        <w:rPr>
          <w:szCs w:val="32"/>
        </w:rPr>
        <w:t xml:space="preserve">, </w:t>
      </w:r>
      <w:r w:rsidRPr="00894396">
        <w:rPr>
          <w:szCs w:val="32"/>
        </w:rPr>
        <w:t>la jeune fille se pencha pour attraper le papier au vol</w:t>
      </w:r>
      <w:r w:rsidR="008D6F52">
        <w:rPr>
          <w:szCs w:val="32"/>
        </w:rPr>
        <w:t xml:space="preserve">. </w:t>
      </w:r>
      <w:r w:rsidRPr="00894396">
        <w:rPr>
          <w:szCs w:val="32"/>
        </w:rPr>
        <w:t>Elle le déploya à deux mains</w:t>
      </w:r>
      <w:r w:rsidR="008D6F52">
        <w:rPr>
          <w:szCs w:val="32"/>
        </w:rPr>
        <w:t xml:space="preserve">, </w:t>
      </w:r>
      <w:r w:rsidRPr="00894396">
        <w:rPr>
          <w:szCs w:val="32"/>
        </w:rPr>
        <w:t>le regarda une seconde</w:t>
      </w:r>
      <w:r w:rsidR="008D6F52">
        <w:rPr>
          <w:szCs w:val="32"/>
        </w:rPr>
        <w:t xml:space="preserve">, </w:t>
      </w:r>
      <w:r w:rsidRPr="00894396">
        <w:rPr>
          <w:szCs w:val="32"/>
        </w:rPr>
        <w:t>puis</w:t>
      </w:r>
      <w:r w:rsidR="008D6F52">
        <w:rPr>
          <w:szCs w:val="32"/>
        </w:rPr>
        <w:t xml:space="preserve">, </w:t>
      </w:r>
      <w:r w:rsidRPr="00894396">
        <w:rPr>
          <w:szCs w:val="32"/>
        </w:rPr>
        <w:t>sans lever les yeux</w:t>
      </w:r>
      <w:r w:rsidR="008D6F52">
        <w:rPr>
          <w:szCs w:val="32"/>
        </w:rPr>
        <w:t xml:space="preserve">, </w:t>
      </w:r>
      <w:r w:rsidRPr="00894396">
        <w:rPr>
          <w:szCs w:val="32"/>
        </w:rPr>
        <w:t>ouvrit lentement les doigts et le laissa tomber</w:t>
      </w:r>
      <w:r w:rsidR="008D6F52">
        <w:rPr>
          <w:szCs w:val="32"/>
        </w:rPr>
        <w:t>.</w:t>
      </w:r>
    </w:p>
    <w:p w14:paraId="5ACDF36F" w14:textId="77777777" w:rsidR="008D6F52" w:rsidRDefault="00000000" w:rsidP="008D6F52">
      <w:pPr>
        <w:rPr>
          <w:szCs w:val="32"/>
        </w:rPr>
      </w:pPr>
      <w:r w:rsidRPr="00894396">
        <w:rPr>
          <w:szCs w:val="32"/>
        </w:rPr>
        <w:t>Je pus examiner plus tard ce curieux document</w:t>
      </w:r>
      <w:r w:rsidR="008D6F52">
        <w:rPr>
          <w:szCs w:val="32"/>
        </w:rPr>
        <w:t xml:space="preserve">. </w:t>
      </w:r>
      <w:r w:rsidRPr="00894396">
        <w:rPr>
          <w:szCs w:val="32"/>
        </w:rPr>
        <w:t>Il était signé par un très haut personnage</w:t>
      </w:r>
      <w:r w:rsidR="008D6F52">
        <w:rPr>
          <w:szCs w:val="32"/>
        </w:rPr>
        <w:t xml:space="preserve">, </w:t>
      </w:r>
      <w:r w:rsidRPr="00894396">
        <w:rPr>
          <w:szCs w:val="32"/>
        </w:rPr>
        <w:t>avec les timbres et les contreseings d</w:t>
      </w:r>
      <w:r w:rsidR="008D6F52">
        <w:rPr>
          <w:szCs w:val="32"/>
        </w:rPr>
        <w:t>’</w:t>
      </w:r>
      <w:r w:rsidRPr="00894396">
        <w:rPr>
          <w:szCs w:val="32"/>
        </w:rPr>
        <w:t>autres grands fonctionnaires de divers pays d</w:t>
      </w:r>
      <w:r w:rsidR="008D6F52">
        <w:rPr>
          <w:szCs w:val="32"/>
        </w:rPr>
        <w:t>’</w:t>
      </w:r>
      <w:r w:rsidRPr="00894396">
        <w:rPr>
          <w:szCs w:val="32"/>
        </w:rPr>
        <w:t>Europe</w:t>
      </w:r>
      <w:r w:rsidR="008D6F52">
        <w:rPr>
          <w:szCs w:val="32"/>
        </w:rPr>
        <w:t xml:space="preserve">. </w:t>
      </w:r>
      <w:r w:rsidRPr="00894396">
        <w:rPr>
          <w:szCs w:val="32"/>
        </w:rPr>
        <w:t>Dans ce métier</w:t>
      </w:r>
      <w:r w:rsidR="008D6F52">
        <w:rPr>
          <w:szCs w:val="32"/>
        </w:rPr>
        <w:t xml:space="preserve"> – </w:t>
      </w:r>
      <w:r w:rsidRPr="00894396">
        <w:rPr>
          <w:szCs w:val="32"/>
        </w:rPr>
        <w:t>ou faut-il dire dans cette mission</w:t>
      </w:r>
      <w:r w:rsidR="008D6F52">
        <w:rPr>
          <w:szCs w:val="32"/>
        </w:rPr>
        <w:t xml:space="preserve"> ? – </w:t>
      </w:r>
      <w:r w:rsidRPr="00894396">
        <w:rPr>
          <w:szCs w:val="32"/>
        </w:rPr>
        <w:t>pareil talisman pouvait être nécessaire</w:t>
      </w:r>
      <w:r w:rsidR="008D6F52">
        <w:rPr>
          <w:szCs w:val="32"/>
        </w:rPr>
        <w:t xml:space="preserve">. </w:t>
      </w:r>
      <w:r w:rsidRPr="00894396">
        <w:rPr>
          <w:szCs w:val="32"/>
        </w:rPr>
        <w:t>Même dans la police</w:t>
      </w:r>
      <w:r w:rsidR="008D6F52">
        <w:rPr>
          <w:szCs w:val="32"/>
        </w:rPr>
        <w:t xml:space="preserve">, </w:t>
      </w:r>
      <w:r w:rsidRPr="00894396">
        <w:rPr>
          <w:szCs w:val="32"/>
        </w:rPr>
        <w:t>en dehors des grands chefs</w:t>
      </w:r>
      <w:r w:rsidR="008D6F52">
        <w:rPr>
          <w:szCs w:val="32"/>
        </w:rPr>
        <w:t xml:space="preserve">, </w:t>
      </w:r>
      <w:r w:rsidRPr="00894396">
        <w:rPr>
          <w:szCs w:val="32"/>
        </w:rPr>
        <w:t>l</w:t>
      </w:r>
      <w:r w:rsidR="008D6F52">
        <w:rPr>
          <w:szCs w:val="32"/>
        </w:rPr>
        <w:t>’</w:t>
      </w:r>
      <w:r w:rsidRPr="00894396">
        <w:rPr>
          <w:szCs w:val="32"/>
        </w:rPr>
        <w:t xml:space="preserve">individu était connu seulement comme </w:t>
      </w:r>
      <w:proofErr w:type="spellStart"/>
      <w:r w:rsidRPr="00894396">
        <w:rPr>
          <w:szCs w:val="32"/>
        </w:rPr>
        <w:t>Sevrin</w:t>
      </w:r>
      <w:proofErr w:type="spellEnd"/>
      <w:r w:rsidRPr="00894396">
        <w:rPr>
          <w:szCs w:val="32"/>
        </w:rPr>
        <w:t xml:space="preserve"> le fameux anarchiste</w:t>
      </w:r>
      <w:r w:rsidR="008D6F52">
        <w:rPr>
          <w:szCs w:val="32"/>
        </w:rPr>
        <w:t>.</w:t>
      </w:r>
    </w:p>
    <w:p w14:paraId="7CA4B8E6" w14:textId="77777777" w:rsidR="008D6F52" w:rsidRDefault="00000000" w:rsidP="008D6F52">
      <w:pPr>
        <w:rPr>
          <w:szCs w:val="32"/>
        </w:rPr>
      </w:pPr>
      <w:r w:rsidRPr="00894396">
        <w:rPr>
          <w:szCs w:val="32"/>
        </w:rPr>
        <w:t>Il penchait la tête</w:t>
      </w:r>
      <w:r w:rsidR="008D6F52">
        <w:rPr>
          <w:szCs w:val="32"/>
        </w:rPr>
        <w:t xml:space="preserve">, </w:t>
      </w:r>
      <w:r w:rsidRPr="00894396">
        <w:rPr>
          <w:szCs w:val="32"/>
        </w:rPr>
        <w:t>et se mordait la lèvre</w:t>
      </w:r>
      <w:r w:rsidR="008D6F52">
        <w:rPr>
          <w:szCs w:val="32"/>
        </w:rPr>
        <w:t xml:space="preserve">. </w:t>
      </w:r>
      <w:r w:rsidRPr="00894396">
        <w:rPr>
          <w:szCs w:val="32"/>
        </w:rPr>
        <w:t>Son agitation avait fait place à une sorte de calme appliqué et méditatif</w:t>
      </w:r>
      <w:r w:rsidR="008D6F52">
        <w:rPr>
          <w:szCs w:val="32"/>
        </w:rPr>
        <w:t xml:space="preserve">. </w:t>
      </w:r>
      <w:r w:rsidRPr="00894396">
        <w:rPr>
          <w:szCs w:val="32"/>
        </w:rPr>
        <w:t>Il haletait</w:t>
      </w:r>
      <w:r w:rsidR="008D6F52">
        <w:rPr>
          <w:szCs w:val="32"/>
        </w:rPr>
        <w:t xml:space="preserve">, </w:t>
      </w:r>
      <w:r w:rsidRPr="00894396">
        <w:rPr>
          <w:szCs w:val="32"/>
        </w:rPr>
        <w:t>pourtant</w:t>
      </w:r>
      <w:r w:rsidR="008D6F52">
        <w:rPr>
          <w:szCs w:val="32"/>
        </w:rPr>
        <w:t xml:space="preserve">. </w:t>
      </w:r>
      <w:r w:rsidRPr="00894396">
        <w:rPr>
          <w:szCs w:val="32"/>
        </w:rPr>
        <w:t>Ses flancs se soulevaient</w:t>
      </w:r>
      <w:r w:rsidR="008D6F52">
        <w:rPr>
          <w:szCs w:val="32"/>
        </w:rPr>
        <w:t xml:space="preserve">, </w:t>
      </w:r>
      <w:r w:rsidRPr="00894396">
        <w:rPr>
          <w:szCs w:val="32"/>
        </w:rPr>
        <w:t>et le battement convulsif de ses narines formait un étrange contraste avec son aspect sombre de moine fanatique et pensif</w:t>
      </w:r>
      <w:r w:rsidR="008D6F52">
        <w:rPr>
          <w:szCs w:val="32"/>
        </w:rPr>
        <w:t xml:space="preserve">, </w:t>
      </w:r>
      <w:r w:rsidRPr="00894396">
        <w:rPr>
          <w:szCs w:val="32"/>
        </w:rPr>
        <w:t>ou d</w:t>
      </w:r>
      <w:r w:rsidR="008D6F52">
        <w:rPr>
          <w:szCs w:val="32"/>
        </w:rPr>
        <w:t>’</w:t>
      </w:r>
      <w:r w:rsidRPr="00894396">
        <w:rPr>
          <w:szCs w:val="32"/>
        </w:rPr>
        <w:t>acteur peut-être</w:t>
      </w:r>
      <w:r w:rsidR="008D6F52">
        <w:rPr>
          <w:szCs w:val="32"/>
        </w:rPr>
        <w:t xml:space="preserve">, </w:t>
      </w:r>
      <w:r w:rsidRPr="00894396">
        <w:rPr>
          <w:szCs w:val="32"/>
        </w:rPr>
        <w:t>absorbé par les terribles exigences de son rôle</w:t>
      </w:r>
      <w:r w:rsidR="008D6F52">
        <w:rPr>
          <w:szCs w:val="32"/>
        </w:rPr>
        <w:t xml:space="preserve">. </w:t>
      </w:r>
      <w:r w:rsidRPr="00894396">
        <w:rPr>
          <w:szCs w:val="32"/>
        </w:rPr>
        <w:t>Devant lui</w:t>
      </w:r>
      <w:r w:rsidR="008D6F52">
        <w:rPr>
          <w:szCs w:val="32"/>
        </w:rPr>
        <w:t xml:space="preserve">, </w:t>
      </w:r>
      <w:r w:rsidRPr="00894396">
        <w:rPr>
          <w:szCs w:val="32"/>
        </w:rPr>
        <w:t>hagard et hirsute</w:t>
      </w:r>
      <w:r w:rsidR="008D6F52">
        <w:rPr>
          <w:szCs w:val="32"/>
        </w:rPr>
        <w:t xml:space="preserve">, </w:t>
      </w:r>
      <w:r w:rsidRPr="00894396">
        <w:rPr>
          <w:szCs w:val="32"/>
        </w:rPr>
        <w:t>Horne vitupérait</w:t>
      </w:r>
      <w:r w:rsidR="008D6F52">
        <w:rPr>
          <w:szCs w:val="32"/>
        </w:rPr>
        <w:t xml:space="preserve">, </w:t>
      </w:r>
      <w:r w:rsidRPr="00894396">
        <w:rPr>
          <w:szCs w:val="32"/>
        </w:rPr>
        <w:t>comme un prophète inspiré et menaçant sorti du désert</w:t>
      </w:r>
      <w:r w:rsidR="008D6F52">
        <w:rPr>
          <w:szCs w:val="32"/>
        </w:rPr>
        <w:t xml:space="preserve">. </w:t>
      </w:r>
      <w:r w:rsidRPr="00894396">
        <w:rPr>
          <w:szCs w:val="32"/>
        </w:rPr>
        <w:t>Deux fanatiques</w:t>
      </w:r>
      <w:r w:rsidR="008D6F52">
        <w:rPr>
          <w:szCs w:val="32"/>
        </w:rPr>
        <w:t xml:space="preserve">, </w:t>
      </w:r>
      <w:r w:rsidRPr="00894396">
        <w:rPr>
          <w:szCs w:val="32"/>
        </w:rPr>
        <w:t>bien faits pour s</w:t>
      </w:r>
      <w:r w:rsidR="008D6F52">
        <w:rPr>
          <w:szCs w:val="32"/>
        </w:rPr>
        <w:t>’</w:t>
      </w:r>
      <w:r w:rsidRPr="00894396">
        <w:rPr>
          <w:szCs w:val="32"/>
        </w:rPr>
        <w:t>entendre</w:t>
      </w:r>
      <w:r w:rsidR="008D6F52">
        <w:rPr>
          <w:szCs w:val="32"/>
        </w:rPr>
        <w:t xml:space="preserve">. </w:t>
      </w:r>
      <w:r w:rsidRPr="00894396">
        <w:rPr>
          <w:szCs w:val="32"/>
        </w:rPr>
        <w:t>Vous paraissez surpris</w:t>
      </w:r>
      <w:r w:rsidR="008D6F52">
        <w:rPr>
          <w:szCs w:val="32"/>
        </w:rPr>
        <w:t xml:space="preserve"> ? </w:t>
      </w:r>
      <w:r w:rsidRPr="00894396">
        <w:rPr>
          <w:szCs w:val="32"/>
        </w:rPr>
        <w:t>Sans doute ne vous seriez-vous représenté de tels hommes que l</w:t>
      </w:r>
      <w:r w:rsidR="008D6F52">
        <w:rPr>
          <w:szCs w:val="32"/>
        </w:rPr>
        <w:t>’</w:t>
      </w:r>
      <w:r w:rsidRPr="00894396">
        <w:rPr>
          <w:szCs w:val="32"/>
        </w:rPr>
        <w:t>écume à la bouche et la menace aux lèvres</w:t>
      </w:r>
      <w:r w:rsidR="008D6F52">
        <w:rPr>
          <w:szCs w:val="32"/>
        </w:rPr>
        <w:t> ?</w:t>
      </w:r>
    </w:p>
    <w:p w14:paraId="459555F3" w14:textId="77777777" w:rsidR="008D6F52" w:rsidRDefault="00000000" w:rsidP="008D6F52">
      <w:pPr>
        <w:rPr>
          <w:szCs w:val="32"/>
        </w:rPr>
      </w:pPr>
      <w:r w:rsidRPr="00894396">
        <w:rPr>
          <w:szCs w:val="32"/>
        </w:rPr>
        <w:t>Je protestai vivement</w:t>
      </w:r>
      <w:r w:rsidR="008D6F52">
        <w:rPr>
          <w:szCs w:val="32"/>
        </w:rPr>
        <w:t xml:space="preserve"> : </w:t>
      </w:r>
      <w:r w:rsidRPr="00894396">
        <w:rPr>
          <w:szCs w:val="32"/>
        </w:rPr>
        <w:t>je n</w:t>
      </w:r>
      <w:r w:rsidR="008D6F52">
        <w:rPr>
          <w:szCs w:val="32"/>
        </w:rPr>
        <w:t>’</w:t>
      </w:r>
      <w:r w:rsidRPr="00894396">
        <w:rPr>
          <w:szCs w:val="32"/>
        </w:rPr>
        <w:t>étais pas du tout surpris</w:t>
      </w:r>
      <w:r w:rsidR="008D6F52">
        <w:rPr>
          <w:szCs w:val="32"/>
        </w:rPr>
        <w:t xml:space="preserve">, </w:t>
      </w:r>
      <w:r w:rsidRPr="00894396">
        <w:rPr>
          <w:szCs w:val="32"/>
        </w:rPr>
        <w:t>et ne me figurais rien de semblable</w:t>
      </w:r>
      <w:r w:rsidR="008D6F52">
        <w:rPr>
          <w:szCs w:val="32"/>
        </w:rPr>
        <w:t xml:space="preserve"> : </w:t>
      </w:r>
      <w:r w:rsidRPr="00894396">
        <w:rPr>
          <w:szCs w:val="32"/>
        </w:rPr>
        <w:t>les anarchistes en général étaient seulement</w:t>
      </w:r>
      <w:r w:rsidR="008D6F52">
        <w:rPr>
          <w:szCs w:val="32"/>
        </w:rPr>
        <w:t xml:space="preserve">, </w:t>
      </w:r>
      <w:r w:rsidRPr="00894396">
        <w:rPr>
          <w:szCs w:val="32"/>
        </w:rPr>
        <w:t>pour moi</w:t>
      </w:r>
      <w:r w:rsidR="008D6F52">
        <w:rPr>
          <w:szCs w:val="32"/>
        </w:rPr>
        <w:t xml:space="preserve">, </w:t>
      </w:r>
      <w:r w:rsidRPr="00894396">
        <w:rPr>
          <w:szCs w:val="32"/>
        </w:rPr>
        <w:t>des êtres inconcevables</w:t>
      </w:r>
      <w:r w:rsidR="008D6F52">
        <w:rPr>
          <w:szCs w:val="32"/>
        </w:rPr>
        <w:t xml:space="preserve">, </w:t>
      </w:r>
      <w:r w:rsidRPr="00894396">
        <w:rPr>
          <w:szCs w:val="32"/>
        </w:rPr>
        <w:t>aux points de vue mental</w:t>
      </w:r>
      <w:r w:rsidR="008D6F52">
        <w:rPr>
          <w:szCs w:val="32"/>
        </w:rPr>
        <w:t xml:space="preserve">, </w:t>
      </w:r>
      <w:r w:rsidRPr="00894396">
        <w:rPr>
          <w:szCs w:val="32"/>
        </w:rPr>
        <w:t>moral</w:t>
      </w:r>
      <w:r w:rsidR="008D6F52">
        <w:rPr>
          <w:szCs w:val="32"/>
        </w:rPr>
        <w:t xml:space="preserve">, </w:t>
      </w:r>
      <w:r w:rsidRPr="00894396">
        <w:rPr>
          <w:szCs w:val="32"/>
        </w:rPr>
        <w:t>logique</w:t>
      </w:r>
      <w:r w:rsidR="008D6F52">
        <w:rPr>
          <w:szCs w:val="32"/>
        </w:rPr>
        <w:t xml:space="preserve">, </w:t>
      </w:r>
      <w:r w:rsidRPr="00894396">
        <w:rPr>
          <w:szCs w:val="32"/>
        </w:rPr>
        <w:t>sentimental et même physique</w:t>
      </w:r>
      <w:r w:rsidR="008D6F52">
        <w:rPr>
          <w:szCs w:val="32"/>
        </w:rPr>
        <w:t xml:space="preserve">. </w:t>
      </w:r>
      <w:r w:rsidRPr="00894396">
        <w:rPr>
          <w:szCs w:val="32"/>
        </w:rPr>
        <w:t>X</w:t>
      </w:r>
      <w:r w:rsidR="008D6F52">
        <w:rPr>
          <w:szCs w:val="32"/>
        </w:rPr>
        <w:t xml:space="preserve">… </w:t>
      </w:r>
      <w:r w:rsidRPr="00894396">
        <w:rPr>
          <w:szCs w:val="32"/>
        </w:rPr>
        <w:t>accueillit cette déclaration avec son impassibilité ordinaire</w:t>
      </w:r>
      <w:r w:rsidR="008D6F52">
        <w:rPr>
          <w:szCs w:val="32"/>
        </w:rPr>
        <w:t xml:space="preserve">, </w:t>
      </w:r>
      <w:r w:rsidRPr="00894396">
        <w:rPr>
          <w:szCs w:val="32"/>
        </w:rPr>
        <w:t>et reprit</w:t>
      </w:r>
      <w:r w:rsidR="008D6F52">
        <w:rPr>
          <w:szCs w:val="32"/>
        </w:rPr>
        <w:t> :</w:t>
      </w:r>
    </w:p>
    <w:p w14:paraId="17F8EE1E" w14:textId="77777777" w:rsidR="008D6F52" w:rsidRDefault="008D6F52" w:rsidP="008D6F52">
      <w:pPr>
        <w:rPr>
          <w:szCs w:val="32"/>
        </w:rPr>
      </w:pPr>
      <w:r>
        <w:t>— </w:t>
      </w:r>
      <w:r w:rsidRPr="00894396">
        <w:rPr>
          <w:szCs w:val="32"/>
        </w:rPr>
        <w:t>Horne avait lâché la bonde de son éloquence et des larmes échappées de ses yeux roulaient</w:t>
      </w:r>
      <w:r>
        <w:rPr>
          <w:szCs w:val="32"/>
        </w:rPr>
        <w:t xml:space="preserve">, </w:t>
      </w:r>
      <w:r w:rsidRPr="00894396">
        <w:rPr>
          <w:szCs w:val="32"/>
        </w:rPr>
        <w:t>sans qu</w:t>
      </w:r>
      <w:r>
        <w:rPr>
          <w:szCs w:val="32"/>
        </w:rPr>
        <w:t>’</w:t>
      </w:r>
      <w:r w:rsidRPr="00894396">
        <w:rPr>
          <w:szCs w:val="32"/>
        </w:rPr>
        <w:t>il s</w:t>
      </w:r>
      <w:r>
        <w:rPr>
          <w:szCs w:val="32"/>
        </w:rPr>
        <w:t>’</w:t>
      </w:r>
      <w:r w:rsidRPr="00894396">
        <w:rPr>
          <w:szCs w:val="32"/>
        </w:rPr>
        <w:t>en aperçût</w:t>
      </w:r>
      <w:r>
        <w:rPr>
          <w:szCs w:val="32"/>
        </w:rPr>
        <w:t xml:space="preserve">, </w:t>
      </w:r>
      <w:r w:rsidRPr="00894396">
        <w:rPr>
          <w:szCs w:val="32"/>
        </w:rPr>
        <w:t>sur sa barbe noire</w:t>
      </w:r>
      <w:r>
        <w:rPr>
          <w:szCs w:val="32"/>
        </w:rPr>
        <w:t xml:space="preserve">, </w:t>
      </w:r>
      <w:r w:rsidRPr="00894396">
        <w:rPr>
          <w:szCs w:val="32"/>
        </w:rPr>
        <w:t>tandis qu</w:t>
      </w:r>
      <w:r>
        <w:rPr>
          <w:szCs w:val="32"/>
        </w:rPr>
        <w:t>’</w:t>
      </w:r>
      <w:r w:rsidRPr="00894396">
        <w:rPr>
          <w:szCs w:val="32"/>
        </w:rPr>
        <w:t>il accablait d</w:t>
      </w:r>
      <w:r>
        <w:rPr>
          <w:szCs w:val="32"/>
        </w:rPr>
        <w:t>’</w:t>
      </w:r>
      <w:r w:rsidRPr="00894396">
        <w:rPr>
          <w:szCs w:val="32"/>
        </w:rPr>
        <w:t xml:space="preserve">invectives </w:t>
      </w:r>
      <w:r w:rsidRPr="00894396">
        <w:rPr>
          <w:szCs w:val="32"/>
        </w:rPr>
        <w:lastRenderedPageBreak/>
        <w:t xml:space="preserve">méprisantes </w:t>
      </w:r>
      <w:proofErr w:type="spellStart"/>
      <w:r w:rsidRPr="00894396">
        <w:rPr>
          <w:szCs w:val="32"/>
        </w:rPr>
        <w:t>Sevrin</w:t>
      </w:r>
      <w:proofErr w:type="spellEnd"/>
      <w:r w:rsidRPr="00894396">
        <w:rPr>
          <w:szCs w:val="32"/>
        </w:rPr>
        <w:t xml:space="preserve"> qui haletait de plus en plus convulsivement</w:t>
      </w:r>
      <w:r>
        <w:rPr>
          <w:szCs w:val="32"/>
        </w:rPr>
        <w:t xml:space="preserve">. </w:t>
      </w:r>
      <w:r w:rsidRPr="00894396">
        <w:rPr>
          <w:szCs w:val="32"/>
        </w:rPr>
        <w:t>Quand le misérable ouvrit la bouche pour parler</w:t>
      </w:r>
      <w:r>
        <w:rPr>
          <w:szCs w:val="32"/>
        </w:rPr>
        <w:t xml:space="preserve">, </w:t>
      </w:r>
      <w:r w:rsidRPr="00894396">
        <w:rPr>
          <w:szCs w:val="32"/>
        </w:rPr>
        <w:t>tous les assistants tendirent l</w:t>
      </w:r>
      <w:r>
        <w:rPr>
          <w:szCs w:val="32"/>
        </w:rPr>
        <w:t>’</w:t>
      </w:r>
      <w:r w:rsidRPr="00894396">
        <w:rPr>
          <w:szCs w:val="32"/>
        </w:rPr>
        <w:t>oreille</w:t>
      </w:r>
      <w:r>
        <w:rPr>
          <w:szCs w:val="32"/>
        </w:rPr>
        <w:t> :</w:t>
      </w:r>
    </w:p>
    <w:p w14:paraId="5E274C07" w14:textId="0D0F1DDA" w:rsidR="008D6F52" w:rsidRDefault="008D6F52" w:rsidP="008D6F52">
      <w:r>
        <w:t>— </w:t>
      </w:r>
      <w:r>
        <w:rPr>
          <w:szCs w:val="32"/>
        </w:rPr>
        <w:t>« </w:t>
      </w:r>
      <w:r w:rsidRPr="00894396">
        <w:rPr>
          <w:szCs w:val="32"/>
        </w:rPr>
        <w:t>Ne faites pas l</w:t>
      </w:r>
      <w:r>
        <w:rPr>
          <w:szCs w:val="32"/>
        </w:rPr>
        <w:t>’</w:t>
      </w:r>
      <w:r w:rsidRPr="00894396">
        <w:rPr>
          <w:szCs w:val="32"/>
        </w:rPr>
        <w:t>imbécile</w:t>
      </w:r>
      <w:r>
        <w:rPr>
          <w:szCs w:val="32"/>
        </w:rPr>
        <w:t xml:space="preserve">, </w:t>
      </w:r>
      <w:r w:rsidRPr="00894396">
        <w:rPr>
          <w:szCs w:val="32"/>
        </w:rPr>
        <w:t>Horne</w:t>
      </w:r>
      <w:r>
        <w:rPr>
          <w:szCs w:val="32"/>
        </w:rPr>
        <w:t xml:space="preserve"> », </w:t>
      </w:r>
      <w:r w:rsidRPr="00894396">
        <w:rPr>
          <w:szCs w:val="32"/>
        </w:rPr>
        <w:t>commença-t-il</w:t>
      </w:r>
      <w:r>
        <w:rPr>
          <w:szCs w:val="32"/>
        </w:rPr>
        <w:t>, « </w:t>
      </w:r>
      <w:r w:rsidRPr="00894396">
        <w:rPr>
          <w:szCs w:val="32"/>
        </w:rPr>
        <w:t>vous savez très bien que je n</w:t>
      </w:r>
      <w:r>
        <w:rPr>
          <w:szCs w:val="32"/>
        </w:rPr>
        <w:t>’</w:t>
      </w:r>
      <w:r w:rsidRPr="00894396">
        <w:rPr>
          <w:szCs w:val="32"/>
        </w:rPr>
        <w:t>ai obéi à aucune des raisons que vous invoquez</w:t>
      </w:r>
      <w:r>
        <w:rPr>
          <w:szCs w:val="32"/>
        </w:rPr>
        <w:t>. »</w:t>
      </w:r>
      <w:r w:rsidRPr="00894396">
        <w:rPr>
          <w:szCs w:val="32"/>
        </w:rPr>
        <w:t xml:space="preserve"> Et prenant tout à coup une apparente fermeté de roc sous le sombre regard de l</w:t>
      </w:r>
      <w:r>
        <w:rPr>
          <w:szCs w:val="32"/>
        </w:rPr>
        <w:t>’</w:t>
      </w:r>
      <w:r w:rsidRPr="00894396">
        <w:rPr>
          <w:szCs w:val="32"/>
        </w:rPr>
        <w:t>artiste</w:t>
      </w:r>
      <w:r>
        <w:rPr>
          <w:szCs w:val="32"/>
        </w:rPr>
        <w:t> : « </w:t>
      </w:r>
      <w:r w:rsidRPr="00894396">
        <w:rPr>
          <w:szCs w:val="32"/>
        </w:rPr>
        <w:t>Si je vous ai contrecarré</w:t>
      </w:r>
      <w:r>
        <w:rPr>
          <w:szCs w:val="32"/>
        </w:rPr>
        <w:t xml:space="preserve">, </w:t>
      </w:r>
      <w:r w:rsidRPr="00894396">
        <w:rPr>
          <w:szCs w:val="32"/>
        </w:rPr>
        <w:t>trompé et trahi</w:t>
      </w:r>
      <w:r>
        <w:rPr>
          <w:szCs w:val="32"/>
        </w:rPr>
        <w:t xml:space="preserve">, </w:t>
      </w:r>
      <w:r w:rsidRPr="00894396">
        <w:rPr>
          <w:szCs w:val="32"/>
        </w:rPr>
        <w:t>c</w:t>
      </w:r>
      <w:r>
        <w:rPr>
          <w:szCs w:val="32"/>
        </w:rPr>
        <w:t>’</w:t>
      </w:r>
      <w:r w:rsidRPr="00894396">
        <w:rPr>
          <w:szCs w:val="32"/>
        </w:rPr>
        <w:t>est par conviction</w:t>
      </w:r>
      <w:r>
        <w:rPr>
          <w:szCs w:val="32"/>
        </w:rPr>
        <w:t> ! »</w:t>
      </w:r>
    </w:p>
    <w:p w14:paraId="2833825F" w14:textId="72127F02" w:rsidR="008D6F52" w:rsidRDefault="00000000" w:rsidP="008D6F52">
      <w:r w:rsidRPr="00894396">
        <w:rPr>
          <w:szCs w:val="32"/>
        </w:rPr>
        <w:t>Il tourna le dos à Horne et s</w:t>
      </w:r>
      <w:r w:rsidR="008D6F52">
        <w:rPr>
          <w:szCs w:val="32"/>
        </w:rPr>
        <w:t>’</w:t>
      </w:r>
      <w:r w:rsidRPr="00894396">
        <w:rPr>
          <w:szCs w:val="32"/>
        </w:rPr>
        <w:t>adressant à la jeune fille</w:t>
      </w:r>
      <w:r w:rsidR="008D6F52">
        <w:rPr>
          <w:szCs w:val="32"/>
        </w:rPr>
        <w:t xml:space="preserve">, </w:t>
      </w:r>
      <w:r w:rsidRPr="00894396">
        <w:rPr>
          <w:szCs w:val="32"/>
        </w:rPr>
        <w:t>répéta comme un écho</w:t>
      </w:r>
      <w:r w:rsidR="008D6F52">
        <w:rPr>
          <w:szCs w:val="32"/>
        </w:rPr>
        <w:t xml:space="preserve"> : « … </w:t>
      </w:r>
      <w:r w:rsidRPr="00894396">
        <w:rPr>
          <w:szCs w:val="32"/>
        </w:rPr>
        <w:t>Par conviction</w:t>
      </w:r>
      <w:r w:rsidR="008D6F52">
        <w:rPr>
          <w:szCs w:val="32"/>
        </w:rPr>
        <w:t> ! »</w:t>
      </w:r>
    </w:p>
    <w:p w14:paraId="2C480185" w14:textId="77777777" w:rsidR="008D6F52" w:rsidRDefault="00000000" w:rsidP="008D6F52">
      <w:pPr>
        <w:rPr>
          <w:szCs w:val="32"/>
        </w:rPr>
      </w:pPr>
      <w:r w:rsidRPr="00894396">
        <w:rPr>
          <w:szCs w:val="32"/>
        </w:rPr>
        <w:t>Elle gardait un air de froideur extraordinaire</w:t>
      </w:r>
      <w:r w:rsidR="008D6F52">
        <w:rPr>
          <w:szCs w:val="32"/>
        </w:rPr>
        <w:t xml:space="preserve">. </w:t>
      </w:r>
      <w:r w:rsidRPr="00894396">
        <w:rPr>
          <w:szCs w:val="32"/>
        </w:rPr>
        <w:t>Sans doute ne trouvait-elle pas le geste nécessaire</w:t>
      </w:r>
      <w:r w:rsidR="008D6F52">
        <w:rPr>
          <w:szCs w:val="32"/>
        </w:rPr>
        <w:t xml:space="preserve">. </w:t>
      </w:r>
      <w:r w:rsidRPr="00894396">
        <w:rPr>
          <w:szCs w:val="32"/>
        </w:rPr>
        <w:t>Une telle situation ne devait comporter que peu de précédents</w:t>
      </w:r>
      <w:r w:rsidR="008D6F52">
        <w:rPr>
          <w:szCs w:val="32"/>
        </w:rPr>
        <w:t>.</w:t>
      </w:r>
    </w:p>
    <w:p w14:paraId="225FA091" w14:textId="43D3B809" w:rsidR="008D6F52" w:rsidRDefault="008D6F52" w:rsidP="008D6F52">
      <w:r>
        <w:t>— </w:t>
      </w:r>
      <w:r>
        <w:rPr>
          <w:szCs w:val="32"/>
        </w:rPr>
        <w:t>« </w:t>
      </w:r>
      <w:r w:rsidRPr="00894396">
        <w:rPr>
          <w:szCs w:val="32"/>
        </w:rPr>
        <w:t>C</w:t>
      </w:r>
      <w:r>
        <w:rPr>
          <w:szCs w:val="32"/>
        </w:rPr>
        <w:t>’</w:t>
      </w:r>
      <w:r w:rsidRPr="00894396">
        <w:rPr>
          <w:szCs w:val="32"/>
        </w:rPr>
        <w:t>est clair comme le jour</w:t>
      </w:r>
      <w:r>
        <w:rPr>
          <w:szCs w:val="32"/>
        </w:rPr>
        <w:t xml:space="preserve"> », </w:t>
      </w:r>
      <w:r w:rsidRPr="00894396">
        <w:rPr>
          <w:szCs w:val="32"/>
        </w:rPr>
        <w:t>insista-t-il</w:t>
      </w:r>
      <w:r>
        <w:rPr>
          <w:szCs w:val="32"/>
        </w:rPr>
        <w:t>. « </w:t>
      </w:r>
      <w:r w:rsidRPr="00894396">
        <w:rPr>
          <w:szCs w:val="32"/>
        </w:rPr>
        <w:t>Comprenez-vous ces mots-là</w:t>
      </w:r>
      <w:r>
        <w:rPr>
          <w:szCs w:val="32"/>
        </w:rPr>
        <w:t> : « </w:t>
      </w:r>
      <w:r w:rsidRPr="00894396">
        <w:rPr>
          <w:szCs w:val="32"/>
        </w:rPr>
        <w:t>Par conviction</w:t>
      </w:r>
      <w:r>
        <w:rPr>
          <w:szCs w:val="32"/>
        </w:rPr>
        <w:t> ?… »</w:t>
      </w:r>
    </w:p>
    <w:p w14:paraId="7D47FFDA" w14:textId="77777777" w:rsidR="008D6F52" w:rsidRDefault="00000000" w:rsidP="008D6F52">
      <w:pPr>
        <w:rPr>
          <w:szCs w:val="32"/>
        </w:rPr>
      </w:pPr>
      <w:r w:rsidRPr="00894396">
        <w:rPr>
          <w:szCs w:val="32"/>
        </w:rPr>
        <w:t>Elle ne bougeait toujours pas</w:t>
      </w:r>
      <w:r w:rsidR="008D6F52">
        <w:rPr>
          <w:szCs w:val="32"/>
        </w:rPr>
        <w:t xml:space="preserve"> : </w:t>
      </w:r>
      <w:r w:rsidRPr="00894396">
        <w:rPr>
          <w:szCs w:val="32"/>
        </w:rPr>
        <w:t>elle ne savait que faire</w:t>
      </w:r>
      <w:r w:rsidR="008D6F52">
        <w:rPr>
          <w:szCs w:val="32"/>
        </w:rPr>
        <w:t xml:space="preserve">. </w:t>
      </w:r>
      <w:r w:rsidRPr="00894396">
        <w:rPr>
          <w:szCs w:val="32"/>
        </w:rPr>
        <w:t>Mais le malheureux allait lui donner l</w:t>
      </w:r>
      <w:r w:rsidR="008D6F52">
        <w:rPr>
          <w:szCs w:val="32"/>
        </w:rPr>
        <w:t>’</w:t>
      </w:r>
      <w:r w:rsidRPr="00894396">
        <w:rPr>
          <w:szCs w:val="32"/>
        </w:rPr>
        <w:t>occasion d</w:t>
      </w:r>
      <w:r w:rsidR="008D6F52">
        <w:rPr>
          <w:szCs w:val="32"/>
        </w:rPr>
        <w:t>’</w:t>
      </w:r>
      <w:r w:rsidRPr="00894396">
        <w:rPr>
          <w:szCs w:val="32"/>
        </w:rPr>
        <w:t>un beau geste</w:t>
      </w:r>
      <w:r w:rsidR="008D6F52">
        <w:rPr>
          <w:szCs w:val="32"/>
        </w:rPr>
        <w:t xml:space="preserve">, </w:t>
      </w:r>
      <w:r w:rsidRPr="00894396">
        <w:rPr>
          <w:szCs w:val="32"/>
        </w:rPr>
        <w:t>du geste opportun</w:t>
      </w:r>
      <w:r w:rsidR="008D6F52">
        <w:rPr>
          <w:szCs w:val="32"/>
        </w:rPr>
        <w:t>.</w:t>
      </w:r>
    </w:p>
    <w:p w14:paraId="04B1F554" w14:textId="77777777" w:rsidR="008D6F52" w:rsidRDefault="008D6F52" w:rsidP="008D6F52">
      <w:pPr>
        <w:rPr>
          <w:szCs w:val="32"/>
        </w:rPr>
      </w:pPr>
      <w:r>
        <w:t>— </w:t>
      </w:r>
      <w:r>
        <w:rPr>
          <w:szCs w:val="32"/>
        </w:rPr>
        <w:t>« </w:t>
      </w:r>
      <w:r w:rsidRPr="00894396">
        <w:rPr>
          <w:szCs w:val="32"/>
        </w:rPr>
        <w:t>J</w:t>
      </w:r>
      <w:r>
        <w:rPr>
          <w:szCs w:val="32"/>
        </w:rPr>
        <w:t>’</w:t>
      </w:r>
      <w:r w:rsidRPr="00894396">
        <w:rPr>
          <w:szCs w:val="32"/>
        </w:rPr>
        <w:t>ai senti en moi le pouvoir de vous faire partager cette conviction</w:t>
      </w:r>
      <w:r>
        <w:rPr>
          <w:szCs w:val="32"/>
        </w:rPr>
        <w:t xml:space="preserve"> », </w:t>
      </w:r>
      <w:r w:rsidRPr="00894396">
        <w:rPr>
          <w:szCs w:val="32"/>
        </w:rPr>
        <w:t>protesta-t-il ardemment</w:t>
      </w:r>
      <w:r>
        <w:rPr>
          <w:szCs w:val="32"/>
        </w:rPr>
        <w:t xml:space="preserve">. </w:t>
      </w:r>
      <w:r w:rsidRPr="00894396">
        <w:rPr>
          <w:szCs w:val="32"/>
        </w:rPr>
        <w:t>Il s</w:t>
      </w:r>
      <w:r>
        <w:rPr>
          <w:szCs w:val="32"/>
        </w:rPr>
        <w:t>’</w:t>
      </w:r>
      <w:r w:rsidRPr="00894396">
        <w:rPr>
          <w:szCs w:val="32"/>
        </w:rPr>
        <w:t>était oublié</w:t>
      </w:r>
      <w:r>
        <w:rPr>
          <w:szCs w:val="32"/>
        </w:rPr>
        <w:t xml:space="preserve"> ; </w:t>
      </w:r>
      <w:r w:rsidRPr="00894396">
        <w:rPr>
          <w:szCs w:val="32"/>
        </w:rPr>
        <w:t>il fit un pas vers elle</w:t>
      </w:r>
      <w:r>
        <w:rPr>
          <w:szCs w:val="32"/>
        </w:rPr>
        <w:t xml:space="preserve">, </w:t>
      </w:r>
      <w:r w:rsidRPr="00894396">
        <w:rPr>
          <w:szCs w:val="32"/>
        </w:rPr>
        <w:t>ou trébucha</w:t>
      </w:r>
      <w:r>
        <w:rPr>
          <w:szCs w:val="32"/>
        </w:rPr>
        <w:t xml:space="preserve">, </w:t>
      </w:r>
      <w:r w:rsidRPr="00894396">
        <w:rPr>
          <w:szCs w:val="32"/>
        </w:rPr>
        <w:t>peut-être</w:t>
      </w:r>
      <w:r>
        <w:rPr>
          <w:szCs w:val="32"/>
        </w:rPr>
        <w:t xml:space="preserve">. </w:t>
      </w:r>
      <w:r w:rsidRPr="00894396">
        <w:rPr>
          <w:szCs w:val="32"/>
        </w:rPr>
        <w:t>Je crus le voir se pencher</w:t>
      </w:r>
      <w:r>
        <w:rPr>
          <w:szCs w:val="32"/>
        </w:rPr>
        <w:t xml:space="preserve">, </w:t>
      </w:r>
      <w:r w:rsidRPr="00894396">
        <w:rPr>
          <w:szCs w:val="32"/>
        </w:rPr>
        <w:t>comme pour toucher le bord de la robe de la jeune fille</w:t>
      </w:r>
      <w:r>
        <w:rPr>
          <w:szCs w:val="32"/>
        </w:rPr>
        <w:t xml:space="preserve">. </w:t>
      </w:r>
      <w:r w:rsidRPr="00894396">
        <w:rPr>
          <w:szCs w:val="32"/>
        </w:rPr>
        <w:t>Et c</w:t>
      </w:r>
      <w:r>
        <w:rPr>
          <w:szCs w:val="32"/>
        </w:rPr>
        <w:t>’</w:t>
      </w:r>
      <w:r w:rsidRPr="00894396">
        <w:rPr>
          <w:szCs w:val="32"/>
        </w:rPr>
        <w:t>est alors que vint le geste approprié</w:t>
      </w:r>
      <w:r>
        <w:rPr>
          <w:szCs w:val="32"/>
        </w:rPr>
        <w:t xml:space="preserve">. </w:t>
      </w:r>
      <w:r w:rsidRPr="00894396">
        <w:rPr>
          <w:szCs w:val="32"/>
        </w:rPr>
        <w:t>Arrachant sa jupe à ce contact impur</w:t>
      </w:r>
      <w:r>
        <w:rPr>
          <w:szCs w:val="32"/>
        </w:rPr>
        <w:t xml:space="preserve">, </w:t>
      </w:r>
      <w:r w:rsidRPr="00894396">
        <w:rPr>
          <w:szCs w:val="32"/>
        </w:rPr>
        <w:t>elle détourna la tête et redressa le front d</w:t>
      </w:r>
      <w:r>
        <w:rPr>
          <w:szCs w:val="32"/>
        </w:rPr>
        <w:t>’</w:t>
      </w:r>
      <w:r w:rsidRPr="00894396">
        <w:rPr>
          <w:szCs w:val="32"/>
        </w:rPr>
        <w:t>un geste brusque</w:t>
      </w:r>
      <w:r>
        <w:rPr>
          <w:szCs w:val="32"/>
        </w:rPr>
        <w:t xml:space="preserve">. </w:t>
      </w:r>
      <w:r w:rsidRPr="00894396">
        <w:rPr>
          <w:szCs w:val="32"/>
        </w:rPr>
        <w:t>Ce fut magnifique</w:t>
      </w:r>
      <w:r>
        <w:rPr>
          <w:szCs w:val="32"/>
        </w:rPr>
        <w:t xml:space="preserve">, </w:t>
      </w:r>
      <w:r w:rsidRPr="00894396">
        <w:rPr>
          <w:szCs w:val="32"/>
        </w:rPr>
        <w:t>ce geste conventionnel de l</w:t>
      </w:r>
      <w:r>
        <w:rPr>
          <w:szCs w:val="32"/>
        </w:rPr>
        <w:t>’</w:t>
      </w:r>
      <w:r w:rsidRPr="00894396">
        <w:rPr>
          <w:szCs w:val="32"/>
        </w:rPr>
        <w:t>honneur impollué</w:t>
      </w:r>
      <w:r>
        <w:rPr>
          <w:szCs w:val="32"/>
        </w:rPr>
        <w:t xml:space="preserve">, </w:t>
      </w:r>
      <w:r w:rsidRPr="00894396">
        <w:rPr>
          <w:szCs w:val="32"/>
        </w:rPr>
        <w:t>cette attitude de l</w:t>
      </w:r>
      <w:r>
        <w:rPr>
          <w:szCs w:val="32"/>
        </w:rPr>
        <w:t>’</w:t>
      </w:r>
      <w:r w:rsidRPr="00894396">
        <w:rPr>
          <w:szCs w:val="32"/>
        </w:rPr>
        <w:t>amateur au cœur pur</w:t>
      </w:r>
      <w:r>
        <w:rPr>
          <w:szCs w:val="32"/>
        </w:rPr>
        <w:t>.</w:t>
      </w:r>
    </w:p>
    <w:p w14:paraId="130ECA36" w14:textId="77777777" w:rsidR="008D6F52" w:rsidRDefault="00000000" w:rsidP="008D6F52">
      <w:pPr>
        <w:rPr>
          <w:szCs w:val="32"/>
        </w:rPr>
      </w:pPr>
      <w:r w:rsidRPr="00894396">
        <w:rPr>
          <w:szCs w:val="32"/>
        </w:rPr>
        <w:t>On n</w:t>
      </w:r>
      <w:r w:rsidR="008D6F52">
        <w:rPr>
          <w:szCs w:val="32"/>
        </w:rPr>
        <w:t>’</w:t>
      </w:r>
      <w:r w:rsidRPr="00894396">
        <w:rPr>
          <w:szCs w:val="32"/>
        </w:rPr>
        <w:t>eût pu mieux faire</w:t>
      </w:r>
      <w:r w:rsidR="008D6F52">
        <w:rPr>
          <w:szCs w:val="32"/>
        </w:rPr>
        <w:t xml:space="preserve">. </w:t>
      </w:r>
      <w:r w:rsidRPr="00894396">
        <w:rPr>
          <w:szCs w:val="32"/>
        </w:rPr>
        <w:t xml:space="preserve">Et </w:t>
      </w:r>
      <w:proofErr w:type="spellStart"/>
      <w:r w:rsidRPr="00894396">
        <w:rPr>
          <w:szCs w:val="32"/>
        </w:rPr>
        <w:t>Sevrin</w:t>
      </w:r>
      <w:proofErr w:type="spellEnd"/>
      <w:r w:rsidRPr="00894396">
        <w:rPr>
          <w:szCs w:val="32"/>
        </w:rPr>
        <w:t xml:space="preserve"> dut en juger ainsi</w:t>
      </w:r>
      <w:r w:rsidR="008D6F52">
        <w:rPr>
          <w:szCs w:val="32"/>
        </w:rPr>
        <w:t xml:space="preserve">, </w:t>
      </w:r>
      <w:r w:rsidRPr="00894396">
        <w:rPr>
          <w:szCs w:val="32"/>
        </w:rPr>
        <w:t>car il se détourna à nouveau</w:t>
      </w:r>
      <w:r w:rsidR="008D6F52">
        <w:rPr>
          <w:szCs w:val="32"/>
        </w:rPr>
        <w:t xml:space="preserve">. </w:t>
      </w:r>
      <w:r w:rsidRPr="00894396">
        <w:rPr>
          <w:szCs w:val="32"/>
        </w:rPr>
        <w:t>Et cette fois</w:t>
      </w:r>
      <w:r w:rsidR="008D6F52">
        <w:rPr>
          <w:szCs w:val="32"/>
        </w:rPr>
        <w:t xml:space="preserve">, </w:t>
      </w:r>
      <w:r w:rsidRPr="00894396">
        <w:rPr>
          <w:szCs w:val="32"/>
        </w:rPr>
        <w:t xml:space="preserve">il ne regardait </w:t>
      </w:r>
      <w:r w:rsidRPr="00894396">
        <w:rPr>
          <w:szCs w:val="32"/>
        </w:rPr>
        <w:lastRenderedPageBreak/>
        <w:t>personne</w:t>
      </w:r>
      <w:r w:rsidR="008D6F52">
        <w:rPr>
          <w:szCs w:val="32"/>
        </w:rPr>
        <w:t xml:space="preserve">. </w:t>
      </w:r>
      <w:r w:rsidRPr="00894396">
        <w:rPr>
          <w:szCs w:val="32"/>
        </w:rPr>
        <w:t>Il haletait plus convulsivement que jamais</w:t>
      </w:r>
      <w:r w:rsidR="008D6F52">
        <w:rPr>
          <w:szCs w:val="32"/>
        </w:rPr>
        <w:t xml:space="preserve">, </w:t>
      </w:r>
      <w:r w:rsidRPr="00894396">
        <w:rPr>
          <w:szCs w:val="32"/>
        </w:rPr>
        <w:t>et fouilla fébrilement dans la poche de son gilet avant de porter la main à sa bouche</w:t>
      </w:r>
      <w:r w:rsidR="008D6F52">
        <w:rPr>
          <w:szCs w:val="32"/>
        </w:rPr>
        <w:t xml:space="preserve">. </w:t>
      </w:r>
      <w:r w:rsidRPr="00894396">
        <w:rPr>
          <w:szCs w:val="32"/>
        </w:rPr>
        <w:t>Il y avait quelque chose de furtif dans son mouvement</w:t>
      </w:r>
      <w:r w:rsidR="008D6F52">
        <w:rPr>
          <w:szCs w:val="32"/>
        </w:rPr>
        <w:t xml:space="preserve">, </w:t>
      </w:r>
      <w:r w:rsidRPr="00894396">
        <w:rPr>
          <w:szCs w:val="32"/>
        </w:rPr>
        <w:t>et son attitude changea tout de suite</w:t>
      </w:r>
      <w:r w:rsidR="008D6F52">
        <w:rPr>
          <w:szCs w:val="32"/>
        </w:rPr>
        <w:t xml:space="preserve">. </w:t>
      </w:r>
      <w:r w:rsidRPr="00894396">
        <w:rPr>
          <w:szCs w:val="32"/>
        </w:rPr>
        <w:t>Sa respiration saccadée lui donnait la mine d</w:t>
      </w:r>
      <w:r w:rsidR="008D6F52">
        <w:rPr>
          <w:szCs w:val="32"/>
        </w:rPr>
        <w:t>’</w:t>
      </w:r>
      <w:r w:rsidRPr="00894396">
        <w:rPr>
          <w:szCs w:val="32"/>
        </w:rPr>
        <w:t>un homme qui vient de fournir une course forcenée</w:t>
      </w:r>
      <w:r w:rsidR="008D6F52">
        <w:rPr>
          <w:szCs w:val="32"/>
        </w:rPr>
        <w:t xml:space="preserve">, </w:t>
      </w:r>
      <w:r w:rsidRPr="00894396">
        <w:rPr>
          <w:szCs w:val="32"/>
        </w:rPr>
        <w:t>mais un air singulier de détachement</w:t>
      </w:r>
      <w:r w:rsidR="008D6F52">
        <w:rPr>
          <w:szCs w:val="32"/>
        </w:rPr>
        <w:t xml:space="preserve">, </w:t>
      </w:r>
      <w:r w:rsidRPr="00894396">
        <w:rPr>
          <w:szCs w:val="32"/>
        </w:rPr>
        <w:t>d</w:t>
      </w:r>
      <w:r w:rsidR="008D6F52">
        <w:rPr>
          <w:szCs w:val="32"/>
        </w:rPr>
        <w:t>’</w:t>
      </w:r>
      <w:r w:rsidRPr="00894396">
        <w:rPr>
          <w:szCs w:val="32"/>
        </w:rPr>
        <w:t>indifférence soudaine et profonde succéda à la tension du douloureux effort</w:t>
      </w:r>
      <w:r w:rsidR="008D6F52">
        <w:rPr>
          <w:szCs w:val="32"/>
        </w:rPr>
        <w:t xml:space="preserve">. </w:t>
      </w:r>
      <w:r w:rsidRPr="00894396">
        <w:rPr>
          <w:szCs w:val="32"/>
        </w:rPr>
        <w:t>La course était finie</w:t>
      </w:r>
      <w:r w:rsidR="008D6F52">
        <w:rPr>
          <w:szCs w:val="32"/>
        </w:rPr>
        <w:t xml:space="preserve">. </w:t>
      </w:r>
      <w:r w:rsidRPr="00894396">
        <w:rPr>
          <w:szCs w:val="32"/>
        </w:rPr>
        <w:t>Je ne me souciais pas d</w:t>
      </w:r>
      <w:r w:rsidR="008D6F52">
        <w:rPr>
          <w:szCs w:val="32"/>
        </w:rPr>
        <w:t>’</w:t>
      </w:r>
      <w:r w:rsidRPr="00894396">
        <w:rPr>
          <w:szCs w:val="32"/>
        </w:rPr>
        <w:t>assister à ce qui allait survenir</w:t>
      </w:r>
      <w:r w:rsidR="008D6F52">
        <w:rPr>
          <w:szCs w:val="32"/>
        </w:rPr>
        <w:t xml:space="preserve"> : </w:t>
      </w:r>
      <w:r w:rsidRPr="00894396">
        <w:rPr>
          <w:szCs w:val="32"/>
        </w:rPr>
        <w:t>je ne le savais que trop</w:t>
      </w:r>
      <w:r w:rsidR="008D6F52">
        <w:rPr>
          <w:szCs w:val="32"/>
        </w:rPr>
        <w:t xml:space="preserve">. </w:t>
      </w:r>
      <w:r w:rsidRPr="00894396">
        <w:rPr>
          <w:szCs w:val="32"/>
        </w:rPr>
        <w:t>Je pris</w:t>
      </w:r>
      <w:r w:rsidR="008D6F52">
        <w:rPr>
          <w:szCs w:val="32"/>
        </w:rPr>
        <w:t xml:space="preserve">, </w:t>
      </w:r>
      <w:r w:rsidRPr="00894396">
        <w:rPr>
          <w:szCs w:val="32"/>
        </w:rPr>
        <w:t>sans un mot</w:t>
      </w:r>
      <w:r w:rsidR="008D6F52">
        <w:rPr>
          <w:szCs w:val="32"/>
        </w:rPr>
        <w:t xml:space="preserve">, </w:t>
      </w:r>
      <w:r w:rsidRPr="00894396">
        <w:rPr>
          <w:szCs w:val="32"/>
        </w:rPr>
        <w:t>le bras de la jeune fille sous le mien et sortis de la cave avec elle</w:t>
      </w:r>
      <w:r w:rsidR="008D6F52">
        <w:rPr>
          <w:szCs w:val="32"/>
        </w:rPr>
        <w:t>.</w:t>
      </w:r>
    </w:p>
    <w:p w14:paraId="23027AEA" w14:textId="77777777" w:rsidR="008D6F52" w:rsidRDefault="00000000" w:rsidP="008D6F52">
      <w:pPr>
        <w:rPr>
          <w:szCs w:val="32"/>
        </w:rPr>
      </w:pPr>
      <w:r w:rsidRPr="00894396">
        <w:rPr>
          <w:szCs w:val="32"/>
        </w:rPr>
        <w:t>Le frère nous suivait</w:t>
      </w:r>
      <w:r w:rsidR="008D6F52">
        <w:rPr>
          <w:szCs w:val="32"/>
        </w:rPr>
        <w:t xml:space="preserve">. </w:t>
      </w:r>
      <w:r w:rsidRPr="00894396">
        <w:rPr>
          <w:szCs w:val="32"/>
        </w:rPr>
        <w:t>À mi-chemin du court escalier</w:t>
      </w:r>
      <w:r w:rsidR="008D6F52">
        <w:rPr>
          <w:szCs w:val="32"/>
        </w:rPr>
        <w:t xml:space="preserve">, </w:t>
      </w:r>
      <w:r w:rsidRPr="00894396">
        <w:rPr>
          <w:szCs w:val="32"/>
        </w:rPr>
        <w:t>elle parut ne plus avoir la force de lever les pieds assez haut pour gravir les marches</w:t>
      </w:r>
      <w:r w:rsidR="008D6F52">
        <w:rPr>
          <w:szCs w:val="32"/>
        </w:rPr>
        <w:t xml:space="preserve">, </w:t>
      </w:r>
      <w:r w:rsidRPr="00894396">
        <w:rPr>
          <w:szCs w:val="32"/>
        </w:rPr>
        <w:t>et nous dûmes tirer et pousser</w:t>
      </w:r>
      <w:r w:rsidR="008D6F52">
        <w:rPr>
          <w:szCs w:val="32"/>
        </w:rPr>
        <w:t xml:space="preserve">, </w:t>
      </w:r>
      <w:r w:rsidRPr="00894396">
        <w:rPr>
          <w:szCs w:val="32"/>
        </w:rPr>
        <w:t>pour la hisser jusqu</w:t>
      </w:r>
      <w:r w:rsidR="008D6F52">
        <w:rPr>
          <w:szCs w:val="32"/>
        </w:rPr>
        <w:t>’</w:t>
      </w:r>
      <w:r w:rsidRPr="00894396">
        <w:rPr>
          <w:szCs w:val="32"/>
        </w:rPr>
        <w:t>au sommet</w:t>
      </w:r>
      <w:r w:rsidR="008D6F52">
        <w:rPr>
          <w:szCs w:val="32"/>
        </w:rPr>
        <w:t xml:space="preserve">. </w:t>
      </w:r>
      <w:r w:rsidRPr="00894396">
        <w:rPr>
          <w:szCs w:val="32"/>
        </w:rPr>
        <w:t>Dans le corridor</w:t>
      </w:r>
      <w:r w:rsidR="008D6F52">
        <w:rPr>
          <w:szCs w:val="32"/>
        </w:rPr>
        <w:t xml:space="preserve">, </w:t>
      </w:r>
      <w:r w:rsidRPr="00894396">
        <w:rPr>
          <w:szCs w:val="32"/>
        </w:rPr>
        <w:t>elle se traînait</w:t>
      </w:r>
      <w:r w:rsidR="008D6F52">
        <w:rPr>
          <w:szCs w:val="32"/>
        </w:rPr>
        <w:t xml:space="preserve">, </w:t>
      </w:r>
      <w:r w:rsidRPr="00894396">
        <w:rPr>
          <w:szCs w:val="32"/>
        </w:rPr>
        <w:t>pendue à nos bras</w:t>
      </w:r>
      <w:r w:rsidR="008D6F52">
        <w:rPr>
          <w:szCs w:val="32"/>
        </w:rPr>
        <w:t xml:space="preserve">, </w:t>
      </w:r>
      <w:r w:rsidRPr="00894396">
        <w:rPr>
          <w:szCs w:val="32"/>
        </w:rPr>
        <w:t>courbée et lourde comme une vieille impotente</w:t>
      </w:r>
      <w:r w:rsidR="008D6F52">
        <w:rPr>
          <w:szCs w:val="32"/>
        </w:rPr>
        <w:t xml:space="preserve">. </w:t>
      </w:r>
      <w:r w:rsidRPr="00894396">
        <w:rPr>
          <w:szCs w:val="32"/>
        </w:rPr>
        <w:t>Nous sortîmes dans une rue vide par une porte entr</w:t>
      </w:r>
      <w:r w:rsidR="008D6F52">
        <w:rPr>
          <w:szCs w:val="32"/>
        </w:rPr>
        <w:t>’</w:t>
      </w:r>
      <w:r w:rsidRPr="00894396">
        <w:rPr>
          <w:szCs w:val="32"/>
        </w:rPr>
        <w:t>ouverte</w:t>
      </w:r>
      <w:r w:rsidR="008D6F52">
        <w:rPr>
          <w:szCs w:val="32"/>
        </w:rPr>
        <w:t xml:space="preserve">, </w:t>
      </w:r>
      <w:r w:rsidRPr="00894396">
        <w:rPr>
          <w:szCs w:val="32"/>
        </w:rPr>
        <w:t>en titubant comme des fêtards abrutis d</w:t>
      </w:r>
      <w:r w:rsidR="008D6F52">
        <w:rPr>
          <w:szCs w:val="32"/>
        </w:rPr>
        <w:t>’</w:t>
      </w:r>
      <w:r w:rsidRPr="00894396">
        <w:rPr>
          <w:szCs w:val="32"/>
        </w:rPr>
        <w:t>ivresse</w:t>
      </w:r>
      <w:r w:rsidR="008D6F52">
        <w:rPr>
          <w:szCs w:val="32"/>
        </w:rPr>
        <w:t xml:space="preserve">. </w:t>
      </w:r>
      <w:r w:rsidRPr="00894396">
        <w:rPr>
          <w:szCs w:val="32"/>
        </w:rPr>
        <w:t>Au coin de la rue</w:t>
      </w:r>
      <w:r w:rsidR="008D6F52">
        <w:rPr>
          <w:szCs w:val="32"/>
        </w:rPr>
        <w:t xml:space="preserve">, </w:t>
      </w:r>
      <w:r w:rsidRPr="00894396">
        <w:rPr>
          <w:szCs w:val="32"/>
        </w:rPr>
        <w:t>nous arrêtâmes un fiacre dont le vieux cocher</w:t>
      </w:r>
      <w:r w:rsidR="008D6F52">
        <w:rPr>
          <w:szCs w:val="32"/>
        </w:rPr>
        <w:t xml:space="preserve">, </w:t>
      </w:r>
      <w:r w:rsidRPr="00894396">
        <w:rPr>
          <w:szCs w:val="32"/>
        </w:rPr>
        <w:t>de son siège</w:t>
      </w:r>
      <w:r w:rsidR="008D6F52">
        <w:rPr>
          <w:szCs w:val="32"/>
        </w:rPr>
        <w:t xml:space="preserve">, </w:t>
      </w:r>
      <w:r w:rsidRPr="00894396">
        <w:rPr>
          <w:szCs w:val="32"/>
        </w:rPr>
        <w:t>contempla avec un dédain morose nos efforts pour installer notre compagne dans son véhicule</w:t>
      </w:r>
      <w:r w:rsidR="008D6F52">
        <w:rPr>
          <w:szCs w:val="32"/>
        </w:rPr>
        <w:t xml:space="preserve">. </w:t>
      </w:r>
      <w:r w:rsidRPr="00894396">
        <w:rPr>
          <w:szCs w:val="32"/>
        </w:rPr>
        <w:t>Deux fois</w:t>
      </w:r>
      <w:r w:rsidR="008D6F52">
        <w:rPr>
          <w:szCs w:val="32"/>
        </w:rPr>
        <w:t xml:space="preserve">, </w:t>
      </w:r>
      <w:r w:rsidRPr="00894396">
        <w:rPr>
          <w:szCs w:val="32"/>
        </w:rPr>
        <w:t>en cours de route</w:t>
      </w:r>
      <w:r w:rsidR="008D6F52">
        <w:rPr>
          <w:szCs w:val="32"/>
        </w:rPr>
        <w:t xml:space="preserve">, </w:t>
      </w:r>
      <w:r w:rsidRPr="00894396">
        <w:rPr>
          <w:szCs w:val="32"/>
        </w:rPr>
        <w:t>je la sentis s</w:t>
      </w:r>
      <w:r w:rsidR="008D6F52">
        <w:rPr>
          <w:szCs w:val="32"/>
        </w:rPr>
        <w:t>’</w:t>
      </w:r>
      <w:r w:rsidRPr="00894396">
        <w:rPr>
          <w:szCs w:val="32"/>
        </w:rPr>
        <w:t>affaisser</w:t>
      </w:r>
      <w:r w:rsidR="008D6F52">
        <w:rPr>
          <w:szCs w:val="32"/>
        </w:rPr>
        <w:t xml:space="preserve">, </w:t>
      </w:r>
      <w:r w:rsidRPr="00894396">
        <w:rPr>
          <w:szCs w:val="32"/>
        </w:rPr>
        <w:t>à demi évanouie</w:t>
      </w:r>
      <w:r w:rsidR="008D6F52">
        <w:rPr>
          <w:szCs w:val="32"/>
        </w:rPr>
        <w:t xml:space="preserve">, </w:t>
      </w:r>
      <w:r w:rsidRPr="00894396">
        <w:rPr>
          <w:szCs w:val="32"/>
        </w:rPr>
        <w:t>sur mon épaule</w:t>
      </w:r>
      <w:r w:rsidR="008D6F52">
        <w:rPr>
          <w:szCs w:val="32"/>
        </w:rPr>
        <w:t xml:space="preserve">. </w:t>
      </w:r>
      <w:r w:rsidRPr="00894396">
        <w:rPr>
          <w:szCs w:val="32"/>
        </w:rPr>
        <w:t>En face de nous</w:t>
      </w:r>
      <w:r w:rsidR="008D6F52">
        <w:rPr>
          <w:szCs w:val="32"/>
        </w:rPr>
        <w:t xml:space="preserve">, </w:t>
      </w:r>
      <w:r w:rsidRPr="00894396">
        <w:rPr>
          <w:szCs w:val="32"/>
        </w:rPr>
        <w:t>le jouvenceau en culottes restait muet comme une carpe</w:t>
      </w:r>
      <w:r w:rsidR="008D6F52">
        <w:rPr>
          <w:szCs w:val="32"/>
        </w:rPr>
        <w:t xml:space="preserve">, </w:t>
      </w:r>
      <w:r w:rsidRPr="00894396">
        <w:rPr>
          <w:szCs w:val="32"/>
        </w:rPr>
        <w:t>figé en une incroyable immobilité</w:t>
      </w:r>
      <w:r w:rsidR="008D6F52">
        <w:rPr>
          <w:szCs w:val="32"/>
        </w:rPr>
        <w:t xml:space="preserve">, </w:t>
      </w:r>
      <w:r w:rsidRPr="00894396">
        <w:rPr>
          <w:szCs w:val="32"/>
        </w:rPr>
        <w:t>jusqu</w:t>
      </w:r>
      <w:r w:rsidR="008D6F52">
        <w:rPr>
          <w:szCs w:val="32"/>
        </w:rPr>
        <w:t>’</w:t>
      </w:r>
      <w:r w:rsidRPr="00894396">
        <w:rPr>
          <w:szCs w:val="32"/>
        </w:rPr>
        <w:t>au moment où il bondit pour nous faire pénétrer dans sa maison</w:t>
      </w:r>
      <w:r w:rsidR="008D6F52">
        <w:rPr>
          <w:szCs w:val="32"/>
        </w:rPr>
        <w:t>.</w:t>
      </w:r>
    </w:p>
    <w:p w14:paraId="34807DDE" w14:textId="3970448C" w:rsidR="008D6F52" w:rsidRDefault="00000000" w:rsidP="008D6F52">
      <w:r w:rsidRPr="00894396">
        <w:rPr>
          <w:szCs w:val="32"/>
        </w:rPr>
        <w:t>À la porte de leur salon</w:t>
      </w:r>
      <w:r w:rsidR="008D6F52">
        <w:rPr>
          <w:szCs w:val="32"/>
        </w:rPr>
        <w:t xml:space="preserve">, </w:t>
      </w:r>
      <w:r w:rsidRPr="00894396">
        <w:rPr>
          <w:szCs w:val="32"/>
        </w:rPr>
        <w:t>la jeune fille lâcha mon bras et entra la première</w:t>
      </w:r>
      <w:r w:rsidR="008D6F52">
        <w:rPr>
          <w:szCs w:val="32"/>
        </w:rPr>
        <w:t xml:space="preserve">, </w:t>
      </w:r>
      <w:r w:rsidRPr="00894396">
        <w:rPr>
          <w:szCs w:val="32"/>
        </w:rPr>
        <w:t>en se cramponnant aux chaises et aux tables</w:t>
      </w:r>
      <w:r w:rsidR="008D6F52">
        <w:rPr>
          <w:szCs w:val="32"/>
        </w:rPr>
        <w:t xml:space="preserve">. </w:t>
      </w:r>
      <w:r w:rsidRPr="00894396">
        <w:rPr>
          <w:szCs w:val="32"/>
        </w:rPr>
        <w:t>Elle détacha son chapeau</w:t>
      </w:r>
      <w:r w:rsidR="008D6F52">
        <w:rPr>
          <w:szCs w:val="32"/>
        </w:rPr>
        <w:t xml:space="preserve">, </w:t>
      </w:r>
      <w:r w:rsidRPr="00894396">
        <w:rPr>
          <w:szCs w:val="32"/>
        </w:rPr>
        <w:t>puis</w:t>
      </w:r>
      <w:r w:rsidR="008D6F52">
        <w:rPr>
          <w:szCs w:val="32"/>
        </w:rPr>
        <w:t xml:space="preserve">, </w:t>
      </w:r>
      <w:r w:rsidRPr="00894396">
        <w:rPr>
          <w:szCs w:val="32"/>
        </w:rPr>
        <w:t>épuisée par l</w:t>
      </w:r>
      <w:r w:rsidR="008D6F52">
        <w:rPr>
          <w:szCs w:val="32"/>
        </w:rPr>
        <w:t>’</w:t>
      </w:r>
      <w:r w:rsidRPr="00894396">
        <w:rPr>
          <w:szCs w:val="32"/>
        </w:rPr>
        <w:t>effort</w:t>
      </w:r>
      <w:r w:rsidR="008D6F52">
        <w:rPr>
          <w:szCs w:val="32"/>
        </w:rPr>
        <w:t xml:space="preserve">, </w:t>
      </w:r>
      <w:r w:rsidRPr="00894396">
        <w:rPr>
          <w:szCs w:val="32"/>
        </w:rPr>
        <w:t>le manteau encore pendu aux épaules</w:t>
      </w:r>
      <w:r w:rsidR="008D6F52">
        <w:rPr>
          <w:szCs w:val="32"/>
        </w:rPr>
        <w:t xml:space="preserve">, </w:t>
      </w:r>
      <w:r w:rsidRPr="00894396">
        <w:rPr>
          <w:szCs w:val="32"/>
        </w:rPr>
        <w:t>se jeta de côté dans un fauteuil profond</w:t>
      </w:r>
      <w:r w:rsidR="008D6F52">
        <w:rPr>
          <w:szCs w:val="32"/>
        </w:rPr>
        <w:t xml:space="preserve">, </w:t>
      </w:r>
      <w:r w:rsidRPr="00894396">
        <w:rPr>
          <w:szCs w:val="32"/>
        </w:rPr>
        <w:t>le visage à demi enfoui dans un coussin</w:t>
      </w:r>
      <w:r w:rsidR="008D6F52">
        <w:rPr>
          <w:szCs w:val="32"/>
        </w:rPr>
        <w:t xml:space="preserve">. </w:t>
      </w:r>
      <w:r w:rsidRPr="00894396">
        <w:rPr>
          <w:szCs w:val="32"/>
        </w:rPr>
        <w:t xml:space="preserve">Le bon frère se dressa silencieusement devant elle avec un verre </w:t>
      </w:r>
      <w:r w:rsidRPr="00894396">
        <w:rPr>
          <w:szCs w:val="32"/>
        </w:rPr>
        <w:lastRenderedPageBreak/>
        <w:t>d</w:t>
      </w:r>
      <w:r w:rsidR="008D6F52">
        <w:rPr>
          <w:szCs w:val="32"/>
        </w:rPr>
        <w:t>’</w:t>
      </w:r>
      <w:r w:rsidRPr="00894396">
        <w:rPr>
          <w:szCs w:val="32"/>
        </w:rPr>
        <w:t>eau qu</w:t>
      </w:r>
      <w:r w:rsidR="008D6F52">
        <w:rPr>
          <w:szCs w:val="32"/>
        </w:rPr>
        <w:t>’</w:t>
      </w:r>
      <w:r w:rsidRPr="00894396">
        <w:rPr>
          <w:szCs w:val="32"/>
        </w:rPr>
        <w:t>elle repoussa d</w:t>
      </w:r>
      <w:r w:rsidR="008D6F52">
        <w:rPr>
          <w:szCs w:val="32"/>
        </w:rPr>
        <w:t>’</w:t>
      </w:r>
      <w:r w:rsidRPr="00894396">
        <w:rPr>
          <w:szCs w:val="32"/>
        </w:rPr>
        <w:t>un geste</w:t>
      </w:r>
      <w:r w:rsidR="008D6F52">
        <w:rPr>
          <w:szCs w:val="32"/>
        </w:rPr>
        <w:t xml:space="preserve">. </w:t>
      </w:r>
      <w:r w:rsidRPr="00894396">
        <w:rPr>
          <w:szCs w:val="32"/>
        </w:rPr>
        <w:t>Il but l</w:t>
      </w:r>
      <w:r w:rsidR="008D6F52">
        <w:rPr>
          <w:szCs w:val="32"/>
        </w:rPr>
        <w:t>’</w:t>
      </w:r>
      <w:r w:rsidRPr="00894396">
        <w:rPr>
          <w:szCs w:val="32"/>
        </w:rPr>
        <w:t>eau lui-même et se retira dans un coin éloigné de la pièce</w:t>
      </w:r>
      <w:r w:rsidR="008D6F52">
        <w:rPr>
          <w:szCs w:val="32"/>
        </w:rPr>
        <w:t xml:space="preserve">, </w:t>
      </w:r>
      <w:r w:rsidRPr="00894396">
        <w:rPr>
          <w:szCs w:val="32"/>
        </w:rPr>
        <w:t>quelque part derrière le piano à queue</w:t>
      </w:r>
      <w:r w:rsidR="008D6F52">
        <w:rPr>
          <w:szCs w:val="32"/>
        </w:rPr>
        <w:t xml:space="preserve">. </w:t>
      </w:r>
      <w:r w:rsidRPr="00894396">
        <w:rPr>
          <w:szCs w:val="32"/>
        </w:rPr>
        <w:t>Tout était paisible dans cette pièce où j</w:t>
      </w:r>
      <w:r w:rsidR="008D6F52">
        <w:rPr>
          <w:szCs w:val="32"/>
        </w:rPr>
        <w:t>’</w:t>
      </w:r>
      <w:r w:rsidRPr="00894396">
        <w:rPr>
          <w:szCs w:val="32"/>
        </w:rPr>
        <w:t>avais vu</w:t>
      </w:r>
      <w:r w:rsidR="008D6F52">
        <w:rPr>
          <w:szCs w:val="32"/>
        </w:rPr>
        <w:t xml:space="preserve">, </w:t>
      </w:r>
      <w:r w:rsidRPr="00894396">
        <w:rPr>
          <w:szCs w:val="32"/>
        </w:rPr>
        <w:t>pour la première fois</w:t>
      </w:r>
      <w:r w:rsidR="008D6F52">
        <w:rPr>
          <w:szCs w:val="32"/>
        </w:rPr>
        <w:t xml:space="preserve">, </w:t>
      </w:r>
      <w:proofErr w:type="spellStart"/>
      <w:r w:rsidRPr="00894396">
        <w:rPr>
          <w:szCs w:val="32"/>
        </w:rPr>
        <w:t>Sevrin</w:t>
      </w:r>
      <w:proofErr w:type="spellEnd"/>
      <w:r w:rsidRPr="00894396">
        <w:rPr>
          <w:szCs w:val="32"/>
        </w:rPr>
        <w:t xml:space="preserve"> l</w:t>
      </w:r>
      <w:r w:rsidR="008D6F52">
        <w:rPr>
          <w:szCs w:val="32"/>
        </w:rPr>
        <w:t>’</w:t>
      </w:r>
      <w:r w:rsidRPr="00894396">
        <w:rPr>
          <w:szCs w:val="32"/>
        </w:rPr>
        <w:t>anti-anarchiste séduit et ensorcelé par les grimaces parfaites et héréditaires qui</w:t>
      </w:r>
      <w:r w:rsidR="008D6F52">
        <w:rPr>
          <w:szCs w:val="32"/>
        </w:rPr>
        <w:t xml:space="preserve">, </w:t>
      </w:r>
      <w:r w:rsidRPr="00894396">
        <w:rPr>
          <w:szCs w:val="32"/>
        </w:rPr>
        <w:t>dans certaine sphère</w:t>
      </w:r>
      <w:r w:rsidR="008D6F52">
        <w:rPr>
          <w:szCs w:val="32"/>
        </w:rPr>
        <w:t xml:space="preserve">, </w:t>
      </w:r>
      <w:r w:rsidRPr="00894396">
        <w:rPr>
          <w:szCs w:val="32"/>
        </w:rPr>
        <w:t>tiennent</w:t>
      </w:r>
      <w:r w:rsidR="008D6F52">
        <w:rPr>
          <w:szCs w:val="32"/>
        </w:rPr>
        <w:t xml:space="preserve">, </w:t>
      </w:r>
      <w:r w:rsidRPr="00894396">
        <w:rPr>
          <w:szCs w:val="32"/>
        </w:rPr>
        <w:t>avec un excellent effet</w:t>
      </w:r>
      <w:r w:rsidR="008D6F52">
        <w:rPr>
          <w:szCs w:val="32"/>
        </w:rPr>
        <w:t xml:space="preserve">, </w:t>
      </w:r>
      <w:r w:rsidRPr="00894396">
        <w:rPr>
          <w:szCs w:val="32"/>
        </w:rPr>
        <w:t>la place du sentiment</w:t>
      </w:r>
      <w:r w:rsidR="008D6F52">
        <w:rPr>
          <w:szCs w:val="32"/>
        </w:rPr>
        <w:t xml:space="preserve">. </w:t>
      </w:r>
      <w:r w:rsidRPr="00894396">
        <w:rPr>
          <w:szCs w:val="32"/>
        </w:rPr>
        <w:t>Les pensées de la jeune fille devaient s</w:t>
      </w:r>
      <w:r w:rsidR="008D6F52">
        <w:rPr>
          <w:szCs w:val="32"/>
        </w:rPr>
        <w:t>’</w:t>
      </w:r>
      <w:r w:rsidRPr="00894396">
        <w:rPr>
          <w:szCs w:val="32"/>
        </w:rPr>
        <w:t>attacher au même souvenir</w:t>
      </w:r>
      <w:r w:rsidR="008D6F52">
        <w:rPr>
          <w:szCs w:val="32"/>
        </w:rPr>
        <w:t xml:space="preserve">. </w:t>
      </w:r>
      <w:r w:rsidRPr="00894396">
        <w:rPr>
          <w:szCs w:val="32"/>
        </w:rPr>
        <w:t>Ses épaules tremblaient violemment</w:t>
      </w:r>
      <w:r w:rsidR="008D6F52">
        <w:rPr>
          <w:szCs w:val="32"/>
        </w:rPr>
        <w:t xml:space="preserve">. </w:t>
      </w:r>
      <w:r w:rsidRPr="00894396">
        <w:rPr>
          <w:szCs w:val="32"/>
        </w:rPr>
        <w:t>Pure attaque de nerfs</w:t>
      </w:r>
      <w:r w:rsidR="008D6F52">
        <w:rPr>
          <w:szCs w:val="32"/>
        </w:rPr>
        <w:t xml:space="preserve">. </w:t>
      </w:r>
      <w:r w:rsidRPr="00894396">
        <w:rPr>
          <w:szCs w:val="32"/>
        </w:rPr>
        <w:t>Quand elle fut un peu calmée</w:t>
      </w:r>
      <w:r w:rsidR="008D6F52">
        <w:rPr>
          <w:szCs w:val="32"/>
        </w:rPr>
        <w:t xml:space="preserve">, </w:t>
      </w:r>
      <w:r w:rsidRPr="00894396">
        <w:rPr>
          <w:szCs w:val="32"/>
        </w:rPr>
        <w:t>elle affecta la fermeté</w:t>
      </w:r>
      <w:r w:rsidR="008D6F52">
        <w:rPr>
          <w:szCs w:val="32"/>
        </w:rPr>
        <w:t> : – « </w:t>
      </w:r>
      <w:r w:rsidRPr="00894396">
        <w:rPr>
          <w:szCs w:val="32"/>
        </w:rPr>
        <w:t>Que fait-on aux hommes de ce genre</w:t>
      </w:r>
      <w:r w:rsidR="008D6F52">
        <w:rPr>
          <w:szCs w:val="32"/>
        </w:rPr>
        <w:t xml:space="preserve"> ? </w:t>
      </w:r>
      <w:r w:rsidRPr="00894396">
        <w:rPr>
          <w:szCs w:val="32"/>
        </w:rPr>
        <w:t>Que va-t-on lui faire à lui</w:t>
      </w:r>
      <w:r w:rsidR="008D6F52">
        <w:rPr>
          <w:szCs w:val="32"/>
        </w:rPr>
        <w:t> ? »</w:t>
      </w:r>
    </w:p>
    <w:p w14:paraId="6BAEEC88" w14:textId="77777777" w:rsidR="008D6F52" w:rsidRDefault="008D6F52" w:rsidP="008D6F52">
      <w:pPr>
        <w:rPr>
          <w:szCs w:val="32"/>
        </w:rPr>
      </w:pPr>
      <w:r>
        <w:t>— </w:t>
      </w:r>
      <w:r>
        <w:rPr>
          <w:szCs w:val="32"/>
        </w:rPr>
        <w:t>« </w:t>
      </w:r>
      <w:r w:rsidRPr="00894396">
        <w:rPr>
          <w:szCs w:val="32"/>
        </w:rPr>
        <w:t>Rien</w:t>
      </w:r>
      <w:r>
        <w:rPr>
          <w:szCs w:val="32"/>
        </w:rPr>
        <w:t xml:space="preserve"> ! </w:t>
      </w:r>
      <w:r w:rsidRPr="00894396">
        <w:rPr>
          <w:szCs w:val="32"/>
        </w:rPr>
        <w:t>on ne peut rien lui faire</w:t>
      </w:r>
      <w:r>
        <w:rPr>
          <w:szCs w:val="32"/>
        </w:rPr>
        <w:t> »</w:t>
      </w:r>
      <w:r w:rsidRPr="00894396">
        <w:rPr>
          <w:szCs w:val="32"/>
        </w:rPr>
        <w:t xml:space="preserve"> affirmai-je avec une sincérité parfaite</w:t>
      </w:r>
      <w:r>
        <w:rPr>
          <w:szCs w:val="32"/>
        </w:rPr>
        <w:t xml:space="preserve">. </w:t>
      </w:r>
      <w:r w:rsidRPr="00894396">
        <w:rPr>
          <w:szCs w:val="32"/>
        </w:rPr>
        <w:t>J</w:t>
      </w:r>
      <w:r>
        <w:rPr>
          <w:szCs w:val="32"/>
        </w:rPr>
        <w:t>’</w:t>
      </w:r>
      <w:r w:rsidRPr="00894396">
        <w:rPr>
          <w:szCs w:val="32"/>
        </w:rPr>
        <w:t>étais bien certain qu</w:t>
      </w:r>
      <w:r>
        <w:rPr>
          <w:szCs w:val="32"/>
        </w:rPr>
        <w:t>’</w:t>
      </w:r>
      <w:r w:rsidRPr="00894396">
        <w:rPr>
          <w:szCs w:val="32"/>
        </w:rPr>
        <w:t>il avait dû mourir moins de vingt minutes après avoir porté la main à ses lèvres</w:t>
      </w:r>
      <w:r>
        <w:rPr>
          <w:szCs w:val="32"/>
        </w:rPr>
        <w:t xml:space="preserve">. </w:t>
      </w:r>
      <w:r w:rsidRPr="00894396">
        <w:rPr>
          <w:szCs w:val="32"/>
        </w:rPr>
        <w:t>Car si son fanatisme anti-anarchiste allait jusqu</w:t>
      </w:r>
      <w:r>
        <w:rPr>
          <w:szCs w:val="32"/>
        </w:rPr>
        <w:t>’</w:t>
      </w:r>
      <w:r w:rsidRPr="00894396">
        <w:rPr>
          <w:szCs w:val="32"/>
        </w:rPr>
        <w:t>à porter du poison dans sa poche</w:t>
      </w:r>
      <w:r>
        <w:rPr>
          <w:szCs w:val="32"/>
        </w:rPr>
        <w:t xml:space="preserve">, </w:t>
      </w:r>
      <w:r w:rsidRPr="00894396">
        <w:rPr>
          <w:szCs w:val="32"/>
        </w:rPr>
        <w:t>pour la seule satisfaction de priver ses adversaires d</w:t>
      </w:r>
      <w:r>
        <w:rPr>
          <w:szCs w:val="32"/>
        </w:rPr>
        <w:t>’</w:t>
      </w:r>
      <w:r w:rsidRPr="00894396">
        <w:rPr>
          <w:szCs w:val="32"/>
        </w:rPr>
        <w:t>une vengeance légitime</w:t>
      </w:r>
      <w:r>
        <w:rPr>
          <w:szCs w:val="32"/>
        </w:rPr>
        <w:t xml:space="preserve">, </w:t>
      </w:r>
      <w:r w:rsidRPr="00894396">
        <w:rPr>
          <w:szCs w:val="32"/>
        </w:rPr>
        <w:t>je savais qu</w:t>
      </w:r>
      <w:r>
        <w:rPr>
          <w:szCs w:val="32"/>
        </w:rPr>
        <w:t>’</w:t>
      </w:r>
      <w:r w:rsidRPr="00894396">
        <w:rPr>
          <w:szCs w:val="32"/>
        </w:rPr>
        <w:t>il avait dû se procurer un toxique qui ne le trompât point à l</w:t>
      </w:r>
      <w:r>
        <w:rPr>
          <w:szCs w:val="32"/>
        </w:rPr>
        <w:t>’</w:t>
      </w:r>
      <w:r w:rsidRPr="00894396">
        <w:rPr>
          <w:szCs w:val="32"/>
        </w:rPr>
        <w:t>heure du besoin</w:t>
      </w:r>
      <w:r>
        <w:rPr>
          <w:szCs w:val="32"/>
        </w:rPr>
        <w:t>.</w:t>
      </w:r>
    </w:p>
    <w:p w14:paraId="2EAB21F1" w14:textId="77777777" w:rsidR="008D6F52" w:rsidRDefault="00000000" w:rsidP="008D6F52">
      <w:pPr>
        <w:rPr>
          <w:szCs w:val="32"/>
        </w:rPr>
      </w:pPr>
      <w:r w:rsidRPr="00894396">
        <w:rPr>
          <w:szCs w:val="32"/>
        </w:rPr>
        <w:t>La jeune fille eut une aspiration de colère</w:t>
      </w:r>
      <w:r w:rsidR="008D6F52">
        <w:rPr>
          <w:szCs w:val="32"/>
        </w:rPr>
        <w:t xml:space="preserve">. </w:t>
      </w:r>
      <w:r w:rsidRPr="00894396">
        <w:rPr>
          <w:szCs w:val="32"/>
        </w:rPr>
        <w:t>Il y avait des marques rouges sur ses joues</w:t>
      </w:r>
      <w:r w:rsidR="008D6F52">
        <w:rPr>
          <w:szCs w:val="32"/>
        </w:rPr>
        <w:t xml:space="preserve">, </w:t>
      </w:r>
      <w:r w:rsidRPr="00894396">
        <w:rPr>
          <w:szCs w:val="32"/>
        </w:rPr>
        <w:t>et un éclat fiévreux dans ses yeux</w:t>
      </w:r>
      <w:r w:rsidR="008D6F52">
        <w:rPr>
          <w:szCs w:val="32"/>
        </w:rPr>
        <w:t>.</w:t>
      </w:r>
    </w:p>
    <w:p w14:paraId="1024D7C2" w14:textId="30B519CA" w:rsidR="008D6F52" w:rsidRDefault="008D6F52" w:rsidP="008D6F52">
      <w:r>
        <w:t>— </w:t>
      </w:r>
      <w:r>
        <w:rPr>
          <w:szCs w:val="32"/>
        </w:rPr>
        <w:t>« </w:t>
      </w:r>
      <w:proofErr w:type="spellStart"/>
      <w:r w:rsidRPr="00894396">
        <w:rPr>
          <w:szCs w:val="32"/>
        </w:rPr>
        <w:t>Vit-on</w:t>
      </w:r>
      <w:proofErr w:type="spellEnd"/>
      <w:r w:rsidRPr="00894396">
        <w:rPr>
          <w:szCs w:val="32"/>
        </w:rPr>
        <w:t xml:space="preserve"> jamais femme exposée à une si terrible aventure</w:t>
      </w:r>
      <w:r>
        <w:rPr>
          <w:szCs w:val="32"/>
        </w:rPr>
        <w:t xml:space="preserve"> ? </w:t>
      </w:r>
      <w:r w:rsidRPr="00894396">
        <w:rPr>
          <w:szCs w:val="32"/>
        </w:rPr>
        <w:t>Penser qu</w:t>
      </w:r>
      <w:r>
        <w:rPr>
          <w:szCs w:val="32"/>
        </w:rPr>
        <w:t>’</w:t>
      </w:r>
      <w:r w:rsidRPr="00894396">
        <w:rPr>
          <w:szCs w:val="32"/>
        </w:rPr>
        <w:t>il a tenu ma main</w:t>
      </w:r>
      <w:r>
        <w:rPr>
          <w:szCs w:val="32"/>
        </w:rPr>
        <w:t xml:space="preserve">, </w:t>
      </w:r>
      <w:r w:rsidRPr="00894396">
        <w:rPr>
          <w:szCs w:val="32"/>
        </w:rPr>
        <w:t>cet homme</w:t>
      </w:r>
      <w:r>
        <w:rPr>
          <w:szCs w:val="32"/>
        </w:rPr>
        <w:t> ! »</w:t>
      </w:r>
      <w:r w:rsidRPr="00894396">
        <w:rPr>
          <w:szCs w:val="32"/>
        </w:rPr>
        <w:t xml:space="preserve"> Son visage se crispa</w:t>
      </w:r>
      <w:r>
        <w:rPr>
          <w:szCs w:val="32"/>
        </w:rPr>
        <w:t xml:space="preserve"> ; </w:t>
      </w:r>
      <w:r w:rsidRPr="00894396">
        <w:rPr>
          <w:szCs w:val="32"/>
        </w:rPr>
        <w:t>elle refoula un sanglot pathétique</w:t>
      </w:r>
      <w:r>
        <w:rPr>
          <w:szCs w:val="32"/>
        </w:rPr>
        <w:t>. « </w:t>
      </w:r>
      <w:r w:rsidRPr="00894396">
        <w:rPr>
          <w:szCs w:val="32"/>
        </w:rPr>
        <w:t>Si j</w:t>
      </w:r>
      <w:r>
        <w:rPr>
          <w:szCs w:val="32"/>
        </w:rPr>
        <w:t>’</w:t>
      </w:r>
      <w:r w:rsidRPr="00894396">
        <w:rPr>
          <w:szCs w:val="32"/>
        </w:rPr>
        <w:t>avais jamais été sûre de rien</w:t>
      </w:r>
      <w:r>
        <w:rPr>
          <w:szCs w:val="32"/>
        </w:rPr>
        <w:t xml:space="preserve">, </w:t>
      </w:r>
      <w:r w:rsidRPr="00894396">
        <w:rPr>
          <w:szCs w:val="32"/>
        </w:rPr>
        <w:t>c</w:t>
      </w:r>
      <w:r>
        <w:rPr>
          <w:szCs w:val="32"/>
        </w:rPr>
        <w:t>’</w:t>
      </w:r>
      <w:r w:rsidRPr="00894396">
        <w:rPr>
          <w:szCs w:val="32"/>
        </w:rPr>
        <w:t xml:space="preserve">était bien de la noblesse des motifs de </w:t>
      </w:r>
      <w:proofErr w:type="spellStart"/>
      <w:r w:rsidRPr="00894396">
        <w:rPr>
          <w:szCs w:val="32"/>
        </w:rPr>
        <w:t>Sevrin</w:t>
      </w:r>
      <w:proofErr w:type="spellEnd"/>
      <w:r>
        <w:rPr>
          <w:szCs w:val="32"/>
        </w:rPr>
        <w:t>. »</w:t>
      </w:r>
    </w:p>
    <w:p w14:paraId="2B42D830" w14:textId="37C09318" w:rsidR="008D6F52" w:rsidRDefault="00000000" w:rsidP="008D6F52">
      <w:r w:rsidRPr="00894396">
        <w:rPr>
          <w:szCs w:val="32"/>
        </w:rPr>
        <w:t>Sur quoi</w:t>
      </w:r>
      <w:r w:rsidR="008D6F52">
        <w:rPr>
          <w:szCs w:val="32"/>
        </w:rPr>
        <w:t xml:space="preserve">, </w:t>
      </w:r>
      <w:r w:rsidRPr="00894396">
        <w:rPr>
          <w:szCs w:val="32"/>
        </w:rPr>
        <w:t>elle se mit à pleurer doucement</w:t>
      </w:r>
      <w:r w:rsidR="008D6F52">
        <w:rPr>
          <w:szCs w:val="32"/>
        </w:rPr>
        <w:t xml:space="preserve">, </w:t>
      </w:r>
      <w:r w:rsidRPr="00894396">
        <w:rPr>
          <w:szCs w:val="32"/>
        </w:rPr>
        <w:t>ce qui était excellent pour elle</w:t>
      </w:r>
      <w:r w:rsidR="008D6F52">
        <w:rPr>
          <w:szCs w:val="32"/>
        </w:rPr>
        <w:t xml:space="preserve">. </w:t>
      </w:r>
      <w:r w:rsidRPr="00894396">
        <w:rPr>
          <w:szCs w:val="32"/>
        </w:rPr>
        <w:t>Et avec un accent de colère hésitante</w:t>
      </w:r>
      <w:r w:rsidR="008D6F52">
        <w:rPr>
          <w:szCs w:val="32"/>
        </w:rPr>
        <w:t xml:space="preserve">, </w:t>
      </w:r>
      <w:r w:rsidRPr="00894396">
        <w:rPr>
          <w:szCs w:val="32"/>
        </w:rPr>
        <w:t>au milieu d</w:t>
      </w:r>
      <w:r w:rsidR="008D6F52">
        <w:rPr>
          <w:szCs w:val="32"/>
        </w:rPr>
        <w:t>’</w:t>
      </w:r>
      <w:r w:rsidRPr="00894396">
        <w:rPr>
          <w:szCs w:val="32"/>
        </w:rPr>
        <w:t>un déluge de larmes</w:t>
      </w:r>
      <w:r w:rsidR="008D6F52">
        <w:rPr>
          <w:szCs w:val="32"/>
        </w:rPr>
        <w:t> : – « </w:t>
      </w:r>
      <w:r w:rsidRPr="00894396">
        <w:rPr>
          <w:szCs w:val="32"/>
        </w:rPr>
        <w:t>Que m</w:t>
      </w:r>
      <w:r w:rsidR="008D6F52">
        <w:rPr>
          <w:szCs w:val="32"/>
        </w:rPr>
        <w:t>’</w:t>
      </w:r>
      <w:r w:rsidRPr="00894396">
        <w:rPr>
          <w:szCs w:val="32"/>
        </w:rPr>
        <w:t>a-t-il donc dit</w:t>
      </w:r>
      <w:r w:rsidR="008D6F52">
        <w:rPr>
          <w:szCs w:val="32"/>
        </w:rPr>
        <w:t> ? »</w:t>
      </w:r>
      <w:r w:rsidRPr="00894396">
        <w:rPr>
          <w:szCs w:val="32"/>
        </w:rPr>
        <w:t xml:space="preserve"> </w:t>
      </w:r>
      <w:r w:rsidRPr="00894396">
        <w:rPr>
          <w:szCs w:val="32"/>
        </w:rPr>
        <w:lastRenderedPageBreak/>
        <w:t>demanda-t-elle</w:t>
      </w:r>
      <w:r w:rsidR="008D6F52">
        <w:rPr>
          <w:szCs w:val="32"/>
        </w:rPr>
        <w:t>. « </w:t>
      </w:r>
      <w:r w:rsidRPr="00894396">
        <w:rPr>
          <w:szCs w:val="32"/>
        </w:rPr>
        <w:t>Par conviction</w:t>
      </w:r>
      <w:r w:rsidR="008D6F52">
        <w:rPr>
          <w:szCs w:val="32"/>
        </w:rPr>
        <w:t xml:space="preserve"> ! </w:t>
      </w:r>
      <w:r w:rsidRPr="00894396">
        <w:rPr>
          <w:szCs w:val="32"/>
        </w:rPr>
        <w:t>Cela faisait l</w:t>
      </w:r>
      <w:r w:rsidR="008D6F52">
        <w:rPr>
          <w:szCs w:val="32"/>
        </w:rPr>
        <w:t>’</w:t>
      </w:r>
      <w:r w:rsidRPr="00894396">
        <w:rPr>
          <w:szCs w:val="32"/>
        </w:rPr>
        <w:t>effet d</w:t>
      </w:r>
      <w:r w:rsidR="008D6F52">
        <w:rPr>
          <w:szCs w:val="32"/>
        </w:rPr>
        <w:t>’</w:t>
      </w:r>
      <w:r w:rsidRPr="00894396">
        <w:rPr>
          <w:szCs w:val="32"/>
        </w:rPr>
        <w:t>une triste ironie</w:t>
      </w:r>
      <w:r w:rsidR="008D6F52">
        <w:rPr>
          <w:szCs w:val="32"/>
        </w:rPr>
        <w:t xml:space="preserve">. </w:t>
      </w:r>
      <w:r w:rsidRPr="00894396">
        <w:rPr>
          <w:szCs w:val="32"/>
        </w:rPr>
        <w:t>Que pouvait-il vouloir dire</w:t>
      </w:r>
      <w:r w:rsidR="008D6F52">
        <w:rPr>
          <w:szCs w:val="32"/>
        </w:rPr>
        <w:t> ? »</w:t>
      </w:r>
    </w:p>
    <w:p w14:paraId="2020722D" w14:textId="01BF093F" w:rsidR="008D6F52" w:rsidRDefault="008D6F52" w:rsidP="008D6F52">
      <w:r>
        <w:t>— </w:t>
      </w:r>
      <w:r>
        <w:rPr>
          <w:szCs w:val="32"/>
        </w:rPr>
        <w:t>« </w:t>
      </w:r>
      <w:r w:rsidRPr="00894396">
        <w:rPr>
          <w:szCs w:val="32"/>
        </w:rPr>
        <w:t>Cela</w:t>
      </w:r>
      <w:r>
        <w:rPr>
          <w:szCs w:val="32"/>
        </w:rPr>
        <w:t xml:space="preserve">, </w:t>
      </w:r>
      <w:r w:rsidRPr="00894396">
        <w:rPr>
          <w:szCs w:val="32"/>
        </w:rPr>
        <w:t>ma chère enfant</w:t>
      </w:r>
      <w:r>
        <w:rPr>
          <w:szCs w:val="32"/>
        </w:rPr>
        <w:t xml:space="preserve"> », </w:t>
      </w:r>
      <w:r w:rsidRPr="00894396">
        <w:rPr>
          <w:szCs w:val="32"/>
        </w:rPr>
        <w:t>répondis-je doucement</w:t>
      </w:r>
      <w:r>
        <w:rPr>
          <w:szCs w:val="32"/>
        </w:rPr>
        <w:t xml:space="preserve">, </w:t>
      </w:r>
      <w:r w:rsidRPr="00894396">
        <w:rPr>
          <w:szCs w:val="32"/>
        </w:rPr>
        <w:t>c</w:t>
      </w:r>
      <w:r>
        <w:rPr>
          <w:szCs w:val="32"/>
        </w:rPr>
        <w:t>’</w:t>
      </w:r>
      <w:r w:rsidRPr="00894396">
        <w:rPr>
          <w:szCs w:val="32"/>
        </w:rPr>
        <w:t>en est plus que moi ou quiconque ne pourrions vous expliquer</w:t>
      </w:r>
      <w:r>
        <w:rPr>
          <w:szCs w:val="32"/>
        </w:rPr>
        <w:t>. »</w:t>
      </w:r>
    </w:p>
    <w:p w14:paraId="5838B54E" w14:textId="2F0B99CE" w:rsidR="008D6F52" w:rsidRDefault="008D6F52" w:rsidP="008D6F52">
      <w:pPr>
        <w:rPr>
          <w:szCs w:val="32"/>
        </w:rPr>
      </w:pPr>
      <w:r>
        <w:rPr>
          <w:szCs w:val="32"/>
        </w:rPr>
        <w:t>M. </w:t>
      </w:r>
      <w:r w:rsidRPr="00894396">
        <w:rPr>
          <w:szCs w:val="32"/>
        </w:rPr>
        <w:t>X</w:t>
      </w:r>
      <w:r>
        <w:rPr>
          <w:szCs w:val="32"/>
        </w:rPr>
        <w:t xml:space="preserve">… </w:t>
      </w:r>
      <w:r w:rsidRPr="00894396">
        <w:rPr>
          <w:szCs w:val="32"/>
        </w:rPr>
        <w:t>chassa d</w:t>
      </w:r>
      <w:r>
        <w:rPr>
          <w:szCs w:val="32"/>
        </w:rPr>
        <w:t>’</w:t>
      </w:r>
      <w:r w:rsidRPr="00894396">
        <w:rPr>
          <w:szCs w:val="32"/>
        </w:rPr>
        <w:t>une chiquenaude une miette de son habit</w:t>
      </w:r>
      <w:r>
        <w:rPr>
          <w:szCs w:val="32"/>
        </w:rPr>
        <w:t>.</w:t>
      </w:r>
    </w:p>
    <w:p w14:paraId="46727A12" w14:textId="1A104992" w:rsidR="008D6F52" w:rsidRDefault="008D6F52" w:rsidP="008D6F52">
      <w:pPr>
        <w:rPr>
          <w:szCs w:val="32"/>
        </w:rPr>
      </w:pPr>
      <w:r>
        <w:t>— </w:t>
      </w:r>
      <w:r w:rsidRPr="00894396">
        <w:rPr>
          <w:szCs w:val="32"/>
        </w:rPr>
        <w:t>Et c</w:t>
      </w:r>
      <w:r>
        <w:rPr>
          <w:szCs w:val="32"/>
        </w:rPr>
        <w:t>’</w:t>
      </w:r>
      <w:r w:rsidRPr="00894396">
        <w:rPr>
          <w:szCs w:val="32"/>
        </w:rPr>
        <w:t>était parfaitement exact</w:t>
      </w:r>
      <w:r>
        <w:rPr>
          <w:szCs w:val="32"/>
        </w:rPr>
        <w:t xml:space="preserve">, </w:t>
      </w:r>
      <w:r w:rsidRPr="00894396">
        <w:rPr>
          <w:szCs w:val="32"/>
        </w:rPr>
        <w:t>en ce qui la concernait</w:t>
      </w:r>
      <w:r>
        <w:rPr>
          <w:szCs w:val="32"/>
        </w:rPr>
        <w:t xml:space="preserve">, </w:t>
      </w:r>
      <w:r w:rsidRPr="00894396">
        <w:rPr>
          <w:szCs w:val="32"/>
        </w:rPr>
        <w:t>elle</w:t>
      </w:r>
      <w:r>
        <w:rPr>
          <w:szCs w:val="32"/>
        </w:rPr>
        <w:t xml:space="preserve">. </w:t>
      </w:r>
      <w:r w:rsidRPr="00894396">
        <w:rPr>
          <w:szCs w:val="32"/>
        </w:rPr>
        <w:t>Car Horne</w:t>
      </w:r>
      <w:r>
        <w:rPr>
          <w:szCs w:val="32"/>
        </w:rPr>
        <w:t xml:space="preserve">, </w:t>
      </w:r>
      <w:r w:rsidRPr="00894396">
        <w:rPr>
          <w:szCs w:val="32"/>
        </w:rPr>
        <w:t>par exemple</w:t>
      </w:r>
      <w:r>
        <w:rPr>
          <w:szCs w:val="32"/>
        </w:rPr>
        <w:t xml:space="preserve">, </w:t>
      </w:r>
      <w:r w:rsidRPr="00894396">
        <w:rPr>
          <w:szCs w:val="32"/>
        </w:rPr>
        <w:t>déchiffra très bien l</w:t>
      </w:r>
      <w:r>
        <w:rPr>
          <w:szCs w:val="32"/>
        </w:rPr>
        <w:t>’</w:t>
      </w:r>
      <w:r w:rsidRPr="00894396">
        <w:rPr>
          <w:szCs w:val="32"/>
        </w:rPr>
        <w:t>énigme</w:t>
      </w:r>
      <w:r>
        <w:rPr>
          <w:szCs w:val="32"/>
        </w:rPr>
        <w:t xml:space="preserve">, </w:t>
      </w:r>
      <w:r w:rsidRPr="00894396">
        <w:rPr>
          <w:szCs w:val="32"/>
        </w:rPr>
        <w:t>et moi aussi</w:t>
      </w:r>
      <w:r>
        <w:rPr>
          <w:szCs w:val="32"/>
        </w:rPr>
        <w:t xml:space="preserve">, </w:t>
      </w:r>
      <w:r w:rsidRPr="00894396">
        <w:rPr>
          <w:szCs w:val="32"/>
        </w:rPr>
        <w:t xml:space="preserve">surtout après une visite que nous fîmes au logis de </w:t>
      </w:r>
      <w:proofErr w:type="spellStart"/>
      <w:r w:rsidRPr="00894396">
        <w:rPr>
          <w:szCs w:val="32"/>
        </w:rPr>
        <w:t>Sevrin</w:t>
      </w:r>
      <w:proofErr w:type="spellEnd"/>
      <w:r>
        <w:rPr>
          <w:szCs w:val="32"/>
        </w:rPr>
        <w:t xml:space="preserve">, </w:t>
      </w:r>
      <w:r w:rsidRPr="00894396">
        <w:rPr>
          <w:szCs w:val="32"/>
        </w:rPr>
        <w:t>dans une lugubre petite rue de quartier éminemment respectable</w:t>
      </w:r>
      <w:r>
        <w:rPr>
          <w:szCs w:val="32"/>
        </w:rPr>
        <w:t xml:space="preserve">. </w:t>
      </w:r>
      <w:r w:rsidRPr="00894396">
        <w:rPr>
          <w:szCs w:val="32"/>
        </w:rPr>
        <w:t>Horne était connu comme ami de la maison</w:t>
      </w:r>
      <w:r>
        <w:rPr>
          <w:szCs w:val="32"/>
        </w:rPr>
        <w:t xml:space="preserve">, </w:t>
      </w:r>
      <w:r w:rsidRPr="00894396">
        <w:rPr>
          <w:szCs w:val="32"/>
        </w:rPr>
        <w:t>et nous n</w:t>
      </w:r>
      <w:r>
        <w:rPr>
          <w:szCs w:val="32"/>
        </w:rPr>
        <w:t>’</w:t>
      </w:r>
      <w:r w:rsidRPr="00894396">
        <w:rPr>
          <w:szCs w:val="32"/>
        </w:rPr>
        <w:t>eûmes aucune peine à nous y faire admettre</w:t>
      </w:r>
      <w:r>
        <w:rPr>
          <w:szCs w:val="32"/>
        </w:rPr>
        <w:t xml:space="preserve"> ; </w:t>
      </w:r>
      <w:r w:rsidRPr="00894396">
        <w:rPr>
          <w:szCs w:val="32"/>
        </w:rPr>
        <w:t xml:space="preserve">la petite souillon qui nous ouvrit la porte se contenta de nous dire que </w:t>
      </w:r>
      <w:r>
        <w:rPr>
          <w:szCs w:val="32"/>
        </w:rPr>
        <w:t>« M. </w:t>
      </w:r>
      <w:proofErr w:type="spellStart"/>
      <w:r w:rsidRPr="00894396">
        <w:rPr>
          <w:szCs w:val="32"/>
        </w:rPr>
        <w:t>Sevrin</w:t>
      </w:r>
      <w:proofErr w:type="spellEnd"/>
      <w:r w:rsidRPr="00894396">
        <w:rPr>
          <w:szCs w:val="32"/>
        </w:rPr>
        <w:t xml:space="preserve"> n</w:t>
      </w:r>
      <w:r>
        <w:rPr>
          <w:szCs w:val="32"/>
        </w:rPr>
        <w:t>’</w:t>
      </w:r>
      <w:r w:rsidRPr="00894396">
        <w:rPr>
          <w:szCs w:val="32"/>
        </w:rPr>
        <w:t>était pas rentré cette nuit</w:t>
      </w:r>
      <w:r>
        <w:rPr>
          <w:szCs w:val="32"/>
        </w:rPr>
        <w:t xml:space="preserve"> ». </w:t>
      </w:r>
      <w:r w:rsidRPr="00894396">
        <w:rPr>
          <w:szCs w:val="32"/>
        </w:rPr>
        <w:t>Nous forçâmes</w:t>
      </w:r>
      <w:r>
        <w:rPr>
          <w:szCs w:val="32"/>
        </w:rPr>
        <w:t xml:space="preserve">, </w:t>
      </w:r>
      <w:r w:rsidRPr="00894396">
        <w:rPr>
          <w:szCs w:val="32"/>
        </w:rPr>
        <w:t>par devoir</w:t>
      </w:r>
      <w:r>
        <w:rPr>
          <w:szCs w:val="32"/>
        </w:rPr>
        <w:t xml:space="preserve">, </w:t>
      </w:r>
      <w:r w:rsidRPr="00894396">
        <w:rPr>
          <w:szCs w:val="32"/>
        </w:rPr>
        <w:t>une couple de tiroirs</w:t>
      </w:r>
      <w:r>
        <w:rPr>
          <w:szCs w:val="32"/>
        </w:rPr>
        <w:t xml:space="preserve">, </w:t>
      </w:r>
      <w:r w:rsidRPr="00894396">
        <w:rPr>
          <w:szCs w:val="32"/>
        </w:rPr>
        <w:t>et y trouvâmes quelques éclaircissements utiles</w:t>
      </w:r>
      <w:r>
        <w:rPr>
          <w:szCs w:val="32"/>
        </w:rPr>
        <w:t xml:space="preserve">. </w:t>
      </w:r>
      <w:r w:rsidRPr="00894396">
        <w:rPr>
          <w:szCs w:val="32"/>
        </w:rPr>
        <w:t>L</w:t>
      </w:r>
      <w:r>
        <w:rPr>
          <w:szCs w:val="32"/>
        </w:rPr>
        <w:t>’</w:t>
      </w:r>
      <w:r w:rsidRPr="00894396">
        <w:rPr>
          <w:szCs w:val="32"/>
        </w:rPr>
        <w:t>objet le plus intéressant de cette perquisition fut le journal du malheureux</w:t>
      </w:r>
      <w:r>
        <w:rPr>
          <w:szCs w:val="32"/>
        </w:rPr>
        <w:t xml:space="preserve">, </w:t>
      </w:r>
      <w:r w:rsidRPr="00894396">
        <w:rPr>
          <w:szCs w:val="32"/>
        </w:rPr>
        <w:t>car cet homme</w:t>
      </w:r>
      <w:r>
        <w:rPr>
          <w:szCs w:val="32"/>
        </w:rPr>
        <w:t xml:space="preserve">, </w:t>
      </w:r>
      <w:r w:rsidRPr="00894396">
        <w:rPr>
          <w:szCs w:val="32"/>
        </w:rPr>
        <w:t>engagé dans sa sinistre besogne</w:t>
      </w:r>
      <w:r>
        <w:rPr>
          <w:szCs w:val="32"/>
        </w:rPr>
        <w:t xml:space="preserve">, </w:t>
      </w:r>
      <w:r w:rsidRPr="00894396">
        <w:rPr>
          <w:szCs w:val="32"/>
        </w:rPr>
        <w:t>avait la faiblesse de consigner</w:t>
      </w:r>
      <w:r>
        <w:rPr>
          <w:szCs w:val="32"/>
        </w:rPr>
        <w:t xml:space="preserve">, </w:t>
      </w:r>
      <w:r w:rsidRPr="00894396">
        <w:rPr>
          <w:szCs w:val="32"/>
        </w:rPr>
        <w:t>au jour le jour</w:t>
      </w:r>
      <w:r>
        <w:rPr>
          <w:szCs w:val="32"/>
        </w:rPr>
        <w:t xml:space="preserve">, </w:t>
      </w:r>
      <w:r w:rsidRPr="00894396">
        <w:rPr>
          <w:szCs w:val="32"/>
        </w:rPr>
        <w:t>des souvenirs parfaitement accablants</w:t>
      </w:r>
      <w:r>
        <w:rPr>
          <w:szCs w:val="32"/>
        </w:rPr>
        <w:t xml:space="preserve">. </w:t>
      </w:r>
      <w:r w:rsidRPr="00894396">
        <w:rPr>
          <w:szCs w:val="32"/>
        </w:rPr>
        <w:t>Nous avions à nu</w:t>
      </w:r>
      <w:r>
        <w:rPr>
          <w:szCs w:val="32"/>
        </w:rPr>
        <w:t xml:space="preserve">, </w:t>
      </w:r>
      <w:r w:rsidRPr="00894396">
        <w:rPr>
          <w:szCs w:val="32"/>
        </w:rPr>
        <w:t>devant nous</w:t>
      </w:r>
      <w:r>
        <w:rPr>
          <w:szCs w:val="32"/>
        </w:rPr>
        <w:t xml:space="preserve">, </w:t>
      </w:r>
      <w:r w:rsidRPr="00894396">
        <w:rPr>
          <w:szCs w:val="32"/>
        </w:rPr>
        <w:t>ses actes et ses pensées</w:t>
      </w:r>
      <w:r>
        <w:rPr>
          <w:szCs w:val="32"/>
        </w:rPr>
        <w:t xml:space="preserve">. </w:t>
      </w:r>
      <w:r w:rsidRPr="00894396">
        <w:rPr>
          <w:szCs w:val="32"/>
        </w:rPr>
        <w:t>Mais peu importe aux morts</w:t>
      </w:r>
      <w:r>
        <w:rPr>
          <w:szCs w:val="32"/>
        </w:rPr>
        <w:t xml:space="preserve"> : </w:t>
      </w:r>
      <w:r w:rsidRPr="00894396">
        <w:rPr>
          <w:szCs w:val="32"/>
        </w:rPr>
        <w:t>ils ne se soucient plus de rien</w:t>
      </w:r>
      <w:r>
        <w:rPr>
          <w:szCs w:val="32"/>
        </w:rPr>
        <w:t>.</w:t>
      </w:r>
    </w:p>
    <w:p w14:paraId="161B9C55" w14:textId="77777777" w:rsidR="008D6F52" w:rsidRDefault="008D6F52" w:rsidP="008D6F52">
      <w:pPr>
        <w:rPr>
          <w:szCs w:val="32"/>
        </w:rPr>
      </w:pPr>
      <w:r>
        <w:rPr>
          <w:szCs w:val="32"/>
        </w:rPr>
        <w:t>« </w:t>
      </w:r>
      <w:r w:rsidRPr="00894396">
        <w:rPr>
          <w:szCs w:val="32"/>
        </w:rPr>
        <w:t>Par conviction</w:t>
      </w:r>
      <w:r>
        <w:rPr>
          <w:szCs w:val="32"/>
        </w:rPr>
        <w:t>. »</w:t>
      </w:r>
      <w:r w:rsidRPr="00894396">
        <w:rPr>
          <w:szCs w:val="32"/>
        </w:rPr>
        <w:t xml:space="preserve"> Oui</w:t>
      </w:r>
      <w:r>
        <w:rPr>
          <w:szCs w:val="32"/>
        </w:rPr>
        <w:t xml:space="preserve">. </w:t>
      </w:r>
      <w:r w:rsidRPr="00894396">
        <w:rPr>
          <w:szCs w:val="32"/>
        </w:rPr>
        <w:t>Un humanitarisme vague mais ardent l</w:t>
      </w:r>
      <w:r>
        <w:rPr>
          <w:szCs w:val="32"/>
        </w:rPr>
        <w:t>’</w:t>
      </w:r>
      <w:r w:rsidRPr="00894396">
        <w:rPr>
          <w:szCs w:val="32"/>
        </w:rPr>
        <w:t>avait jeté dès sa première jeunesse aux plus amères extrémités de la négation et de la révolte</w:t>
      </w:r>
      <w:r>
        <w:rPr>
          <w:szCs w:val="32"/>
        </w:rPr>
        <w:t xml:space="preserve">. </w:t>
      </w:r>
      <w:r w:rsidRPr="00894396">
        <w:rPr>
          <w:szCs w:val="32"/>
        </w:rPr>
        <w:t>Plus tard</w:t>
      </w:r>
      <w:r>
        <w:rPr>
          <w:szCs w:val="32"/>
        </w:rPr>
        <w:t xml:space="preserve">, </w:t>
      </w:r>
      <w:r w:rsidRPr="00894396">
        <w:rPr>
          <w:szCs w:val="32"/>
        </w:rPr>
        <w:t>son optimisme avait faibli</w:t>
      </w:r>
      <w:r>
        <w:rPr>
          <w:szCs w:val="32"/>
        </w:rPr>
        <w:t xml:space="preserve">. </w:t>
      </w:r>
      <w:r w:rsidRPr="00894396">
        <w:rPr>
          <w:szCs w:val="32"/>
        </w:rPr>
        <w:t>Il doutait et fut perdu</w:t>
      </w:r>
      <w:r>
        <w:rPr>
          <w:szCs w:val="32"/>
        </w:rPr>
        <w:t xml:space="preserve">. </w:t>
      </w:r>
      <w:r w:rsidRPr="00894396">
        <w:rPr>
          <w:szCs w:val="32"/>
        </w:rPr>
        <w:t>Vous avez entendu parler d</w:t>
      </w:r>
      <w:r>
        <w:rPr>
          <w:szCs w:val="32"/>
        </w:rPr>
        <w:t>’</w:t>
      </w:r>
      <w:r w:rsidRPr="00894396">
        <w:rPr>
          <w:szCs w:val="32"/>
        </w:rPr>
        <w:t>athées convertis</w:t>
      </w:r>
      <w:r>
        <w:rPr>
          <w:szCs w:val="32"/>
        </w:rPr>
        <w:t xml:space="preserve">, </w:t>
      </w:r>
      <w:r w:rsidRPr="00894396">
        <w:rPr>
          <w:szCs w:val="32"/>
        </w:rPr>
        <w:t>qui se transforment souvent en fanatiques dangereux</w:t>
      </w:r>
      <w:r>
        <w:rPr>
          <w:szCs w:val="32"/>
        </w:rPr>
        <w:t xml:space="preserve">, </w:t>
      </w:r>
      <w:r w:rsidRPr="00894396">
        <w:rPr>
          <w:szCs w:val="32"/>
        </w:rPr>
        <w:t>bien que leur âme reste la même</w:t>
      </w:r>
      <w:r>
        <w:rPr>
          <w:szCs w:val="32"/>
        </w:rPr>
        <w:t xml:space="preserve">. </w:t>
      </w:r>
      <w:r w:rsidRPr="00894396">
        <w:rPr>
          <w:szCs w:val="32"/>
        </w:rPr>
        <w:t>Après qu</w:t>
      </w:r>
      <w:r>
        <w:rPr>
          <w:szCs w:val="32"/>
        </w:rPr>
        <w:t>’</w:t>
      </w:r>
      <w:r w:rsidRPr="00894396">
        <w:rPr>
          <w:szCs w:val="32"/>
        </w:rPr>
        <w:t>il eut fait connaissance de la jeune fille</w:t>
      </w:r>
      <w:r>
        <w:rPr>
          <w:szCs w:val="32"/>
        </w:rPr>
        <w:t xml:space="preserve">, </w:t>
      </w:r>
      <w:r w:rsidRPr="00894396">
        <w:rPr>
          <w:szCs w:val="32"/>
        </w:rPr>
        <w:t>il confia à son journal d</w:t>
      </w:r>
      <w:r>
        <w:rPr>
          <w:szCs w:val="32"/>
        </w:rPr>
        <w:t>’</w:t>
      </w:r>
      <w:r w:rsidRPr="00894396">
        <w:rPr>
          <w:szCs w:val="32"/>
        </w:rPr>
        <w:t>assez plaisantes divagations politico-amoureuses</w:t>
      </w:r>
      <w:r>
        <w:rPr>
          <w:szCs w:val="32"/>
        </w:rPr>
        <w:t xml:space="preserve">. </w:t>
      </w:r>
      <w:r w:rsidRPr="00894396">
        <w:rPr>
          <w:szCs w:val="32"/>
        </w:rPr>
        <w:t>Il accueillait avec un sérieux achevé des grimaces souveraines</w:t>
      </w:r>
      <w:r>
        <w:rPr>
          <w:szCs w:val="32"/>
        </w:rPr>
        <w:t xml:space="preserve">. </w:t>
      </w:r>
      <w:r w:rsidRPr="00894396">
        <w:rPr>
          <w:szCs w:val="32"/>
        </w:rPr>
        <w:t xml:space="preserve">Il </w:t>
      </w:r>
      <w:r w:rsidRPr="00894396">
        <w:rPr>
          <w:szCs w:val="32"/>
        </w:rPr>
        <w:lastRenderedPageBreak/>
        <w:t>rêvait de convertir sa Dulcinée</w:t>
      </w:r>
      <w:r>
        <w:rPr>
          <w:szCs w:val="32"/>
        </w:rPr>
        <w:t xml:space="preserve">. </w:t>
      </w:r>
      <w:r w:rsidRPr="00894396">
        <w:rPr>
          <w:szCs w:val="32"/>
        </w:rPr>
        <w:t>Au surplus</w:t>
      </w:r>
      <w:r>
        <w:rPr>
          <w:szCs w:val="32"/>
        </w:rPr>
        <w:t xml:space="preserve">, </w:t>
      </w:r>
      <w:r w:rsidRPr="00894396">
        <w:rPr>
          <w:szCs w:val="32"/>
        </w:rPr>
        <w:t>tout ceci ne vous intéresse pas</w:t>
      </w:r>
      <w:r>
        <w:rPr>
          <w:szCs w:val="32"/>
        </w:rPr>
        <w:t xml:space="preserve">. </w:t>
      </w:r>
      <w:r w:rsidRPr="00894396">
        <w:rPr>
          <w:szCs w:val="32"/>
        </w:rPr>
        <w:t>Quant au reste</w:t>
      </w:r>
      <w:r>
        <w:rPr>
          <w:szCs w:val="32"/>
        </w:rPr>
        <w:t xml:space="preserve">, </w:t>
      </w:r>
      <w:r w:rsidRPr="00894396">
        <w:rPr>
          <w:szCs w:val="32"/>
        </w:rPr>
        <w:t xml:space="preserve">je ne sais si vous vous souvenez de ce </w:t>
      </w:r>
      <w:r>
        <w:rPr>
          <w:szCs w:val="32"/>
        </w:rPr>
        <w:t>« </w:t>
      </w:r>
      <w:r w:rsidRPr="00894396">
        <w:rPr>
          <w:szCs w:val="32"/>
        </w:rPr>
        <w:t>Mystère d</w:t>
      </w:r>
      <w:r>
        <w:rPr>
          <w:szCs w:val="32"/>
        </w:rPr>
        <w:t>’</w:t>
      </w:r>
      <w:r w:rsidRPr="00894396">
        <w:rPr>
          <w:szCs w:val="32"/>
        </w:rPr>
        <w:t>Hermione Street</w:t>
      </w:r>
      <w:r>
        <w:rPr>
          <w:szCs w:val="32"/>
        </w:rPr>
        <w:t> »</w:t>
      </w:r>
      <w:r w:rsidRPr="00894396">
        <w:rPr>
          <w:szCs w:val="32"/>
        </w:rPr>
        <w:t xml:space="preserve"> qui fit quelque bruit dans les journaux</w:t>
      </w:r>
      <w:r>
        <w:rPr>
          <w:szCs w:val="32"/>
        </w:rPr>
        <w:t xml:space="preserve">, </w:t>
      </w:r>
      <w:r w:rsidRPr="00894396">
        <w:rPr>
          <w:szCs w:val="32"/>
        </w:rPr>
        <w:t>voici bien des années</w:t>
      </w:r>
      <w:r>
        <w:rPr>
          <w:szCs w:val="32"/>
        </w:rPr>
        <w:t xml:space="preserve">. </w:t>
      </w:r>
      <w:r w:rsidRPr="00894396">
        <w:rPr>
          <w:szCs w:val="32"/>
        </w:rPr>
        <w:t>On avait trouvé un cadavre d</w:t>
      </w:r>
      <w:r>
        <w:rPr>
          <w:szCs w:val="32"/>
        </w:rPr>
        <w:t>’</w:t>
      </w:r>
      <w:r w:rsidRPr="00894396">
        <w:rPr>
          <w:szCs w:val="32"/>
        </w:rPr>
        <w:t>homme dans la cave d</w:t>
      </w:r>
      <w:r>
        <w:rPr>
          <w:szCs w:val="32"/>
        </w:rPr>
        <w:t>’</w:t>
      </w:r>
      <w:r w:rsidRPr="00894396">
        <w:rPr>
          <w:szCs w:val="32"/>
        </w:rPr>
        <w:t>une maison vide</w:t>
      </w:r>
      <w:r>
        <w:rPr>
          <w:szCs w:val="32"/>
        </w:rPr>
        <w:t xml:space="preserve"> ; </w:t>
      </w:r>
      <w:r w:rsidRPr="00894396">
        <w:rPr>
          <w:szCs w:val="32"/>
        </w:rPr>
        <w:t>il y eut une enquête</w:t>
      </w:r>
      <w:r>
        <w:rPr>
          <w:szCs w:val="32"/>
        </w:rPr>
        <w:t xml:space="preserve">, </w:t>
      </w:r>
      <w:r w:rsidRPr="00894396">
        <w:rPr>
          <w:szCs w:val="32"/>
        </w:rPr>
        <w:t>des hypothèses multiples</w:t>
      </w:r>
      <w:r>
        <w:rPr>
          <w:szCs w:val="32"/>
        </w:rPr>
        <w:t xml:space="preserve">, </w:t>
      </w:r>
      <w:r w:rsidRPr="00894396">
        <w:rPr>
          <w:szCs w:val="32"/>
        </w:rPr>
        <w:t>puis ce fut le silence</w:t>
      </w:r>
      <w:r>
        <w:rPr>
          <w:szCs w:val="32"/>
        </w:rPr>
        <w:t xml:space="preserve">, </w:t>
      </w:r>
      <w:r w:rsidRPr="00894396">
        <w:rPr>
          <w:szCs w:val="32"/>
        </w:rPr>
        <w:t>destinée commune à maints martyrs et confesseurs obscurs</w:t>
      </w:r>
      <w:r>
        <w:rPr>
          <w:szCs w:val="32"/>
        </w:rPr>
        <w:t xml:space="preserve">. </w:t>
      </w:r>
      <w:r w:rsidRPr="00894396">
        <w:rPr>
          <w:szCs w:val="32"/>
        </w:rPr>
        <w:t>Le fait est que son optimisme n</w:t>
      </w:r>
      <w:r>
        <w:rPr>
          <w:szCs w:val="32"/>
        </w:rPr>
        <w:t>’</w:t>
      </w:r>
      <w:r w:rsidRPr="00894396">
        <w:rPr>
          <w:szCs w:val="32"/>
        </w:rPr>
        <w:t>était pas assez solide</w:t>
      </w:r>
      <w:r>
        <w:rPr>
          <w:szCs w:val="32"/>
        </w:rPr>
        <w:t xml:space="preserve">. </w:t>
      </w:r>
      <w:r w:rsidRPr="00894396">
        <w:rPr>
          <w:szCs w:val="32"/>
        </w:rPr>
        <w:t>Il faut avoir un optimisme sauvage</w:t>
      </w:r>
      <w:r>
        <w:rPr>
          <w:szCs w:val="32"/>
        </w:rPr>
        <w:t xml:space="preserve">, </w:t>
      </w:r>
      <w:r w:rsidRPr="00894396">
        <w:rPr>
          <w:szCs w:val="32"/>
        </w:rPr>
        <w:t>tyrannique</w:t>
      </w:r>
      <w:r>
        <w:rPr>
          <w:szCs w:val="32"/>
        </w:rPr>
        <w:t xml:space="preserve">, </w:t>
      </w:r>
      <w:r w:rsidRPr="00894396">
        <w:rPr>
          <w:szCs w:val="32"/>
        </w:rPr>
        <w:t>impitoyable</w:t>
      </w:r>
      <w:r>
        <w:rPr>
          <w:szCs w:val="32"/>
        </w:rPr>
        <w:t xml:space="preserve">, </w:t>
      </w:r>
      <w:r w:rsidRPr="00894396">
        <w:rPr>
          <w:szCs w:val="32"/>
        </w:rPr>
        <w:t>à toute épreuve</w:t>
      </w:r>
      <w:r>
        <w:rPr>
          <w:szCs w:val="32"/>
        </w:rPr>
        <w:t xml:space="preserve">, </w:t>
      </w:r>
      <w:r w:rsidRPr="00894396">
        <w:rPr>
          <w:szCs w:val="32"/>
        </w:rPr>
        <w:t>comme celui de Horne</w:t>
      </w:r>
      <w:r>
        <w:rPr>
          <w:szCs w:val="32"/>
        </w:rPr>
        <w:t xml:space="preserve">, </w:t>
      </w:r>
      <w:r w:rsidRPr="00894396">
        <w:rPr>
          <w:szCs w:val="32"/>
        </w:rPr>
        <w:t>par exemple</w:t>
      </w:r>
      <w:r>
        <w:rPr>
          <w:szCs w:val="32"/>
        </w:rPr>
        <w:t xml:space="preserve">, </w:t>
      </w:r>
      <w:r w:rsidRPr="00894396">
        <w:rPr>
          <w:szCs w:val="32"/>
        </w:rPr>
        <w:t>pour faire un bon révolté du type extrême</w:t>
      </w:r>
      <w:r>
        <w:rPr>
          <w:szCs w:val="32"/>
        </w:rPr>
        <w:t>.</w:t>
      </w:r>
    </w:p>
    <w:p w14:paraId="5A72F082" w14:textId="0F928962" w:rsidR="008D6F52" w:rsidRDefault="008D6F52" w:rsidP="008D6F52">
      <w:pPr>
        <w:rPr>
          <w:szCs w:val="32"/>
        </w:rPr>
      </w:pPr>
      <w:r>
        <w:rPr>
          <w:szCs w:val="32"/>
        </w:rPr>
        <w:t>M. </w:t>
      </w:r>
      <w:r w:rsidRPr="00894396">
        <w:rPr>
          <w:szCs w:val="32"/>
        </w:rPr>
        <w:t>X</w:t>
      </w:r>
      <w:r>
        <w:rPr>
          <w:szCs w:val="32"/>
        </w:rPr>
        <w:t xml:space="preserve">… </w:t>
      </w:r>
      <w:r w:rsidRPr="00894396">
        <w:rPr>
          <w:szCs w:val="32"/>
        </w:rPr>
        <w:t>se leva</w:t>
      </w:r>
      <w:r>
        <w:rPr>
          <w:szCs w:val="32"/>
        </w:rPr>
        <w:t xml:space="preserve">. </w:t>
      </w:r>
      <w:r w:rsidRPr="00894396">
        <w:rPr>
          <w:szCs w:val="32"/>
        </w:rPr>
        <w:t>Un garçon se précipitait pour lui apporter son pardessus</w:t>
      </w:r>
      <w:r>
        <w:rPr>
          <w:szCs w:val="32"/>
        </w:rPr>
        <w:t xml:space="preserve">, </w:t>
      </w:r>
      <w:r w:rsidRPr="00894396">
        <w:rPr>
          <w:szCs w:val="32"/>
        </w:rPr>
        <w:t>tandis qu</w:t>
      </w:r>
      <w:r>
        <w:rPr>
          <w:szCs w:val="32"/>
        </w:rPr>
        <w:t>’</w:t>
      </w:r>
      <w:r w:rsidRPr="00894396">
        <w:rPr>
          <w:szCs w:val="32"/>
        </w:rPr>
        <w:t>un autre lui tendait son chapeau</w:t>
      </w:r>
      <w:r>
        <w:rPr>
          <w:szCs w:val="32"/>
        </w:rPr>
        <w:t>.</w:t>
      </w:r>
    </w:p>
    <w:p w14:paraId="3264A8A4" w14:textId="77777777" w:rsidR="008D6F52" w:rsidRDefault="008D6F52" w:rsidP="008D6F52">
      <w:pPr>
        <w:rPr>
          <w:szCs w:val="32"/>
        </w:rPr>
      </w:pPr>
      <w:r>
        <w:t>— </w:t>
      </w:r>
      <w:r w:rsidRPr="00894396">
        <w:rPr>
          <w:szCs w:val="32"/>
        </w:rPr>
        <w:t>Qu</w:t>
      </w:r>
      <w:r>
        <w:rPr>
          <w:szCs w:val="32"/>
        </w:rPr>
        <w:t>’</w:t>
      </w:r>
      <w:r w:rsidRPr="00894396">
        <w:rPr>
          <w:szCs w:val="32"/>
        </w:rPr>
        <w:t>est devenue la jeune fille</w:t>
      </w:r>
      <w:r>
        <w:rPr>
          <w:szCs w:val="32"/>
        </w:rPr>
        <w:t xml:space="preserve"> ? </w:t>
      </w:r>
      <w:r w:rsidRPr="00894396">
        <w:rPr>
          <w:szCs w:val="32"/>
        </w:rPr>
        <w:t>demandai-je</w:t>
      </w:r>
      <w:r>
        <w:rPr>
          <w:szCs w:val="32"/>
        </w:rPr>
        <w:t>.</w:t>
      </w:r>
    </w:p>
    <w:p w14:paraId="3DFC26AA" w14:textId="77777777" w:rsidR="008D6F52" w:rsidRDefault="008D6F52" w:rsidP="008D6F52">
      <w:pPr>
        <w:rPr>
          <w:szCs w:val="32"/>
        </w:rPr>
      </w:pPr>
      <w:r>
        <w:t>— </w:t>
      </w:r>
      <w:r w:rsidRPr="00894396">
        <w:rPr>
          <w:szCs w:val="32"/>
        </w:rPr>
        <w:t>Vous tenez vraiment à le savoir</w:t>
      </w:r>
      <w:r>
        <w:rPr>
          <w:szCs w:val="32"/>
        </w:rPr>
        <w:t xml:space="preserve"> ? </w:t>
      </w:r>
      <w:r w:rsidRPr="00894396">
        <w:rPr>
          <w:szCs w:val="32"/>
        </w:rPr>
        <w:t>répondit-il</w:t>
      </w:r>
      <w:r>
        <w:rPr>
          <w:szCs w:val="32"/>
        </w:rPr>
        <w:t xml:space="preserve">, </w:t>
      </w:r>
      <w:r w:rsidRPr="00894396">
        <w:rPr>
          <w:szCs w:val="32"/>
        </w:rPr>
        <w:t>en s</w:t>
      </w:r>
      <w:r>
        <w:rPr>
          <w:szCs w:val="32"/>
        </w:rPr>
        <w:t>’</w:t>
      </w:r>
      <w:r w:rsidRPr="00894396">
        <w:rPr>
          <w:szCs w:val="32"/>
        </w:rPr>
        <w:t>enveloppant chaudement dans sa pelisse</w:t>
      </w:r>
      <w:r>
        <w:rPr>
          <w:szCs w:val="32"/>
        </w:rPr>
        <w:t xml:space="preserve">. </w:t>
      </w:r>
      <w:r w:rsidRPr="00894396">
        <w:rPr>
          <w:szCs w:val="32"/>
        </w:rPr>
        <w:t>Je dois vous avouer que j</w:t>
      </w:r>
      <w:r>
        <w:rPr>
          <w:szCs w:val="32"/>
        </w:rPr>
        <w:t>’</w:t>
      </w:r>
      <w:r w:rsidRPr="00894396">
        <w:rPr>
          <w:szCs w:val="32"/>
        </w:rPr>
        <w:t xml:space="preserve">eus la petite malice de lui envoyer le journal de </w:t>
      </w:r>
      <w:proofErr w:type="spellStart"/>
      <w:r w:rsidRPr="00894396">
        <w:rPr>
          <w:szCs w:val="32"/>
        </w:rPr>
        <w:t>Sevrin</w:t>
      </w:r>
      <w:proofErr w:type="spellEnd"/>
      <w:r>
        <w:rPr>
          <w:szCs w:val="32"/>
        </w:rPr>
        <w:t xml:space="preserve">. </w:t>
      </w:r>
      <w:r w:rsidRPr="00894396">
        <w:rPr>
          <w:szCs w:val="32"/>
        </w:rPr>
        <w:t>Elle se retira loin du monde</w:t>
      </w:r>
      <w:r>
        <w:rPr>
          <w:szCs w:val="32"/>
        </w:rPr>
        <w:t xml:space="preserve">, </w:t>
      </w:r>
      <w:r w:rsidRPr="00894396">
        <w:rPr>
          <w:szCs w:val="32"/>
        </w:rPr>
        <w:t>et fit une sorte de retraite</w:t>
      </w:r>
      <w:r>
        <w:rPr>
          <w:szCs w:val="32"/>
        </w:rPr>
        <w:t xml:space="preserve">, </w:t>
      </w:r>
      <w:r w:rsidRPr="00894396">
        <w:rPr>
          <w:szCs w:val="32"/>
        </w:rPr>
        <w:t>avant d</w:t>
      </w:r>
      <w:r>
        <w:rPr>
          <w:szCs w:val="32"/>
        </w:rPr>
        <w:t>’</w:t>
      </w:r>
      <w:r w:rsidRPr="00894396">
        <w:rPr>
          <w:szCs w:val="32"/>
        </w:rPr>
        <w:t>aller à Florence</w:t>
      </w:r>
      <w:r>
        <w:rPr>
          <w:szCs w:val="32"/>
        </w:rPr>
        <w:t xml:space="preserve"> ; </w:t>
      </w:r>
      <w:r w:rsidRPr="00894396">
        <w:rPr>
          <w:szCs w:val="32"/>
        </w:rPr>
        <w:t>après quoi</w:t>
      </w:r>
      <w:r>
        <w:rPr>
          <w:szCs w:val="32"/>
        </w:rPr>
        <w:t xml:space="preserve">, </w:t>
      </w:r>
      <w:r w:rsidRPr="00894396">
        <w:rPr>
          <w:szCs w:val="32"/>
        </w:rPr>
        <w:t>elle s</w:t>
      </w:r>
      <w:r>
        <w:rPr>
          <w:szCs w:val="32"/>
        </w:rPr>
        <w:t>’</w:t>
      </w:r>
      <w:r w:rsidRPr="00894396">
        <w:rPr>
          <w:szCs w:val="32"/>
        </w:rPr>
        <w:t>est enfermée dans un couvent</w:t>
      </w:r>
      <w:r>
        <w:rPr>
          <w:szCs w:val="32"/>
        </w:rPr>
        <w:t xml:space="preserve">. </w:t>
      </w:r>
      <w:r w:rsidRPr="00894396">
        <w:rPr>
          <w:szCs w:val="32"/>
        </w:rPr>
        <w:t>Je ne saurais dire où elle ira ensuite</w:t>
      </w:r>
      <w:r>
        <w:rPr>
          <w:szCs w:val="32"/>
        </w:rPr>
        <w:t xml:space="preserve">. </w:t>
      </w:r>
      <w:r w:rsidRPr="00894396">
        <w:rPr>
          <w:szCs w:val="32"/>
        </w:rPr>
        <w:t>Qu</w:t>
      </w:r>
      <w:r>
        <w:rPr>
          <w:szCs w:val="32"/>
        </w:rPr>
        <w:t>’</w:t>
      </w:r>
      <w:r w:rsidRPr="00894396">
        <w:rPr>
          <w:szCs w:val="32"/>
        </w:rPr>
        <w:t>importe</w:t>
      </w:r>
      <w:r>
        <w:rPr>
          <w:szCs w:val="32"/>
        </w:rPr>
        <w:t xml:space="preserve"> ? </w:t>
      </w:r>
      <w:r w:rsidRPr="00894396">
        <w:rPr>
          <w:szCs w:val="32"/>
        </w:rPr>
        <w:t>Des gestes</w:t>
      </w:r>
      <w:r>
        <w:rPr>
          <w:szCs w:val="32"/>
        </w:rPr>
        <w:t xml:space="preserve"> ! </w:t>
      </w:r>
      <w:r w:rsidRPr="00894396">
        <w:rPr>
          <w:szCs w:val="32"/>
        </w:rPr>
        <w:t>des gestes</w:t>
      </w:r>
      <w:r>
        <w:rPr>
          <w:szCs w:val="32"/>
        </w:rPr>
        <w:t xml:space="preserve"> ! </w:t>
      </w:r>
      <w:r w:rsidRPr="00894396">
        <w:rPr>
          <w:szCs w:val="32"/>
        </w:rPr>
        <w:t>De simples gestes de sa caste</w:t>
      </w:r>
      <w:r>
        <w:rPr>
          <w:szCs w:val="32"/>
        </w:rPr>
        <w:t> !</w:t>
      </w:r>
    </w:p>
    <w:p w14:paraId="56B72D40" w14:textId="2537D551" w:rsidR="008D6F52" w:rsidRDefault="008D6F52" w:rsidP="008D6F52">
      <w:pPr>
        <w:rPr>
          <w:szCs w:val="32"/>
        </w:rPr>
      </w:pPr>
      <w:r>
        <w:rPr>
          <w:szCs w:val="32"/>
        </w:rPr>
        <w:t>M. </w:t>
      </w:r>
      <w:r w:rsidRPr="00894396">
        <w:rPr>
          <w:szCs w:val="32"/>
        </w:rPr>
        <w:t>X</w:t>
      </w:r>
      <w:r>
        <w:rPr>
          <w:szCs w:val="32"/>
        </w:rPr>
        <w:t xml:space="preserve">… </w:t>
      </w:r>
      <w:r w:rsidRPr="00894396">
        <w:rPr>
          <w:szCs w:val="32"/>
        </w:rPr>
        <w:t>mit sur sa tête</w:t>
      </w:r>
      <w:r>
        <w:rPr>
          <w:szCs w:val="32"/>
        </w:rPr>
        <w:t xml:space="preserve">, </w:t>
      </w:r>
      <w:r w:rsidRPr="00894396">
        <w:rPr>
          <w:szCs w:val="32"/>
        </w:rPr>
        <w:t>avec une extrême précision</w:t>
      </w:r>
      <w:r>
        <w:rPr>
          <w:szCs w:val="32"/>
        </w:rPr>
        <w:t xml:space="preserve">, </w:t>
      </w:r>
      <w:r w:rsidRPr="00894396">
        <w:rPr>
          <w:szCs w:val="32"/>
        </w:rPr>
        <w:t>son luisant chapeau haut de forme</w:t>
      </w:r>
      <w:r>
        <w:rPr>
          <w:szCs w:val="32"/>
        </w:rPr>
        <w:t xml:space="preserve">, </w:t>
      </w:r>
      <w:r w:rsidRPr="00894396">
        <w:rPr>
          <w:szCs w:val="32"/>
        </w:rPr>
        <w:t>puis jetant un rapide coup d</w:t>
      </w:r>
      <w:r>
        <w:rPr>
          <w:szCs w:val="32"/>
        </w:rPr>
        <w:t>’</w:t>
      </w:r>
      <w:r w:rsidRPr="00894396">
        <w:rPr>
          <w:szCs w:val="32"/>
        </w:rPr>
        <w:t>œil circulaire sur la salle</w:t>
      </w:r>
      <w:r>
        <w:rPr>
          <w:szCs w:val="32"/>
        </w:rPr>
        <w:t xml:space="preserve">, </w:t>
      </w:r>
      <w:r w:rsidRPr="00894396">
        <w:rPr>
          <w:szCs w:val="32"/>
        </w:rPr>
        <w:t>pleine d</w:t>
      </w:r>
      <w:r>
        <w:rPr>
          <w:szCs w:val="32"/>
        </w:rPr>
        <w:t>’</w:t>
      </w:r>
      <w:r w:rsidRPr="00894396">
        <w:rPr>
          <w:szCs w:val="32"/>
        </w:rPr>
        <w:t>innocents et élégants dîneurs</w:t>
      </w:r>
      <w:r>
        <w:rPr>
          <w:szCs w:val="32"/>
        </w:rPr>
        <w:t xml:space="preserve">, </w:t>
      </w:r>
      <w:r w:rsidRPr="00894396">
        <w:rPr>
          <w:szCs w:val="32"/>
        </w:rPr>
        <w:t>il grommela entre ses dents</w:t>
      </w:r>
      <w:r>
        <w:rPr>
          <w:szCs w:val="32"/>
        </w:rPr>
        <w:t> :</w:t>
      </w:r>
    </w:p>
    <w:p w14:paraId="2F10C31C" w14:textId="77777777" w:rsidR="008D6F52" w:rsidRDefault="008D6F52" w:rsidP="008D6F52">
      <w:pPr>
        <w:rPr>
          <w:szCs w:val="32"/>
        </w:rPr>
      </w:pPr>
      <w:r>
        <w:t>— </w:t>
      </w:r>
      <w:r w:rsidRPr="00894396">
        <w:rPr>
          <w:szCs w:val="32"/>
        </w:rPr>
        <w:t>Rien d</w:t>
      </w:r>
      <w:r>
        <w:rPr>
          <w:szCs w:val="32"/>
        </w:rPr>
        <w:t>’</w:t>
      </w:r>
      <w:r w:rsidRPr="00894396">
        <w:rPr>
          <w:szCs w:val="32"/>
        </w:rPr>
        <w:t>autre</w:t>
      </w:r>
      <w:r>
        <w:rPr>
          <w:szCs w:val="32"/>
        </w:rPr>
        <w:t xml:space="preserve"> ! </w:t>
      </w:r>
      <w:r w:rsidRPr="00894396">
        <w:rPr>
          <w:szCs w:val="32"/>
        </w:rPr>
        <w:t>Et c</w:t>
      </w:r>
      <w:r>
        <w:rPr>
          <w:szCs w:val="32"/>
        </w:rPr>
        <w:t>’</w:t>
      </w:r>
      <w:r w:rsidRPr="00894396">
        <w:rPr>
          <w:szCs w:val="32"/>
        </w:rPr>
        <w:t>est pour cela que leur espèce est vouée à la destruction</w:t>
      </w:r>
      <w:r>
        <w:rPr>
          <w:szCs w:val="32"/>
        </w:rPr>
        <w:t> !</w:t>
      </w:r>
    </w:p>
    <w:p w14:paraId="490FBCCC" w14:textId="77777777" w:rsidR="008D6F52" w:rsidRDefault="008D6F52" w:rsidP="008D6F52">
      <w:pPr>
        <w:ind w:firstLine="0"/>
        <w:jc w:val="center"/>
        <w:rPr>
          <w:szCs w:val="32"/>
        </w:rPr>
      </w:pPr>
      <w:r>
        <w:rPr>
          <w:szCs w:val="32"/>
        </w:rPr>
        <w:t>……………………</w:t>
      </w:r>
    </w:p>
    <w:p w14:paraId="2A1F810A" w14:textId="04B369AC" w:rsidR="008D6F52" w:rsidRDefault="00000000" w:rsidP="008D6F52">
      <w:pPr>
        <w:rPr>
          <w:szCs w:val="32"/>
        </w:rPr>
      </w:pPr>
      <w:r w:rsidRPr="00894396">
        <w:rPr>
          <w:szCs w:val="32"/>
        </w:rPr>
        <w:lastRenderedPageBreak/>
        <w:t xml:space="preserve">Je ne revis jamais plus </w:t>
      </w:r>
      <w:r w:rsidR="008D6F52">
        <w:rPr>
          <w:szCs w:val="32"/>
        </w:rPr>
        <w:t>M. </w:t>
      </w:r>
      <w:r w:rsidRPr="00894396">
        <w:rPr>
          <w:szCs w:val="32"/>
        </w:rPr>
        <w:t>X</w:t>
      </w:r>
      <w:r w:rsidR="008D6F52">
        <w:rPr>
          <w:szCs w:val="32"/>
        </w:rPr>
        <w:t xml:space="preserve">… </w:t>
      </w:r>
      <w:r w:rsidRPr="00894396">
        <w:rPr>
          <w:szCs w:val="32"/>
        </w:rPr>
        <w:t>Je pris l</w:t>
      </w:r>
      <w:r w:rsidR="008D6F52">
        <w:rPr>
          <w:szCs w:val="32"/>
        </w:rPr>
        <w:t>’</w:t>
      </w:r>
      <w:r w:rsidRPr="00894396">
        <w:rPr>
          <w:szCs w:val="32"/>
        </w:rPr>
        <w:t>habitude de dîner à mon club</w:t>
      </w:r>
      <w:r w:rsidR="008D6F52">
        <w:rPr>
          <w:szCs w:val="32"/>
        </w:rPr>
        <w:t xml:space="preserve">. </w:t>
      </w:r>
      <w:r w:rsidRPr="00894396">
        <w:rPr>
          <w:szCs w:val="32"/>
        </w:rPr>
        <w:t>Lors de ma première visite à Paris</w:t>
      </w:r>
      <w:r w:rsidR="008D6F52">
        <w:rPr>
          <w:szCs w:val="32"/>
        </w:rPr>
        <w:t xml:space="preserve">, </w:t>
      </w:r>
      <w:r w:rsidRPr="00894396">
        <w:rPr>
          <w:szCs w:val="32"/>
        </w:rPr>
        <w:t>je trouvai mon ami tout impatient de savoir l</w:t>
      </w:r>
      <w:r w:rsidR="008D6F52">
        <w:rPr>
          <w:szCs w:val="32"/>
        </w:rPr>
        <w:t>’</w:t>
      </w:r>
      <w:r w:rsidRPr="00894396">
        <w:rPr>
          <w:szCs w:val="32"/>
        </w:rPr>
        <w:t>effet produit sur moi par ce précieux numéro de sa collection</w:t>
      </w:r>
      <w:r w:rsidR="008D6F52">
        <w:rPr>
          <w:szCs w:val="32"/>
        </w:rPr>
        <w:t xml:space="preserve">. </w:t>
      </w:r>
      <w:r w:rsidRPr="00894396">
        <w:rPr>
          <w:szCs w:val="32"/>
        </w:rPr>
        <w:t>Je lui racontai l</w:t>
      </w:r>
      <w:r w:rsidR="008D6F52">
        <w:rPr>
          <w:szCs w:val="32"/>
        </w:rPr>
        <w:t>’</w:t>
      </w:r>
      <w:r w:rsidRPr="00894396">
        <w:rPr>
          <w:szCs w:val="32"/>
        </w:rPr>
        <w:t>histoire</w:t>
      </w:r>
      <w:r w:rsidR="008D6F52">
        <w:rPr>
          <w:szCs w:val="32"/>
        </w:rPr>
        <w:t xml:space="preserve">, </w:t>
      </w:r>
      <w:r w:rsidRPr="00894396">
        <w:rPr>
          <w:szCs w:val="32"/>
        </w:rPr>
        <w:t>et il me montra un visage rayonnant de l</w:t>
      </w:r>
      <w:r w:rsidR="008D6F52">
        <w:rPr>
          <w:szCs w:val="32"/>
        </w:rPr>
        <w:t>’</w:t>
      </w:r>
      <w:r w:rsidRPr="00894396">
        <w:rPr>
          <w:szCs w:val="32"/>
        </w:rPr>
        <w:t>orgueil d</w:t>
      </w:r>
      <w:r w:rsidR="008D6F52">
        <w:rPr>
          <w:szCs w:val="32"/>
        </w:rPr>
        <w:t>’</w:t>
      </w:r>
      <w:r w:rsidRPr="00894396">
        <w:rPr>
          <w:szCs w:val="32"/>
        </w:rPr>
        <w:t>un échantillon aussi distingué</w:t>
      </w:r>
      <w:r w:rsidR="008D6F52">
        <w:rPr>
          <w:szCs w:val="32"/>
        </w:rPr>
        <w:t>.</w:t>
      </w:r>
    </w:p>
    <w:p w14:paraId="20E13B88" w14:textId="77777777" w:rsidR="008D6F52" w:rsidRDefault="008D6F52" w:rsidP="008D6F52">
      <w:pPr>
        <w:rPr>
          <w:szCs w:val="32"/>
        </w:rPr>
      </w:pPr>
      <w:r>
        <w:t>— </w:t>
      </w:r>
      <w:r w:rsidRPr="00894396">
        <w:rPr>
          <w:szCs w:val="32"/>
        </w:rPr>
        <w:t>Est-ce que cet X</w:t>
      </w:r>
      <w:r>
        <w:rPr>
          <w:szCs w:val="32"/>
        </w:rPr>
        <w:t xml:space="preserve">… </w:t>
      </w:r>
      <w:r w:rsidRPr="00894396">
        <w:rPr>
          <w:szCs w:val="32"/>
        </w:rPr>
        <w:t>ne vaut pas d</w:t>
      </w:r>
      <w:r>
        <w:rPr>
          <w:szCs w:val="32"/>
        </w:rPr>
        <w:t>’</w:t>
      </w:r>
      <w:r w:rsidRPr="00894396">
        <w:rPr>
          <w:szCs w:val="32"/>
        </w:rPr>
        <w:t>être connu</w:t>
      </w:r>
      <w:r>
        <w:rPr>
          <w:szCs w:val="32"/>
        </w:rPr>
        <w:t xml:space="preserve"> ? </w:t>
      </w:r>
      <w:r w:rsidRPr="00894396">
        <w:rPr>
          <w:szCs w:val="32"/>
        </w:rPr>
        <w:t>s</w:t>
      </w:r>
      <w:r>
        <w:rPr>
          <w:szCs w:val="32"/>
        </w:rPr>
        <w:t>’</w:t>
      </w:r>
      <w:r w:rsidRPr="00894396">
        <w:rPr>
          <w:szCs w:val="32"/>
        </w:rPr>
        <w:t>écria-t-il</w:t>
      </w:r>
      <w:r>
        <w:rPr>
          <w:szCs w:val="32"/>
        </w:rPr>
        <w:t xml:space="preserve">, </w:t>
      </w:r>
      <w:r w:rsidRPr="00894396">
        <w:rPr>
          <w:szCs w:val="32"/>
        </w:rPr>
        <w:t>dans une explosion de fierté</w:t>
      </w:r>
      <w:r>
        <w:rPr>
          <w:szCs w:val="32"/>
        </w:rPr>
        <w:t xml:space="preserve">. </w:t>
      </w:r>
      <w:r w:rsidRPr="00894396">
        <w:rPr>
          <w:szCs w:val="32"/>
        </w:rPr>
        <w:t>Il est unique</w:t>
      </w:r>
      <w:r>
        <w:rPr>
          <w:szCs w:val="32"/>
        </w:rPr>
        <w:t xml:space="preserve">, </w:t>
      </w:r>
      <w:r w:rsidRPr="00894396">
        <w:rPr>
          <w:szCs w:val="32"/>
        </w:rPr>
        <w:t>stupéfiant</w:t>
      </w:r>
      <w:r>
        <w:rPr>
          <w:szCs w:val="32"/>
        </w:rPr>
        <w:t xml:space="preserve">, </w:t>
      </w:r>
      <w:r w:rsidRPr="00894396">
        <w:rPr>
          <w:szCs w:val="32"/>
        </w:rPr>
        <w:t>et véritablement terrible</w:t>
      </w:r>
      <w:r>
        <w:rPr>
          <w:szCs w:val="32"/>
        </w:rPr>
        <w:t>.</w:t>
      </w:r>
    </w:p>
    <w:p w14:paraId="02205245" w14:textId="77777777" w:rsidR="008D6F52" w:rsidRDefault="00000000" w:rsidP="008D6F52">
      <w:pPr>
        <w:rPr>
          <w:szCs w:val="32"/>
        </w:rPr>
      </w:pPr>
      <w:r w:rsidRPr="00894396">
        <w:rPr>
          <w:szCs w:val="32"/>
        </w:rPr>
        <w:t>Cet enthousiasme me blessait dans mes sentiments profonds</w:t>
      </w:r>
      <w:r w:rsidR="008D6F52">
        <w:rPr>
          <w:szCs w:val="32"/>
        </w:rPr>
        <w:t xml:space="preserve">, </w:t>
      </w:r>
      <w:r w:rsidRPr="00894396">
        <w:rPr>
          <w:szCs w:val="32"/>
        </w:rPr>
        <w:t>et je répliquai assez sèchement que le cynisme de l</w:t>
      </w:r>
      <w:r w:rsidR="008D6F52">
        <w:rPr>
          <w:szCs w:val="32"/>
        </w:rPr>
        <w:t>’</w:t>
      </w:r>
      <w:r w:rsidRPr="00894396">
        <w:rPr>
          <w:szCs w:val="32"/>
        </w:rPr>
        <w:t>individu était tout simplement abominable</w:t>
      </w:r>
      <w:r w:rsidR="008D6F52">
        <w:rPr>
          <w:szCs w:val="32"/>
        </w:rPr>
        <w:t>.</w:t>
      </w:r>
    </w:p>
    <w:p w14:paraId="160E9158" w14:textId="77777777" w:rsidR="008D6F52" w:rsidRDefault="008D6F52" w:rsidP="008D6F52">
      <w:pPr>
        <w:rPr>
          <w:szCs w:val="32"/>
        </w:rPr>
      </w:pPr>
      <w:r>
        <w:t>— </w:t>
      </w:r>
      <w:r w:rsidRPr="00894396">
        <w:rPr>
          <w:szCs w:val="32"/>
        </w:rPr>
        <w:t>Oh</w:t>
      </w:r>
      <w:r>
        <w:rPr>
          <w:szCs w:val="32"/>
        </w:rPr>
        <w:t xml:space="preserve"> ! </w:t>
      </w:r>
      <w:r w:rsidRPr="00894396">
        <w:rPr>
          <w:szCs w:val="32"/>
        </w:rPr>
        <w:t>Abominable</w:t>
      </w:r>
      <w:r>
        <w:rPr>
          <w:szCs w:val="32"/>
        </w:rPr>
        <w:t xml:space="preserve"> ! </w:t>
      </w:r>
      <w:r w:rsidRPr="00894396">
        <w:rPr>
          <w:szCs w:val="32"/>
        </w:rPr>
        <w:t>abominable</w:t>
      </w:r>
      <w:r>
        <w:rPr>
          <w:szCs w:val="32"/>
        </w:rPr>
        <w:t xml:space="preserve"> ! </w:t>
      </w:r>
      <w:r w:rsidRPr="00894396">
        <w:rPr>
          <w:szCs w:val="32"/>
        </w:rPr>
        <w:t>acquiesça avec effusion mon ami</w:t>
      </w:r>
      <w:r>
        <w:rPr>
          <w:szCs w:val="32"/>
        </w:rPr>
        <w:t xml:space="preserve">. </w:t>
      </w:r>
      <w:r w:rsidRPr="00894396">
        <w:rPr>
          <w:szCs w:val="32"/>
        </w:rPr>
        <w:t>Au surplus</w:t>
      </w:r>
      <w:r>
        <w:rPr>
          <w:szCs w:val="32"/>
        </w:rPr>
        <w:t xml:space="preserve">, </w:t>
      </w:r>
      <w:r w:rsidRPr="00894396">
        <w:rPr>
          <w:szCs w:val="32"/>
        </w:rPr>
        <w:t>vous savez</w:t>
      </w:r>
      <w:r>
        <w:rPr>
          <w:szCs w:val="32"/>
        </w:rPr>
        <w:t xml:space="preserve">, </w:t>
      </w:r>
      <w:r w:rsidRPr="00894396">
        <w:rPr>
          <w:szCs w:val="32"/>
        </w:rPr>
        <w:t>ajouta-t-il d</w:t>
      </w:r>
      <w:r>
        <w:rPr>
          <w:szCs w:val="32"/>
        </w:rPr>
        <w:t>’</w:t>
      </w:r>
      <w:r w:rsidRPr="00894396">
        <w:rPr>
          <w:szCs w:val="32"/>
        </w:rPr>
        <w:t>un ton confidentiel</w:t>
      </w:r>
      <w:r>
        <w:rPr>
          <w:szCs w:val="32"/>
        </w:rPr>
        <w:t xml:space="preserve">, </w:t>
      </w:r>
      <w:r w:rsidRPr="00894396">
        <w:rPr>
          <w:szCs w:val="32"/>
        </w:rPr>
        <w:t>il ne craint pas</w:t>
      </w:r>
      <w:r>
        <w:rPr>
          <w:szCs w:val="32"/>
        </w:rPr>
        <w:t xml:space="preserve">, </w:t>
      </w:r>
      <w:r w:rsidRPr="00894396">
        <w:rPr>
          <w:szCs w:val="32"/>
        </w:rPr>
        <w:t>parfois</w:t>
      </w:r>
      <w:r>
        <w:rPr>
          <w:szCs w:val="32"/>
        </w:rPr>
        <w:t xml:space="preserve">, </w:t>
      </w:r>
      <w:r w:rsidRPr="00894396">
        <w:rPr>
          <w:szCs w:val="32"/>
        </w:rPr>
        <w:t>de faire une petite farce</w:t>
      </w:r>
      <w:r>
        <w:rPr>
          <w:szCs w:val="32"/>
        </w:rPr>
        <w:t>.</w:t>
      </w:r>
    </w:p>
    <w:p w14:paraId="0C7D998C" w14:textId="77777777" w:rsidR="008D6F52" w:rsidRDefault="00000000" w:rsidP="00830A5C">
      <w:pPr>
        <w:rPr>
          <w:szCs w:val="32"/>
        </w:rPr>
      </w:pPr>
      <w:r w:rsidRPr="00894396">
        <w:rPr>
          <w:szCs w:val="32"/>
        </w:rPr>
        <w:t>Je n</w:t>
      </w:r>
      <w:r w:rsidR="008D6F52">
        <w:rPr>
          <w:szCs w:val="32"/>
        </w:rPr>
        <w:t>’</w:t>
      </w:r>
      <w:r w:rsidRPr="00894396">
        <w:rPr>
          <w:szCs w:val="32"/>
        </w:rPr>
        <w:t>ai pas pu découvrir l</w:t>
      </w:r>
      <w:r w:rsidR="008D6F52">
        <w:rPr>
          <w:szCs w:val="32"/>
        </w:rPr>
        <w:t>’</w:t>
      </w:r>
      <w:r w:rsidRPr="00894396">
        <w:rPr>
          <w:szCs w:val="32"/>
        </w:rPr>
        <w:t>à-propos de cette dernière remarque</w:t>
      </w:r>
      <w:r w:rsidR="008D6F52">
        <w:rPr>
          <w:szCs w:val="32"/>
        </w:rPr>
        <w:t xml:space="preserve">. </w:t>
      </w:r>
      <w:r w:rsidRPr="00894396">
        <w:rPr>
          <w:szCs w:val="32"/>
        </w:rPr>
        <w:t>Je me déclare parfaitement inapte à saisir où</w:t>
      </w:r>
      <w:r w:rsidR="008D6F52">
        <w:rPr>
          <w:szCs w:val="32"/>
        </w:rPr>
        <w:t xml:space="preserve">, </w:t>
      </w:r>
      <w:r w:rsidRPr="00894396">
        <w:rPr>
          <w:szCs w:val="32"/>
        </w:rPr>
        <w:t>dans toute cette histoire</w:t>
      </w:r>
      <w:r w:rsidR="008D6F52">
        <w:rPr>
          <w:szCs w:val="32"/>
        </w:rPr>
        <w:t xml:space="preserve">, </w:t>
      </w:r>
      <w:r w:rsidRPr="00894396">
        <w:rPr>
          <w:szCs w:val="32"/>
        </w:rPr>
        <w:t>intervient la farce</w:t>
      </w:r>
      <w:r w:rsidR="008D6F52">
        <w:rPr>
          <w:szCs w:val="32"/>
        </w:rPr>
        <w:t>.</w:t>
      </w:r>
    </w:p>
    <w:p w14:paraId="0234E4EC" w14:textId="47EA8F05" w:rsidR="00C71140" w:rsidRPr="00CC0E56" w:rsidRDefault="00000000" w:rsidP="008D6F52">
      <w:pPr>
        <w:pStyle w:val="Titre1"/>
        <w:spacing w:before="2640"/>
      </w:pPr>
      <w:bookmarkStart w:id="15" w:name="_Toc199599802"/>
      <w:r w:rsidRPr="00CC0E56">
        <w:rPr>
          <w:sz w:val="60"/>
          <w:szCs w:val="60"/>
        </w:rPr>
        <w:lastRenderedPageBreak/>
        <w:t>LA BRUTE</w:t>
      </w:r>
      <w:r w:rsidRPr="00CC0E56">
        <w:br/>
      </w:r>
      <w:r w:rsidRPr="00CC0E56">
        <w:br/>
        <w:t>CONTE D</w:t>
      </w:r>
      <w:r w:rsidR="008D6F52">
        <w:t>’</w:t>
      </w:r>
      <w:r w:rsidRPr="00CC0E56">
        <w:t>INDIGNATION</w:t>
      </w:r>
      <w:bookmarkEnd w:id="15"/>
    </w:p>
    <w:p w14:paraId="281BA476" w14:textId="77777777" w:rsidR="008D6F52" w:rsidRDefault="00000000" w:rsidP="003705D0">
      <w:pPr>
        <w:pStyle w:val="NormalEspAvtGrand"/>
      </w:pPr>
      <w:r w:rsidRPr="00894396">
        <w:t>Pour échapper à la pluie qui balayait la rue</w:t>
      </w:r>
      <w:r w:rsidR="008D6F52">
        <w:t xml:space="preserve">, </w:t>
      </w:r>
      <w:r w:rsidRPr="00894396">
        <w:t>j</w:t>
      </w:r>
      <w:r w:rsidR="008D6F52">
        <w:t>’</w:t>
      </w:r>
      <w:r w:rsidRPr="00894396">
        <w:t xml:space="preserve">entrai au bar des </w:t>
      </w:r>
      <w:r w:rsidRPr="00894396">
        <w:rPr>
          <w:i/>
          <w:iCs/>
        </w:rPr>
        <w:t xml:space="preserve">Trois Corbeaux </w:t>
      </w:r>
      <w:r w:rsidRPr="00894396">
        <w:t>et j</w:t>
      </w:r>
      <w:r w:rsidR="008D6F52">
        <w:t>’</w:t>
      </w:r>
      <w:r w:rsidRPr="00894396">
        <w:t>échangeai avec Miss Blank</w:t>
      </w:r>
      <w:r w:rsidR="008D6F52">
        <w:t xml:space="preserve">, </w:t>
      </w:r>
      <w:r w:rsidRPr="00894396">
        <w:t>assise à son comptoir</w:t>
      </w:r>
      <w:r w:rsidR="008D6F52">
        <w:t xml:space="preserve">, </w:t>
      </w:r>
      <w:r w:rsidRPr="00894396">
        <w:t>un regard et un sourire</w:t>
      </w:r>
      <w:r w:rsidR="008D6F52">
        <w:t xml:space="preserve">. </w:t>
      </w:r>
      <w:r w:rsidRPr="00894396">
        <w:t>Échange d</w:t>
      </w:r>
      <w:r w:rsidR="008D6F52">
        <w:t>’</w:t>
      </w:r>
      <w:r w:rsidRPr="00894396">
        <w:t>une parfaite correction</w:t>
      </w:r>
      <w:r w:rsidR="008D6F52">
        <w:t xml:space="preserve">. </w:t>
      </w:r>
      <w:r w:rsidRPr="00894396">
        <w:t>Je frémis en songeant que Miss Blank</w:t>
      </w:r>
      <w:r w:rsidR="008D6F52">
        <w:t xml:space="preserve">, </w:t>
      </w:r>
      <w:r w:rsidRPr="00894396">
        <w:t>si elle est encore de ce monde</w:t>
      </w:r>
      <w:r w:rsidR="008D6F52">
        <w:t xml:space="preserve">, </w:t>
      </w:r>
      <w:r w:rsidRPr="00894396">
        <w:t>doit avoir dépassé la soixantaine</w:t>
      </w:r>
      <w:r w:rsidR="008D6F52">
        <w:t xml:space="preserve">. </w:t>
      </w:r>
      <w:r w:rsidRPr="00894396">
        <w:t>Comme le temps passe</w:t>
      </w:r>
      <w:r w:rsidR="008D6F52">
        <w:t> !</w:t>
      </w:r>
    </w:p>
    <w:p w14:paraId="3AB3916A" w14:textId="77777777" w:rsidR="008D6F52" w:rsidRDefault="00000000" w:rsidP="008D6F52">
      <w:pPr>
        <w:rPr>
          <w:szCs w:val="32"/>
        </w:rPr>
      </w:pPr>
      <w:r w:rsidRPr="00894396">
        <w:rPr>
          <w:szCs w:val="32"/>
        </w:rPr>
        <w:t>En me voyant tourner un regard interrogateur vers la cloison de vitres et de bois verni</w:t>
      </w:r>
      <w:r w:rsidR="008D6F52">
        <w:rPr>
          <w:szCs w:val="32"/>
        </w:rPr>
        <w:t xml:space="preserve">, </w:t>
      </w:r>
      <w:r w:rsidRPr="00894396">
        <w:rPr>
          <w:szCs w:val="32"/>
        </w:rPr>
        <w:t>Miss Blank eut l</w:t>
      </w:r>
      <w:r w:rsidR="008D6F52">
        <w:rPr>
          <w:szCs w:val="32"/>
        </w:rPr>
        <w:t>’</w:t>
      </w:r>
      <w:r w:rsidRPr="00894396">
        <w:rPr>
          <w:szCs w:val="32"/>
        </w:rPr>
        <w:t>amabilité de me dire</w:t>
      </w:r>
      <w:r w:rsidR="008D6F52">
        <w:rPr>
          <w:szCs w:val="32"/>
        </w:rPr>
        <w:t xml:space="preserve">, </w:t>
      </w:r>
      <w:r w:rsidRPr="00894396">
        <w:rPr>
          <w:szCs w:val="32"/>
        </w:rPr>
        <w:t>d</w:t>
      </w:r>
      <w:r w:rsidR="008D6F52">
        <w:rPr>
          <w:szCs w:val="32"/>
        </w:rPr>
        <w:t>’</w:t>
      </w:r>
      <w:r w:rsidRPr="00894396">
        <w:rPr>
          <w:szCs w:val="32"/>
        </w:rPr>
        <w:t>un ton encourageant</w:t>
      </w:r>
      <w:r w:rsidR="008D6F52">
        <w:rPr>
          <w:szCs w:val="32"/>
        </w:rPr>
        <w:t> :</w:t>
      </w:r>
    </w:p>
    <w:p w14:paraId="117941A0" w14:textId="0A3F4CA3" w:rsidR="008D6F52" w:rsidRDefault="008D6F52" w:rsidP="008D6F52">
      <w:pPr>
        <w:rPr>
          <w:szCs w:val="32"/>
        </w:rPr>
      </w:pPr>
      <w:r>
        <w:t>— </w:t>
      </w:r>
      <w:r w:rsidRPr="00894396">
        <w:rPr>
          <w:szCs w:val="32"/>
        </w:rPr>
        <w:t>Il n</w:t>
      </w:r>
      <w:r>
        <w:rPr>
          <w:szCs w:val="32"/>
        </w:rPr>
        <w:t>’</w:t>
      </w:r>
      <w:r w:rsidRPr="00894396">
        <w:rPr>
          <w:szCs w:val="32"/>
        </w:rPr>
        <w:t xml:space="preserve">y a que </w:t>
      </w:r>
      <w:r>
        <w:rPr>
          <w:szCs w:val="32"/>
        </w:rPr>
        <w:t>M. </w:t>
      </w:r>
      <w:proofErr w:type="spellStart"/>
      <w:r w:rsidRPr="00894396">
        <w:rPr>
          <w:szCs w:val="32"/>
        </w:rPr>
        <w:t>Jermyn</w:t>
      </w:r>
      <w:proofErr w:type="spellEnd"/>
      <w:r w:rsidRPr="00894396">
        <w:rPr>
          <w:szCs w:val="32"/>
        </w:rPr>
        <w:t xml:space="preserve"> et </w:t>
      </w:r>
      <w:r>
        <w:rPr>
          <w:szCs w:val="32"/>
        </w:rPr>
        <w:t>M. </w:t>
      </w:r>
      <w:proofErr w:type="spellStart"/>
      <w:r w:rsidRPr="00894396">
        <w:rPr>
          <w:szCs w:val="32"/>
        </w:rPr>
        <w:t>Stonor</w:t>
      </w:r>
      <w:proofErr w:type="spellEnd"/>
      <w:r w:rsidRPr="00894396">
        <w:rPr>
          <w:szCs w:val="32"/>
        </w:rPr>
        <w:t xml:space="preserve"> dans la salle</w:t>
      </w:r>
      <w:r>
        <w:rPr>
          <w:szCs w:val="32"/>
        </w:rPr>
        <w:t xml:space="preserve">, </w:t>
      </w:r>
      <w:r w:rsidRPr="00894396">
        <w:rPr>
          <w:szCs w:val="32"/>
        </w:rPr>
        <w:t>avec un gentleman que je n</w:t>
      </w:r>
      <w:r>
        <w:rPr>
          <w:szCs w:val="32"/>
        </w:rPr>
        <w:t>’</w:t>
      </w:r>
      <w:r w:rsidRPr="00894396">
        <w:rPr>
          <w:szCs w:val="32"/>
        </w:rPr>
        <w:t>ai jamais vu</w:t>
      </w:r>
      <w:r>
        <w:rPr>
          <w:szCs w:val="32"/>
        </w:rPr>
        <w:t>.</w:t>
      </w:r>
    </w:p>
    <w:p w14:paraId="2869642F" w14:textId="77777777" w:rsidR="008D6F52" w:rsidRDefault="00000000" w:rsidP="008D6F52">
      <w:pPr>
        <w:rPr>
          <w:szCs w:val="32"/>
        </w:rPr>
      </w:pPr>
      <w:r w:rsidRPr="00894396">
        <w:rPr>
          <w:szCs w:val="32"/>
        </w:rPr>
        <w:t>Je me dirigeai vers la porte</w:t>
      </w:r>
      <w:r w:rsidR="008D6F52">
        <w:rPr>
          <w:szCs w:val="32"/>
        </w:rPr>
        <w:t xml:space="preserve">. </w:t>
      </w:r>
      <w:r w:rsidRPr="00894396">
        <w:rPr>
          <w:szCs w:val="32"/>
        </w:rPr>
        <w:t>Derrière la cloison</w:t>
      </w:r>
      <w:r w:rsidR="008D6F52">
        <w:rPr>
          <w:szCs w:val="32"/>
        </w:rPr>
        <w:t xml:space="preserve">, </w:t>
      </w:r>
      <w:r w:rsidRPr="00894396">
        <w:rPr>
          <w:szCs w:val="32"/>
        </w:rPr>
        <w:t>épaisse comme une allumette</w:t>
      </w:r>
      <w:r w:rsidR="008D6F52">
        <w:rPr>
          <w:szCs w:val="32"/>
        </w:rPr>
        <w:t xml:space="preserve">, </w:t>
      </w:r>
      <w:r w:rsidRPr="00894396">
        <w:rPr>
          <w:szCs w:val="32"/>
        </w:rPr>
        <w:t>une voix parlait si haut que ses dernières paroles me parvinrent nettement dans leur atrocité</w:t>
      </w:r>
      <w:r w:rsidR="008D6F52">
        <w:rPr>
          <w:szCs w:val="32"/>
        </w:rPr>
        <w:t> :</w:t>
      </w:r>
    </w:p>
    <w:p w14:paraId="0845D82B" w14:textId="77777777" w:rsidR="008D6F52" w:rsidRDefault="008D6F52" w:rsidP="008D6F52">
      <w:pPr>
        <w:rPr>
          <w:szCs w:val="32"/>
        </w:rPr>
      </w:pPr>
      <w:r>
        <w:t>— </w:t>
      </w:r>
      <w:r w:rsidRPr="00894396">
        <w:rPr>
          <w:szCs w:val="32"/>
        </w:rPr>
        <w:t xml:space="preserve">Cet animal de </w:t>
      </w:r>
      <w:proofErr w:type="spellStart"/>
      <w:r w:rsidRPr="00894396">
        <w:rPr>
          <w:szCs w:val="32"/>
        </w:rPr>
        <w:t>Wilmot</w:t>
      </w:r>
      <w:proofErr w:type="spellEnd"/>
      <w:r w:rsidRPr="00894396">
        <w:rPr>
          <w:szCs w:val="32"/>
        </w:rPr>
        <w:t xml:space="preserve"> lui a joliment cassé la tête</w:t>
      </w:r>
      <w:r>
        <w:rPr>
          <w:szCs w:val="32"/>
        </w:rPr>
        <w:t xml:space="preserve"> ; </w:t>
      </w:r>
      <w:r w:rsidRPr="00894396">
        <w:rPr>
          <w:szCs w:val="32"/>
        </w:rPr>
        <w:t>et c</w:t>
      </w:r>
      <w:r>
        <w:rPr>
          <w:szCs w:val="32"/>
        </w:rPr>
        <w:t>’</w:t>
      </w:r>
      <w:r w:rsidRPr="00894396">
        <w:rPr>
          <w:szCs w:val="32"/>
        </w:rPr>
        <w:t>est bien fait pour elle</w:t>
      </w:r>
      <w:r>
        <w:rPr>
          <w:szCs w:val="32"/>
        </w:rPr>
        <w:t> !</w:t>
      </w:r>
    </w:p>
    <w:p w14:paraId="029A79AF" w14:textId="77777777" w:rsidR="008D6F52" w:rsidRDefault="00000000" w:rsidP="008D6F52">
      <w:pPr>
        <w:rPr>
          <w:szCs w:val="32"/>
        </w:rPr>
      </w:pPr>
      <w:r w:rsidRPr="00894396">
        <w:rPr>
          <w:szCs w:val="32"/>
        </w:rPr>
        <w:t>L</w:t>
      </w:r>
      <w:r w:rsidR="008D6F52">
        <w:rPr>
          <w:szCs w:val="32"/>
        </w:rPr>
        <w:t>’</w:t>
      </w:r>
      <w:r w:rsidRPr="00894396">
        <w:rPr>
          <w:szCs w:val="32"/>
        </w:rPr>
        <w:t>inhumanité d</w:t>
      </w:r>
      <w:r w:rsidR="008D6F52">
        <w:rPr>
          <w:szCs w:val="32"/>
        </w:rPr>
        <w:t>’</w:t>
      </w:r>
      <w:r w:rsidRPr="00894396">
        <w:rPr>
          <w:szCs w:val="32"/>
        </w:rPr>
        <w:t>un tel sentiment</w:t>
      </w:r>
      <w:r w:rsidR="008D6F52">
        <w:rPr>
          <w:szCs w:val="32"/>
        </w:rPr>
        <w:t xml:space="preserve">, </w:t>
      </w:r>
      <w:r w:rsidRPr="00894396">
        <w:rPr>
          <w:szCs w:val="32"/>
        </w:rPr>
        <w:t>qui prétendait pourtant n</w:t>
      </w:r>
      <w:r w:rsidR="008D6F52">
        <w:rPr>
          <w:szCs w:val="32"/>
        </w:rPr>
        <w:t>’</w:t>
      </w:r>
      <w:r w:rsidRPr="00894396">
        <w:rPr>
          <w:szCs w:val="32"/>
        </w:rPr>
        <w:t>avoir rien d</w:t>
      </w:r>
      <w:r w:rsidR="008D6F52">
        <w:rPr>
          <w:szCs w:val="32"/>
        </w:rPr>
        <w:t>’</w:t>
      </w:r>
      <w:r w:rsidRPr="00894396">
        <w:rPr>
          <w:szCs w:val="32"/>
        </w:rPr>
        <w:t>impie ou d</w:t>
      </w:r>
      <w:r w:rsidR="008D6F52">
        <w:rPr>
          <w:szCs w:val="32"/>
        </w:rPr>
        <w:t>’</w:t>
      </w:r>
      <w:r w:rsidRPr="00894396">
        <w:rPr>
          <w:szCs w:val="32"/>
        </w:rPr>
        <w:t>incongru</w:t>
      </w:r>
      <w:r w:rsidR="008D6F52">
        <w:rPr>
          <w:szCs w:val="32"/>
        </w:rPr>
        <w:t xml:space="preserve">, </w:t>
      </w:r>
      <w:r w:rsidRPr="00894396">
        <w:rPr>
          <w:szCs w:val="32"/>
        </w:rPr>
        <w:t>ne suffit pas à contenir le léger bâillement que Miss Blank dissimulait derrière sa main</w:t>
      </w:r>
      <w:r w:rsidR="008D6F52">
        <w:rPr>
          <w:szCs w:val="32"/>
        </w:rPr>
        <w:t xml:space="preserve">. </w:t>
      </w:r>
      <w:r w:rsidRPr="00894396">
        <w:rPr>
          <w:szCs w:val="32"/>
        </w:rPr>
        <w:lastRenderedPageBreak/>
        <w:t>Et elle continua de regarder fixement les carreaux des fenêtres</w:t>
      </w:r>
      <w:r w:rsidR="008D6F52">
        <w:rPr>
          <w:szCs w:val="32"/>
        </w:rPr>
        <w:t xml:space="preserve">, </w:t>
      </w:r>
      <w:r w:rsidRPr="00894396">
        <w:rPr>
          <w:szCs w:val="32"/>
        </w:rPr>
        <w:t>ruisselants de pluie</w:t>
      </w:r>
      <w:r w:rsidR="008D6F52">
        <w:rPr>
          <w:szCs w:val="32"/>
        </w:rPr>
        <w:t>.</w:t>
      </w:r>
    </w:p>
    <w:p w14:paraId="1F04471F" w14:textId="77777777" w:rsidR="008D6F52" w:rsidRDefault="00000000" w:rsidP="008D6F52">
      <w:pPr>
        <w:rPr>
          <w:szCs w:val="32"/>
        </w:rPr>
      </w:pPr>
      <w:r w:rsidRPr="00894396">
        <w:rPr>
          <w:szCs w:val="32"/>
        </w:rPr>
        <w:t>En ouvrant la porte</w:t>
      </w:r>
      <w:r w:rsidR="008D6F52">
        <w:rPr>
          <w:szCs w:val="32"/>
        </w:rPr>
        <w:t xml:space="preserve">, </w:t>
      </w:r>
      <w:r w:rsidRPr="00894396">
        <w:rPr>
          <w:szCs w:val="32"/>
        </w:rPr>
        <w:t>j</w:t>
      </w:r>
      <w:r w:rsidR="008D6F52">
        <w:rPr>
          <w:szCs w:val="32"/>
        </w:rPr>
        <w:t>’</w:t>
      </w:r>
      <w:r w:rsidRPr="00894396">
        <w:rPr>
          <w:szCs w:val="32"/>
        </w:rPr>
        <w:t>entendis la voix poursuivre</w:t>
      </w:r>
      <w:r w:rsidR="008D6F52">
        <w:rPr>
          <w:szCs w:val="32"/>
        </w:rPr>
        <w:t xml:space="preserve">, </w:t>
      </w:r>
      <w:r w:rsidRPr="00894396">
        <w:rPr>
          <w:szCs w:val="32"/>
        </w:rPr>
        <w:t>avec la même violence cruelle</w:t>
      </w:r>
      <w:r w:rsidR="008D6F52">
        <w:rPr>
          <w:szCs w:val="32"/>
        </w:rPr>
        <w:t> :</w:t>
      </w:r>
    </w:p>
    <w:p w14:paraId="00C28A86" w14:textId="77777777" w:rsidR="008D6F52" w:rsidRDefault="008D6F52" w:rsidP="008D6F52">
      <w:pPr>
        <w:rPr>
          <w:szCs w:val="32"/>
        </w:rPr>
      </w:pPr>
      <w:r>
        <w:t>— </w:t>
      </w:r>
      <w:r w:rsidRPr="00894396">
        <w:rPr>
          <w:szCs w:val="32"/>
        </w:rPr>
        <w:t>J</w:t>
      </w:r>
      <w:r>
        <w:rPr>
          <w:szCs w:val="32"/>
        </w:rPr>
        <w:t>’</w:t>
      </w:r>
      <w:r w:rsidRPr="00894396">
        <w:rPr>
          <w:szCs w:val="32"/>
        </w:rPr>
        <w:t>ai été bien heureux d</w:t>
      </w:r>
      <w:r>
        <w:rPr>
          <w:szCs w:val="32"/>
        </w:rPr>
        <w:t>’</w:t>
      </w:r>
      <w:r w:rsidRPr="00894396">
        <w:rPr>
          <w:szCs w:val="32"/>
        </w:rPr>
        <w:t>apprendre qu</w:t>
      </w:r>
      <w:r>
        <w:rPr>
          <w:szCs w:val="32"/>
        </w:rPr>
        <w:t>’</w:t>
      </w:r>
      <w:r w:rsidRPr="00894396">
        <w:rPr>
          <w:szCs w:val="32"/>
        </w:rPr>
        <w:t>elle avait fini par se faire démolir</w:t>
      </w:r>
      <w:r>
        <w:rPr>
          <w:szCs w:val="32"/>
        </w:rPr>
        <w:t xml:space="preserve">. </w:t>
      </w:r>
      <w:r w:rsidRPr="00894396">
        <w:rPr>
          <w:szCs w:val="32"/>
        </w:rPr>
        <w:t>J</w:t>
      </w:r>
      <w:r>
        <w:rPr>
          <w:szCs w:val="32"/>
        </w:rPr>
        <w:t>’</w:t>
      </w:r>
      <w:r w:rsidRPr="00894396">
        <w:rPr>
          <w:szCs w:val="32"/>
        </w:rPr>
        <w:t xml:space="preserve">ai eu du regret pour le pauvre </w:t>
      </w:r>
      <w:proofErr w:type="spellStart"/>
      <w:r w:rsidRPr="00894396">
        <w:rPr>
          <w:szCs w:val="32"/>
        </w:rPr>
        <w:t>Wilmot</w:t>
      </w:r>
      <w:proofErr w:type="spellEnd"/>
      <w:r>
        <w:rPr>
          <w:szCs w:val="32"/>
        </w:rPr>
        <w:t xml:space="preserve">, </w:t>
      </w:r>
      <w:r w:rsidRPr="00894396">
        <w:rPr>
          <w:szCs w:val="32"/>
        </w:rPr>
        <w:t>pourtant</w:t>
      </w:r>
      <w:r>
        <w:rPr>
          <w:szCs w:val="32"/>
        </w:rPr>
        <w:t xml:space="preserve">. </w:t>
      </w:r>
      <w:r w:rsidRPr="00894396">
        <w:rPr>
          <w:szCs w:val="32"/>
        </w:rPr>
        <w:t>Nous avions été copains</w:t>
      </w:r>
      <w:r>
        <w:rPr>
          <w:szCs w:val="32"/>
        </w:rPr>
        <w:t xml:space="preserve">, </w:t>
      </w:r>
      <w:r w:rsidRPr="00894396">
        <w:rPr>
          <w:szCs w:val="32"/>
        </w:rPr>
        <w:t>dans le temps</w:t>
      </w:r>
      <w:r>
        <w:rPr>
          <w:szCs w:val="32"/>
        </w:rPr>
        <w:t xml:space="preserve">. </w:t>
      </w:r>
      <w:r w:rsidRPr="00894396">
        <w:rPr>
          <w:szCs w:val="32"/>
        </w:rPr>
        <w:t>Vous comprenez bien que cette affaire-là l</w:t>
      </w:r>
      <w:r>
        <w:rPr>
          <w:szCs w:val="32"/>
        </w:rPr>
        <w:t>’</w:t>
      </w:r>
      <w:r w:rsidRPr="00894396">
        <w:rPr>
          <w:szCs w:val="32"/>
        </w:rPr>
        <w:t>a coulé</w:t>
      </w:r>
      <w:r>
        <w:rPr>
          <w:szCs w:val="32"/>
        </w:rPr>
        <w:t xml:space="preserve">. </w:t>
      </w:r>
      <w:r w:rsidRPr="00894396">
        <w:rPr>
          <w:szCs w:val="32"/>
        </w:rPr>
        <w:t>Un cas lumineux</w:t>
      </w:r>
      <w:r>
        <w:rPr>
          <w:szCs w:val="32"/>
        </w:rPr>
        <w:t xml:space="preserve">, </w:t>
      </w:r>
      <w:r w:rsidRPr="00894396">
        <w:rPr>
          <w:szCs w:val="32"/>
        </w:rPr>
        <w:t>s</w:t>
      </w:r>
      <w:r>
        <w:rPr>
          <w:szCs w:val="32"/>
        </w:rPr>
        <w:t>’</w:t>
      </w:r>
      <w:r w:rsidRPr="00894396">
        <w:rPr>
          <w:szCs w:val="32"/>
        </w:rPr>
        <w:t>il en fut</w:t>
      </w:r>
      <w:r>
        <w:rPr>
          <w:szCs w:val="32"/>
        </w:rPr>
        <w:t xml:space="preserve"> ; </w:t>
      </w:r>
      <w:r w:rsidRPr="00894396">
        <w:rPr>
          <w:szCs w:val="32"/>
        </w:rPr>
        <w:t>pas mèche de s</w:t>
      </w:r>
      <w:r>
        <w:rPr>
          <w:szCs w:val="32"/>
        </w:rPr>
        <w:t>’</w:t>
      </w:r>
      <w:r w:rsidRPr="00894396">
        <w:rPr>
          <w:szCs w:val="32"/>
        </w:rPr>
        <w:t>en tirer</w:t>
      </w:r>
      <w:r>
        <w:rPr>
          <w:szCs w:val="32"/>
        </w:rPr>
        <w:t xml:space="preserve"> ; </w:t>
      </w:r>
      <w:r w:rsidRPr="00894396">
        <w:rPr>
          <w:szCs w:val="32"/>
        </w:rPr>
        <w:t>pas mèche</w:t>
      </w:r>
      <w:r>
        <w:rPr>
          <w:szCs w:val="32"/>
        </w:rPr>
        <w:t> !</w:t>
      </w:r>
    </w:p>
    <w:p w14:paraId="026E67A7" w14:textId="77FB83E6" w:rsidR="008D6F52" w:rsidRDefault="00000000" w:rsidP="008D6F52">
      <w:pPr>
        <w:rPr>
          <w:szCs w:val="32"/>
        </w:rPr>
      </w:pPr>
      <w:r w:rsidRPr="00894396">
        <w:rPr>
          <w:szCs w:val="32"/>
        </w:rPr>
        <w:t>La voix appartenait au gentleman que Miss Blank n</w:t>
      </w:r>
      <w:r w:rsidR="008D6F52">
        <w:rPr>
          <w:szCs w:val="32"/>
        </w:rPr>
        <w:t>’</w:t>
      </w:r>
      <w:r w:rsidRPr="00894396">
        <w:rPr>
          <w:szCs w:val="32"/>
        </w:rPr>
        <w:t>avait jamais vu</w:t>
      </w:r>
      <w:r w:rsidR="008D6F52">
        <w:rPr>
          <w:szCs w:val="32"/>
        </w:rPr>
        <w:t xml:space="preserve">. </w:t>
      </w:r>
      <w:r w:rsidRPr="00894396">
        <w:rPr>
          <w:szCs w:val="32"/>
        </w:rPr>
        <w:t>Il écartait ses longues jambes sur le tapis du foyer</w:t>
      </w:r>
      <w:r w:rsidR="008D6F52">
        <w:rPr>
          <w:szCs w:val="32"/>
        </w:rPr>
        <w:t xml:space="preserve">. </w:t>
      </w:r>
      <w:r w:rsidRPr="00894396">
        <w:rPr>
          <w:szCs w:val="32"/>
        </w:rPr>
        <w:t>Penché en avant</w:t>
      </w:r>
      <w:r w:rsidR="008D6F52">
        <w:rPr>
          <w:szCs w:val="32"/>
        </w:rPr>
        <w:t xml:space="preserve">, </w:t>
      </w:r>
      <w:proofErr w:type="spellStart"/>
      <w:r w:rsidRPr="00894396">
        <w:rPr>
          <w:szCs w:val="32"/>
        </w:rPr>
        <w:t>Jermyn</w:t>
      </w:r>
      <w:proofErr w:type="spellEnd"/>
      <w:r w:rsidRPr="00894396">
        <w:rPr>
          <w:szCs w:val="32"/>
        </w:rPr>
        <w:t xml:space="preserve"> tenait son mouchoir étalé devant la grille</w:t>
      </w:r>
      <w:r w:rsidR="008D6F52">
        <w:rPr>
          <w:szCs w:val="32"/>
        </w:rPr>
        <w:t xml:space="preserve">. </w:t>
      </w:r>
      <w:r w:rsidRPr="00894396">
        <w:rPr>
          <w:szCs w:val="32"/>
        </w:rPr>
        <w:t>Il lança par-dessus son épaule un regard douloureux</w:t>
      </w:r>
      <w:r w:rsidR="008D6F52">
        <w:rPr>
          <w:szCs w:val="32"/>
        </w:rPr>
        <w:t xml:space="preserve">, </w:t>
      </w:r>
      <w:r w:rsidRPr="00894396">
        <w:rPr>
          <w:szCs w:val="32"/>
        </w:rPr>
        <w:t>et je lui fis un signe de tête</w:t>
      </w:r>
      <w:r w:rsidR="008D6F52">
        <w:rPr>
          <w:szCs w:val="32"/>
        </w:rPr>
        <w:t xml:space="preserve">, </w:t>
      </w:r>
      <w:r w:rsidRPr="00894396">
        <w:rPr>
          <w:szCs w:val="32"/>
        </w:rPr>
        <w:t>en me glissant derrière une des petites tables de bois</w:t>
      </w:r>
      <w:r w:rsidR="008D6F52">
        <w:rPr>
          <w:szCs w:val="32"/>
        </w:rPr>
        <w:t xml:space="preserve">. </w:t>
      </w:r>
      <w:r w:rsidRPr="00894396">
        <w:rPr>
          <w:szCs w:val="32"/>
        </w:rPr>
        <w:t>De l</w:t>
      </w:r>
      <w:r w:rsidR="008D6F52">
        <w:rPr>
          <w:szCs w:val="32"/>
        </w:rPr>
        <w:t>’</w:t>
      </w:r>
      <w:r w:rsidRPr="00894396">
        <w:rPr>
          <w:szCs w:val="32"/>
        </w:rPr>
        <w:t>autre côté du feu</w:t>
      </w:r>
      <w:r w:rsidR="008D6F52">
        <w:rPr>
          <w:szCs w:val="32"/>
        </w:rPr>
        <w:t>, M. </w:t>
      </w:r>
      <w:proofErr w:type="spellStart"/>
      <w:r w:rsidRPr="00894396">
        <w:rPr>
          <w:szCs w:val="32"/>
        </w:rPr>
        <w:t>Stonor</w:t>
      </w:r>
      <w:proofErr w:type="spellEnd"/>
      <w:r w:rsidR="008D6F52">
        <w:rPr>
          <w:szCs w:val="32"/>
        </w:rPr>
        <w:t xml:space="preserve">, </w:t>
      </w:r>
      <w:r w:rsidRPr="00894396">
        <w:rPr>
          <w:szCs w:val="32"/>
        </w:rPr>
        <w:t>imposant et calme</w:t>
      </w:r>
      <w:r w:rsidR="008D6F52">
        <w:rPr>
          <w:szCs w:val="32"/>
        </w:rPr>
        <w:t xml:space="preserve">, </w:t>
      </w:r>
      <w:r w:rsidRPr="00894396">
        <w:rPr>
          <w:szCs w:val="32"/>
        </w:rPr>
        <w:t>encastrait sa masse énorme dans un vaste fauteuil Windsor</w:t>
      </w:r>
      <w:r w:rsidR="008D6F52">
        <w:rPr>
          <w:szCs w:val="32"/>
        </w:rPr>
        <w:t xml:space="preserve">. </w:t>
      </w:r>
      <w:r w:rsidRPr="00894396">
        <w:rPr>
          <w:szCs w:val="32"/>
        </w:rPr>
        <w:t>Il n</w:t>
      </w:r>
      <w:r w:rsidR="008D6F52">
        <w:rPr>
          <w:szCs w:val="32"/>
        </w:rPr>
        <w:t>’</w:t>
      </w:r>
      <w:r w:rsidRPr="00894396">
        <w:rPr>
          <w:szCs w:val="32"/>
        </w:rPr>
        <w:t>y avait rien de petit chez cet homme-là</w:t>
      </w:r>
      <w:r w:rsidR="008D6F52">
        <w:rPr>
          <w:szCs w:val="32"/>
        </w:rPr>
        <w:t xml:space="preserve">, </w:t>
      </w:r>
      <w:r w:rsidRPr="00894396">
        <w:rPr>
          <w:szCs w:val="32"/>
        </w:rPr>
        <w:t>que des favoris courts</w:t>
      </w:r>
      <w:r w:rsidR="008D6F52">
        <w:rPr>
          <w:szCs w:val="32"/>
        </w:rPr>
        <w:t xml:space="preserve">, </w:t>
      </w:r>
      <w:r w:rsidRPr="00894396">
        <w:rPr>
          <w:szCs w:val="32"/>
        </w:rPr>
        <w:t>très blancs</w:t>
      </w:r>
      <w:r w:rsidR="008D6F52">
        <w:rPr>
          <w:szCs w:val="32"/>
        </w:rPr>
        <w:t xml:space="preserve">. </w:t>
      </w:r>
      <w:r w:rsidRPr="00894396">
        <w:rPr>
          <w:szCs w:val="32"/>
        </w:rPr>
        <w:t>Près de lui</w:t>
      </w:r>
      <w:r w:rsidR="008D6F52">
        <w:rPr>
          <w:szCs w:val="32"/>
        </w:rPr>
        <w:t xml:space="preserve">, </w:t>
      </w:r>
      <w:r w:rsidRPr="00894396">
        <w:rPr>
          <w:szCs w:val="32"/>
        </w:rPr>
        <w:t>des mètres et des mètres de drap superfin</w:t>
      </w:r>
      <w:r w:rsidR="008D6F52">
        <w:rPr>
          <w:szCs w:val="32"/>
        </w:rPr>
        <w:t xml:space="preserve">, </w:t>
      </w:r>
      <w:r w:rsidRPr="00894396">
        <w:rPr>
          <w:szCs w:val="32"/>
        </w:rPr>
        <w:t>taillé en manteau</w:t>
      </w:r>
      <w:r w:rsidR="008D6F52">
        <w:rPr>
          <w:szCs w:val="32"/>
        </w:rPr>
        <w:t xml:space="preserve">, </w:t>
      </w:r>
      <w:r w:rsidRPr="00894396">
        <w:rPr>
          <w:szCs w:val="32"/>
        </w:rPr>
        <w:t>gisaient sur une chaise</w:t>
      </w:r>
      <w:r w:rsidR="008D6F52">
        <w:rPr>
          <w:szCs w:val="32"/>
        </w:rPr>
        <w:t xml:space="preserve">. </w:t>
      </w:r>
      <w:r w:rsidRPr="00894396">
        <w:rPr>
          <w:szCs w:val="32"/>
        </w:rPr>
        <w:t>Sans doute venait-il de chercher quelque navire en mer</w:t>
      </w:r>
      <w:r w:rsidR="008D6F52">
        <w:rPr>
          <w:szCs w:val="32"/>
        </w:rPr>
        <w:t xml:space="preserve">, </w:t>
      </w:r>
      <w:r w:rsidRPr="00894396">
        <w:rPr>
          <w:szCs w:val="32"/>
        </w:rPr>
        <w:t>car un second siège disparaissait sous un imperméable noir</w:t>
      </w:r>
      <w:r w:rsidR="008D6F52">
        <w:rPr>
          <w:szCs w:val="32"/>
        </w:rPr>
        <w:t xml:space="preserve">, </w:t>
      </w:r>
      <w:r w:rsidRPr="00894396">
        <w:rPr>
          <w:szCs w:val="32"/>
        </w:rPr>
        <w:t>ample comme un poêle mortuaire</w:t>
      </w:r>
      <w:r w:rsidR="008D6F52">
        <w:rPr>
          <w:szCs w:val="32"/>
        </w:rPr>
        <w:t xml:space="preserve">, </w:t>
      </w:r>
      <w:r w:rsidRPr="00894396">
        <w:rPr>
          <w:szCs w:val="32"/>
        </w:rPr>
        <w:t>et fait d</w:t>
      </w:r>
      <w:r w:rsidR="008D6F52">
        <w:rPr>
          <w:szCs w:val="32"/>
        </w:rPr>
        <w:t>’</w:t>
      </w:r>
      <w:r w:rsidRPr="00894396">
        <w:rPr>
          <w:szCs w:val="32"/>
        </w:rPr>
        <w:t>une triple épaisseur de toile cirée</w:t>
      </w:r>
      <w:r w:rsidR="008D6F52">
        <w:rPr>
          <w:szCs w:val="32"/>
        </w:rPr>
        <w:t xml:space="preserve">, </w:t>
      </w:r>
      <w:r w:rsidRPr="00894396">
        <w:rPr>
          <w:szCs w:val="32"/>
        </w:rPr>
        <w:t>piquée et repiquée</w:t>
      </w:r>
      <w:r w:rsidR="008D6F52">
        <w:rPr>
          <w:szCs w:val="32"/>
        </w:rPr>
        <w:t xml:space="preserve">. </w:t>
      </w:r>
      <w:r w:rsidRPr="00894396">
        <w:rPr>
          <w:szCs w:val="32"/>
        </w:rPr>
        <w:t>Un sac à main de taille ordinaire faisait</w:t>
      </w:r>
      <w:r w:rsidR="008D6F52">
        <w:rPr>
          <w:szCs w:val="32"/>
        </w:rPr>
        <w:t xml:space="preserve">, </w:t>
      </w:r>
      <w:r w:rsidRPr="00894396">
        <w:rPr>
          <w:szCs w:val="32"/>
        </w:rPr>
        <w:t>à ses pieds</w:t>
      </w:r>
      <w:r w:rsidR="008D6F52">
        <w:rPr>
          <w:szCs w:val="32"/>
        </w:rPr>
        <w:t xml:space="preserve">, </w:t>
      </w:r>
      <w:r w:rsidRPr="00894396">
        <w:rPr>
          <w:szCs w:val="32"/>
        </w:rPr>
        <w:t>l</w:t>
      </w:r>
      <w:r w:rsidR="008D6F52">
        <w:rPr>
          <w:szCs w:val="32"/>
        </w:rPr>
        <w:t>’</w:t>
      </w:r>
      <w:r w:rsidRPr="00894396">
        <w:rPr>
          <w:szCs w:val="32"/>
        </w:rPr>
        <w:t>effet d</w:t>
      </w:r>
      <w:r w:rsidR="008D6F52">
        <w:rPr>
          <w:szCs w:val="32"/>
        </w:rPr>
        <w:t>’</w:t>
      </w:r>
      <w:r w:rsidRPr="00894396">
        <w:rPr>
          <w:szCs w:val="32"/>
        </w:rPr>
        <w:t>un jouet d</w:t>
      </w:r>
      <w:r w:rsidR="008D6F52">
        <w:rPr>
          <w:szCs w:val="32"/>
        </w:rPr>
        <w:t>’</w:t>
      </w:r>
      <w:r w:rsidRPr="00894396">
        <w:rPr>
          <w:szCs w:val="32"/>
        </w:rPr>
        <w:t>enfant</w:t>
      </w:r>
      <w:r w:rsidR="008D6F52">
        <w:rPr>
          <w:szCs w:val="32"/>
        </w:rPr>
        <w:t>.</w:t>
      </w:r>
    </w:p>
    <w:p w14:paraId="54E91071" w14:textId="2E994F1F" w:rsidR="008D6F52" w:rsidRDefault="00000000" w:rsidP="008D6F52">
      <w:pPr>
        <w:rPr>
          <w:szCs w:val="32"/>
        </w:rPr>
      </w:pPr>
      <w:r w:rsidRPr="00894396">
        <w:rPr>
          <w:szCs w:val="32"/>
        </w:rPr>
        <w:t>Je ne lui fis aucun signe</w:t>
      </w:r>
      <w:r w:rsidR="008D6F52">
        <w:rPr>
          <w:szCs w:val="32"/>
        </w:rPr>
        <w:t xml:space="preserve">. </w:t>
      </w:r>
      <w:r w:rsidRPr="00894396">
        <w:rPr>
          <w:szCs w:val="32"/>
        </w:rPr>
        <w:t>C</w:t>
      </w:r>
      <w:r w:rsidR="008D6F52">
        <w:rPr>
          <w:szCs w:val="32"/>
        </w:rPr>
        <w:t>’</w:t>
      </w:r>
      <w:r w:rsidRPr="00894396">
        <w:rPr>
          <w:szCs w:val="32"/>
        </w:rPr>
        <w:t>était un homme trop important pour de telles familiarités</w:t>
      </w:r>
      <w:r w:rsidR="008D6F52">
        <w:rPr>
          <w:szCs w:val="32"/>
        </w:rPr>
        <w:t xml:space="preserve">. </w:t>
      </w:r>
      <w:r w:rsidRPr="00894396">
        <w:rPr>
          <w:szCs w:val="32"/>
        </w:rPr>
        <w:t>Maître pilote</w:t>
      </w:r>
      <w:r w:rsidR="008D6F52">
        <w:rPr>
          <w:szCs w:val="32"/>
        </w:rPr>
        <w:t xml:space="preserve">, </w:t>
      </w:r>
      <w:r w:rsidRPr="00894396">
        <w:rPr>
          <w:szCs w:val="32"/>
        </w:rPr>
        <w:t>diplômé de la Trinité</w:t>
      </w:r>
      <w:r w:rsidR="008D6F52">
        <w:rPr>
          <w:szCs w:val="32"/>
        </w:rPr>
        <w:t xml:space="preserve">, </w:t>
      </w:r>
      <w:r w:rsidRPr="00894396">
        <w:rPr>
          <w:szCs w:val="32"/>
        </w:rPr>
        <w:t>il ne condescendait à s</w:t>
      </w:r>
      <w:r w:rsidR="008D6F52">
        <w:rPr>
          <w:szCs w:val="32"/>
        </w:rPr>
        <w:t>’</w:t>
      </w:r>
      <w:r w:rsidRPr="00894396">
        <w:rPr>
          <w:szCs w:val="32"/>
        </w:rPr>
        <w:t>aventurer sur l</w:t>
      </w:r>
      <w:r w:rsidR="008D6F52">
        <w:rPr>
          <w:szCs w:val="32"/>
        </w:rPr>
        <w:t>’</w:t>
      </w:r>
      <w:r w:rsidRPr="00894396">
        <w:rPr>
          <w:szCs w:val="32"/>
        </w:rPr>
        <w:t>eau que pendant les mois d</w:t>
      </w:r>
      <w:r w:rsidR="008D6F52">
        <w:rPr>
          <w:szCs w:val="32"/>
        </w:rPr>
        <w:t>’</w:t>
      </w:r>
      <w:r w:rsidRPr="00894396">
        <w:rPr>
          <w:szCs w:val="32"/>
        </w:rPr>
        <w:t>été</w:t>
      </w:r>
      <w:r w:rsidR="008D6F52">
        <w:rPr>
          <w:szCs w:val="32"/>
        </w:rPr>
        <w:t xml:space="preserve">. </w:t>
      </w:r>
      <w:r w:rsidRPr="00894396">
        <w:rPr>
          <w:szCs w:val="32"/>
        </w:rPr>
        <w:t>Il avait eu bien souvent la charge de yachts royaux</w:t>
      </w:r>
      <w:r w:rsidR="008D6F52">
        <w:rPr>
          <w:szCs w:val="32"/>
        </w:rPr>
        <w:t xml:space="preserve">, </w:t>
      </w:r>
      <w:r w:rsidRPr="00894396">
        <w:rPr>
          <w:szCs w:val="32"/>
        </w:rPr>
        <w:t>à l</w:t>
      </w:r>
      <w:r w:rsidR="008D6F52">
        <w:rPr>
          <w:szCs w:val="32"/>
        </w:rPr>
        <w:t>’</w:t>
      </w:r>
      <w:r w:rsidRPr="00894396">
        <w:rPr>
          <w:szCs w:val="32"/>
        </w:rPr>
        <w:t>entrée ou à la sortie de Port Victoria</w:t>
      </w:r>
      <w:r w:rsidR="008D6F52">
        <w:rPr>
          <w:szCs w:val="32"/>
        </w:rPr>
        <w:t xml:space="preserve">. </w:t>
      </w:r>
      <w:r w:rsidRPr="00894396">
        <w:rPr>
          <w:szCs w:val="32"/>
        </w:rPr>
        <w:t>Au surplus</w:t>
      </w:r>
      <w:r w:rsidR="008D6F52">
        <w:rPr>
          <w:szCs w:val="32"/>
        </w:rPr>
        <w:t xml:space="preserve">, </w:t>
      </w:r>
      <w:r w:rsidRPr="00894396">
        <w:rPr>
          <w:szCs w:val="32"/>
        </w:rPr>
        <w:t>qui songerait à faire des signes de tête à un monument</w:t>
      </w:r>
      <w:r w:rsidR="008D6F52">
        <w:rPr>
          <w:szCs w:val="32"/>
        </w:rPr>
        <w:t xml:space="preserve"> ? </w:t>
      </w:r>
      <w:r w:rsidRPr="00894396">
        <w:rPr>
          <w:szCs w:val="32"/>
        </w:rPr>
        <w:t>Et c</w:t>
      </w:r>
      <w:r w:rsidR="008D6F52">
        <w:rPr>
          <w:szCs w:val="32"/>
        </w:rPr>
        <w:t>’</w:t>
      </w:r>
      <w:r w:rsidRPr="00894396">
        <w:rPr>
          <w:szCs w:val="32"/>
        </w:rPr>
        <w:t>était bien un monument</w:t>
      </w:r>
      <w:r w:rsidR="008D6F52">
        <w:rPr>
          <w:szCs w:val="32"/>
        </w:rPr>
        <w:t xml:space="preserve">. </w:t>
      </w:r>
      <w:r w:rsidRPr="00894396">
        <w:rPr>
          <w:szCs w:val="32"/>
        </w:rPr>
        <w:t>Il ne parlait ni ne bougeait</w:t>
      </w:r>
      <w:r w:rsidR="008D6F52">
        <w:rPr>
          <w:szCs w:val="32"/>
        </w:rPr>
        <w:t xml:space="preserve">. </w:t>
      </w:r>
      <w:r w:rsidRPr="00894396">
        <w:rPr>
          <w:szCs w:val="32"/>
        </w:rPr>
        <w:t xml:space="preserve">Il se </w:t>
      </w:r>
      <w:r w:rsidRPr="00894396">
        <w:rPr>
          <w:szCs w:val="32"/>
        </w:rPr>
        <w:lastRenderedPageBreak/>
        <w:t>contentait de rester assis</w:t>
      </w:r>
      <w:r w:rsidR="008D6F52">
        <w:rPr>
          <w:szCs w:val="32"/>
        </w:rPr>
        <w:t xml:space="preserve">, </w:t>
      </w:r>
      <w:r w:rsidRPr="00894396">
        <w:rPr>
          <w:szCs w:val="32"/>
        </w:rPr>
        <w:t>immobile</w:t>
      </w:r>
      <w:r w:rsidR="008D6F52">
        <w:rPr>
          <w:szCs w:val="32"/>
        </w:rPr>
        <w:t xml:space="preserve">, </w:t>
      </w:r>
      <w:r w:rsidRPr="00894396">
        <w:rPr>
          <w:szCs w:val="32"/>
        </w:rPr>
        <w:t>presque plus grand que nature</w:t>
      </w:r>
      <w:r w:rsidR="008D6F52">
        <w:rPr>
          <w:szCs w:val="32"/>
        </w:rPr>
        <w:t xml:space="preserve">, </w:t>
      </w:r>
      <w:r w:rsidRPr="00894396">
        <w:rPr>
          <w:szCs w:val="32"/>
        </w:rPr>
        <w:t>tenant tout droit sa belle vieille tête</w:t>
      </w:r>
      <w:r w:rsidR="008D6F52">
        <w:rPr>
          <w:szCs w:val="32"/>
        </w:rPr>
        <w:t xml:space="preserve">. </w:t>
      </w:r>
      <w:r w:rsidRPr="00894396">
        <w:rPr>
          <w:szCs w:val="32"/>
        </w:rPr>
        <w:t>C</w:t>
      </w:r>
      <w:r w:rsidR="008D6F52">
        <w:rPr>
          <w:szCs w:val="32"/>
        </w:rPr>
        <w:t>’</w:t>
      </w:r>
      <w:r w:rsidRPr="00894396">
        <w:rPr>
          <w:szCs w:val="32"/>
        </w:rPr>
        <w:t>était un spectacle magnifique</w:t>
      </w:r>
      <w:r w:rsidR="008D6F52">
        <w:rPr>
          <w:szCs w:val="32"/>
        </w:rPr>
        <w:t xml:space="preserve">. </w:t>
      </w:r>
      <w:r w:rsidRPr="00894396">
        <w:rPr>
          <w:szCs w:val="32"/>
        </w:rPr>
        <w:t xml:space="preserve">La présence de </w:t>
      </w:r>
      <w:r w:rsidR="008D6F52">
        <w:rPr>
          <w:szCs w:val="32"/>
        </w:rPr>
        <w:t>M. </w:t>
      </w:r>
      <w:proofErr w:type="spellStart"/>
      <w:r w:rsidRPr="00894396">
        <w:rPr>
          <w:szCs w:val="32"/>
        </w:rPr>
        <w:t>Stonor</w:t>
      </w:r>
      <w:proofErr w:type="spellEnd"/>
      <w:r w:rsidRPr="00894396">
        <w:rPr>
          <w:szCs w:val="32"/>
        </w:rPr>
        <w:t xml:space="preserve"> réduisait le pauvre </w:t>
      </w:r>
      <w:proofErr w:type="spellStart"/>
      <w:r w:rsidRPr="00894396">
        <w:rPr>
          <w:szCs w:val="32"/>
        </w:rPr>
        <w:t>Jermyn</w:t>
      </w:r>
      <w:proofErr w:type="spellEnd"/>
      <w:r w:rsidRPr="00894396">
        <w:rPr>
          <w:szCs w:val="32"/>
        </w:rPr>
        <w:t xml:space="preserve"> à l</w:t>
      </w:r>
      <w:r w:rsidR="008D6F52">
        <w:rPr>
          <w:szCs w:val="32"/>
        </w:rPr>
        <w:t>’</w:t>
      </w:r>
      <w:r w:rsidRPr="00894396">
        <w:rPr>
          <w:szCs w:val="32"/>
        </w:rPr>
        <w:t>état d</w:t>
      </w:r>
      <w:r w:rsidR="008D6F52">
        <w:rPr>
          <w:szCs w:val="32"/>
        </w:rPr>
        <w:t>’</w:t>
      </w:r>
      <w:r w:rsidRPr="00894396">
        <w:rPr>
          <w:szCs w:val="32"/>
        </w:rPr>
        <w:t>un petit bout d</w:t>
      </w:r>
      <w:r w:rsidR="008D6F52">
        <w:rPr>
          <w:szCs w:val="32"/>
        </w:rPr>
        <w:t>’</w:t>
      </w:r>
      <w:r w:rsidRPr="00894396">
        <w:rPr>
          <w:szCs w:val="32"/>
        </w:rPr>
        <w:t>homme et donnait à l</w:t>
      </w:r>
      <w:r w:rsidR="008D6F52">
        <w:rPr>
          <w:szCs w:val="32"/>
        </w:rPr>
        <w:t>’</w:t>
      </w:r>
      <w:r w:rsidRPr="00894396">
        <w:rPr>
          <w:szCs w:val="32"/>
        </w:rPr>
        <w:t>étranger</w:t>
      </w:r>
      <w:r w:rsidR="008D6F52">
        <w:rPr>
          <w:szCs w:val="32"/>
        </w:rPr>
        <w:t xml:space="preserve">, </w:t>
      </w:r>
      <w:r w:rsidRPr="00894396">
        <w:rPr>
          <w:szCs w:val="32"/>
        </w:rPr>
        <w:t>debout devant le feu</w:t>
      </w:r>
      <w:r w:rsidR="008D6F52">
        <w:rPr>
          <w:szCs w:val="32"/>
        </w:rPr>
        <w:t xml:space="preserve">, </w:t>
      </w:r>
      <w:r w:rsidRPr="00894396">
        <w:rPr>
          <w:szCs w:val="32"/>
        </w:rPr>
        <w:t>un air d</w:t>
      </w:r>
      <w:r w:rsidR="008D6F52">
        <w:rPr>
          <w:szCs w:val="32"/>
        </w:rPr>
        <w:t>’</w:t>
      </w:r>
      <w:r w:rsidRPr="00894396">
        <w:rPr>
          <w:szCs w:val="32"/>
        </w:rPr>
        <w:t>absurde jeunesse</w:t>
      </w:r>
      <w:r w:rsidR="008D6F52">
        <w:rPr>
          <w:szCs w:val="32"/>
        </w:rPr>
        <w:t xml:space="preserve">. </w:t>
      </w:r>
      <w:r w:rsidRPr="00894396">
        <w:rPr>
          <w:szCs w:val="32"/>
        </w:rPr>
        <w:t>Vêtu d</w:t>
      </w:r>
      <w:r w:rsidR="008D6F52">
        <w:rPr>
          <w:szCs w:val="32"/>
        </w:rPr>
        <w:t>’</w:t>
      </w:r>
      <w:r w:rsidRPr="00894396">
        <w:rPr>
          <w:szCs w:val="32"/>
        </w:rPr>
        <w:t>un complet de drap</w:t>
      </w:r>
      <w:r w:rsidR="008D6F52">
        <w:rPr>
          <w:szCs w:val="32"/>
        </w:rPr>
        <w:t xml:space="preserve">, </w:t>
      </w:r>
      <w:r w:rsidRPr="00894396">
        <w:rPr>
          <w:szCs w:val="32"/>
        </w:rPr>
        <w:t>ce dernier devait avoir une trentaine d</w:t>
      </w:r>
      <w:r w:rsidR="008D6F52">
        <w:rPr>
          <w:szCs w:val="32"/>
        </w:rPr>
        <w:t>’</w:t>
      </w:r>
      <w:r w:rsidRPr="00894396">
        <w:rPr>
          <w:szCs w:val="32"/>
        </w:rPr>
        <w:t>années ou un peu davantage</w:t>
      </w:r>
      <w:r w:rsidR="008D6F52">
        <w:rPr>
          <w:szCs w:val="32"/>
        </w:rPr>
        <w:t xml:space="preserve"> ; </w:t>
      </w:r>
      <w:r w:rsidRPr="00894396">
        <w:rPr>
          <w:szCs w:val="32"/>
        </w:rPr>
        <w:t>il était certainement de ces individus que n</w:t>
      </w:r>
      <w:r w:rsidR="008D6F52">
        <w:rPr>
          <w:szCs w:val="32"/>
        </w:rPr>
        <w:t>’</w:t>
      </w:r>
      <w:r w:rsidRPr="00894396">
        <w:rPr>
          <w:szCs w:val="32"/>
        </w:rPr>
        <w:t>émeut pas le son de leur propre voix</w:t>
      </w:r>
      <w:r w:rsidR="008D6F52">
        <w:rPr>
          <w:szCs w:val="32"/>
        </w:rPr>
        <w:t xml:space="preserve">, </w:t>
      </w:r>
      <w:r w:rsidRPr="00894396">
        <w:rPr>
          <w:szCs w:val="32"/>
        </w:rPr>
        <w:t>car sans s</w:t>
      </w:r>
      <w:r w:rsidR="008D6F52">
        <w:rPr>
          <w:szCs w:val="32"/>
        </w:rPr>
        <w:t>’</w:t>
      </w:r>
      <w:r w:rsidRPr="00894396">
        <w:rPr>
          <w:szCs w:val="32"/>
        </w:rPr>
        <w:t>interrompre un instant</w:t>
      </w:r>
      <w:r w:rsidR="008D6F52">
        <w:rPr>
          <w:szCs w:val="32"/>
        </w:rPr>
        <w:t xml:space="preserve">, </w:t>
      </w:r>
      <w:r w:rsidRPr="00894396">
        <w:rPr>
          <w:szCs w:val="32"/>
        </w:rPr>
        <w:t>il m</w:t>
      </w:r>
      <w:r w:rsidR="008D6F52">
        <w:rPr>
          <w:szCs w:val="32"/>
        </w:rPr>
        <w:t>’</w:t>
      </w:r>
      <w:r w:rsidRPr="00894396">
        <w:rPr>
          <w:szCs w:val="32"/>
        </w:rPr>
        <w:t>invita</w:t>
      </w:r>
      <w:r w:rsidR="008D6F52">
        <w:rPr>
          <w:szCs w:val="32"/>
        </w:rPr>
        <w:t xml:space="preserve">, </w:t>
      </w:r>
      <w:r w:rsidRPr="00894396">
        <w:rPr>
          <w:szCs w:val="32"/>
        </w:rPr>
        <w:t>pour ainsi dire</w:t>
      </w:r>
      <w:r w:rsidR="008D6F52">
        <w:rPr>
          <w:szCs w:val="32"/>
        </w:rPr>
        <w:t xml:space="preserve">, </w:t>
      </w:r>
      <w:r w:rsidRPr="00894396">
        <w:rPr>
          <w:szCs w:val="32"/>
        </w:rPr>
        <w:t>d</w:t>
      </w:r>
      <w:r w:rsidR="008D6F52">
        <w:rPr>
          <w:szCs w:val="32"/>
        </w:rPr>
        <w:t>’</w:t>
      </w:r>
      <w:r w:rsidRPr="00894396">
        <w:rPr>
          <w:szCs w:val="32"/>
        </w:rPr>
        <w:t>un coup d</w:t>
      </w:r>
      <w:r w:rsidR="008D6F52">
        <w:rPr>
          <w:szCs w:val="32"/>
        </w:rPr>
        <w:t>’</w:t>
      </w:r>
      <w:r w:rsidRPr="00894396">
        <w:rPr>
          <w:szCs w:val="32"/>
        </w:rPr>
        <w:t>œil amical</w:t>
      </w:r>
      <w:r w:rsidR="008D6F52">
        <w:rPr>
          <w:szCs w:val="32"/>
        </w:rPr>
        <w:t xml:space="preserve">, </w:t>
      </w:r>
      <w:r w:rsidRPr="00894396">
        <w:rPr>
          <w:szCs w:val="32"/>
        </w:rPr>
        <w:t>à me mêler à la conversation</w:t>
      </w:r>
      <w:r w:rsidR="008D6F52">
        <w:rPr>
          <w:szCs w:val="32"/>
        </w:rPr>
        <w:t>.</w:t>
      </w:r>
    </w:p>
    <w:p w14:paraId="0F7DB1F9" w14:textId="77777777" w:rsidR="008D6F52" w:rsidRDefault="008D6F52" w:rsidP="008D6F52">
      <w:pPr>
        <w:rPr>
          <w:szCs w:val="32"/>
        </w:rPr>
      </w:pPr>
      <w:r>
        <w:t>— </w:t>
      </w:r>
      <w:r w:rsidRPr="00894396">
        <w:rPr>
          <w:szCs w:val="32"/>
        </w:rPr>
        <w:t>Oui</w:t>
      </w:r>
      <w:r>
        <w:rPr>
          <w:szCs w:val="32"/>
        </w:rPr>
        <w:t xml:space="preserve">, </w:t>
      </w:r>
      <w:r w:rsidRPr="00894396">
        <w:rPr>
          <w:szCs w:val="32"/>
        </w:rPr>
        <w:t>j</w:t>
      </w:r>
      <w:r>
        <w:rPr>
          <w:szCs w:val="32"/>
        </w:rPr>
        <w:t>’</w:t>
      </w:r>
      <w:r w:rsidRPr="00894396">
        <w:rPr>
          <w:szCs w:val="32"/>
        </w:rPr>
        <w:t>ai été heureux</w:t>
      </w:r>
      <w:r>
        <w:rPr>
          <w:szCs w:val="32"/>
        </w:rPr>
        <w:t xml:space="preserve">, </w:t>
      </w:r>
      <w:r w:rsidRPr="00894396">
        <w:rPr>
          <w:szCs w:val="32"/>
        </w:rPr>
        <w:t>répétait-il avec emphase</w:t>
      </w:r>
      <w:r>
        <w:rPr>
          <w:szCs w:val="32"/>
        </w:rPr>
        <w:t xml:space="preserve">, </w:t>
      </w:r>
      <w:r w:rsidRPr="00894396">
        <w:rPr>
          <w:szCs w:val="32"/>
        </w:rPr>
        <w:t>et si ça vous étonne</w:t>
      </w:r>
      <w:r>
        <w:rPr>
          <w:szCs w:val="32"/>
        </w:rPr>
        <w:t xml:space="preserve">, </w:t>
      </w:r>
      <w:r w:rsidRPr="00894396">
        <w:rPr>
          <w:szCs w:val="32"/>
        </w:rPr>
        <w:t>c</w:t>
      </w:r>
      <w:r>
        <w:rPr>
          <w:szCs w:val="32"/>
        </w:rPr>
        <w:t>’</w:t>
      </w:r>
      <w:r w:rsidRPr="00894396">
        <w:rPr>
          <w:szCs w:val="32"/>
        </w:rPr>
        <w:t>est que vous n</w:t>
      </w:r>
      <w:r>
        <w:rPr>
          <w:szCs w:val="32"/>
        </w:rPr>
        <w:t>’</w:t>
      </w:r>
      <w:r w:rsidRPr="00894396">
        <w:rPr>
          <w:szCs w:val="32"/>
        </w:rPr>
        <w:t>avez pas connu cette rosse-là comme moi</w:t>
      </w:r>
      <w:r>
        <w:rPr>
          <w:szCs w:val="32"/>
        </w:rPr>
        <w:t xml:space="preserve">. </w:t>
      </w:r>
      <w:r w:rsidRPr="00894396">
        <w:rPr>
          <w:szCs w:val="32"/>
        </w:rPr>
        <w:t>Ah</w:t>
      </w:r>
      <w:r>
        <w:rPr>
          <w:szCs w:val="32"/>
        </w:rPr>
        <w:t xml:space="preserve"> ! </w:t>
      </w:r>
      <w:r w:rsidRPr="00894396">
        <w:rPr>
          <w:szCs w:val="32"/>
        </w:rPr>
        <w:t>on pouvait se souvenir d</w:t>
      </w:r>
      <w:r>
        <w:rPr>
          <w:szCs w:val="32"/>
        </w:rPr>
        <w:t>’</w:t>
      </w:r>
      <w:r w:rsidRPr="00894396">
        <w:rPr>
          <w:szCs w:val="32"/>
        </w:rPr>
        <w:t>elle</w:t>
      </w:r>
      <w:r>
        <w:rPr>
          <w:szCs w:val="32"/>
        </w:rPr>
        <w:t xml:space="preserve"> ! </w:t>
      </w:r>
      <w:r w:rsidRPr="00894396">
        <w:rPr>
          <w:szCs w:val="32"/>
        </w:rPr>
        <w:t>Elle n</w:t>
      </w:r>
      <w:r>
        <w:rPr>
          <w:szCs w:val="32"/>
        </w:rPr>
        <w:t>’</w:t>
      </w:r>
      <w:r w:rsidRPr="00894396">
        <w:rPr>
          <w:szCs w:val="32"/>
        </w:rPr>
        <w:t>a pas eu ma peau</w:t>
      </w:r>
      <w:r>
        <w:rPr>
          <w:szCs w:val="32"/>
        </w:rPr>
        <w:t xml:space="preserve">, </w:t>
      </w:r>
      <w:r w:rsidRPr="00894396">
        <w:rPr>
          <w:szCs w:val="32"/>
        </w:rPr>
        <w:t>c</w:t>
      </w:r>
      <w:r>
        <w:rPr>
          <w:szCs w:val="32"/>
        </w:rPr>
        <w:t>’</w:t>
      </w:r>
      <w:r w:rsidRPr="00894396">
        <w:rPr>
          <w:szCs w:val="32"/>
        </w:rPr>
        <w:t>est vrai</w:t>
      </w:r>
      <w:r>
        <w:rPr>
          <w:szCs w:val="32"/>
        </w:rPr>
        <w:t xml:space="preserve">, </w:t>
      </w:r>
      <w:r w:rsidRPr="00894396">
        <w:rPr>
          <w:szCs w:val="32"/>
        </w:rPr>
        <w:t>mais elle a bien fait tout ce qu</w:t>
      </w:r>
      <w:r>
        <w:rPr>
          <w:szCs w:val="32"/>
        </w:rPr>
        <w:t>’</w:t>
      </w:r>
      <w:r w:rsidRPr="00894396">
        <w:rPr>
          <w:szCs w:val="32"/>
        </w:rPr>
        <w:t>elle a pu pour m</w:t>
      </w:r>
      <w:r>
        <w:rPr>
          <w:szCs w:val="32"/>
        </w:rPr>
        <w:t>’</w:t>
      </w:r>
      <w:r w:rsidRPr="00894396">
        <w:rPr>
          <w:szCs w:val="32"/>
        </w:rPr>
        <w:t>enlever tout mon courage</w:t>
      </w:r>
      <w:r>
        <w:rPr>
          <w:szCs w:val="32"/>
        </w:rPr>
        <w:t xml:space="preserve">. </w:t>
      </w:r>
      <w:r w:rsidRPr="00894396">
        <w:rPr>
          <w:szCs w:val="32"/>
        </w:rPr>
        <w:t>Et elle a bien failli faire entrer dans un asile d</w:t>
      </w:r>
      <w:r>
        <w:rPr>
          <w:szCs w:val="32"/>
        </w:rPr>
        <w:t>’</w:t>
      </w:r>
      <w:r w:rsidRPr="00894396">
        <w:rPr>
          <w:szCs w:val="32"/>
        </w:rPr>
        <w:t>aliénés le plus chic type du monde</w:t>
      </w:r>
      <w:r>
        <w:rPr>
          <w:szCs w:val="32"/>
        </w:rPr>
        <w:t xml:space="preserve">. </w:t>
      </w:r>
      <w:r w:rsidRPr="00894396">
        <w:rPr>
          <w:szCs w:val="32"/>
        </w:rPr>
        <w:t>Qu</w:t>
      </w:r>
      <w:r>
        <w:rPr>
          <w:szCs w:val="32"/>
        </w:rPr>
        <w:t>’</w:t>
      </w:r>
      <w:r w:rsidRPr="00894396">
        <w:rPr>
          <w:szCs w:val="32"/>
        </w:rPr>
        <w:t>est-ce que vous dites de ça</w:t>
      </w:r>
      <w:r>
        <w:rPr>
          <w:szCs w:val="32"/>
        </w:rPr>
        <w:t xml:space="preserve">, </w:t>
      </w:r>
      <w:r w:rsidRPr="00894396">
        <w:rPr>
          <w:szCs w:val="32"/>
        </w:rPr>
        <w:t>hein</w:t>
      </w:r>
      <w:r>
        <w:rPr>
          <w:szCs w:val="32"/>
        </w:rPr>
        <w:t> ?</w:t>
      </w:r>
    </w:p>
    <w:p w14:paraId="6EEDFE30" w14:textId="6750DB8E" w:rsidR="008D6F52" w:rsidRDefault="00000000" w:rsidP="008D6F52">
      <w:pPr>
        <w:rPr>
          <w:szCs w:val="32"/>
        </w:rPr>
      </w:pPr>
      <w:r w:rsidRPr="00894396">
        <w:rPr>
          <w:szCs w:val="32"/>
        </w:rPr>
        <w:t>Pas un muscle ne tressaillit dans l</w:t>
      </w:r>
      <w:r w:rsidR="008D6F52">
        <w:rPr>
          <w:szCs w:val="32"/>
        </w:rPr>
        <w:t>’</w:t>
      </w:r>
      <w:r w:rsidRPr="00894396">
        <w:rPr>
          <w:szCs w:val="32"/>
        </w:rPr>
        <w:t xml:space="preserve">énorme visage de </w:t>
      </w:r>
      <w:r w:rsidR="008D6F52">
        <w:rPr>
          <w:szCs w:val="32"/>
        </w:rPr>
        <w:t>M. </w:t>
      </w:r>
      <w:proofErr w:type="spellStart"/>
      <w:r w:rsidRPr="00894396">
        <w:rPr>
          <w:szCs w:val="32"/>
        </w:rPr>
        <w:t>Stonor</w:t>
      </w:r>
      <w:proofErr w:type="spellEnd"/>
      <w:r w:rsidR="008D6F52">
        <w:rPr>
          <w:szCs w:val="32"/>
        </w:rPr>
        <w:t xml:space="preserve">. </w:t>
      </w:r>
      <w:r w:rsidRPr="00894396">
        <w:rPr>
          <w:szCs w:val="32"/>
        </w:rPr>
        <w:t>Monumental</w:t>
      </w:r>
      <w:r w:rsidR="008D6F52">
        <w:rPr>
          <w:szCs w:val="32"/>
        </w:rPr>
        <w:t xml:space="preserve"> ! </w:t>
      </w:r>
      <w:r w:rsidRPr="00894396">
        <w:rPr>
          <w:szCs w:val="32"/>
        </w:rPr>
        <w:t>L</w:t>
      </w:r>
      <w:r w:rsidR="008D6F52">
        <w:rPr>
          <w:szCs w:val="32"/>
        </w:rPr>
        <w:t>’</w:t>
      </w:r>
      <w:r w:rsidRPr="00894396">
        <w:rPr>
          <w:szCs w:val="32"/>
        </w:rPr>
        <w:t>homme me regarda droit dans les yeux</w:t>
      </w:r>
      <w:r w:rsidR="008D6F52">
        <w:rPr>
          <w:szCs w:val="32"/>
        </w:rPr>
        <w:t>.</w:t>
      </w:r>
    </w:p>
    <w:p w14:paraId="40D8B841" w14:textId="77777777" w:rsidR="008D6F52" w:rsidRDefault="008D6F52" w:rsidP="008D6F52">
      <w:pPr>
        <w:rPr>
          <w:szCs w:val="32"/>
        </w:rPr>
      </w:pPr>
      <w:r>
        <w:t>— </w:t>
      </w:r>
      <w:r w:rsidRPr="00894396">
        <w:rPr>
          <w:szCs w:val="32"/>
        </w:rPr>
        <w:t>Ça me rendait malade de penser à cette garce qui s</w:t>
      </w:r>
      <w:r>
        <w:rPr>
          <w:szCs w:val="32"/>
        </w:rPr>
        <w:t>’</w:t>
      </w:r>
      <w:r w:rsidRPr="00894396">
        <w:rPr>
          <w:szCs w:val="32"/>
        </w:rPr>
        <w:t xml:space="preserve">en allait </w:t>
      </w:r>
      <w:proofErr w:type="gramStart"/>
      <w:r w:rsidRPr="00894396">
        <w:rPr>
          <w:szCs w:val="32"/>
        </w:rPr>
        <w:t>de par le</w:t>
      </w:r>
      <w:proofErr w:type="gramEnd"/>
      <w:r w:rsidRPr="00894396">
        <w:rPr>
          <w:szCs w:val="32"/>
        </w:rPr>
        <w:t xml:space="preserve"> monde en massacrant des gens</w:t>
      </w:r>
      <w:r>
        <w:rPr>
          <w:szCs w:val="32"/>
        </w:rPr>
        <w:t>.</w:t>
      </w:r>
    </w:p>
    <w:p w14:paraId="7C59425B" w14:textId="77777777" w:rsidR="008D6F52" w:rsidRDefault="00000000" w:rsidP="008D6F52">
      <w:pPr>
        <w:rPr>
          <w:szCs w:val="32"/>
        </w:rPr>
      </w:pPr>
      <w:proofErr w:type="spellStart"/>
      <w:r w:rsidRPr="00894396">
        <w:rPr>
          <w:szCs w:val="32"/>
        </w:rPr>
        <w:t>Jermyn</w:t>
      </w:r>
      <w:proofErr w:type="spellEnd"/>
      <w:r w:rsidRPr="00894396">
        <w:rPr>
          <w:szCs w:val="32"/>
        </w:rPr>
        <w:t xml:space="preserve"> approcha encore un peu son mouchoir de la grille et poussa un gémissement</w:t>
      </w:r>
      <w:r w:rsidR="008D6F52">
        <w:rPr>
          <w:szCs w:val="32"/>
        </w:rPr>
        <w:t xml:space="preserve"> ; </w:t>
      </w:r>
      <w:r w:rsidRPr="00894396">
        <w:rPr>
          <w:szCs w:val="32"/>
        </w:rPr>
        <w:t>c</w:t>
      </w:r>
      <w:r w:rsidR="008D6F52">
        <w:rPr>
          <w:szCs w:val="32"/>
        </w:rPr>
        <w:t>’</w:t>
      </w:r>
      <w:r w:rsidRPr="00894396">
        <w:rPr>
          <w:szCs w:val="32"/>
        </w:rPr>
        <w:t>était une habitude chez lui</w:t>
      </w:r>
      <w:r w:rsidR="008D6F52">
        <w:rPr>
          <w:szCs w:val="32"/>
        </w:rPr>
        <w:t>.</w:t>
      </w:r>
    </w:p>
    <w:p w14:paraId="2D044DAE" w14:textId="77777777" w:rsidR="008D6F52" w:rsidRDefault="008D6F52" w:rsidP="008D6F52">
      <w:pPr>
        <w:rPr>
          <w:szCs w:val="32"/>
        </w:rPr>
      </w:pPr>
      <w:r>
        <w:t>— </w:t>
      </w:r>
      <w:r w:rsidRPr="00894396">
        <w:rPr>
          <w:szCs w:val="32"/>
        </w:rPr>
        <w:t>Je l</w:t>
      </w:r>
      <w:r>
        <w:rPr>
          <w:szCs w:val="32"/>
        </w:rPr>
        <w:t>’</w:t>
      </w:r>
      <w:r w:rsidRPr="00894396">
        <w:rPr>
          <w:szCs w:val="32"/>
        </w:rPr>
        <w:t>ai vue une fois</w:t>
      </w:r>
      <w:r>
        <w:rPr>
          <w:szCs w:val="32"/>
        </w:rPr>
        <w:t xml:space="preserve">…, </w:t>
      </w:r>
      <w:r w:rsidRPr="00894396">
        <w:rPr>
          <w:szCs w:val="32"/>
        </w:rPr>
        <w:t>intervint-il avec une indifférence larmoyante</w:t>
      </w:r>
      <w:r>
        <w:rPr>
          <w:szCs w:val="32"/>
        </w:rPr>
        <w:t xml:space="preserve"> ; </w:t>
      </w:r>
      <w:r w:rsidRPr="00894396">
        <w:rPr>
          <w:szCs w:val="32"/>
        </w:rPr>
        <w:t>elle avait un rouf</w:t>
      </w:r>
      <w:r>
        <w:rPr>
          <w:szCs w:val="32"/>
        </w:rPr>
        <w:t>…</w:t>
      </w:r>
    </w:p>
    <w:p w14:paraId="32EBA853" w14:textId="77777777" w:rsidR="008D6F52" w:rsidRDefault="00000000" w:rsidP="008D6F52">
      <w:pPr>
        <w:rPr>
          <w:szCs w:val="32"/>
        </w:rPr>
      </w:pPr>
      <w:r w:rsidRPr="00894396">
        <w:rPr>
          <w:szCs w:val="32"/>
        </w:rPr>
        <w:t>L</w:t>
      </w:r>
      <w:r w:rsidR="008D6F52">
        <w:rPr>
          <w:szCs w:val="32"/>
        </w:rPr>
        <w:t>’</w:t>
      </w:r>
      <w:r w:rsidRPr="00894396">
        <w:rPr>
          <w:szCs w:val="32"/>
        </w:rPr>
        <w:t>étranger se retourna pour abaisser sur lui un regard de surprise</w:t>
      </w:r>
      <w:r w:rsidR="008D6F52">
        <w:rPr>
          <w:szCs w:val="32"/>
        </w:rPr>
        <w:t>.</w:t>
      </w:r>
    </w:p>
    <w:p w14:paraId="01083D4E" w14:textId="77777777" w:rsidR="008D6F52" w:rsidRDefault="008D6F52" w:rsidP="008D6F52">
      <w:pPr>
        <w:rPr>
          <w:szCs w:val="32"/>
        </w:rPr>
      </w:pPr>
      <w:r>
        <w:lastRenderedPageBreak/>
        <w:t>— </w:t>
      </w:r>
      <w:r w:rsidRPr="00894396">
        <w:rPr>
          <w:szCs w:val="32"/>
        </w:rPr>
        <w:t>Elle en avait trois</w:t>
      </w:r>
      <w:r>
        <w:rPr>
          <w:szCs w:val="32"/>
        </w:rPr>
        <w:t xml:space="preserve">, </w:t>
      </w:r>
      <w:r w:rsidRPr="00894396">
        <w:rPr>
          <w:szCs w:val="32"/>
        </w:rPr>
        <w:t>corrigea-t-il avec autorité</w:t>
      </w:r>
      <w:r>
        <w:rPr>
          <w:szCs w:val="32"/>
        </w:rPr>
        <w:t xml:space="preserve">. </w:t>
      </w:r>
      <w:r w:rsidRPr="00894396">
        <w:rPr>
          <w:szCs w:val="32"/>
        </w:rPr>
        <w:t xml:space="preserve">Mais </w:t>
      </w:r>
      <w:proofErr w:type="spellStart"/>
      <w:r w:rsidRPr="00894396">
        <w:rPr>
          <w:szCs w:val="32"/>
        </w:rPr>
        <w:t>Jermyn</w:t>
      </w:r>
      <w:proofErr w:type="spellEnd"/>
      <w:r w:rsidRPr="00894396">
        <w:rPr>
          <w:szCs w:val="32"/>
        </w:rPr>
        <w:t xml:space="preserve"> n</w:t>
      </w:r>
      <w:r>
        <w:rPr>
          <w:szCs w:val="32"/>
        </w:rPr>
        <w:t>’</w:t>
      </w:r>
      <w:r w:rsidRPr="00894396">
        <w:rPr>
          <w:szCs w:val="32"/>
        </w:rPr>
        <w:t>entendait pas se laisser contredire</w:t>
      </w:r>
      <w:r>
        <w:rPr>
          <w:szCs w:val="32"/>
        </w:rPr>
        <w:t>.</w:t>
      </w:r>
    </w:p>
    <w:p w14:paraId="78B97F0D" w14:textId="77777777" w:rsidR="008D6F52" w:rsidRDefault="008D6F52" w:rsidP="008D6F52">
      <w:pPr>
        <w:rPr>
          <w:szCs w:val="32"/>
        </w:rPr>
      </w:pPr>
      <w:r>
        <w:t>— </w:t>
      </w:r>
      <w:r w:rsidRPr="00894396">
        <w:rPr>
          <w:szCs w:val="32"/>
        </w:rPr>
        <w:t>Une grande vilaine bâtisse blanche</w:t>
      </w:r>
      <w:r>
        <w:rPr>
          <w:szCs w:val="32"/>
        </w:rPr>
        <w:t xml:space="preserve">, </w:t>
      </w:r>
      <w:r w:rsidRPr="00894396">
        <w:rPr>
          <w:szCs w:val="32"/>
        </w:rPr>
        <w:t>répéta-t-il avec une morne obstination</w:t>
      </w:r>
      <w:r>
        <w:rPr>
          <w:szCs w:val="32"/>
        </w:rPr>
        <w:t xml:space="preserve">, </w:t>
      </w:r>
      <w:r w:rsidRPr="00894396">
        <w:rPr>
          <w:szCs w:val="32"/>
        </w:rPr>
        <w:t>qui se dressait vers le ciel et se voyait à des milles de distance</w:t>
      </w:r>
      <w:r>
        <w:rPr>
          <w:szCs w:val="32"/>
        </w:rPr>
        <w:t>.</w:t>
      </w:r>
    </w:p>
    <w:p w14:paraId="08B50FED" w14:textId="4A7D25D0" w:rsidR="008D6F52" w:rsidRDefault="008D6F52" w:rsidP="008D6F52">
      <w:r>
        <w:t>— </w:t>
      </w:r>
      <w:r w:rsidRPr="00894396">
        <w:rPr>
          <w:szCs w:val="32"/>
        </w:rPr>
        <w:t>C</w:t>
      </w:r>
      <w:r>
        <w:rPr>
          <w:szCs w:val="32"/>
        </w:rPr>
        <w:t>’</w:t>
      </w:r>
      <w:r w:rsidRPr="00894396">
        <w:rPr>
          <w:szCs w:val="32"/>
        </w:rPr>
        <w:t>est vrai</w:t>
      </w:r>
      <w:r>
        <w:rPr>
          <w:szCs w:val="32"/>
        </w:rPr>
        <w:t xml:space="preserve">, </w:t>
      </w:r>
      <w:r w:rsidRPr="00894396">
        <w:rPr>
          <w:szCs w:val="32"/>
        </w:rPr>
        <w:t>acquiesça vivement l</w:t>
      </w:r>
      <w:r>
        <w:rPr>
          <w:szCs w:val="32"/>
        </w:rPr>
        <w:t>’</w:t>
      </w:r>
      <w:r w:rsidRPr="00894396">
        <w:rPr>
          <w:szCs w:val="32"/>
        </w:rPr>
        <w:t>autre</w:t>
      </w:r>
      <w:r>
        <w:rPr>
          <w:szCs w:val="32"/>
        </w:rPr>
        <w:t xml:space="preserve">, </w:t>
      </w:r>
      <w:r w:rsidRPr="00894396">
        <w:rPr>
          <w:szCs w:val="32"/>
        </w:rPr>
        <w:t>c</w:t>
      </w:r>
      <w:r>
        <w:rPr>
          <w:szCs w:val="32"/>
        </w:rPr>
        <w:t>’</w:t>
      </w:r>
      <w:r w:rsidRPr="00894396">
        <w:rPr>
          <w:szCs w:val="32"/>
        </w:rPr>
        <w:t>était l</w:t>
      </w:r>
      <w:r>
        <w:rPr>
          <w:szCs w:val="32"/>
        </w:rPr>
        <w:t>’</w:t>
      </w:r>
      <w:r w:rsidRPr="00894396">
        <w:rPr>
          <w:szCs w:val="32"/>
        </w:rPr>
        <w:t>idée du vieux Colchester</w:t>
      </w:r>
      <w:r>
        <w:rPr>
          <w:szCs w:val="32"/>
        </w:rPr>
        <w:t xml:space="preserve">. </w:t>
      </w:r>
      <w:r w:rsidRPr="00894396">
        <w:rPr>
          <w:szCs w:val="32"/>
        </w:rPr>
        <w:t>Il avait pourtant assez de la vie qu</w:t>
      </w:r>
      <w:r>
        <w:rPr>
          <w:szCs w:val="32"/>
        </w:rPr>
        <w:t>’</w:t>
      </w:r>
      <w:r w:rsidRPr="00894396">
        <w:rPr>
          <w:szCs w:val="32"/>
        </w:rPr>
        <w:t>elle menait et déclarait à chaque instant qu</w:t>
      </w:r>
      <w:r>
        <w:rPr>
          <w:szCs w:val="32"/>
        </w:rPr>
        <w:t>’</w:t>
      </w:r>
      <w:r w:rsidRPr="00894396">
        <w:rPr>
          <w:szCs w:val="32"/>
        </w:rPr>
        <w:t>il voulait la lâcher</w:t>
      </w:r>
      <w:r>
        <w:rPr>
          <w:szCs w:val="32"/>
        </w:rPr>
        <w:t xml:space="preserve">. </w:t>
      </w:r>
      <w:r w:rsidRPr="00894396">
        <w:rPr>
          <w:szCs w:val="32"/>
        </w:rPr>
        <w:t>C</w:t>
      </w:r>
      <w:r>
        <w:rPr>
          <w:szCs w:val="32"/>
        </w:rPr>
        <w:t>’</w:t>
      </w:r>
      <w:r w:rsidRPr="00894396">
        <w:rPr>
          <w:szCs w:val="32"/>
        </w:rPr>
        <w:t>étaient trop de faveurs pour lui</w:t>
      </w:r>
      <w:r>
        <w:rPr>
          <w:szCs w:val="32"/>
        </w:rPr>
        <w:t xml:space="preserve"> ; </w:t>
      </w:r>
      <w:r w:rsidRPr="00894396">
        <w:rPr>
          <w:szCs w:val="32"/>
        </w:rPr>
        <w:t>il ne demandait qu</w:t>
      </w:r>
      <w:r>
        <w:rPr>
          <w:szCs w:val="32"/>
        </w:rPr>
        <w:t>’</w:t>
      </w:r>
      <w:r w:rsidRPr="00894396">
        <w:rPr>
          <w:szCs w:val="32"/>
        </w:rPr>
        <w:t>à s</w:t>
      </w:r>
      <w:r>
        <w:rPr>
          <w:szCs w:val="32"/>
        </w:rPr>
        <w:t>’</w:t>
      </w:r>
      <w:r w:rsidRPr="00894396">
        <w:rPr>
          <w:szCs w:val="32"/>
        </w:rPr>
        <w:t>en laver les mains dès qu</w:t>
      </w:r>
      <w:r>
        <w:rPr>
          <w:szCs w:val="32"/>
        </w:rPr>
        <w:t>’</w:t>
      </w:r>
      <w:r w:rsidRPr="00894396">
        <w:rPr>
          <w:szCs w:val="32"/>
        </w:rPr>
        <w:t>il pourrait en trouver une autre</w:t>
      </w:r>
      <w:r>
        <w:rPr>
          <w:szCs w:val="32"/>
        </w:rPr>
        <w:t xml:space="preserve">. </w:t>
      </w:r>
      <w:r w:rsidRPr="00894396">
        <w:rPr>
          <w:szCs w:val="32"/>
        </w:rPr>
        <w:t>Et ainsi de suite</w:t>
      </w:r>
      <w:r>
        <w:rPr>
          <w:szCs w:val="32"/>
        </w:rPr>
        <w:t xml:space="preserve">. </w:t>
      </w:r>
      <w:r w:rsidRPr="00894396">
        <w:rPr>
          <w:szCs w:val="32"/>
        </w:rPr>
        <w:t>Je crois bien qu</w:t>
      </w:r>
      <w:r>
        <w:rPr>
          <w:szCs w:val="32"/>
        </w:rPr>
        <w:t>’</w:t>
      </w:r>
      <w:r w:rsidRPr="00894396">
        <w:rPr>
          <w:szCs w:val="32"/>
        </w:rPr>
        <w:t>il l</w:t>
      </w:r>
      <w:r>
        <w:rPr>
          <w:szCs w:val="32"/>
        </w:rPr>
        <w:t>’</w:t>
      </w:r>
      <w:r w:rsidRPr="00894396">
        <w:rPr>
          <w:szCs w:val="32"/>
        </w:rPr>
        <w:t>aurait lâchée</w:t>
      </w:r>
      <w:r>
        <w:rPr>
          <w:szCs w:val="32"/>
        </w:rPr>
        <w:t xml:space="preserve">, </w:t>
      </w:r>
      <w:r w:rsidRPr="00894396">
        <w:rPr>
          <w:szCs w:val="32"/>
        </w:rPr>
        <w:t>en effet</w:t>
      </w:r>
      <w:r>
        <w:rPr>
          <w:szCs w:val="32"/>
        </w:rPr>
        <w:t xml:space="preserve">, </w:t>
      </w:r>
      <w:r w:rsidRPr="00894396">
        <w:rPr>
          <w:szCs w:val="32"/>
        </w:rPr>
        <w:t>seulement</w:t>
      </w:r>
      <w:r>
        <w:rPr>
          <w:szCs w:val="32"/>
        </w:rPr>
        <w:t xml:space="preserve">, </w:t>
      </w:r>
      <w:r w:rsidRPr="00894396">
        <w:rPr>
          <w:szCs w:val="32"/>
        </w:rPr>
        <w:t>le croiriez-vous</w:t>
      </w:r>
      <w:r>
        <w:rPr>
          <w:szCs w:val="32"/>
        </w:rPr>
        <w:t xml:space="preserve">, </w:t>
      </w:r>
      <w:r w:rsidRPr="00894396">
        <w:rPr>
          <w:szCs w:val="32"/>
        </w:rPr>
        <w:t>c</w:t>
      </w:r>
      <w:r>
        <w:rPr>
          <w:szCs w:val="32"/>
        </w:rPr>
        <w:t>’</w:t>
      </w:r>
      <w:r w:rsidRPr="00894396">
        <w:rPr>
          <w:szCs w:val="32"/>
        </w:rPr>
        <w:t>est sa femme qui ne voulait rien savoir</w:t>
      </w:r>
      <w:r>
        <w:rPr>
          <w:szCs w:val="32"/>
        </w:rPr>
        <w:t xml:space="preserve">. </w:t>
      </w:r>
      <w:r w:rsidRPr="00894396">
        <w:rPr>
          <w:szCs w:val="32"/>
        </w:rPr>
        <w:t>C</w:t>
      </w:r>
      <w:r>
        <w:rPr>
          <w:szCs w:val="32"/>
        </w:rPr>
        <w:t>’</w:t>
      </w:r>
      <w:r w:rsidRPr="00894396">
        <w:rPr>
          <w:szCs w:val="32"/>
        </w:rPr>
        <w:t>est épatant</w:t>
      </w:r>
      <w:r>
        <w:rPr>
          <w:szCs w:val="32"/>
        </w:rPr>
        <w:t xml:space="preserve">, </w:t>
      </w:r>
      <w:r w:rsidRPr="00894396">
        <w:rPr>
          <w:szCs w:val="32"/>
        </w:rPr>
        <w:t>hein</w:t>
      </w:r>
      <w:r>
        <w:rPr>
          <w:szCs w:val="32"/>
        </w:rPr>
        <w:t xml:space="preserve"> ? </w:t>
      </w:r>
      <w:r w:rsidRPr="00894396">
        <w:rPr>
          <w:szCs w:val="32"/>
        </w:rPr>
        <w:t>On ne sait jamais comment les femmes prendront les choses</w:t>
      </w:r>
      <w:r>
        <w:rPr>
          <w:szCs w:val="32"/>
        </w:rPr>
        <w:t xml:space="preserve">, </w:t>
      </w:r>
      <w:r w:rsidRPr="00894396">
        <w:rPr>
          <w:szCs w:val="32"/>
        </w:rPr>
        <w:t>et</w:t>
      </w:r>
      <w:r>
        <w:rPr>
          <w:szCs w:val="32"/>
        </w:rPr>
        <w:t xml:space="preserve">, </w:t>
      </w:r>
      <w:r w:rsidRPr="00894396">
        <w:rPr>
          <w:szCs w:val="32"/>
        </w:rPr>
        <w:t>avec ses moustaches et ses gros sourcils</w:t>
      </w:r>
      <w:r>
        <w:rPr>
          <w:szCs w:val="32"/>
        </w:rPr>
        <w:t xml:space="preserve">, </w:t>
      </w:r>
      <w:r w:rsidRPr="00894396">
        <w:rPr>
          <w:szCs w:val="32"/>
        </w:rPr>
        <w:t>Mrs</w:t>
      </w:r>
      <w:r>
        <w:rPr>
          <w:szCs w:val="32"/>
        </w:rPr>
        <w:t xml:space="preserve">. </w:t>
      </w:r>
      <w:r w:rsidRPr="00894396">
        <w:rPr>
          <w:szCs w:val="32"/>
        </w:rPr>
        <w:t>Colchester faisait bien l</w:t>
      </w:r>
      <w:r>
        <w:rPr>
          <w:szCs w:val="32"/>
        </w:rPr>
        <w:t>’</w:t>
      </w:r>
      <w:r w:rsidRPr="00894396">
        <w:rPr>
          <w:szCs w:val="32"/>
        </w:rPr>
        <w:t>une des plus décidées qu</w:t>
      </w:r>
      <w:r>
        <w:rPr>
          <w:szCs w:val="32"/>
        </w:rPr>
        <w:t>’</w:t>
      </w:r>
      <w:r w:rsidRPr="00894396">
        <w:rPr>
          <w:szCs w:val="32"/>
        </w:rPr>
        <w:t>on puisse voir</w:t>
      </w:r>
      <w:r>
        <w:rPr>
          <w:szCs w:val="32"/>
        </w:rPr>
        <w:t xml:space="preserve">. </w:t>
      </w:r>
      <w:r w:rsidRPr="00894396">
        <w:rPr>
          <w:szCs w:val="32"/>
        </w:rPr>
        <w:t>Elle se promenait en robe de soie brune</w:t>
      </w:r>
      <w:r>
        <w:rPr>
          <w:szCs w:val="32"/>
        </w:rPr>
        <w:t xml:space="preserve">, </w:t>
      </w:r>
      <w:r w:rsidRPr="00894396">
        <w:rPr>
          <w:szCs w:val="32"/>
        </w:rPr>
        <w:t>avec un gros câble d</w:t>
      </w:r>
      <w:r>
        <w:rPr>
          <w:szCs w:val="32"/>
        </w:rPr>
        <w:t>’</w:t>
      </w:r>
      <w:r w:rsidRPr="00894396">
        <w:rPr>
          <w:szCs w:val="32"/>
        </w:rPr>
        <w:t>or qui lui bringuebalait sur la poitrine</w:t>
      </w:r>
      <w:r>
        <w:rPr>
          <w:szCs w:val="32"/>
        </w:rPr>
        <w:t xml:space="preserve">. </w:t>
      </w:r>
      <w:r w:rsidRPr="00894396">
        <w:rPr>
          <w:szCs w:val="32"/>
        </w:rPr>
        <w:t>J</w:t>
      </w:r>
      <w:r>
        <w:rPr>
          <w:szCs w:val="32"/>
        </w:rPr>
        <w:t>’</w:t>
      </w:r>
      <w:r w:rsidRPr="00894396">
        <w:rPr>
          <w:szCs w:val="32"/>
        </w:rPr>
        <w:t>aurais voulu que vous l</w:t>
      </w:r>
      <w:r>
        <w:rPr>
          <w:szCs w:val="32"/>
        </w:rPr>
        <w:t>’</w:t>
      </w:r>
      <w:r w:rsidRPr="00894396">
        <w:rPr>
          <w:szCs w:val="32"/>
        </w:rPr>
        <w:t>entendissiez glapir</w:t>
      </w:r>
      <w:r>
        <w:rPr>
          <w:szCs w:val="32"/>
        </w:rPr>
        <w:t> : « </w:t>
      </w:r>
      <w:r w:rsidRPr="00894396">
        <w:rPr>
          <w:szCs w:val="32"/>
        </w:rPr>
        <w:t>Idioties</w:t>
      </w:r>
      <w:r>
        <w:rPr>
          <w:szCs w:val="32"/>
        </w:rPr>
        <w:t xml:space="preserve"> », </w:t>
      </w:r>
      <w:r w:rsidRPr="00894396">
        <w:rPr>
          <w:szCs w:val="32"/>
        </w:rPr>
        <w:t xml:space="preserve">ou </w:t>
      </w:r>
      <w:r>
        <w:rPr>
          <w:szCs w:val="32"/>
        </w:rPr>
        <w:t>« </w:t>
      </w:r>
      <w:r w:rsidRPr="00894396">
        <w:rPr>
          <w:szCs w:val="32"/>
        </w:rPr>
        <w:t>Balivernes</w:t>
      </w:r>
      <w:r>
        <w:rPr>
          <w:szCs w:val="32"/>
        </w:rPr>
        <w:t xml:space="preserve">, </w:t>
      </w:r>
      <w:r w:rsidRPr="00894396">
        <w:rPr>
          <w:szCs w:val="32"/>
        </w:rPr>
        <w:t>tout ça</w:t>
      </w:r>
      <w:r>
        <w:rPr>
          <w:szCs w:val="32"/>
        </w:rPr>
        <w:t xml:space="preserve"> ! ». </w:t>
      </w:r>
      <w:r w:rsidRPr="00894396">
        <w:rPr>
          <w:szCs w:val="32"/>
        </w:rPr>
        <w:t>Elle avait conscience de sa petite fortune</w:t>
      </w:r>
      <w:r>
        <w:rPr>
          <w:szCs w:val="32"/>
        </w:rPr>
        <w:t xml:space="preserve">. </w:t>
      </w:r>
      <w:r w:rsidRPr="00894396">
        <w:rPr>
          <w:szCs w:val="32"/>
        </w:rPr>
        <w:t>Les Colchester n</w:t>
      </w:r>
      <w:r>
        <w:rPr>
          <w:szCs w:val="32"/>
        </w:rPr>
        <w:t>’</w:t>
      </w:r>
      <w:r w:rsidRPr="00894396">
        <w:rPr>
          <w:szCs w:val="32"/>
        </w:rPr>
        <w:t>avaient pas d</w:t>
      </w:r>
      <w:r>
        <w:rPr>
          <w:szCs w:val="32"/>
        </w:rPr>
        <w:t>’</w:t>
      </w:r>
      <w:r w:rsidRPr="00894396">
        <w:rPr>
          <w:szCs w:val="32"/>
        </w:rPr>
        <w:t>enfant</w:t>
      </w:r>
      <w:r>
        <w:rPr>
          <w:szCs w:val="32"/>
        </w:rPr>
        <w:t xml:space="preserve">, </w:t>
      </w:r>
      <w:r w:rsidRPr="00894396">
        <w:rPr>
          <w:szCs w:val="32"/>
        </w:rPr>
        <w:t>et ne s</w:t>
      </w:r>
      <w:r>
        <w:rPr>
          <w:szCs w:val="32"/>
        </w:rPr>
        <w:t>’</w:t>
      </w:r>
      <w:r w:rsidRPr="00894396">
        <w:rPr>
          <w:szCs w:val="32"/>
        </w:rPr>
        <w:t>étaient jamais fixés nulle part</w:t>
      </w:r>
      <w:r>
        <w:rPr>
          <w:szCs w:val="32"/>
        </w:rPr>
        <w:t xml:space="preserve">. </w:t>
      </w:r>
      <w:r w:rsidRPr="00894396">
        <w:rPr>
          <w:szCs w:val="32"/>
        </w:rPr>
        <w:t>Lorsqu</w:t>
      </w:r>
      <w:r>
        <w:rPr>
          <w:szCs w:val="32"/>
        </w:rPr>
        <w:t>’</w:t>
      </w:r>
      <w:r w:rsidRPr="00894396">
        <w:rPr>
          <w:szCs w:val="32"/>
        </w:rPr>
        <w:t>ils étaient en Angleterre</w:t>
      </w:r>
      <w:r>
        <w:rPr>
          <w:szCs w:val="32"/>
        </w:rPr>
        <w:t xml:space="preserve">, </w:t>
      </w:r>
      <w:r w:rsidRPr="00894396">
        <w:rPr>
          <w:szCs w:val="32"/>
        </w:rPr>
        <w:t>elle allait s</w:t>
      </w:r>
      <w:r>
        <w:rPr>
          <w:szCs w:val="32"/>
        </w:rPr>
        <w:t>’</w:t>
      </w:r>
      <w:r w:rsidRPr="00894396">
        <w:rPr>
          <w:szCs w:val="32"/>
        </w:rPr>
        <w:t>installer dans un hôtel médiocre ou une pension de famille</w:t>
      </w:r>
      <w:r>
        <w:rPr>
          <w:szCs w:val="32"/>
        </w:rPr>
        <w:t xml:space="preserve">. </w:t>
      </w:r>
      <w:r w:rsidRPr="00894396">
        <w:rPr>
          <w:szCs w:val="32"/>
        </w:rPr>
        <w:t>Elle était bien contente</w:t>
      </w:r>
      <w:r>
        <w:rPr>
          <w:szCs w:val="32"/>
        </w:rPr>
        <w:t xml:space="preserve">, </w:t>
      </w:r>
      <w:r w:rsidRPr="00894396">
        <w:rPr>
          <w:szCs w:val="32"/>
        </w:rPr>
        <w:t>en rentrant à bord</w:t>
      </w:r>
      <w:r>
        <w:rPr>
          <w:szCs w:val="32"/>
        </w:rPr>
        <w:t xml:space="preserve">, </w:t>
      </w:r>
      <w:r w:rsidRPr="00894396">
        <w:rPr>
          <w:szCs w:val="32"/>
        </w:rPr>
        <w:t>de retrouver ses aises</w:t>
      </w:r>
      <w:r>
        <w:rPr>
          <w:szCs w:val="32"/>
        </w:rPr>
        <w:t xml:space="preserve">. </w:t>
      </w:r>
      <w:r w:rsidRPr="00894396">
        <w:rPr>
          <w:szCs w:val="32"/>
        </w:rPr>
        <w:t>Elle savait bien qu</w:t>
      </w:r>
      <w:r>
        <w:rPr>
          <w:szCs w:val="32"/>
        </w:rPr>
        <w:t>’</w:t>
      </w:r>
      <w:r w:rsidRPr="00894396">
        <w:rPr>
          <w:szCs w:val="32"/>
        </w:rPr>
        <w:t>elle n</w:t>
      </w:r>
      <w:r>
        <w:rPr>
          <w:szCs w:val="32"/>
        </w:rPr>
        <w:t>’</w:t>
      </w:r>
      <w:r w:rsidRPr="00894396">
        <w:rPr>
          <w:szCs w:val="32"/>
        </w:rPr>
        <w:t>aurait pas eu à gagner au change</w:t>
      </w:r>
      <w:r>
        <w:rPr>
          <w:szCs w:val="32"/>
        </w:rPr>
        <w:t xml:space="preserve">. </w:t>
      </w:r>
      <w:r w:rsidRPr="00894396">
        <w:rPr>
          <w:szCs w:val="32"/>
        </w:rPr>
        <w:t>D</w:t>
      </w:r>
      <w:r>
        <w:rPr>
          <w:szCs w:val="32"/>
        </w:rPr>
        <w:t>’</w:t>
      </w:r>
      <w:r w:rsidRPr="00894396">
        <w:rPr>
          <w:szCs w:val="32"/>
        </w:rPr>
        <w:t>ailleurs</w:t>
      </w:r>
      <w:r>
        <w:rPr>
          <w:szCs w:val="32"/>
        </w:rPr>
        <w:t xml:space="preserve">, </w:t>
      </w:r>
      <w:r w:rsidRPr="00894396">
        <w:rPr>
          <w:szCs w:val="32"/>
        </w:rPr>
        <w:t>en dépit de ses qualités</w:t>
      </w:r>
      <w:r>
        <w:rPr>
          <w:szCs w:val="32"/>
        </w:rPr>
        <w:t xml:space="preserve">, </w:t>
      </w:r>
      <w:r w:rsidRPr="00894396">
        <w:rPr>
          <w:szCs w:val="32"/>
        </w:rPr>
        <w:t>Colchester n</w:t>
      </w:r>
      <w:r>
        <w:rPr>
          <w:szCs w:val="32"/>
        </w:rPr>
        <w:t>’</w:t>
      </w:r>
      <w:r w:rsidRPr="00894396">
        <w:rPr>
          <w:szCs w:val="32"/>
        </w:rPr>
        <w:t>était pas de première jeunesse</w:t>
      </w:r>
      <w:r>
        <w:rPr>
          <w:szCs w:val="32"/>
        </w:rPr>
        <w:t xml:space="preserve">, </w:t>
      </w:r>
      <w:r w:rsidRPr="00894396">
        <w:rPr>
          <w:szCs w:val="32"/>
        </w:rPr>
        <w:t>et peut-être songeait-elle qu</w:t>
      </w:r>
      <w:r>
        <w:rPr>
          <w:szCs w:val="32"/>
        </w:rPr>
        <w:t>’</w:t>
      </w:r>
      <w:r w:rsidRPr="00894396">
        <w:rPr>
          <w:szCs w:val="32"/>
        </w:rPr>
        <w:t>il aurait eu peine</w:t>
      </w:r>
      <w:r>
        <w:rPr>
          <w:szCs w:val="32"/>
        </w:rPr>
        <w:t xml:space="preserve">, </w:t>
      </w:r>
      <w:r w:rsidRPr="00894396">
        <w:rPr>
          <w:szCs w:val="32"/>
        </w:rPr>
        <w:t>malgré ses dires</w:t>
      </w:r>
      <w:r>
        <w:rPr>
          <w:szCs w:val="32"/>
        </w:rPr>
        <w:t xml:space="preserve">, </w:t>
      </w:r>
      <w:r w:rsidRPr="00894396">
        <w:rPr>
          <w:szCs w:val="32"/>
        </w:rPr>
        <w:t>à mettre la main sur une occasion nouvelle</w:t>
      </w:r>
      <w:r>
        <w:rPr>
          <w:szCs w:val="32"/>
        </w:rPr>
        <w:t xml:space="preserve">. </w:t>
      </w:r>
      <w:r w:rsidRPr="00894396">
        <w:rPr>
          <w:szCs w:val="32"/>
        </w:rPr>
        <w:t>En tout cas</w:t>
      </w:r>
      <w:r>
        <w:rPr>
          <w:szCs w:val="32"/>
        </w:rPr>
        <w:t xml:space="preserve">, </w:t>
      </w:r>
      <w:r w:rsidRPr="00894396">
        <w:rPr>
          <w:szCs w:val="32"/>
        </w:rPr>
        <w:t>pour quelque raison que ce fût</w:t>
      </w:r>
      <w:r>
        <w:rPr>
          <w:szCs w:val="32"/>
        </w:rPr>
        <w:t xml:space="preserve">, </w:t>
      </w:r>
      <w:r w:rsidRPr="00894396">
        <w:rPr>
          <w:szCs w:val="32"/>
        </w:rPr>
        <w:t xml:space="preserve">la bonne dame ne ménageait ni ses </w:t>
      </w:r>
      <w:r>
        <w:rPr>
          <w:szCs w:val="32"/>
        </w:rPr>
        <w:t>« </w:t>
      </w:r>
      <w:r w:rsidRPr="00894396">
        <w:rPr>
          <w:szCs w:val="32"/>
        </w:rPr>
        <w:t>Balivernes</w:t>
      </w:r>
      <w:r>
        <w:rPr>
          <w:szCs w:val="32"/>
        </w:rPr>
        <w:t xml:space="preserve"> », </w:t>
      </w:r>
      <w:r w:rsidRPr="00894396">
        <w:rPr>
          <w:szCs w:val="32"/>
        </w:rPr>
        <w:t xml:space="preserve">ni ses </w:t>
      </w:r>
      <w:r>
        <w:rPr>
          <w:szCs w:val="32"/>
        </w:rPr>
        <w:t>« </w:t>
      </w:r>
      <w:r w:rsidRPr="00894396">
        <w:rPr>
          <w:szCs w:val="32"/>
        </w:rPr>
        <w:t>Idioties</w:t>
      </w:r>
      <w:r>
        <w:rPr>
          <w:szCs w:val="32"/>
        </w:rPr>
        <w:t xml:space="preserve"> » ! </w:t>
      </w:r>
      <w:r w:rsidRPr="00894396">
        <w:rPr>
          <w:szCs w:val="32"/>
        </w:rPr>
        <w:t>Un jour</w:t>
      </w:r>
      <w:r>
        <w:rPr>
          <w:szCs w:val="32"/>
        </w:rPr>
        <w:t xml:space="preserve">, </w:t>
      </w:r>
      <w:r w:rsidRPr="00894396">
        <w:rPr>
          <w:szCs w:val="32"/>
        </w:rPr>
        <w:t>j</w:t>
      </w:r>
      <w:r>
        <w:rPr>
          <w:szCs w:val="32"/>
        </w:rPr>
        <w:t>’</w:t>
      </w:r>
      <w:r w:rsidRPr="00894396">
        <w:rPr>
          <w:szCs w:val="32"/>
        </w:rPr>
        <w:t>entendis le jeune Mr</w:t>
      </w:r>
      <w:r>
        <w:rPr>
          <w:szCs w:val="32"/>
        </w:rPr>
        <w:t xml:space="preserve">. </w:t>
      </w:r>
      <w:proofErr w:type="spellStart"/>
      <w:r w:rsidRPr="00894396">
        <w:rPr>
          <w:szCs w:val="32"/>
        </w:rPr>
        <w:t>Apse</w:t>
      </w:r>
      <w:proofErr w:type="spellEnd"/>
      <w:r w:rsidRPr="00894396">
        <w:rPr>
          <w:szCs w:val="32"/>
        </w:rPr>
        <w:t xml:space="preserve"> lui-même lui confier en grand mystère</w:t>
      </w:r>
      <w:r>
        <w:rPr>
          <w:szCs w:val="32"/>
        </w:rPr>
        <w:t> : « </w:t>
      </w:r>
      <w:r w:rsidRPr="00894396">
        <w:rPr>
          <w:szCs w:val="32"/>
        </w:rPr>
        <w:t>Je vous assure</w:t>
      </w:r>
      <w:r>
        <w:rPr>
          <w:szCs w:val="32"/>
        </w:rPr>
        <w:t xml:space="preserve">, </w:t>
      </w:r>
      <w:r w:rsidRPr="00894396">
        <w:rPr>
          <w:szCs w:val="32"/>
        </w:rPr>
        <w:t>Mrs</w:t>
      </w:r>
      <w:r>
        <w:rPr>
          <w:szCs w:val="32"/>
        </w:rPr>
        <w:t xml:space="preserve">. </w:t>
      </w:r>
      <w:r w:rsidRPr="00894396">
        <w:rPr>
          <w:szCs w:val="32"/>
        </w:rPr>
        <w:t>Colchester</w:t>
      </w:r>
      <w:r>
        <w:rPr>
          <w:szCs w:val="32"/>
        </w:rPr>
        <w:t xml:space="preserve">, </w:t>
      </w:r>
      <w:r w:rsidRPr="00894396">
        <w:rPr>
          <w:szCs w:val="32"/>
        </w:rPr>
        <w:t>que je commence à me tourmenter fort du renom qu</w:t>
      </w:r>
      <w:r>
        <w:rPr>
          <w:szCs w:val="32"/>
        </w:rPr>
        <w:t>’</w:t>
      </w:r>
      <w:r w:rsidRPr="00894396">
        <w:rPr>
          <w:szCs w:val="32"/>
        </w:rPr>
        <w:t>elle s</w:t>
      </w:r>
      <w:r>
        <w:rPr>
          <w:szCs w:val="32"/>
        </w:rPr>
        <w:t>’</w:t>
      </w:r>
      <w:r w:rsidRPr="00894396">
        <w:rPr>
          <w:szCs w:val="32"/>
        </w:rPr>
        <w:t>attire</w:t>
      </w:r>
      <w:r>
        <w:rPr>
          <w:szCs w:val="32"/>
        </w:rPr>
        <w:t>. »</w:t>
      </w:r>
      <w:r w:rsidRPr="00894396">
        <w:rPr>
          <w:szCs w:val="32"/>
        </w:rPr>
        <w:t xml:space="preserve"> </w:t>
      </w:r>
      <w:r>
        <w:rPr>
          <w:szCs w:val="32"/>
        </w:rPr>
        <w:lastRenderedPageBreak/>
        <w:t>« </w:t>
      </w:r>
      <w:r w:rsidRPr="00894396">
        <w:rPr>
          <w:szCs w:val="32"/>
        </w:rPr>
        <w:t>Oh</w:t>
      </w:r>
      <w:r>
        <w:rPr>
          <w:szCs w:val="32"/>
        </w:rPr>
        <w:t xml:space="preserve"> ! </w:t>
      </w:r>
      <w:r w:rsidRPr="00894396">
        <w:rPr>
          <w:szCs w:val="32"/>
        </w:rPr>
        <w:t>répondit-elle avec son petit rire gras et enroué</w:t>
      </w:r>
      <w:r>
        <w:rPr>
          <w:szCs w:val="32"/>
        </w:rPr>
        <w:t xml:space="preserve">, </w:t>
      </w:r>
      <w:r w:rsidRPr="00894396">
        <w:rPr>
          <w:szCs w:val="32"/>
        </w:rPr>
        <w:t>où irait-on si on faisait attention à toutes les inepties qu</w:t>
      </w:r>
      <w:r>
        <w:rPr>
          <w:szCs w:val="32"/>
        </w:rPr>
        <w:t>’</w:t>
      </w:r>
      <w:r w:rsidRPr="00894396">
        <w:rPr>
          <w:szCs w:val="32"/>
        </w:rPr>
        <w:t>on colporte</w:t>
      </w:r>
      <w:r>
        <w:rPr>
          <w:szCs w:val="32"/>
        </w:rPr>
        <w:t xml:space="preserve"> ? », </w:t>
      </w:r>
      <w:r w:rsidRPr="00894396">
        <w:rPr>
          <w:szCs w:val="32"/>
        </w:rPr>
        <w:t>et elle montrait du coup toutes ses vilaines dents fausses</w:t>
      </w:r>
      <w:r>
        <w:rPr>
          <w:szCs w:val="32"/>
        </w:rPr>
        <w:t xml:space="preserve">, </w:t>
      </w:r>
      <w:r w:rsidRPr="00894396">
        <w:rPr>
          <w:szCs w:val="32"/>
        </w:rPr>
        <w:t>en ajoutant</w:t>
      </w:r>
      <w:r>
        <w:rPr>
          <w:szCs w:val="32"/>
        </w:rPr>
        <w:t> : « </w:t>
      </w:r>
      <w:r w:rsidRPr="00894396">
        <w:rPr>
          <w:szCs w:val="32"/>
        </w:rPr>
        <w:t>Il en faudrait plus que cela pour me faire perdre confiance</w:t>
      </w:r>
      <w:r>
        <w:rPr>
          <w:szCs w:val="32"/>
        </w:rPr>
        <w:t xml:space="preserve">, </w:t>
      </w:r>
      <w:r w:rsidRPr="00894396">
        <w:rPr>
          <w:szCs w:val="32"/>
        </w:rPr>
        <w:t>je vous l</w:t>
      </w:r>
      <w:r>
        <w:rPr>
          <w:szCs w:val="32"/>
        </w:rPr>
        <w:t>’</w:t>
      </w:r>
      <w:r w:rsidRPr="00894396">
        <w:rPr>
          <w:szCs w:val="32"/>
        </w:rPr>
        <w:t>affirme</w:t>
      </w:r>
      <w:r>
        <w:rPr>
          <w:szCs w:val="32"/>
        </w:rPr>
        <w:t>. »</w:t>
      </w:r>
    </w:p>
    <w:p w14:paraId="25A59EBA" w14:textId="3E51A339" w:rsidR="008D6F52" w:rsidRDefault="00000000" w:rsidP="008D6F52">
      <w:pPr>
        <w:rPr>
          <w:szCs w:val="32"/>
        </w:rPr>
      </w:pPr>
      <w:r w:rsidRPr="00894396">
        <w:rPr>
          <w:szCs w:val="32"/>
        </w:rPr>
        <w:t>À ce moment</w:t>
      </w:r>
      <w:r w:rsidR="008D6F52">
        <w:rPr>
          <w:szCs w:val="32"/>
        </w:rPr>
        <w:t xml:space="preserve">, </w:t>
      </w:r>
      <w:r w:rsidRPr="00894396">
        <w:rPr>
          <w:szCs w:val="32"/>
        </w:rPr>
        <w:t>sans un mouvement du visage</w:t>
      </w:r>
      <w:r w:rsidR="008D6F52">
        <w:rPr>
          <w:szCs w:val="32"/>
        </w:rPr>
        <w:t>, M. </w:t>
      </w:r>
      <w:proofErr w:type="spellStart"/>
      <w:r w:rsidRPr="00894396">
        <w:rPr>
          <w:szCs w:val="32"/>
        </w:rPr>
        <w:t>Stonor</w:t>
      </w:r>
      <w:proofErr w:type="spellEnd"/>
      <w:r w:rsidRPr="00894396">
        <w:rPr>
          <w:szCs w:val="32"/>
        </w:rPr>
        <w:t xml:space="preserve"> poussa un éclat de rire bref et sardonique</w:t>
      </w:r>
      <w:r w:rsidR="008D6F52">
        <w:rPr>
          <w:szCs w:val="32"/>
        </w:rPr>
        <w:t xml:space="preserve">. </w:t>
      </w:r>
      <w:r w:rsidRPr="00894396">
        <w:rPr>
          <w:szCs w:val="32"/>
        </w:rPr>
        <w:t>L</w:t>
      </w:r>
      <w:r w:rsidR="008D6F52">
        <w:rPr>
          <w:szCs w:val="32"/>
        </w:rPr>
        <w:t>’</w:t>
      </w:r>
      <w:r w:rsidRPr="00894396">
        <w:rPr>
          <w:szCs w:val="32"/>
        </w:rPr>
        <w:t>effet de ce rire était saisissant</w:t>
      </w:r>
      <w:r w:rsidR="008D6F52">
        <w:rPr>
          <w:szCs w:val="32"/>
        </w:rPr>
        <w:t xml:space="preserve">, </w:t>
      </w:r>
      <w:r w:rsidRPr="00894396">
        <w:rPr>
          <w:szCs w:val="32"/>
        </w:rPr>
        <w:t>mais je ne voyais rien de drôle dans l</w:t>
      </w:r>
      <w:r w:rsidR="008D6F52">
        <w:rPr>
          <w:szCs w:val="32"/>
        </w:rPr>
        <w:t>’</w:t>
      </w:r>
      <w:r w:rsidRPr="00894396">
        <w:rPr>
          <w:szCs w:val="32"/>
        </w:rPr>
        <w:t>histoire</w:t>
      </w:r>
      <w:r w:rsidR="008D6F52">
        <w:rPr>
          <w:szCs w:val="32"/>
        </w:rPr>
        <w:t xml:space="preserve">. </w:t>
      </w:r>
      <w:r w:rsidRPr="00894396">
        <w:rPr>
          <w:szCs w:val="32"/>
        </w:rPr>
        <w:t>Je regardais les trois hommes</w:t>
      </w:r>
      <w:r w:rsidR="008D6F52">
        <w:rPr>
          <w:szCs w:val="32"/>
        </w:rPr>
        <w:t xml:space="preserve">. </w:t>
      </w:r>
      <w:r w:rsidRPr="00894396">
        <w:rPr>
          <w:szCs w:val="32"/>
        </w:rPr>
        <w:t>L</w:t>
      </w:r>
      <w:r w:rsidR="008D6F52">
        <w:rPr>
          <w:szCs w:val="32"/>
        </w:rPr>
        <w:t>’</w:t>
      </w:r>
      <w:r w:rsidRPr="00894396">
        <w:rPr>
          <w:szCs w:val="32"/>
        </w:rPr>
        <w:t>étranger avait un vilain sourire</w:t>
      </w:r>
      <w:r w:rsidR="008D6F52">
        <w:rPr>
          <w:szCs w:val="32"/>
        </w:rPr>
        <w:t>.</w:t>
      </w:r>
    </w:p>
    <w:p w14:paraId="37697AB8" w14:textId="77777777" w:rsidR="008D6F52" w:rsidRDefault="008D6F52" w:rsidP="008D6F52">
      <w:pPr>
        <w:rPr>
          <w:szCs w:val="32"/>
        </w:rPr>
      </w:pPr>
      <w:r>
        <w:t>— </w:t>
      </w:r>
      <w:r w:rsidRPr="00894396">
        <w:rPr>
          <w:szCs w:val="32"/>
        </w:rPr>
        <w:t>Mr</w:t>
      </w:r>
      <w:r>
        <w:rPr>
          <w:szCs w:val="32"/>
        </w:rPr>
        <w:t xml:space="preserve">. </w:t>
      </w:r>
      <w:proofErr w:type="spellStart"/>
      <w:r w:rsidRPr="00894396">
        <w:rPr>
          <w:szCs w:val="32"/>
        </w:rPr>
        <w:t>Apse</w:t>
      </w:r>
      <w:proofErr w:type="spellEnd"/>
      <w:r w:rsidRPr="00894396">
        <w:rPr>
          <w:szCs w:val="32"/>
        </w:rPr>
        <w:t xml:space="preserve"> serra les deux mains de Mrs</w:t>
      </w:r>
      <w:r>
        <w:rPr>
          <w:szCs w:val="32"/>
        </w:rPr>
        <w:t xml:space="preserve">. </w:t>
      </w:r>
      <w:r w:rsidRPr="00894396">
        <w:rPr>
          <w:szCs w:val="32"/>
        </w:rPr>
        <w:t>Colchester</w:t>
      </w:r>
      <w:r>
        <w:rPr>
          <w:szCs w:val="32"/>
        </w:rPr>
        <w:t xml:space="preserve">, </w:t>
      </w:r>
      <w:r w:rsidRPr="00894396">
        <w:rPr>
          <w:szCs w:val="32"/>
        </w:rPr>
        <w:t>tant il était heureux d</w:t>
      </w:r>
      <w:r>
        <w:rPr>
          <w:szCs w:val="32"/>
        </w:rPr>
        <w:t>’</w:t>
      </w:r>
      <w:r w:rsidRPr="00894396">
        <w:rPr>
          <w:szCs w:val="32"/>
        </w:rPr>
        <w:t>entendre une bonne parole sur le compte de leur favorite</w:t>
      </w:r>
      <w:r>
        <w:rPr>
          <w:szCs w:val="32"/>
        </w:rPr>
        <w:t xml:space="preserve">. </w:t>
      </w:r>
      <w:r w:rsidRPr="00894396">
        <w:rPr>
          <w:szCs w:val="32"/>
        </w:rPr>
        <w:t xml:space="preserve">Tous les </w:t>
      </w:r>
      <w:proofErr w:type="spellStart"/>
      <w:r w:rsidRPr="00894396">
        <w:rPr>
          <w:szCs w:val="32"/>
        </w:rPr>
        <w:t>Apses</w:t>
      </w:r>
      <w:proofErr w:type="spellEnd"/>
      <w:r>
        <w:rPr>
          <w:szCs w:val="32"/>
        </w:rPr>
        <w:t xml:space="preserve">, </w:t>
      </w:r>
      <w:r w:rsidRPr="00894396">
        <w:rPr>
          <w:szCs w:val="32"/>
        </w:rPr>
        <w:t>jeunes et vieux</w:t>
      </w:r>
      <w:r>
        <w:rPr>
          <w:szCs w:val="32"/>
        </w:rPr>
        <w:t xml:space="preserve">, </w:t>
      </w:r>
      <w:r w:rsidRPr="00894396">
        <w:rPr>
          <w:szCs w:val="32"/>
        </w:rPr>
        <w:t>vous savez</w:t>
      </w:r>
      <w:r>
        <w:rPr>
          <w:szCs w:val="32"/>
        </w:rPr>
        <w:t xml:space="preserve">, </w:t>
      </w:r>
      <w:r w:rsidRPr="00894396">
        <w:rPr>
          <w:szCs w:val="32"/>
        </w:rPr>
        <w:t>étaient entichés de cette abominable et dangereuse</w:t>
      </w:r>
      <w:r>
        <w:rPr>
          <w:szCs w:val="32"/>
        </w:rPr>
        <w:t>…</w:t>
      </w:r>
    </w:p>
    <w:p w14:paraId="5E905EF4" w14:textId="77777777" w:rsidR="008D6F52" w:rsidRDefault="008D6F52" w:rsidP="008D6F52">
      <w:pPr>
        <w:rPr>
          <w:szCs w:val="32"/>
        </w:rPr>
      </w:pPr>
      <w:r>
        <w:t>— </w:t>
      </w:r>
      <w:r w:rsidRPr="00894396">
        <w:rPr>
          <w:szCs w:val="32"/>
        </w:rPr>
        <w:t>Mais pardon</w:t>
      </w:r>
      <w:r>
        <w:rPr>
          <w:szCs w:val="32"/>
        </w:rPr>
        <w:t xml:space="preserve">, </w:t>
      </w:r>
      <w:r w:rsidRPr="00894396">
        <w:rPr>
          <w:szCs w:val="32"/>
        </w:rPr>
        <w:t>interrompis-je avec exaspération</w:t>
      </w:r>
      <w:r>
        <w:rPr>
          <w:szCs w:val="32"/>
        </w:rPr>
        <w:t xml:space="preserve">, </w:t>
      </w:r>
      <w:r w:rsidRPr="00894396">
        <w:rPr>
          <w:szCs w:val="32"/>
        </w:rPr>
        <w:t>car il semblait s</w:t>
      </w:r>
      <w:r>
        <w:rPr>
          <w:szCs w:val="32"/>
        </w:rPr>
        <w:t>’</w:t>
      </w:r>
      <w:r w:rsidRPr="00894396">
        <w:rPr>
          <w:szCs w:val="32"/>
        </w:rPr>
        <w:t>adresser exclusivement à moi</w:t>
      </w:r>
      <w:r>
        <w:rPr>
          <w:szCs w:val="32"/>
        </w:rPr>
        <w:t xml:space="preserve">. </w:t>
      </w:r>
      <w:r w:rsidRPr="00894396">
        <w:rPr>
          <w:szCs w:val="32"/>
        </w:rPr>
        <w:t>De qui donc parlez-vous donc</w:t>
      </w:r>
      <w:r>
        <w:rPr>
          <w:szCs w:val="32"/>
        </w:rPr>
        <w:t> ?</w:t>
      </w:r>
    </w:p>
    <w:p w14:paraId="4AB67786" w14:textId="77777777" w:rsidR="008D6F52" w:rsidRDefault="008D6F52" w:rsidP="008D6F52">
      <w:pPr>
        <w:rPr>
          <w:szCs w:val="32"/>
        </w:rPr>
      </w:pPr>
      <w:r>
        <w:t>— </w:t>
      </w:r>
      <w:r w:rsidRPr="00894396">
        <w:rPr>
          <w:szCs w:val="32"/>
        </w:rPr>
        <w:t xml:space="preserve">Je parle de la </w:t>
      </w:r>
      <w:r w:rsidRPr="00894396">
        <w:rPr>
          <w:i/>
          <w:iCs/>
          <w:szCs w:val="32"/>
        </w:rPr>
        <w:t xml:space="preserve">Famille </w:t>
      </w:r>
      <w:proofErr w:type="spellStart"/>
      <w:r w:rsidRPr="00894396">
        <w:rPr>
          <w:i/>
          <w:iCs/>
          <w:szCs w:val="32"/>
        </w:rPr>
        <w:t>Apse</w:t>
      </w:r>
      <w:proofErr w:type="spellEnd"/>
      <w:r>
        <w:rPr>
          <w:i/>
          <w:iCs/>
          <w:szCs w:val="32"/>
        </w:rPr>
        <w:t xml:space="preserve">, </w:t>
      </w:r>
      <w:r w:rsidRPr="00894396">
        <w:rPr>
          <w:szCs w:val="32"/>
        </w:rPr>
        <w:t>répondit-il avec courtoisie</w:t>
      </w:r>
      <w:r>
        <w:rPr>
          <w:szCs w:val="32"/>
        </w:rPr>
        <w:t>.</w:t>
      </w:r>
    </w:p>
    <w:p w14:paraId="03A04CF0" w14:textId="71206528" w:rsidR="008D6F52" w:rsidRDefault="00000000" w:rsidP="008D6F52">
      <w:pPr>
        <w:rPr>
          <w:szCs w:val="32"/>
        </w:rPr>
      </w:pPr>
      <w:r w:rsidRPr="00894396">
        <w:rPr>
          <w:szCs w:val="32"/>
        </w:rPr>
        <w:t>Je faillis laisser échapper un gros juron</w:t>
      </w:r>
      <w:r w:rsidR="008D6F52">
        <w:rPr>
          <w:szCs w:val="32"/>
        </w:rPr>
        <w:t xml:space="preserve">. </w:t>
      </w:r>
      <w:r w:rsidRPr="00894396">
        <w:rPr>
          <w:szCs w:val="32"/>
        </w:rPr>
        <w:t>Mais à ce moment précis</w:t>
      </w:r>
      <w:r w:rsidR="008D6F52">
        <w:rPr>
          <w:szCs w:val="32"/>
        </w:rPr>
        <w:t xml:space="preserve">, </w:t>
      </w:r>
      <w:r w:rsidRPr="00894396">
        <w:rPr>
          <w:szCs w:val="32"/>
        </w:rPr>
        <w:t>l</w:t>
      </w:r>
      <w:r w:rsidR="008D6F52">
        <w:rPr>
          <w:szCs w:val="32"/>
        </w:rPr>
        <w:t>’</w:t>
      </w:r>
      <w:r w:rsidRPr="00894396">
        <w:rPr>
          <w:szCs w:val="32"/>
        </w:rPr>
        <w:t>honorable Miss Blank passa la tête par la porte en disant que la voiture était arrivée et qu</w:t>
      </w:r>
      <w:r w:rsidR="008D6F52">
        <w:rPr>
          <w:szCs w:val="32"/>
        </w:rPr>
        <w:t>’</w:t>
      </w:r>
      <w:r w:rsidRPr="00894396">
        <w:rPr>
          <w:szCs w:val="32"/>
        </w:rPr>
        <w:t xml:space="preserve">il était temps pour </w:t>
      </w:r>
      <w:r w:rsidR="008D6F52">
        <w:rPr>
          <w:szCs w:val="32"/>
        </w:rPr>
        <w:t>M. </w:t>
      </w:r>
      <w:proofErr w:type="spellStart"/>
      <w:r w:rsidRPr="00894396">
        <w:rPr>
          <w:szCs w:val="32"/>
        </w:rPr>
        <w:t>Stonor</w:t>
      </w:r>
      <w:proofErr w:type="spellEnd"/>
      <w:r w:rsidRPr="00894396">
        <w:rPr>
          <w:szCs w:val="32"/>
        </w:rPr>
        <w:t xml:space="preserve"> de partir</w:t>
      </w:r>
      <w:r w:rsidR="008D6F52">
        <w:rPr>
          <w:szCs w:val="32"/>
        </w:rPr>
        <w:t xml:space="preserve">, </w:t>
      </w:r>
      <w:r w:rsidRPr="00894396">
        <w:rPr>
          <w:szCs w:val="32"/>
        </w:rPr>
        <w:t>s</w:t>
      </w:r>
      <w:r w:rsidR="008D6F52">
        <w:rPr>
          <w:szCs w:val="32"/>
        </w:rPr>
        <w:t>’</w:t>
      </w:r>
      <w:r w:rsidRPr="00894396">
        <w:rPr>
          <w:szCs w:val="32"/>
        </w:rPr>
        <w:t>il voulait attraper le train de 11 h</w:t>
      </w:r>
      <w:r w:rsidR="008D6F52">
        <w:rPr>
          <w:szCs w:val="32"/>
        </w:rPr>
        <w:t xml:space="preserve">. </w:t>
      </w:r>
      <w:r w:rsidRPr="00894396">
        <w:rPr>
          <w:szCs w:val="32"/>
        </w:rPr>
        <w:t>3</w:t>
      </w:r>
      <w:r w:rsidR="008D6F52">
        <w:rPr>
          <w:szCs w:val="32"/>
        </w:rPr>
        <w:t>.</w:t>
      </w:r>
    </w:p>
    <w:p w14:paraId="1A1338EA" w14:textId="77777777" w:rsidR="008D6F52" w:rsidRDefault="00000000" w:rsidP="008D6F52">
      <w:pPr>
        <w:rPr>
          <w:szCs w:val="32"/>
        </w:rPr>
      </w:pPr>
      <w:r w:rsidRPr="00894396">
        <w:rPr>
          <w:szCs w:val="32"/>
        </w:rPr>
        <w:t>Sur quoi</w:t>
      </w:r>
      <w:r w:rsidR="008D6F52">
        <w:rPr>
          <w:szCs w:val="32"/>
        </w:rPr>
        <w:t xml:space="preserve">, </w:t>
      </w:r>
      <w:r w:rsidRPr="00894396">
        <w:rPr>
          <w:szCs w:val="32"/>
        </w:rPr>
        <w:t>le maître pilote</w:t>
      </w:r>
      <w:r w:rsidR="008D6F52">
        <w:rPr>
          <w:szCs w:val="32"/>
        </w:rPr>
        <w:t xml:space="preserve">, </w:t>
      </w:r>
      <w:r w:rsidRPr="00894396">
        <w:rPr>
          <w:szCs w:val="32"/>
        </w:rPr>
        <w:t>se dressant dans toute son énormité</w:t>
      </w:r>
      <w:r w:rsidR="008D6F52">
        <w:rPr>
          <w:szCs w:val="32"/>
        </w:rPr>
        <w:t xml:space="preserve">, </w:t>
      </w:r>
      <w:r w:rsidRPr="00894396">
        <w:rPr>
          <w:szCs w:val="32"/>
        </w:rPr>
        <w:t xml:space="preserve">se mit </w:t>
      </w:r>
      <w:r>
        <w:rPr>
          <w:szCs w:val="32"/>
        </w:rPr>
        <w:t>à</w:t>
      </w:r>
      <w:r w:rsidRPr="00894396">
        <w:rPr>
          <w:szCs w:val="32"/>
        </w:rPr>
        <w:t xml:space="preserve"> lutter</w:t>
      </w:r>
      <w:r w:rsidR="008D6F52">
        <w:rPr>
          <w:szCs w:val="32"/>
        </w:rPr>
        <w:t xml:space="preserve">, </w:t>
      </w:r>
      <w:r w:rsidRPr="00894396">
        <w:rPr>
          <w:szCs w:val="32"/>
        </w:rPr>
        <w:t>avec des soulèvements terrifiants pour entrer dans son manteau</w:t>
      </w:r>
      <w:r w:rsidR="008D6F52">
        <w:rPr>
          <w:szCs w:val="32"/>
        </w:rPr>
        <w:t xml:space="preserve">. </w:t>
      </w:r>
      <w:r w:rsidRPr="00894396">
        <w:rPr>
          <w:szCs w:val="32"/>
        </w:rPr>
        <w:t>L</w:t>
      </w:r>
      <w:r w:rsidR="008D6F52">
        <w:rPr>
          <w:szCs w:val="32"/>
        </w:rPr>
        <w:t>’</w:t>
      </w:r>
      <w:r w:rsidRPr="00894396">
        <w:rPr>
          <w:szCs w:val="32"/>
        </w:rPr>
        <w:t>étranger et moi courûmes instinctivement à son aide</w:t>
      </w:r>
      <w:r w:rsidR="008D6F52">
        <w:rPr>
          <w:szCs w:val="32"/>
        </w:rPr>
        <w:t xml:space="preserve"> ; </w:t>
      </w:r>
      <w:r w:rsidRPr="00894396">
        <w:rPr>
          <w:szCs w:val="32"/>
        </w:rPr>
        <w:t>à peine eûmes-nous posé les mains sur lui qu</w:t>
      </w:r>
      <w:r w:rsidR="008D6F52">
        <w:rPr>
          <w:szCs w:val="32"/>
        </w:rPr>
        <w:t>’</w:t>
      </w:r>
      <w:r w:rsidRPr="00894396">
        <w:rPr>
          <w:szCs w:val="32"/>
        </w:rPr>
        <w:t>il se calma</w:t>
      </w:r>
      <w:r w:rsidR="008D6F52">
        <w:rPr>
          <w:szCs w:val="32"/>
        </w:rPr>
        <w:t xml:space="preserve">. </w:t>
      </w:r>
      <w:r w:rsidRPr="00894396">
        <w:rPr>
          <w:szCs w:val="32"/>
        </w:rPr>
        <w:t>Il nous fallut lever les bras très haut</w:t>
      </w:r>
      <w:r w:rsidR="008D6F52">
        <w:rPr>
          <w:szCs w:val="32"/>
        </w:rPr>
        <w:t xml:space="preserve">, </w:t>
      </w:r>
      <w:r w:rsidRPr="00894396">
        <w:rPr>
          <w:szCs w:val="32"/>
        </w:rPr>
        <w:t>avec de gros efforts</w:t>
      </w:r>
      <w:r w:rsidR="008D6F52">
        <w:rPr>
          <w:szCs w:val="32"/>
        </w:rPr>
        <w:t xml:space="preserve"> ; </w:t>
      </w:r>
      <w:r w:rsidRPr="00894396">
        <w:rPr>
          <w:szCs w:val="32"/>
        </w:rPr>
        <w:t>on aurait dit que nous harnachions un éléphant domestiqué</w:t>
      </w:r>
      <w:r w:rsidR="008D6F52">
        <w:rPr>
          <w:szCs w:val="32"/>
        </w:rPr>
        <w:t xml:space="preserve">. </w:t>
      </w:r>
      <w:r w:rsidRPr="00894396">
        <w:rPr>
          <w:szCs w:val="32"/>
        </w:rPr>
        <w:t xml:space="preserve">Il lança un </w:t>
      </w:r>
      <w:r w:rsidR="008D6F52">
        <w:rPr>
          <w:szCs w:val="32"/>
        </w:rPr>
        <w:t>« </w:t>
      </w:r>
      <w:r w:rsidRPr="00894396">
        <w:rPr>
          <w:szCs w:val="32"/>
        </w:rPr>
        <w:t>Merci</w:t>
      </w:r>
      <w:r w:rsidR="008D6F52">
        <w:rPr>
          <w:szCs w:val="32"/>
        </w:rPr>
        <w:t xml:space="preserve">, </w:t>
      </w:r>
      <w:r w:rsidRPr="00894396">
        <w:rPr>
          <w:szCs w:val="32"/>
        </w:rPr>
        <w:t>Messieurs</w:t>
      </w:r>
      <w:r w:rsidR="008D6F52">
        <w:rPr>
          <w:szCs w:val="32"/>
        </w:rPr>
        <w:t xml:space="preserve"> », </w:t>
      </w:r>
      <w:r w:rsidRPr="00894396">
        <w:rPr>
          <w:szCs w:val="32"/>
        </w:rPr>
        <w:t>et se pencha pour passer sous la porte en grande hâte</w:t>
      </w:r>
      <w:r w:rsidR="008D6F52">
        <w:rPr>
          <w:szCs w:val="32"/>
        </w:rPr>
        <w:t>.</w:t>
      </w:r>
    </w:p>
    <w:p w14:paraId="0736ADBC" w14:textId="77777777" w:rsidR="008D6F52" w:rsidRDefault="00000000" w:rsidP="008D6F52">
      <w:pPr>
        <w:rPr>
          <w:szCs w:val="32"/>
        </w:rPr>
      </w:pPr>
      <w:r w:rsidRPr="00894396">
        <w:rPr>
          <w:szCs w:val="32"/>
        </w:rPr>
        <w:lastRenderedPageBreak/>
        <w:t>Nous échangeâmes un sourire de sympathie</w:t>
      </w:r>
      <w:r w:rsidR="008D6F52">
        <w:rPr>
          <w:szCs w:val="32"/>
        </w:rPr>
        <w:t xml:space="preserve">. – </w:t>
      </w:r>
      <w:r w:rsidRPr="00894396">
        <w:rPr>
          <w:szCs w:val="32"/>
        </w:rPr>
        <w:t>Je me demande comment il fait pour se hisser sur une échelle</w:t>
      </w:r>
      <w:r w:rsidR="008D6F52">
        <w:rPr>
          <w:szCs w:val="32"/>
        </w:rPr>
        <w:t xml:space="preserve"> ? </w:t>
      </w:r>
      <w:r w:rsidRPr="00894396">
        <w:rPr>
          <w:szCs w:val="32"/>
        </w:rPr>
        <w:t>fit l</w:t>
      </w:r>
      <w:r w:rsidR="008D6F52">
        <w:rPr>
          <w:szCs w:val="32"/>
        </w:rPr>
        <w:t>’</w:t>
      </w:r>
      <w:r w:rsidRPr="00894396">
        <w:rPr>
          <w:szCs w:val="32"/>
        </w:rPr>
        <w:t>homme au complet de drap</w:t>
      </w:r>
      <w:r w:rsidR="008D6F52">
        <w:rPr>
          <w:szCs w:val="32"/>
        </w:rPr>
        <w:t xml:space="preserve">, </w:t>
      </w:r>
      <w:r w:rsidRPr="00894396">
        <w:rPr>
          <w:szCs w:val="32"/>
        </w:rPr>
        <w:t xml:space="preserve">et le pauvre </w:t>
      </w:r>
      <w:proofErr w:type="spellStart"/>
      <w:r w:rsidRPr="00894396">
        <w:rPr>
          <w:szCs w:val="32"/>
        </w:rPr>
        <w:t>Jermyn</w:t>
      </w:r>
      <w:proofErr w:type="spellEnd"/>
      <w:r w:rsidR="008D6F52">
        <w:rPr>
          <w:szCs w:val="32"/>
        </w:rPr>
        <w:t xml:space="preserve">, </w:t>
      </w:r>
      <w:r w:rsidRPr="00894396">
        <w:rPr>
          <w:szCs w:val="32"/>
        </w:rPr>
        <w:t>qui était pilote de la mer du Nord</w:t>
      </w:r>
      <w:r w:rsidR="008D6F52">
        <w:rPr>
          <w:szCs w:val="32"/>
        </w:rPr>
        <w:t xml:space="preserve">, </w:t>
      </w:r>
      <w:r w:rsidRPr="00894396">
        <w:rPr>
          <w:szCs w:val="32"/>
        </w:rPr>
        <w:t>sans aucun statut ou diplôme officiel</w:t>
      </w:r>
      <w:r w:rsidR="008D6F52">
        <w:rPr>
          <w:szCs w:val="32"/>
        </w:rPr>
        <w:t xml:space="preserve">, </w:t>
      </w:r>
      <w:r w:rsidRPr="00894396">
        <w:rPr>
          <w:szCs w:val="32"/>
        </w:rPr>
        <w:t>pilote par faveur</w:t>
      </w:r>
      <w:r w:rsidR="008D6F52">
        <w:rPr>
          <w:szCs w:val="32"/>
        </w:rPr>
        <w:t xml:space="preserve">, </w:t>
      </w:r>
      <w:r w:rsidRPr="00894396">
        <w:rPr>
          <w:szCs w:val="32"/>
        </w:rPr>
        <w:t>poussa un gémissement</w:t>
      </w:r>
      <w:r w:rsidR="008D6F52">
        <w:rPr>
          <w:szCs w:val="32"/>
        </w:rPr>
        <w:t>.</w:t>
      </w:r>
    </w:p>
    <w:p w14:paraId="264B4404" w14:textId="77777777" w:rsidR="008D6F52" w:rsidRDefault="008D6F52" w:rsidP="008D6F52">
      <w:pPr>
        <w:rPr>
          <w:szCs w:val="32"/>
        </w:rPr>
      </w:pPr>
      <w:r>
        <w:t>— </w:t>
      </w:r>
      <w:r w:rsidRPr="00894396">
        <w:rPr>
          <w:szCs w:val="32"/>
        </w:rPr>
        <w:t>Il se fait huit cents livres par an</w:t>
      </w:r>
      <w:r>
        <w:rPr>
          <w:szCs w:val="32"/>
        </w:rPr>
        <w:t> !</w:t>
      </w:r>
    </w:p>
    <w:p w14:paraId="48C7230B" w14:textId="77777777" w:rsidR="008D6F52" w:rsidRDefault="008D6F52" w:rsidP="008D6F52">
      <w:pPr>
        <w:rPr>
          <w:szCs w:val="32"/>
        </w:rPr>
      </w:pPr>
      <w:r>
        <w:t>— </w:t>
      </w:r>
      <w:r w:rsidRPr="00894396">
        <w:rPr>
          <w:szCs w:val="32"/>
        </w:rPr>
        <w:t>Vous êtes marin</w:t>
      </w:r>
      <w:r>
        <w:rPr>
          <w:szCs w:val="32"/>
        </w:rPr>
        <w:t xml:space="preserve"> ? </w:t>
      </w:r>
      <w:r w:rsidRPr="00894396">
        <w:rPr>
          <w:szCs w:val="32"/>
        </w:rPr>
        <w:t>demandai-je à l</w:t>
      </w:r>
      <w:r>
        <w:rPr>
          <w:szCs w:val="32"/>
        </w:rPr>
        <w:t>’</w:t>
      </w:r>
      <w:r w:rsidRPr="00894396">
        <w:rPr>
          <w:szCs w:val="32"/>
        </w:rPr>
        <w:t>étranger qui avait repris sa place devant le feu</w:t>
      </w:r>
      <w:r>
        <w:rPr>
          <w:szCs w:val="32"/>
        </w:rPr>
        <w:t>.</w:t>
      </w:r>
    </w:p>
    <w:p w14:paraId="5D56F795" w14:textId="77777777" w:rsidR="008D6F52" w:rsidRDefault="008D6F52" w:rsidP="008D6F52">
      <w:pPr>
        <w:rPr>
          <w:szCs w:val="32"/>
        </w:rPr>
      </w:pPr>
      <w:r>
        <w:t>— </w:t>
      </w:r>
      <w:r w:rsidRPr="00894396">
        <w:rPr>
          <w:szCs w:val="32"/>
        </w:rPr>
        <w:t>Je l</w:t>
      </w:r>
      <w:r>
        <w:rPr>
          <w:szCs w:val="32"/>
        </w:rPr>
        <w:t>’</w:t>
      </w:r>
      <w:r w:rsidRPr="00894396">
        <w:rPr>
          <w:szCs w:val="32"/>
        </w:rPr>
        <w:t>ai été jusqu</w:t>
      </w:r>
      <w:r>
        <w:rPr>
          <w:szCs w:val="32"/>
        </w:rPr>
        <w:t>’</w:t>
      </w:r>
      <w:r w:rsidRPr="00894396">
        <w:rPr>
          <w:szCs w:val="32"/>
        </w:rPr>
        <w:t>à mon mariage</w:t>
      </w:r>
      <w:r>
        <w:rPr>
          <w:szCs w:val="32"/>
        </w:rPr>
        <w:t xml:space="preserve">, </w:t>
      </w:r>
      <w:r w:rsidRPr="00894396">
        <w:rPr>
          <w:szCs w:val="32"/>
        </w:rPr>
        <w:t>il y a deux ans d</w:t>
      </w:r>
      <w:r>
        <w:rPr>
          <w:szCs w:val="32"/>
        </w:rPr>
        <w:t>’</w:t>
      </w:r>
      <w:r w:rsidRPr="00894396">
        <w:rPr>
          <w:szCs w:val="32"/>
        </w:rPr>
        <w:t>ici</w:t>
      </w:r>
      <w:r>
        <w:rPr>
          <w:szCs w:val="32"/>
        </w:rPr>
        <w:t xml:space="preserve">, </w:t>
      </w:r>
      <w:r w:rsidRPr="00894396">
        <w:rPr>
          <w:szCs w:val="32"/>
        </w:rPr>
        <w:t>répondit ce personnage communicatif</w:t>
      </w:r>
      <w:r>
        <w:rPr>
          <w:szCs w:val="32"/>
        </w:rPr>
        <w:t xml:space="preserve">. </w:t>
      </w:r>
      <w:r w:rsidRPr="00894396">
        <w:rPr>
          <w:szCs w:val="32"/>
        </w:rPr>
        <w:t>C</w:t>
      </w:r>
      <w:r>
        <w:rPr>
          <w:szCs w:val="32"/>
        </w:rPr>
        <w:t>’</w:t>
      </w:r>
      <w:r w:rsidRPr="00894396">
        <w:rPr>
          <w:szCs w:val="32"/>
        </w:rPr>
        <w:t>est même sur le bateau dont nous parlions quand vous êtes entré que j</w:t>
      </w:r>
      <w:r>
        <w:rPr>
          <w:szCs w:val="32"/>
        </w:rPr>
        <w:t>’</w:t>
      </w:r>
      <w:r w:rsidRPr="00894396">
        <w:rPr>
          <w:szCs w:val="32"/>
        </w:rPr>
        <w:t>ai embarqué pour la première fois</w:t>
      </w:r>
      <w:r>
        <w:rPr>
          <w:szCs w:val="32"/>
        </w:rPr>
        <w:t>.</w:t>
      </w:r>
    </w:p>
    <w:p w14:paraId="7B074D30" w14:textId="77777777" w:rsidR="008D6F52" w:rsidRDefault="008D6F52" w:rsidP="008D6F52">
      <w:pPr>
        <w:rPr>
          <w:szCs w:val="32"/>
        </w:rPr>
      </w:pPr>
      <w:r>
        <w:t>— </w:t>
      </w:r>
      <w:r w:rsidRPr="00894396">
        <w:rPr>
          <w:szCs w:val="32"/>
        </w:rPr>
        <w:t>Quel bateau</w:t>
      </w:r>
      <w:r>
        <w:rPr>
          <w:szCs w:val="32"/>
        </w:rPr>
        <w:t xml:space="preserve"> ? </w:t>
      </w:r>
      <w:r w:rsidRPr="00894396">
        <w:rPr>
          <w:szCs w:val="32"/>
        </w:rPr>
        <w:t>demandai-je</w:t>
      </w:r>
      <w:r>
        <w:rPr>
          <w:szCs w:val="32"/>
        </w:rPr>
        <w:t xml:space="preserve">, </w:t>
      </w:r>
      <w:r w:rsidRPr="00894396">
        <w:rPr>
          <w:szCs w:val="32"/>
        </w:rPr>
        <w:t>d</w:t>
      </w:r>
      <w:r>
        <w:rPr>
          <w:szCs w:val="32"/>
        </w:rPr>
        <w:t>’</w:t>
      </w:r>
      <w:r w:rsidRPr="00894396">
        <w:rPr>
          <w:szCs w:val="32"/>
        </w:rPr>
        <w:t>un ton intrigué</w:t>
      </w:r>
      <w:r>
        <w:rPr>
          <w:szCs w:val="32"/>
        </w:rPr>
        <w:t xml:space="preserve">. </w:t>
      </w:r>
      <w:r w:rsidRPr="00894396">
        <w:rPr>
          <w:szCs w:val="32"/>
        </w:rPr>
        <w:t>Je ne vous ai jamais entendu parler d</w:t>
      </w:r>
      <w:r>
        <w:rPr>
          <w:szCs w:val="32"/>
        </w:rPr>
        <w:t>’</w:t>
      </w:r>
      <w:r w:rsidRPr="00894396">
        <w:rPr>
          <w:szCs w:val="32"/>
        </w:rPr>
        <w:t>un bateau</w:t>
      </w:r>
      <w:r>
        <w:rPr>
          <w:szCs w:val="32"/>
        </w:rPr>
        <w:t>.</w:t>
      </w:r>
    </w:p>
    <w:p w14:paraId="5E5BBE16" w14:textId="77777777" w:rsidR="008D6F52" w:rsidRDefault="008D6F52" w:rsidP="008D6F52">
      <w:pPr>
        <w:rPr>
          <w:szCs w:val="32"/>
        </w:rPr>
      </w:pPr>
      <w:r>
        <w:t>— </w:t>
      </w:r>
      <w:r w:rsidRPr="00894396">
        <w:rPr>
          <w:szCs w:val="32"/>
        </w:rPr>
        <w:t>Je viens de vous dire son nom</w:t>
      </w:r>
      <w:r>
        <w:rPr>
          <w:szCs w:val="32"/>
        </w:rPr>
        <w:t xml:space="preserve">, </w:t>
      </w:r>
      <w:r w:rsidRPr="00894396">
        <w:rPr>
          <w:szCs w:val="32"/>
        </w:rPr>
        <w:t>mon cher Monsieur</w:t>
      </w:r>
      <w:r>
        <w:rPr>
          <w:szCs w:val="32"/>
        </w:rPr>
        <w:t xml:space="preserve">, </w:t>
      </w:r>
      <w:r w:rsidRPr="00894396">
        <w:rPr>
          <w:szCs w:val="32"/>
        </w:rPr>
        <w:t>répondit-il</w:t>
      </w:r>
      <w:r>
        <w:rPr>
          <w:szCs w:val="32"/>
        </w:rPr>
        <w:t xml:space="preserve"> : </w:t>
      </w:r>
      <w:r w:rsidRPr="00894396">
        <w:rPr>
          <w:szCs w:val="32"/>
        </w:rPr>
        <w:t xml:space="preserve">la </w:t>
      </w:r>
      <w:r w:rsidRPr="00894396">
        <w:rPr>
          <w:i/>
          <w:iCs/>
          <w:szCs w:val="32"/>
        </w:rPr>
        <w:t xml:space="preserve">Famille </w:t>
      </w:r>
      <w:proofErr w:type="spellStart"/>
      <w:r w:rsidRPr="00894396">
        <w:rPr>
          <w:i/>
          <w:iCs/>
          <w:szCs w:val="32"/>
        </w:rPr>
        <w:t>Apse</w:t>
      </w:r>
      <w:proofErr w:type="spellEnd"/>
      <w:r>
        <w:rPr>
          <w:i/>
          <w:iCs/>
          <w:szCs w:val="32"/>
        </w:rPr>
        <w:t xml:space="preserve">. </w:t>
      </w:r>
      <w:r w:rsidRPr="00894396">
        <w:rPr>
          <w:szCs w:val="32"/>
        </w:rPr>
        <w:t xml:space="preserve">Vous avez certainement entendu parler de la grande maison </w:t>
      </w:r>
      <w:proofErr w:type="spellStart"/>
      <w:r w:rsidRPr="00894396">
        <w:rPr>
          <w:szCs w:val="32"/>
        </w:rPr>
        <w:t>Apse</w:t>
      </w:r>
      <w:proofErr w:type="spellEnd"/>
      <w:r w:rsidRPr="00894396">
        <w:rPr>
          <w:szCs w:val="32"/>
        </w:rPr>
        <w:t xml:space="preserve"> et Fils</w:t>
      </w:r>
      <w:r>
        <w:rPr>
          <w:szCs w:val="32"/>
        </w:rPr>
        <w:t xml:space="preserve">, </w:t>
      </w:r>
      <w:r w:rsidRPr="00894396">
        <w:rPr>
          <w:szCs w:val="32"/>
        </w:rPr>
        <w:t>Armateurs</w:t>
      </w:r>
      <w:r>
        <w:rPr>
          <w:szCs w:val="32"/>
        </w:rPr>
        <w:t xml:space="preserve">. </w:t>
      </w:r>
      <w:r w:rsidRPr="00894396">
        <w:rPr>
          <w:szCs w:val="32"/>
        </w:rPr>
        <w:t>Ils possédaient une assez belle flotte</w:t>
      </w:r>
      <w:r>
        <w:rPr>
          <w:szCs w:val="32"/>
        </w:rPr>
        <w:t xml:space="preserve">. </w:t>
      </w:r>
      <w:r w:rsidRPr="00894396">
        <w:rPr>
          <w:szCs w:val="32"/>
        </w:rPr>
        <w:t xml:space="preserve">Il y avait la </w:t>
      </w:r>
      <w:r w:rsidRPr="00894396">
        <w:rPr>
          <w:i/>
          <w:iCs/>
          <w:szCs w:val="32"/>
        </w:rPr>
        <w:t xml:space="preserve">Lucie </w:t>
      </w:r>
      <w:proofErr w:type="spellStart"/>
      <w:r w:rsidRPr="00894396">
        <w:rPr>
          <w:i/>
          <w:iCs/>
          <w:szCs w:val="32"/>
        </w:rPr>
        <w:t>Apse</w:t>
      </w:r>
      <w:proofErr w:type="spellEnd"/>
      <w:r>
        <w:rPr>
          <w:i/>
          <w:iCs/>
          <w:szCs w:val="32"/>
        </w:rPr>
        <w:t xml:space="preserve">, </w:t>
      </w:r>
      <w:r w:rsidRPr="00894396">
        <w:rPr>
          <w:szCs w:val="32"/>
        </w:rPr>
        <w:t xml:space="preserve">le </w:t>
      </w:r>
      <w:r w:rsidRPr="00894396">
        <w:rPr>
          <w:i/>
          <w:iCs/>
          <w:szCs w:val="32"/>
        </w:rPr>
        <w:t xml:space="preserve">Harold </w:t>
      </w:r>
      <w:proofErr w:type="spellStart"/>
      <w:r w:rsidRPr="00894396">
        <w:rPr>
          <w:i/>
          <w:iCs/>
          <w:szCs w:val="32"/>
        </w:rPr>
        <w:t>Apse</w:t>
      </w:r>
      <w:proofErr w:type="spellEnd"/>
      <w:r>
        <w:rPr>
          <w:i/>
          <w:iCs/>
          <w:szCs w:val="32"/>
        </w:rPr>
        <w:t xml:space="preserve">, </w:t>
      </w:r>
      <w:r w:rsidRPr="00894396">
        <w:rPr>
          <w:szCs w:val="32"/>
        </w:rPr>
        <w:t xml:space="preserve">et des </w:t>
      </w:r>
      <w:r w:rsidRPr="00894396">
        <w:rPr>
          <w:i/>
          <w:iCs/>
          <w:szCs w:val="32"/>
        </w:rPr>
        <w:t>Anne</w:t>
      </w:r>
      <w:r>
        <w:rPr>
          <w:i/>
          <w:iCs/>
          <w:szCs w:val="32"/>
        </w:rPr>
        <w:t xml:space="preserve">, </w:t>
      </w:r>
      <w:r w:rsidRPr="00894396">
        <w:rPr>
          <w:i/>
          <w:iCs/>
          <w:szCs w:val="32"/>
        </w:rPr>
        <w:t>John</w:t>
      </w:r>
      <w:r>
        <w:rPr>
          <w:i/>
          <w:iCs/>
          <w:szCs w:val="32"/>
        </w:rPr>
        <w:t xml:space="preserve">, </w:t>
      </w:r>
      <w:r w:rsidRPr="00894396">
        <w:rPr>
          <w:i/>
          <w:iCs/>
          <w:szCs w:val="32"/>
        </w:rPr>
        <w:t>Malcolm</w:t>
      </w:r>
      <w:r>
        <w:rPr>
          <w:i/>
          <w:iCs/>
          <w:szCs w:val="32"/>
        </w:rPr>
        <w:t xml:space="preserve">, </w:t>
      </w:r>
      <w:r w:rsidRPr="00894396">
        <w:rPr>
          <w:i/>
          <w:iCs/>
          <w:szCs w:val="32"/>
        </w:rPr>
        <w:t>Clara</w:t>
      </w:r>
      <w:r>
        <w:rPr>
          <w:i/>
          <w:iCs/>
          <w:szCs w:val="32"/>
        </w:rPr>
        <w:t xml:space="preserve">, </w:t>
      </w:r>
      <w:r w:rsidRPr="00894396">
        <w:rPr>
          <w:i/>
          <w:iCs/>
          <w:szCs w:val="32"/>
        </w:rPr>
        <w:t>Juliette</w:t>
      </w:r>
      <w:r>
        <w:rPr>
          <w:i/>
          <w:iCs/>
          <w:szCs w:val="32"/>
        </w:rPr>
        <w:t xml:space="preserve">, </w:t>
      </w:r>
      <w:r w:rsidRPr="00894396">
        <w:rPr>
          <w:szCs w:val="32"/>
        </w:rPr>
        <w:t>toute une série d</w:t>
      </w:r>
      <w:r>
        <w:rPr>
          <w:szCs w:val="32"/>
        </w:rPr>
        <w:t>’</w:t>
      </w:r>
      <w:proofErr w:type="spellStart"/>
      <w:r w:rsidRPr="00894396">
        <w:rPr>
          <w:szCs w:val="32"/>
        </w:rPr>
        <w:t>Apses</w:t>
      </w:r>
      <w:proofErr w:type="spellEnd"/>
      <w:r>
        <w:rPr>
          <w:szCs w:val="32"/>
        </w:rPr>
        <w:t xml:space="preserve">. </w:t>
      </w:r>
      <w:r w:rsidRPr="00894396">
        <w:rPr>
          <w:szCs w:val="32"/>
        </w:rPr>
        <w:t>Chacun des frères</w:t>
      </w:r>
      <w:r>
        <w:rPr>
          <w:szCs w:val="32"/>
        </w:rPr>
        <w:t xml:space="preserve">, </w:t>
      </w:r>
      <w:r w:rsidRPr="00894396">
        <w:rPr>
          <w:szCs w:val="32"/>
        </w:rPr>
        <w:t>sœurs</w:t>
      </w:r>
      <w:r>
        <w:rPr>
          <w:szCs w:val="32"/>
        </w:rPr>
        <w:t xml:space="preserve">, </w:t>
      </w:r>
      <w:r w:rsidRPr="00894396">
        <w:rPr>
          <w:szCs w:val="32"/>
        </w:rPr>
        <w:t>tantes</w:t>
      </w:r>
      <w:r>
        <w:rPr>
          <w:szCs w:val="32"/>
        </w:rPr>
        <w:t xml:space="preserve">, </w:t>
      </w:r>
      <w:r w:rsidRPr="00894396">
        <w:rPr>
          <w:szCs w:val="32"/>
        </w:rPr>
        <w:t>cousines</w:t>
      </w:r>
      <w:r>
        <w:rPr>
          <w:szCs w:val="32"/>
        </w:rPr>
        <w:t xml:space="preserve">, </w:t>
      </w:r>
      <w:r w:rsidRPr="00894396">
        <w:rPr>
          <w:szCs w:val="32"/>
        </w:rPr>
        <w:t>femmes</w:t>
      </w:r>
      <w:r>
        <w:rPr>
          <w:szCs w:val="32"/>
        </w:rPr>
        <w:t xml:space="preserve">, </w:t>
      </w:r>
      <w:r w:rsidRPr="00894396">
        <w:rPr>
          <w:szCs w:val="32"/>
        </w:rPr>
        <w:t>jusqu</w:t>
      </w:r>
      <w:r>
        <w:rPr>
          <w:szCs w:val="32"/>
        </w:rPr>
        <w:t>’</w:t>
      </w:r>
      <w:r w:rsidRPr="00894396">
        <w:rPr>
          <w:szCs w:val="32"/>
        </w:rPr>
        <w:t>à la grand</w:t>
      </w:r>
      <w:r>
        <w:rPr>
          <w:szCs w:val="32"/>
        </w:rPr>
        <w:t>’</w:t>
      </w:r>
      <w:r w:rsidRPr="00894396">
        <w:rPr>
          <w:szCs w:val="32"/>
        </w:rPr>
        <w:t>mère de la maison avait donné son nom à l</w:t>
      </w:r>
      <w:r>
        <w:rPr>
          <w:szCs w:val="32"/>
        </w:rPr>
        <w:t>’</w:t>
      </w:r>
      <w:r w:rsidRPr="00894396">
        <w:rPr>
          <w:szCs w:val="32"/>
        </w:rPr>
        <w:t>un de leurs bateaux</w:t>
      </w:r>
      <w:r>
        <w:rPr>
          <w:szCs w:val="32"/>
        </w:rPr>
        <w:t xml:space="preserve">, </w:t>
      </w:r>
      <w:r w:rsidRPr="00894396">
        <w:rPr>
          <w:szCs w:val="32"/>
        </w:rPr>
        <w:t>C</w:t>
      </w:r>
      <w:r>
        <w:rPr>
          <w:szCs w:val="32"/>
        </w:rPr>
        <w:t>’</w:t>
      </w:r>
      <w:r w:rsidRPr="00894396">
        <w:rPr>
          <w:szCs w:val="32"/>
        </w:rPr>
        <w:t>étaient de bons bâtiments</w:t>
      </w:r>
      <w:r>
        <w:rPr>
          <w:szCs w:val="32"/>
        </w:rPr>
        <w:t xml:space="preserve">, </w:t>
      </w:r>
      <w:r w:rsidRPr="00894396">
        <w:rPr>
          <w:szCs w:val="32"/>
        </w:rPr>
        <w:t>à vrai dire</w:t>
      </w:r>
      <w:r>
        <w:rPr>
          <w:szCs w:val="32"/>
        </w:rPr>
        <w:t xml:space="preserve">, </w:t>
      </w:r>
      <w:r w:rsidRPr="00894396">
        <w:rPr>
          <w:szCs w:val="32"/>
        </w:rPr>
        <w:t>solidement construits à l</w:t>
      </w:r>
      <w:r>
        <w:rPr>
          <w:szCs w:val="32"/>
        </w:rPr>
        <w:t>’</w:t>
      </w:r>
      <w:r w:rsidRPr="00894396">
        <w:rPr>
          <w:szCs w:val="32"/>
        </w:rPr>
        <w:t>ancienne mode</w:t>
      </w:r>
      <w:r>
        <w:rPr>
          <w:szCs w:val="32"/>
        </w:rPr>
        <w:t xml:space="preserve">, </w:t>
      </w:r>
      <w:r w:rsidRPr="00894396">
        <w:rPr>
          <w:szCs w:val="32"/>
        </w:rPr>
        <w:t>pour porter du fret et vivre longtemps</w:t>
      </w:r>
      <w:r>
        <w:rPr>
          <w:szCs w:val="32"/>
        </w:rPr>
        <w:t xml:space="preserve">. </w:t>
      </w:r>
      <w:r w:rsidRPr="00894396">
        <w:rPr>
          <w:szCs w:val="32"/>
        </w:rPr>
        <w:t>Ils ne comportaient pas toutes vos machines modernes qui épargnent la peine des hommes</w:t>
      </w:r>
      <w:r>
        <w:rPr>
          <w:szCs w:val="32"/>
        </w:rPr>
        <w:t xml:space="preserve">, </w:t>
      </w:r>
      <w:r w:rsidRPr="00894396">
        <w:rPr>
          <w:szCs w:val="32"/>
        </w:rPr>
        <w:t>mais ils embarquaient de gros équipages</w:t>
      </w:r>
      <w:r>
        <w:rPr>
          <w:szCs w:val="32"/>
        </w:rPr>
        <w:t xml:space="preserve">, </w:t>
      </w:r>
      <w:r w:rsidRPr="00894396">
        <w:rPr>
          <w:szCs w:val="32"/>
        </w:rPr>
        <w:t>avec de belles provisions de bœuf salé et de biscuit</w:t>
      </w:r>
      <w:r>
        <w:rPr>
          <w:szCs w:val="32"/>
        </w:rPr>
        <w:t xml:space="preserve">, </w:t>
      </w:r>
      <w:r w:rsidRPr="00894396">
        <w:rPr>
          <w:szCs w:val="32"/>
        </w:rPr>
        <w:t>et s</w:t>
      </w:r>
      <w:r>
        <w:rPr>
          <w:szCs w:val="32"/>
        </w:rPr>
        <w:t>’</w:t>
      </w:r>
      <w:r w:rsidRPr="00894396">
        <w:rPr>
          <w:szCs w:val="32"/>
        </w:rPr>
        <w:t>en allaient gaîment pour revenir de même</w:t>
      </w:r>
      <w:r>
        <w:rPr>
          <w:szCs w:val="32"/>
        </w:rPr>
        <w:t>.</w:t>
      </w:r>
    </w:p>
    <w:p w14:paraId="69467701" w14:textId="77777777" w:rsidR="008D6F52" w:rsidRDefault="00000000" w:rsidP="008D6F52">
      <w:pPr>
        <w:rPr>
          <w:szCs w:val="32"/>
        </w:rPr>
      </w:pPr>
      <w:r w:rsidRPr="00894396">
        <w:rPr>
          <w:szCs w:val="32"/>
        </w:rPr>
        <w:t xml:space="preserve">Le triste </w:t>
      </w:r>
      <w:proofErr w:type="spellStart"/>
      <w:r w:rsidRPr="00894396">
        <w:rPr>
          <w:szCs w:val="32"/>
        </w:rPr>
        <w:t>Jermyn</w:t>
      </w:r>
      <w:proofErr w:type="spellEnd"/>
      <w:r w:rsidRPr="00894396">
        <w:rPr>
          <w:szCs w:val="32"/>
        </w:rPr>
        <w:t xml:space="preserve"> lança un murmure d</w:t>
      </w:r>
      <w:r w:rsidR="008D6F52">
        <w:rPr>
          <w:szCs w:val="32"/>
        </w:rPr>
        <w:t>’</w:t>
      </w:r>
      <w:r w:rsidRPr="00894396">
        <w:rPr>
          <w:szCs w:val="32"/>
        </w:rPr>
        <w:t>approbation qui sonna comme un gémissement douloureux</w:t>
      </w:r>
      <w:r w:rsidR="008D6F52">
        <w:rPr>
          <w:szCs w:val="32"/>
        </w:rPr>
        <w:t xml:space="preserve">. </w:t>
      </w:r>
      <w:r w:rsidRPr="00894396">
        <w:rPr>
          <w:szCs w:val="32"/>
        </w:rPr>
        <w:t xml:space="preserve">Voilà de vrais </w:t>
      </w:r>
      <w:r w:rsidRPr="00894396">
        <w:rPr>
          <w:szCs w:val="32"/>
        </w:rPr>
        <w:lastRenderedPageBreak/>
        <w:t>bateaux</w:t>
      </w:r>
      <w:r w:rsidR="008D6F52">
        <w:rPr>
          <w:szCs w:val="32"/>
        </w:rPr>
        <w:t xml:space="preserve"> ! </w:t>
      </w:r>
      <w:r w:rsidRPr="00894396">
        <w:rPr>
          <w:szCs w:val="32"/>
        </w:rPr>
        <w:t>Il fit remarquer d</w:t>
      </w:r>
      <w:r w:rsidR="008D6F52">
        <w:rPr>
          <w:szCs w:val="32"/>
        </w:rPr>
        <w:t>’</w:t>
      </w:r>
      <w:r w:rsidRPr="00894396">
        <w:rPr>
          <w:szCs w:val="32"/>
        </w:rPr>
        <w:t>un ton lamentable que ce n</w:t>
      </w:r>
      <w:r w:rsidR="008D6F52">
        <w:rPr>
          <w:szCs w:val="32"/>
        </w:rPr>
        <w:t>’</w:t>
      </w:r>
      <w:r w:rsidRPr="00894396">
        <w:rPr>
          <w:szCs w:val="32"/>
        </w:rPr>
        <w:t>était pas à des machines qu</w:t>
      </w:r>
      <w:r w:rsidR="008D6F52">
        <w:rPr>
          <w:szCs w:val="32"/>
        </w:rPr>
        <w:t>’</w:t>
      </w:r>
      <w:r w:rsidRPr="00894396">
        <w:rPr>
          <w:szCs w:val="32"/>
        </w:rPr>
        <w:t>on pouvait dire</w:t>
      </w:r>
      <w:r w:rsidR="008D6F52">
        <w:rPr>
          <w:szCs w:val="32"/>
        </w:rPr>
        <w:t> :</w:t>
      </w:r>
    </w:p>
    <w:p w14:paraId="5893C222" w14:textId="77777777" w:rsidR="008D6F52" w:rsidRDefault="008D6F52" w:rsidP="008D6F52">
      <w:pPr>
        <w:rPr>
          <w:szCs w:val="32"/>
        </w:rPr>
      </w:pPr>
      <w:r>
        <w:t>— </w:t>
      </w:r>
      <w:r w:rsidRPr="00894396">
        <w:rPr>
          <w:szCs w:val="32"/>
        </w:rPr>
        <w:t>Allons</w:t>
      </w:r>
      <w:r>
        <w:rPr>
          <w:szCs w:val="32"/>
        </w:rPr>
        <w:t xml:space="preserve">, </w:t>
      </w:r>
      <w:r w:rsidRPr="00894396">
        <w:rPr>
          <w:szCs w:val="32"/>
        </w:rPr>
        <w:t>les enfants</w:t>
      </w:r>
      <w:r>
        <w:rPr>
          <w:szCs w:val="32"/>
        </w:rPr>
        <w:t xml:space="preserve">, </w:t>
      </w:r>
      <w:r w:rsidRPr="00894396">
        <w:rPr>
          <w:szCs w:val="32"/>
        </w:rPr>
        <w:t>de l</w:t>
      </w:r>
      <w:r>
        <w:rPr>
          <w:szCs w:val="32"/>
        </w:rPr>
        <w:t>’</w:t>
      </w:r>
      <w:r w:rsidRPr="00894396">
        <w:rPr>
          <w:szCs w:val="32"/>
        </w:rPr>
        <w:t>ensemble</w:t>
      </w:r>
      <w:r>
        <w:rPr>
          <w:szCs w:val="32"/>
        </w:rPr>
        <w:t xml:space="preserve"> ! </w:t>
      </w:r>
      <w:r w:rsidRPr="00894396">
        <w:rPr>
          <w:szCs w:val="32"/>
        </w:rPr>
        <w:t>Les machines</w:t>
      </w:r>
      <w:r>
        <w:rPr>
          <w:szCs w:val="32"/>
        </w:rPr>
        <w:t xml:space="preserve">, </w:t>
      </w:r>
      <w:r w:rsidRPr="00894396">
        <w:rPr>
          <w:szCs w:val="32"/>
        </w:rPr>
        <w:t>ça ne grimpait pas dans la mâture</w:t>
      </w:r>
      <w:r>
        <w:rPr>
          <w:szCs w:val="32"/>
        </w:rPr>
        <w:t xml:space="preserve">, </w:t>
      </w:r>
      <w:r w:rsidRPr="00894396">
        <w:rPr>
          <w:szCs w:val="32"/>
        </w:rPr>
        <w:t>par une sale nuit</w:t>
      </w:r>
      <w:r>
        <w:rPr>
          <w:szCs w:val="32"/>
        </w:rPr>
        <w:t xml:space="preserve">, </w:t>
      </w:r>
      <w:r w:rsidRPr="00894396">
        <w:rPr>
          <w:szCs w:val="32"/>
        </w:rPr>
        <w:t xml:space="preserve">avec des </w:t>
      </w:r>
      <w:proofErr w:type="spellStart"/>
      <w:r w:rsidRPr="00894396">
        <w:rPr>
          <w:szCs w:val="32"/>
        </w:rPr>
        <w:t>bas fonds</w:t>
      </w:r>
      <w:proofErr w:type="spellEnd"/>
      <w:r w:rsidRPr="00894396">
        <w:rPr>
          <w:szCs w:val="32"/>
        </w:rPr>
        <w:t xml:space="preserve"> sous le vent</w:t>
      </w:r>
      <w:r>
        <w:rPr>
          <w:szCs w:val="32"/>
        </w:rPr>
        <w:t>.</w:t>
      </w:r>
    </w:p>
    <w:p w14:paraId="79DC6FD1" w14:textId="77777777" w:rsidR="008D6F52" w:rsidRDefault="008D6F52" w:rsidP="008D6F52">
      <w:pPr>
        <w:rPr>
          <w:szCs w:val="32"/>
        </w:rPr>
      </w:pPr>
      <w:r>
        <w:t>— </w:t>
      </w:r>
      <w:r w:rsidRPr="00894396">
        <w:rPr>
          <w:szCs w:val="32"/>
        </w:rPr>
        <w:t>Non</w:t>
      </w:r>
      <w:r>
        <w:rPr>
          <w:szCs w:val="32"/>
        </w:rPr>
        <w:t xml:space="preserve">, </w:t>
      </w:r>
      <w:r w:rsidRPr="00894396">
        <w:rPr>
          <w:szCs w:val="32"/>
        </w:rPr>
        <w:t>approuva l</w:t>
      </w:r>
      <w:r>
        <w:rPr>
          <w:szCs w:val="32"/>
        </w:rPr>
        <w:t>’</w:t>
      </w:r>
      <w:r w:rsidRPr="00894396">
        <w:rPr>
          <w:szCs w:val="32"/>
        </w:rPr>
        <w:t>étranger</w:t>
      </w:r>
      <w:r>
        <w:rPr>
          <w:szCs w:val="32"/>
        </w:rPr>
        <w:t xml:space="preserve">, </w:t>
      </w:r>
      <w:r w:rsidRPr="00894396">
        <w:rPr>
          <w:szCs w:val="32"/>
        </w:rPr>
        <w:t>en clignant de l</w:t>
      </w:r>
      <w:r>
        <w:rPr>
          <w:szCs w:val="32"/>
        </w:rPr>
        <w:t>’</w:t>
      </w:r>
      <w:r w:rsidRPr="00894396">
        <w:rPr>
          <w:szCs w:val="32"/>
        </w:rPr>
        <w:t>œil à mon intention</w:t>
      </w:r>
      <w:r>
        <w:rPr>
          <w:szCs w:val="32"/>
        </w:rPr>
        <w:t xml:space="preserve">. </w:t>
      </w:r>
      <w:r w:rsidRPr="00894396">
        <w:rPr>
          <w:szCs w:val="32"/>
        </w:rPr>
        <w:t xml:space="preserve">Les </w:t>
      </w:r>
      <w:proofErr w:type="spellStart"/>
      <w:r w:rsidRPr="00894396">
        <w:rPr>
          <w:szCs w:val="32"/>
        </w:rPr>
        <w:t>Apses</w:t>
      </w:r>
      <w:proofErr w:type="spellEnd"/>
      <w:r w:rsidRPr="00894396">
        <w:rPr>
          <w:szCs w:val="32"/>
        </w:rPr>
        <w:t xml:space="preserve"> n</w:t>
      </w:r>
      <w:r>
        <w:rPr>
          <w:szCs w:val="32"/>
        </w:rPr>
        <w:t>’</w:t>
      </w:r>
      <w:r w:rsidRPr="00894396">
        <w:rPr>
          <w:szCs w:val="32"/>
        </w:rPr>
        <w:t>avaient pas confiance non plus dans toutes ces inventions-là</w:t>
      </w:r>
      <w:r>
        <w:rPr>
          <w:szCs w:val="32"/>
        </w:rPr>
        <w:t xml:space="preserve">, </w:t>
      </w:r>
      <w:r w:rsidRPr="00894396">
        <w:rPr>
          <w:szCs w:val="32"/>
        </w:rPr>
        <w:t>apparemment</w:t>
      </w:r>
      <w:r>
        <w:rPr>
          <w:szCs w:val="32"/>
        </w:rPr>
        <w:t xml:space="preserve">. </w:t>
      </w:r>
      <w:r w:rsidRPr="00894396">
        <w:rPr>
          <w:szCs w:val="32"/>
        </w:rPr>
        <w:t>Ils traitaient bien les hommes</w:t>
      </w:r>
      <w:r>
        <w:rPr>
          <w:szCs w:val="32"/>
        </w:rPr>
        <w:t xml:space="preserve">, </w:t>
      </w:r>
      <w:r w:rsidRPr="00894396">
        <w:rPr>
          <w:szCs w:val="32"/>
        </w:rPr>
        <w:t>mieux qu</w:t>
      </w:r>
      <w:r>
        <w:rPr>
          <w:szCs w:val="32"/>
        </w:rPr>
        <w:t>’</w:t>
      </w:r>
      <w:r w:rsidRPr="00894396">
        <w:rPr>
          <w:szCs w:val="32"/>
        </w:rPr>
        <w:t>on ne les traite de nos jours</w:t>
      </w:r>
      <w:r>
        <w:rPr>
          <w:szCs w:val="32"/>
        </w:rPr>
        <w:t xml:space="preserve">, </w:t>
      </w:r>
      <w:r w:rsidRPr="00894396">
        <w:rPr>
          <w:szCs w:val="32"/>
        </w:rPr>
        <w:t>et ils étaient extraordinairement fiers de leurs bateaux</w:t>
      </w:r>
      <w:r>
        <w:rPr>
          <w:szCs w:val="32"/>
        </w:rPr>
        <w:t xml:space="preserve">. </w:t>
      </w:r>
      <w:r w:rsidRPr="00894396">
        <w:rPr>
          <w:szCs w:val="32"/>
        </w:rPr>
        <w:t>Il ne leur arrivait jamais rien</w:t>
      </w:r>
      <w:r>
        <w:rPr>
          <w:szCs w:val="32"/>
        </w:rPr>
        <w:t xml:space="preserve">. </w:t>
      </w:r>
      <w:r w:rsidRPr="00894396">
        <w:rPr>
          <w:szCs w:val="32"/>
        </w:rPr>
        <w:t>Ce dernier-là</w:t>
      </w:r>
      <w:r>
        <w:rPr>
          <w:szCs w:val="32"/>
        </w:rPr>
        <w:t xml:space="preserve">, </w:t>
      </w:r>
      <w:r w:rsidRPr="00894396">
        <w:rPr>
          <w:szCs w:val="32"/>
        </w:rPr>
        <w:t xml:space="preserve">la </w:t>
      </w:r>
      <w:r w:rsidRPr="00894396">
        <w:rPr>
          <w:i/>
          <w:iCs/>
          <w:szCs w:val="32"/>
        </w:rPr>
        <w:t xml:space="preserve">Famille </w:t>
      </w:r>
      <w:proofErr w:type="spellStart"/>
      <w:r w:rsidRPr="00894396">
        <w:rPr>
          <w:i/>
          <w:iCs/>
          <w:szCs w:val="32"/>
        </w:rPr>
        <w:t>Apse</w:t>
      </w:r>
      <w:proofErr w:type="spellEnd"/>
      <w:r>
        <w:rPr>
          <w:i/>
          <w:iCs/>
          <w:szCs w:val="32"/>
        </w:rPr>
        <w:t xml:space="preserve">, </w:t>
      </w:r>
      <w:r w:rsidRPr="00894396">
        <w:rPr>
          <w:szCs w:val="32"/>
        </w:rPr>
        <w:t>devait être comme les autres</w:t>
      </w:r>
      <w:r>
        <w:rPr>
          <w:szCs w:val="32"/>
        </w:rPr>
        <w:t xml:space="preserve">, </w:t>
      </w:r>
      <w:r w:rsidRPr="00894396">
        <w:rPr>
          <w:szCs w:val="32"/>
        </w:rPr>
        <w:t>mais plus fort encore</w:t>
      </w:r>
      <w:r>
        <w:rPr>
          <w:szCs w:val="32"/>
        </w:rPr>
        <w:t xml:space="preserve">, </w:t>
      </w:r>
      <w:r w:rsidRPr="00894396">
        <w:rPr>
          <w:szCs w:val="32"/>
        </w:rPr>
        <w:t>plus solide</w:t>
      </w:r>
      <w:r>
        <w:rPr>
          <w:szCs w:val="32"/>
        </w:rPr>
        <w:t xml:space="preserve">, </w:t>
      </w:r>
      <w:r w:rsidRPr="00894396">
        <w:rPr>
          <w:szCs w:val="32"/>
        </w:rPr>
        <w:t>plus grand et plus confortable</w:t>
      </w:r>
      <w:r>
        <w:rPr>
          <w:szCs w:val="32"/>
        </w:rPr>
        <w:t xml:space="preserve">. </w:t>
      </w:r>
      <w:r w:rsidRPr="00894396">
        <w:rPr>
          <w:szCs w:val="32"/>
        </w:rPr>
        <w:t>Je crois qu</w:t>
      </w:r>
      <w:r>
        <w:rPr>
          <w:szCs w:val="32"/>
        </w:rPr>
        <w:t>’</w:t>
      </w:r>
      <w:r w:rsidRPr="00894396">
        <w:rPr>
          <w:szCs w:val="32"/>
        </w:rPr>
        <w:t>ils rêvaient de le voir durer pour l</w:t>
      </w:r>
      <w:r>
        <w:rPr>
          <w:szCs w:val="32"/>
        </w:rPr>
        <w:t>’</w:t>
      </w:r>
      <w:r w:rsidRPr="00894396">
        <w:rPr>
          <w:szCs w:val="32"/>
        </w:rPr>
        <w:t>éternité</w:t>
      </w:r>
      <w:r>
        <w:rPr>
          <w:szCs w:val="32"/>
        </w:rPr>
        <w:t xml:space="preserve">. </w:t>
      </w:r>
      <w:r w:rsidRPr="00894396">
        <w:rPr>
          <w:szCs w:val="32"/>
        </w:rPr>
        <w:t>Ils le firent construire en matériaux variés</w:t>
      </w:r>
      <w:r>
        <w:rPr>
          <w:szCs w:val="32"/>
        </w:rPr>
        <w:t xml:space="preserve"> : </w:t>
      </w:r>
      <w:r w:rsidRPr="00894396">
        <w:rPr>
          <w:szCs w:val="32"/>
        </w:rPr>
        <w:t>fer</w:t>
      </w:r>
      <w:r>
        <w:rPr>
          <w:szCs w:val="32"/>
        </w:rPr>
        <w:t xml:space="preserve">, </w:t>
      </w:r>
      <w:r w:rsidRPr="00894396">
        <w:rPr>
          <w:szCs w:val="32"/>
        </w:rPr>
        <w:t>bois de teck et green-</w:t>
      </w:r>
      <w:proofErr w:type="spellStart"/>
      <w:r w:rsidRPr="00894396">
        <w:rPr>
          <w:szCs w:val="32"/>
        </w:rPr>
        <w:t>heart</w:t>
      </w:r>
      <w:proofErr w:type="spellEnd"/>
      <w:r>
        <w:rPr>
          <w:szCs w:val="32"/>
        </w:rPr>
        <w:t xml:space="preserve">, </w:t>
      </w:r>
      <w:r w:rsidRPr="00894396">
        <w:rPr>
          <w:szCs w:val="32"/>
        </w:rPr>
        <w:t>et ses proportions avaient quelque chose de fabuleux</w:t>
      </w:r>
      <w:r>
        <w:rPr>
          <w:szCs w:val="32"/>
        </w:rPr>
        <w:t xml:space="preserve">. </w:t>
      </w:r>
      <w:r w:rsidRPr="00894396">
        <w:rPr>
          <w:szCs w:val="32"/>
        </w:rPr>
        <w:t>Si jamais construction de navire fut entreprise dans un esprit d</w:t>
      </w:r>
      <w:r>
        <w:rPr>
          <w:szCs w:val="32"/>
        </w:rPr>
        <w:t>’</w:t>
      </w:r>
      <w:r w:rsidRPr="00894396">
        <w:rPr>
          <w:szCs w:val="32"/>
        </w:rPr>
        <w:t>orgueil</w:t>
      </w:r>
      <w:r>
        <w:rPr>
          <w:szCs w:val="32"/>
        </w:rPr>
        <w:t xml:space="preserve">, </w:t>
      </w:r>
      <w:r w:rsidRPr="00894396">
        <w:rPr>
          <w:szCs w:val="32"/>
        </w:rPr>
        <w:t>c</w:t>
      </w:r>
      <w:r>
        <w:rPr>
          <w:szCs w:val="32"/>
        </w:rPr>
        <w:t>’</w:t>
      </w:r>
      <w:r w:rsidRPr="00894396">
        <w:rPr>
          <w:szCs w:val="32"/>
        </w:rPr>
        <w:t>est bien celle-là</w:t>
      </w:r>
      <w:r>
        <w:rPr>
          <w:szCs w:val="32"/>
        </w:rPr>
        <w:t xml:space="preserve">. </w:t>
      </w:r>
      <w:r w:rsidRPr="00894396">
        <w:rPr>
          <w:szCs w:val="32"/>
        </w:rPr>
        <w:t>On prit en tout ce qu</w:t>
      </w:r>
      <w:r>
        <w:rPr>
          <w:szCs w:val="32"/>
        </w:rPr>
        <w:t>’</w:t>
      </w:r>
      <w:r w:rsidRPr="00894396">
        <w:rPr>
          <w:szCs w:val="32"/>
        </w:rPr>
        <w:t>il y avait de meilleur</w:t>
      </w:r>
      <w:r>
        <w:rPr>
          <w:szCs w:val="32"/>
        </w:rPr>
        <w:t xml:space="preserve">. </w:t>
      </w:r>
      <w:r w:rsidRPr="00894396">
        <w:rPr>
          <w:szCs w:val="32"/>
        </w:rPr>
        <w:t>C</w:t>
      </w:r>
      <w:r>
        <w:rPr>
          <w:szCs w:val="32"/>
        </w:rPr>
        <w:t>’</w:t>
      </w:r>
      <w:r w:rsidRPr="00894396">
        <w:rPr>
          <w:szCs w:val="32"/>
        </w:rPr>
        <w:t>est le premier capitaine de leur flotte qui devait le commander</w:t>
      </w:r>
      <w:r>
        <w:rPr>
          <w:szCs w:val="32"/>
        </w:rPr>
        <w:t xml:space="preserve">, </w:t>
      </w:r>
      <w:r w:rsidRPr="00894396">
        <w:rPr>
          <w:szCs w:val="32"/>
        </w:rPr>
        <w:t>et on lui réserva un appartement vaste comme une maison</w:t>
      </w:r>
      <w:r>
        <w:rPr>
          <w:szCs w:val="32"/>
        </w:rPr>
        <w:t xml:space="preserve">, </w:t>
      </w:r>
      <w:r w:rsidRPr="00894396">
        <w:rPr>
          <w:szCs w:val="32"/>
        </w:rPr>
        <w:t>sous une énorme dunette qui allait presque jusqu</w:t>
      </w:r>
      <w:r>
        <w:rPr>
          <w:szCs w:val="32"/>
        </w:rPr>
        <w:t>’</w:t>
      </w:r>
      <w:r w:rsidRPr="00894396">
        <w:rPr>
          <w:szCs w:val="32"/>
        </w:rPr>
        <w:t>au grand mât</w:t>
      </w:r>
      <w:r>
        <w:rPr>
          <w:szCs w:val="32"/>
        </w:rPr>
        <w:t xml:space="preserve">. </w:t>
      </w:r>
      <w:r w:rsidRPr="00894396">
        <w:rPr>
          <w:szCs w:val="32"/>
        </w:rPr>
        <w:t>Pas étonnant que Mrs</w:t>
      </w:r>
      <w:r>
        <w:rPr>
          <w:szCs w:val="32"/>
        </w:rPr>
        <w:t xml:space="preserve">. </w:t>
      </w:r>
      <w:r w:rsidRPr="00894396">
        <w:rPr>
          <w:szCs w:val="32"/>
        </w:rPr>
        <w:t>Colchester ne voulût pas laisser son vieux ni lâcher ce sacré bateau</w:t>
      </w:r>
      <w:r>
        <w:rPr>
          <w:szCs w:val="32"/>
        </w:rPr>
        <w:t xml:space="preserve">. </w:t>
      </w:r>
      <w:r w:rsidRPr="00894396">
        <w:rPr>
          <w:szCs w:val="32"/>
        </w:rPr>
        <w:t>Elle n</w:t>
      </w:r>
      <w:r>
        <w:rPr>
          <w:szCs w:val="32"/>
        </w:rPr>
        <w:t>’</w:t>
      </w:r>
      <w:r w:rsidRPr="00894396">
        <w:rPr>
          <w:szCs w:val="32"/>
        </w:rPr>
        <w:t>avait jamais connu pareil domicile depuis son mariage</w:t>
      </w:r>
      <w:r>
        <w:rPr>
          <w:szCs w:val="32"/>
        </w:rPr>
        <w:t xml:space="preserve">. </w:t>
      </w:r>
      <w:r w:rsidRPr="00894396">
        <w:rPr>
          <w:szCs w:val="32"/>
        </w:rPr>
        <w:t>Et c</w:t>
      </w:r>
      <w:r>
        <w:rPr>
          <w:szCs w:val="32"/>
        </w:rPr>
        <w:t>’</w:t>
      </w:r>
      <w:r w:rsidRPr="00894396">
        <w:rPr>
          <w:szCs w:val="32"/>
        </w:rPr>
        <w:t>était une femme de poigne</w:t>
      </w:r>
      <w:r>
        <w:rPr>
          <w:szCs w:val="32"/>
        </w:rPr>
        <w:t xml:space="preserve">, </w:t>
      </w:r>
      <w:r w:rsidRPr="00894396">
        <w:rPr>
          <w:szCs w:val="32"/>
        </w:rPr>
        <w:t>vous savez</w:t>
      </w:r>
      <w:r>
        <w:rPr>
          <w:szCs w:val="32"/>
        </w:rPr>
        <w:t>.</w:t>
      </w:r>
    </w:p>
    <w:p w14:paraId="48F69069" w14:textId="76EEF271" w:rsidR="008D6F52" w:rsidRDefault="00000000" w:rsidP="008D6F52">
      <w:pPr>
        <w:rPr>
          <w:szCs w:val="32"/>
        </w:rPr>
      </w:pPr>
      <w:r w:rsidRPr="00894396">
        <w:rPr>
          <w:szCs w:val="32"/>
        </w:rPr>
        <w:t>Les histoires qu</w:t>
      </w:r>
      <w:r w:rsidR="008D6F52">
        <w:rPr>
          <w:szCs w:val="32"/>
        </w:rPr>
        <w:t>’</w:t>
      </w:r>
      <w:r w:rsidRPr="00894396">
        <w:rPr>
          <w:szCs w:val="32"/>
        </w:rPr>
        <w:t>on a menées autour de la construction de ce navire</w:t>
      </w:r>
      <w:r w:rsidR="008D6F52">
        <w:rPr>
          <w:szCs w:val="32"/>
        </w:rPr>
        <w:t xml:space="preserve"> ! </w:t>
      </w:r>
      <w:r w:rsidRPr="00894396">
        <w:rPr>
          <w:szCs w:val="32"/>
        </w:rPr>
        <w:t>On allait renforcer ce côté-ci et épaissir celui-là</w:t>
      </w:r>
      <w:r w:rsidR="008D6F52">
        <w:rPr>
          <w:szCs w:val="32"/>
        </w:rPr>
        <w:t xml:space="preserve">, </w:t>
      </w:r>
      <w:r w:rsidRPr="00894396">
        <w:rPr>
          <w:szCs w:val="32"/>
        </w:rPr>
        <w:t>et ne ferait-on pas bien de changer cette cloison pour quelque chose de plus solide</w:t>
      </w:r>
      <w:r w:rsidR="008D6F52">
        <w:rPr>
          <w:szCs w:val="32"/>
        </w:rPr>
        <w:t xml:space="preserve"> ? </w:t>
      </w:r>
      <w:r w:rsidRPr="00894396">
        <w:rPr>
          <w:szCs w:val="32"/>
        </w:rPr>
        <w:t>Les constructeurs avaient fini par se laisser prendre au jeu</w:t>
      </w:r>
      <w:r w:rsidR="008D6F52">
        <w:rPr>
          <w:szCs w:val="32"/>
        </w:rPr>
        <w:t xml:space="preserve">, </w:t>
      </w:r>
      <w:r w:rsidRPr="00894396">
        <w:rPr>
          <w:szCs w:val="32"/>
        </w:rPr>
        <w:t>et faisaient</w:t>
      </w:r>
      <w:r w:rsidR="008D6F52">
        <w:rPr>
          <w:szCs w:val="32"/>
        </w:rPr>
        <w:t xml:space="preserve">, </w:t>
      </w:r>
      <w:r w:rsidRPr="00894396">
        <w:rPr>
          <w:szCs w:val="32"/>
        </w:rPr>
        <w:t>au vu de tous</w:t>
      </w:r>
      <w:r w:rsidR="008D6F52">
        <w:rPr>
          <w:szCs w:val="32"/>
        </w:rPr>
        <w:t xml:space="preserve">, </w:t>
      </w:r>
      <w:r w:rsidRPr="00894396">
        <w:rPr>
          <w:szCs w:val="32"/>
        </w:rPr>
        <w:t>mais sans que personne s</w:t>
      </w:r>
      <w:r w:rsidR="008D6F52">
        <w:rPr>
          <w:szCs w:val="32"/>
        </w:rPr>
        <w:t>’</w:t>
      </w:r>
      <w:r w:rsidRPr="00894396">
        <w:rPr>
          <w:szCs w:val="32"/>
        </w:rPr>
        <w:t>en avisât</w:t>
      </w:r>
      <w:r w:rsidR="008D6F52">
        <w:rPr>
          <w:szCs w:val="32"/>
        </w:rPr>
        <w:t xml:space="preserve">, </w:t>
      </w:r>
      <w:r w:rsidRPr="00894396">
        <w:rPr>
          <w:szCs w:val="32"/>
        </w:rPr>
        <w:t>le bâtiment le plus lourd et le plus mastoc qu</w:t>
      </w:r>
      <w:r w:rsidR="008D6F52">
        <w:rPr>
          <w:szCs w:val="32"/>
        </w:rPr>
        <w:t>’</w:t>
      </w:r>
      <w:r w:rsidRPr="00894396">
        <w:rPr>
          <w:szCs w:val="32"/>
        </w:rPr>
        <w:t>on ait jamais vu</w:t>
      </w:r>
      <w:r w:rsidR="008D6F52">
        <w:rPr>
          <w:szCs w:val="32"/>
        </w:rPr>
        <w:t xml:space="preserve">. </w:t>
      </w:r>
      <w:r w:rsidRPr="00894396">
        <w:rPr>
          <w:szCs w:val="32"/>
        </w:rPr>
        <w:t xml:space="preserve">Il était enregistré pour </w:t>
      </w:r>
      <w:r w:rsidR="008D6F52" w:rsidRPr="00894396">
        <w:rPr>
          <w:szCs w:val="32"/>
        </w:rPr>
        <w:t>2</w:t>
      </w:r>
      <w:r w:rsidR="008D6F52">
        <w:rPr>
          <w:szCs w:val="32"/>
        </w:rPr>
        <w:t>.</w:t>
      </w:r>
      <w:r w:rsidR="008D6F52" w:rsidRPr="00894396">
        <w:rPr>
          <w:szCs w:val="32"/>
        </w:rPr>
        <w:t>0</w:t>
      </w:r>
      <w:r w:rsidRPr="00894396">
        <w:rPr>
          <w:szCs w:val="32"/>
        </w:rPr>
        <w:t xml:space="preserve">00 </w:t>
      </w:r>
      <w:r w:rsidRPr="00894396">
        <w:rPr>
          <w:szCs w:val="32"/>
        </w:rPr>
        <w:lastRenderedPageBreak/>
        <w:t>tonnes ou un peu plus</w:t>
      </w:r>
      <w:r w:rsidR="008D6F52">
        <w:rPr>
          <w:szCs w:val="32"/>
        </w:rPr>
        <w:t xml:space="preserve">, </w:t>
      </w:r>
      <w:r w:rsidRPr="00894396">
        <w:rPr>
          <w:szCs w:val="32"/>
        </w:rPr>
        <w:t>pas moins en tout cas</w:t>
      </w:r>
      <w:r w:rsidR="008D6F52">
        <w:rPr>
          <w:szCs w:val="32"/>
        </w:rPr>
        <w:t xml:space="preserve">. </w:t>
      </w:r>
      <w:r w:rsidRPr="00894396">
        <w:rPr>
          <w:szCs w:val="32"/>
        </w:rPr>
        <w:t>Et voyez l</w:t>
      </w:r>
      <w:r w:rsidR="008D6F52">
        <w:rPr>
          <w:szCs w:val="32"/>
        </w:rPr>
        <w:t>’</w:t>
      </w:r>
      <w:r w:rsidRPr="00894396">
        <w:rPr>
          <w:szCs w:val="32"/>
        </w:rPr>
        <w:t>histoire</w:t>
      </w:r>
      <w:r w:rsidR="008D6F52">
        <w:rPr>
          <w:szCs w:val="32"/>
        </w:rPr>
        <w:t xml:space="preserve"> ! </w:t>
      </w:r>
      <w:r w:rsidRPr="00894396">
        <w:rPr>
          <w:szCs w:val="32"/>
        </w:rPr>
        <w:t xml:space="preserve">En le jaugeant on trouva </w:t>
      </w:r>
      <w:r w:rsidR="008D6F52" w:rsidRPr="00894396">
        <w:rPr>
          <w:szCs w:val="32"/>
        </w:rPr>
        <w:t>1</w:t>
      </w:r>
      <w:r w:rsidR="008D6F52">
        <w:rPr>
          <w:szCs w:val="32"/>
        </w:rPr>
        <w:t>.</w:t>
      </w:r>
      <w:r w:rsidR="008D6F52" w:rsidRPr="00894396">
        <w:rPr>
          <w:szCs w:val="32"/>
        </w:rPr>
        <w:t>9</w:t>
      </w:r>
      <w:r w:rsidRPr="00894396">
        <w:rPr>
          <w:szCs w:val="32"/>
        </w:rPr>
        <w:t>99 tonnes et une fraction</w:t>
      </w:r>
      <w:r w:rsidR="008D6F52">
        <w:rPr>
          <w:szCs w:val="32"/>
        </w:rPr>
        <w:t xml:space="preserve">. </w:t>
      </w:r>
      <w:r w:rsidRPr="00894396">
        <w:rPr>
          <w:szCs w:val="32"/>
        </w:rPr>
        <w:t>Consternation générale</w:t>
      </w:r>
      <w:r w:rsidR="008D6F52">
        <w:rPr>
          <w:szCs w:val="32"/>
        </w:rPr>
        <w:t xml:space="preserve">. </w:t>
      </w:r>
      <w:r w:rsidRPr="00894396">
        <w:rPr>
          <w:szCs w:val="32"/>
        </w:rPr>
        <w:t>On dit que</w:t>
      </w:r>
      <w:r w:rsidR="008D6F52">
        <w:rPr>
          <w:szCs w:val="32"/>
        </w:rPr>
        <w:t xml:space="preserve">, </w:t>
      </w:r>
      <w:r w:rsidRPr="00894396">
        <w:rPr>
          <w:szCs w:val="32"/>
        </w:rPr>
        <w:t>de chagrin</w:t>
      </w:r>
      <w:r w:rsidR="008D6F52">
        <w:rPr>
          <w:szCs w:val="32"/>
        </w:rPr>
        <w:t xml:space="preserve">, </w:t>
      </w:r>
      <w:r w:rsidRPr="00894396">
        <w:rPr>
          <w:szCs w:val="32"/>
        </w:rPr>
        <w:t xml:space="preserve">le vieux </w:t>
      </w:r>
      <w:r w:rsidR="008D6F52">
        <w:rPr>
          <w:szCs w:val="32"/>
        </w:rPr>
        <w:t>M</w:t>
      </w:r>
      <w:r w:rsidR="008D6F52" w:rsidRPr="008D6F52">
        <w:rPr>
          <w:szCs w:val="32"/>
          <w:vertAlign w:val="superscript"/>
        </w:rPr>
        <w:t>r</w:t>
      </w:r>
      <w:r w:rsidR="008D6F52">
        <w:rPr>
          <w:szCs w:val="32"/>
        </w:rPr>
        <w:t> </w:t>
      </w:r>
      <w:proofErr w:type="spellStart"/>
      <w:r w:rsidRPr="00894396">
        <w:rPr>
          <w:szCs w:val="32"/>
        </w:rPr>
        <w:t>Apse</w:t>
      </w:r>
      <w:proofErr w:type="spellEnd"/>
      <w:r w:rsidRPr="00894396">
        <w:rPr>
          <w:szCs w:val="32"/>
        </w:rPr>
        <w:t xml:space="preserve"> s</w:t>
      </w:r>
      <w:r w:rsidR="008D6F52">
        <w:rPr>
          <w:szCs w:val="32"/>
        </w:rPr>
        <w:t>’</w:t>
      </w:r>
      <w:r w:rsidRPr="00894396">
        <w:rPr>
          <w:szCs w:val="32"/>
        </w:rPr>
        <w:t>alita et mourut</w:t>
      </w:r>
      <w:r w:rsidR="008D6F52">
        <w:rPr>
          <w:szCs w:val="32"/>
        </w:rPr>
        <w:t xml:space="preserve">. </w:t>
      </w:r>
      <w:r w:rsidRPr="00894396">
        <w:rPr>
          <w:szCs w:val="32"/>
        </w:rPr>
        <w:t>À vrai dire</w:t>
      </w:r>
      <w:r w:rsidR="008D6F52">
        <w:rPr>
          <w:szCs w:val="32"/>
        </w:rPr>
        <w:t xml:space="preserve">, </w:t>
      </w:r>
      <w:r w:rsidRPr="00894396">
        <w:rPr>
          <w:szCs w:val="32"/>
        </w:rPr>
        <w:t>le vieux gentleman</w:t>
      </w:r>
      <w:r w:rsidR="008D6F52">
        <w:rPr>
          <w:szCs w:val="32"/>
        </w:rPr>
        <w:t xml:space="preserve">, </w:t>
      </w:r>
      <w:r w:rsidRPr="00894396">
        <w:rPr>
          <w:szCs w:val="32"/>
        </w:rPr>
        <w:t>retiré des affaires depuis un quart de siècle</w:t>
      </w:r>
      <w:r w:rsidR="008D6F52">
        <w:rPr>
          <w:szCs w:val="32"/>
        </w:rPr>
        <w:t xml:space="preserve">, </w:t>
      </w:r>
      <w:r w:rsidRPr="00894396">
        <w:rPr>
          <w:szCs w:val="32"/>
        </w:rPr>
        <w:t>avait au moins quatre-vingt-seize ans</w:t>
      </w:r>
      <w:r w:rsidR="008D6F52">
        <w:rPr>
          <w:szCs w:val="32"/>
        </w:rPr>
        <w:t xml:space="preserve">, </w:t>
      </w:r>
      <w:r w:rsidRPr="00894396">
        <w:rPr>
          <w:szCs w:val="32"/>
        </w:rPr>
        <w:t>de sorte que sa mort n</w:t>
      </w:r>
      <w:r w:rsidR="008D6F52">
        <w:rPr>
          <w:szCs w:val="32"/>
        </w:rPr>
        <w:t>’</w:t>
      </w:r>
      <w:r w:rsidRPr="00894396">
        <w:rPr>
          <w:szCs w:val="32"/>
        </w:rPr>
        <w:t>avait</w:t>
      </w:r>
      <w:r w:rsidR="008D6F52">
        <w:rPr>
          <w:szCs w:val="32"/>
        </w:rPr>
        <w:t xml:space="preserve">, </w:t>
      </w:r>
      <w:r w:rsidRPr="00894396">
        <w:rPr>
          <w:szCs w:val="32"/>
        </w:rPr>
        <w:t>somme toute</w:t>
      </w:r>
      <w:r w:rsidR="008D6F52">
        <w:rPr>
          <w:szCs w:val="32"/>
        </w:rPr>
        <w:t xml:space="preserve">, </w:t>
      </w:r>
      <w:r w:rsidRPr="00894396">
        <w:rPr>
          <w:szCs w:val="32"/>
        </w:rPr>
        <w:t>pas de quoi surprendre</w:t>
      </w:r>
      <w:r w:rsidR="008D6F52">
        <w:rPr>
          <w:szCs w:val="32"/>
        </w:rPr>
        <w:t xml:space="preserve">. </w:t>
      </w:r>
      <w:r w:rsidRPr="00894396">
        <w:rPr>
          <w:szCs w:val="32"/>
        </w:rPr>
        <w:t>Mais Mr</w:t>
      </w:r>
      <w:r w:rsidR="008D6F52">
        <w:rPr>
          <w:szCs w:val="32"/>
        </w:rPr>
        <w:t xml:space="preserve">. </w:t>
      </w:r>
      <w:r w:rsidRPr="00894396">
        <w:rPr>
          <w:szCs w:val="32"/>
        </w:rPr>
        <w:t xml:space="preserve">Lucien </w:t>
      </w:r>
      <w:proofErr w:type="spellStart"/>
      <w:r w:rsidRPr="00894396">
        <w:rPr>
          <w:szCs w:val="32"/>
        </w:rPr>
        <w:t>Apse</w:t>
      </w:r>
      <w:proofErr w:type="spellEnd"/>
      <w:r w:rsidRPr="00894396">
        <w:rPr>
          <w:szCs w:val="32"/>
        </w:rPr>
        <w:t xml:space="preserve"> resta convaincu que</w:t>
      </w:r>
      <w:r w:rsidR="008D6F52">
        <w:rPr>
          <w:szCs w:val="32"/>
        </w:rPr>
        <w:t xml:space="preserve">, </w:t>
      </w:r>
      <w:r w:rsidRPr="00894396">
        <w:rPr>
          <w:szCs w:val="32"/>
        </w:rPr>
        <w:t>sans cette déception</w:t>
      </w:r>
      <w:r w:rsidR="008D6F52">
        <w:rPr>
          <w:szCs w:val="32"/>
        </w:rPr>
        <w:t xml:space="preserve">, </w:t>
      </w:r>
      <w:r w:rsidRPr="00894396">
        <w:rPr>
          <w:szCs w:val="32"/>
        </w:rPr>
        <w:t>son père aurait vécu jusqu</w:t>
      </w:r>
      <w:r w:rsidR="008D6F52">
        <w:rPr>
          <w:szCs w:val="32"/>
        </w:rPr>
        <w:t>’</w:t>
      </w:r>
      <w:r w:rsidRPr="00894396">
        <w:rPr>
          <w:szCs w:val="32"/>
        </w:rPr>
        <w:t>à cent ans</w:t>
      </w:r>
      <w:r w:rsidR="008D6F52">
        <w:rPr>
          <w:szCs w:val="32"/>
        </w:rPr>
        <w:t xml:space="preserve">. </w:t>
      </w:r>
      <w:r w:rsidRPr="00894396">
        <w:rPr>
          <w:szCs w:val="32"/>
        </w:rPr>
        <w:t>On peut donc l</w:t>
      </w:r>
      <w:r w:rsidR="008D6F52">
        <w:rPr>
          <w:szCs w:val="32"/>
        </w:rPr>
        <w:t>’</w:t>
      </w:r>
      <w:r w:rsidRPr="00894396">
        <w:rPr>
          <w:szCs w:val="32"/>
        </w:rPr>
        <w:t>inscrire en tête de liste</w:t>
      </w:r>
      <w:r w:rsidR="008D6F52">
        <w:rPr>
          <w:szCs w:val="32"/>
        </w:rPr>
        <w:t xml:space="preserve">. </w:t>
      </w:r>
      <w:r w:rsidRPr="00894396">
        <w:rPr>
          <w:szCs w:val="32"/>
        </w:rPr>
        <w:t>La seconde victime fut un pauvre diable de charpentier que cette brute accrocha et écrasa en glissant sur les couettes</w:t>
      </w:r>
      <w:r w:rsidR="008D6F52">
        <w:rPr>
          <w:szCs w:val="32"/>
        </w:rPr>
        <w:t xml:space="preserve">. </w:t>
      </w:r>
      <w:r w:rsidRPr="00894396">
        <w:rPr>
          <w:szCs w:val="32"/>
        </w:rPr>
        <w:t>On a parlé de lancement</w:t>
      </w:r>
      <w:r w:rsidR="008D6F52">
        <w:rPr>
          <w:szCs w:val="32"/>
        </w:rPr>
        <w:t xml:space="preserve">, </w:t>
      </w:r>
      <w:r w:rsidRPr="00894396">
        <w:rPr>
          <w:szCs w:val="32"/>
        </w:rPr>
        <w:t>mais à en croire les gens qui ont vu la rosse filer à tort et à travers avec des cris et des gémissements</w:t>
      </w:r>
      <w:r w:rsidR="008D6F52">
        <w:rPr>
          <w:szCs w:val="32"/>
        </w:rPr>
        <w:t xml:space="preserve">, </w:t>
      </w:r>
      <w:r w:rsidRPr="00894396">
        <w:rPr>
          <w:szCs w:val="32"/>
        </w:rPr>
        <w:t>on aurait plutôt cru voir lâcher un démon sur la rivière</w:t>
      </w:r>
      <w:r w:rsidR="008D6F52">
        <w:rPr>
          <w:szCs w:val="32"/>
        </w:rPr>
        <w:t xml:space="preserve">. </w:t>
      </w:r>
      <w:r w:rsidRPr="00894396">
        <w:rPr>
          <w:szCs w:val="32"/>
        </w:rPr>
        <w:t>Elle fit claquer ses amarres comme des fils d</w:t>
      </w:r>
      <w:r w:rsidR="008D6F52">
        <w:rPr>
          <w:szCs w:val="32"/>
        </w:rPr>
        <w:t>’</w:t>
      </w:r>
      <w:r w:rsidRPr="00894396">
        <w:rPr>
          <w:szCs w:val="32"/>
        </w:rPr>
        <w:t>araignée et se précipita avec fureur sur les remorqueurs qui l</w:t>
      </w:r>
      <w:r w:rsidR="008D6F52">
        <w:rPr>
          <w:szCs w:val="32"/>
        </w:rPr>
        <w:t>’</w:t>
      </w:r>
      <w:r w:rsidRPr="00894396">
        <w:rPr>
          <w:szCs w:val="32"/>
        </w:rPr>
        <w:t>attendaient</w:t>
      </w:r>
      <w:r w:rsidR="008D6F52">
        <w:rPr>
          <w:szCs w:val="32"/>
        </w:rPr>
        <w:t xml:space="preserve">. </w:t>
      </w:r>
      <w:r w:rsidRPr="00894396">
        <w:rPr>
          <w:szCs w:val="32"/>
        </w:rPr>
        <w:t>Avant qu</w:t>
      </w:r>
      <w:r w:rsidR="008D6F52">
        <w:rPr>
          <w:szCs w:val="32"/>
        </w:rPr>
        <w:t>’</w:t>
      </w:r>
      <w:r w:rsidRPr="00894396">
        <w:rPr>
          <w:szCs w:val="32"/>
        </w:rPr>
        <w:t>on ait pu savoir de quoi il retournait</w:t>
      </w:r>
      <w:r w:rsidR="008D6F52">
        <w:rPr>
          <w:szCs w:val="32"/>
        </w:rPr>
        <w:t xml:space="preserve">, </w:t>
      </w:r>
      <w:r w:rsidRPr="00894396">
        <w:rPr>
          <w:szCs w:val="32"/>
        </w:rPr>
        <w:t>la brute en avait envoyé un au fond</w:t>
      </w:r>
      <w:r w:rsidR="008D6F52">
        <w:rPr>
          <w:szCs w:val="32"/>
        </w:rPr>
        <w:t xml:space="preserve">, </w:t>
      </w:r>
      <w:r w:rsidRPr="00894396">
        <w:rPr>
          <w:szCs w:val="32"/>
        </w:rPr>
        <w:t>et arrangé si bien l</w:t>
      </w:r>
      <w:r w:rsidR="008D6F52">
        <w:rPr>
          <w:szCs w:val="32"/>
        </w:rPr>
        <w:t>’</w:t>
      </w:r>
      <w:r w:rsidRPr="00894396">
        <w:rPr>
          <w:szCs w:val="32"/>
        </w:rPr>
        <w:t>autre qu</w:t>
      </w:r>
      <w:r w:rsidR="008D6F52">
        <w:rPr>
          <w:szCs w:val="32"/>
        </w:rPr>
        <w:t>’</w:t>
      </w:r>
      <w:r w:rsidRPr="00894396">
        <w:rPr>
          <w:szCs w:val="32"/>
        </w:rPr>
        <w:t>il était bon pour trois mois de réparations</w:t>
      </w:r>
      <w:r w:rsidR="008D6F52">
        <w:rPr>
          <w:szCs w:val="32"/>
        </w:rPr>
        <w:t xml:space="preserve">. </w:t>
      </w:r>
      <w:r w:rsidRPr="00894396">
        <w:rPr>
          <w:szCs w:val="32"/>
        </w:rPr>
        <w:t>Un de ses câbles se rompit</w:t>
      </w:r>
      <w:r w:rsidR="008D6F52">
        <w:rPr>
          <w:szCs w:val="32"/>
        </w:rPr>
        <w:t xml:space="preserve">, </w:t>
      </w:r>
      <w:r w:rsidRPr="00894396">
        <w:rPr>
          <w:szCs w:val="32"/>
        </w:rPr>
        <w:t>et tout à coup</w:t>
      </w:r>
      <w:r w:rsidR="008D6F52">
        <w:rPr>
          <w:szCs w:val="32"/>
        </w:rPr>
        <w:t xml:space="preserve">, </w:t>
      </w:r>
      <w:r w:rsidRPr="00894396">
        <w:rPr>
          <w:szCs w:val="32"/>
        </w:rPr>
        <w:t>sans qu</w:t>
      </w:r>
      <w:r w:rsidR="008D6F52">
        <w:rPr>
          <w:szCs w:val="32"/>
        </w:rPr>
        <w:t>’</w:t>
      </w:r>
      <w:r w:rsidRPr="00894396">
        <w:rPr>
          <w:szCs w:val="32"/>
        </w:rPr>
        <w:t>on pût dire comment</w:t>
      </w:r>
      <w:r w:rsidR="008D6F52">
        <w:rPr>
          <w:szCs w:val="32"/>
        </w:rPr>
        <w:t xml:space="preserve">, </w:t>
      </w:r>
      <w:r w:rsidRPr="00894396">
        <w:rPr>
          <w:szCs w:val="32"/>
        </w:rPr>
        <w:t>elle fit tête sur sa seconde ancre</w:t>
      </w:r>
      <w:r w:rsidR="008D6F52">
        <w:rPr>
          <w:szCs w:val="32"/>
        </w:rPr>
        <w:t xml:space="preserve">, </w:t>
      </w:r>
      <w:r w:rsidRPr="00894396">
        <w:rPr>
          <w:szCs w:val="32"/>
        </w:rPr>
        <w:t>avec une docilité d</w:t>
      </w:r>
      <w:r w:rsidR="008D6F52">
        <w:rPr>
          <w:szCs w:val="32"/>
        </w:rPr>
        <w:t>’</w:t>
      </w:r>
      <w:r w:rsidRPr="00894396">
        <w:rPr>
          <w:szCs w:val="32"/>
        </w:rPr>
        <w:t>agneau</w:t>
      </w:r>
      <w:r w:rsidR="008D6F52">
        <w:rPr>
          <w:szCs w:val="32"/>
        </w:rPr>
        <w:t>.</w:t>
      </w:r>
    </w:p>
    <w:p w14:paraId="75829BBE" w14:textId="77777777" w:rsidR="008D6F52" w:rsidRDefault="00000000" w:rsidP="008D6F52">
      <w:pPr>
        <w:rPr>
          <w:szCs w:val="32"/>
        </w:rPr>
      </w:pPr>
      <w:r w:rsidRPr="00894396">
        <w:rPr>
          <w:szCs w:val="32"/>
        </w:rPr>
        <w:t>Voilà comment elle était</w:t>
      </w:r>
      <w:r w:rsidR="008D6F52">
        <w:rPr>
          <w:szCs w:val="32"/>
        </w:rPr>
        <w:t xml:space="preserve">. </w:t>
      </w:r>
      <w:r w:rsidRPr="00894396">
        <w:rPr>
          <w:szCs w:val="32"/>
        </w:rPr>
        <w:t>On ne pouvait jamais deviner ce qu</w:t>
      </w:r>
      <w:r w:rsidR="008D6F52">
        <w:rPr>
          <w:szCs w:val="32"/>
        </w:rPr>
        <w:t>’</w:t>
      </w:r>
      <w:r w:rsidRPr="00894396">
        <w:rPr>
          <w:szCs w:val="32"/>
        </w:rPr>
        <w:t>elle allait faire</w:t>
      </w:r>
      <w:r w:rsidR="008D6F52">
        <w:rPr>
          <w:szCs w:val="32"/>
        </w:rPr>
        <w:t xml:space="preserve">. </w:t>
      </w:r>
      <w:r w:rsidRPr="00894396">
        <w:rPr>
          <w:szCs w:val="32"/>
        </w:rPr>
        <w:t>Il y a des bateaux difficiles à manœuvrer</w:t>
      </w:r>
      <w:r w:rsidR="008D6F52">
        <w:rPr>
          <w:szCs w:val="32"/>
        </w:rPr>
        <w:t xml:space="preserve">, </w:t>
      </w:r>
      <w:r w:rsidRPr="00894396">
        <w:rPr>
          <w:szCs w:val="32"/>
        </w:rPr>
        <w:t>mais en général</w:t>
      </w:r>
      <w:r w:rsidR="008D6F52">
        <w:rPr>
          <w:szCs w:val="32"/>
        </w:rPr>
        <w:t xml:space="preserve">, </w:t>
      </w:r>
      <w:r w:rsidRPr="00894396">
        <w:rPr>
          <w:szCs w:val="32"/>
        </w:rPr>
        <w:t>on peut compter sur une certaine logique de leur part</w:t>
      </w:r>
      <w:r w:rsidR="008D6F52">
        <w:rPr>
          <w:szCs w:val="32"/>
        </w:rPr>
        <w:t xml:space="preserve">. </w:t>
      </w:r>
      <w:r w:rsidRPr="00894396">
        <w:rPr>
          <w:szCs w:val="32"/>
        </w:rPr>
        <w:t>Avec cette brute-là</w:t>
      </w:r>
      <w:r w:rsidR="008D6F52">
        <w:rPr>
          <w:szCs w:val="32"/>
        </w:rPr>
        <w:t xml:space="preserve">, </w:t>
      </w:r>
      <w:r w:rsidRPr="00894396">
        <w:rPr>
          <w:szCs w:val="32"/>
        </w:rPr>
        <w:t>il n</w:t>
      </w:r>
      <w:r w:rsidR="008D6F52">
        <w:rPr>
          <w:szCs w:val="32"/>
        </w:rPr>
        <w:t>’</w:t>
      </w:r>
      <w:r w:rsidRPr="00894396">
        <w:rPr>
          <w:szCs w:val="32"/>
        </w:rPr>
        <w:t>y avait</w:t>
      </w:r>
      <w:r w:rsidR="008D6F52">
        <w:rPr>
          <w:szCs w:val="32"/>
        </w:rPr>
        <w:t xml:space="preserve">, </w:t>
      </w:r>
      <w:r w:rsidRPr="00894396">
        <w:rPr>
          <w:szCs w:val="32"/>
        </w:rPr>
        <w:t>en aucun cas</w:t>
      </w:r>
      <w:r w:rsidR="008D6F52">
        <w:rPr>
          <w:szCs w:val="32"/>
        </w:rPr>
        <w:t xml:space="preserve">, </w:t>
      </w:r>
      <w:r w:rsidRPr="00894396">
        <w:rPr>
          <w:szCs w:val="32"/>
        </w:rPr>
        <w:t>à savoir comment elle allait réagir</w:t>
      </w:r>
      <w:r w:rsidR="008D6F52">
        <w:rPr>
          <w:szCs w:val="32"/>
        </w:rPr>
        <w:t xml:space="preserve">. </w:t>
      </w:r>
      <w:r w:rsidRPr="00894396">
        <w:rPr>
          <w:szCs w:val="32"/>
        </w:rPr>
        <w:t>C</w:t>
      </w:r>
      <w:r w:rsidR="008D6F52">
        <w:rPr>
          <w:szCs w:val="32"/>
        </w:rPr>
        <w:t>’</w:t>
      </w:r>
      <w:r w:rsidRPr="00894396">
        <w:rPr>
          <w:szCs w:val="32"/>
        </w:rPr>
        <w:t>était une sale bête</w:t>
      </w:r>
      <w:r w:rsidR="008D6F52">
        <w:rPr>
          <w:szCs w:val="32"/>
        </w:rPr>
        <w:t xml:space="preserve">. </w:t>
      </w:r>
      <w:r w:rsidRPr="00894396">
        <w:rPr>
          <w:szCs w:val="32"/>
        </w:rPr>
        <w:t>Ou peut-être était-elle folle</w:t>
      </w:r>
      <w:r w:rsidR="008D6F52">
        <w:rPr>
          <w:szCs w:val="32"/>
        </w:rPr>
        <w:t xml:space="preserve">, </w:t>
      </w:r>
      <w:r w:rsidRPr="00894396">
        <w:rPr>
          <w:szCs w:val="32"/>
        </w:rPr>
        <w:t>tout simplement</w:t>
      </w:r>
      <w:r w:rsidR="008D6F52">
        <w:rPr>
          <w:szCs w:val="32"/>
        </w:rPr>
        <w:t>.</w:t>
      </w:r>
    </w:p>
    <w:p w14:paraId="71FDFA18" w14:textId="77777777" w:rsidR="008D6F52" w:rsidRDefault="00000000" w:rsidP="008D6F52">
      <w:pPr>
        <w:rPr>
          <w:szCs w:val="32"/>
        </w:rPr>
      </w:pPr>
      <w:r w:rsidRPr="00894396">
        <w:rPr>
          <w:szCs w:val="32"/>
        </w:rPr>
        <w:t>Il lança cette idée avec un tel accent de conviction que je ne pus réprimer un sourire</w:t>
      </w:r>
      <w:r w:rsidR="008D6F52">
        <w:rPr>
          <w:szCs w:val="32"/>
        </w:rPr>
        <w:t xml:space="preserve">. </w:t>
      </w:r>
      <w:r w:rsidRPr="00894396">
        <w:rPr>
          <w:szCs w:val="32"/>
        </w:rPr>
        <w:t>Il cessa de se mordre les lèvres pour m</w:t>
      </w:r>
      <w:r w:rsidR="008D6F52">
        <w:rPr>
          <w:szCs w:val="32"/>
        </w:rPr>
        <w:t>’</w:t>
      </w:r>
      <w:r w:rsidRPr="00894396">
        <w:rPr>
          <w:szCs w:val="32"/>
        </w:rPr>
        <w:t>apostropher</w:t>
      </w:r>
      <w:r w:rsidR="008D6F52">
        <w:rPr>
          <w:szCs w:val="32"/>
        </w:rPr>
        <w:t> :</w:t>
      </w:r>
    </w:p>
    <w:p w14:paraId="6C3BEEA7" w14:textId="77777777" w:rsidR="008D6F52" w:rsidRDefault="008D6F52" w:rsidP="008D6F52">
      <w:pPr>
        <w:rPr>
          <w:szCs w:val="32"/>
        </w:rPr>
      </w:pPr>
      <w:r>
        <w:lastRenderedPageBreak/>
        <w:t>— </w:t>
      </w:r>
      <w:r w:rsidRPr="00894396">
        <w:rPr>
          <w:szCs w:val="32"/>
        </w:rPr>
        <w:t>Et pourquoi pas</w:t>
      </w:r>
      <w:r>
        <w:rPr>
          <w:szCs w:val="32"/>
        </w:rPr>
        <w:t xml:space="preserve">, </w:t>
      </w:r>
      <w:r w:rsidRPr="00894396">
        <w:rPr>
          <w:szCs w:val="32"/>
        </w:rPr>
        <w:t>dites donc</w:t>
      </w:r>
      <w:r>
        <w:rPr>
          <w:szCs w:val="32"/>
        </w:rPr>
        <w:t xml:space="preserve"> ? </w:t>
      </w:r>
      <w:r w:rsidRPr="00894396">
        <w:rPr>
          <w:szCs w:val="32"/>
        </w:rPr>
        <w:t>Pourquoi n</w:t>
      </w:r>
      <w:r>
        <w:rPr>
          <w:szCs w:val="32"/>
        </w:rPr>
        <w:t>’</w:t>
      </w:r>
      <w:r w:rsidRPr="00894396">
        <w:rPr>
          <w:szCs w:val="32"/>
        </w:rPr>
        <w:t>y aurait-il pas eu</w:t>
      </w:r>
      <w:r>
        <w:rPr>
          <w:szCs w:val="32"/>
        </w:rPr>
        <w:t xml:space="preserve">, </w:t>
      </w:r>
      <w:r w:rsidRPr="00894396">
        <w:rPr>
          <w:szCs w:val="32"/>
        </w:rPr>
        <w:t>dans ses lignes</w:t>
      </w:r>
      <w:r>
        <w:rPr>
          <w:szCs w:val="32"/>
        </w:rPr>
        <w:t xml:space="preserve">, </w:t>
      </w:r>
      <w:r w:rsidRPr="00894396">
        <w:rPr>
          <w:szCs w:val="32"/>
        </w:rPr>
        <w:t>dans sa structure</w:t>
      </w:r>
      <w:r>
        <w:rPr>
          <w:szCs w:val="32"/>
        </w:rPr>
        <w:t xml:space="preserve">, </w:t>
      </w:r>
      <w:r w:rsidRPr="00894396">
        <w:rPr>
          <w:szCs w:val="32"/>
        </w:rPr>
        <w:t>quelque chose qui correspondît à</w:t>
      </w:r>
      <w:r>
        <w:rPr>
          <w:szCs w:val="32"/>
        </w:rPr>
        <w:t xml:space="preserve">… </w:t>
      </w:r>
      <w:r w:rsidRPr="00894396">
        <w:rPr>
          <w:szCs w:val="32"/>
        </w:rPr>
        <w:t>Qu</w:t>
      </w:r>
      <w:r>
        <w:rPr>
          <w:szCs w:val="32"/>
        </w:rPr>
        <w:t>’</w:t>
      </w:r>
      <w:r w:rsidRPr="00894396">
        <w:rPr>
          <w:szCs w:val="32"/>
        </w:rPr>
        <w:t>est-ce que la folie</w:t>
      </w:r>
      <w:r>
        <w:rPr>
          <w:szCs w:val="32"/>
        </w:rPr>
        <w:t xml:space="preserve"> ? </w:t>
      </w:r>
      <w:r w:rsidRPr="00894396">
        <w:rPr>
          <w:szCs w:val="32"/>
        </w:rPr>
        <w:t>Un détail minime détraqué dans le cerveau</w:t>
      </w:r>
      <w:r>
        <w:rPr>
          <w:szCs w:val="32"/>
        </w:rPr>
        <w:t xml:space="preserve">. </w:t>
      </w:r>
      <w:r w:rsidRPr="00894396">
        <w:rPr>
          <w:szCs w:val="32"/>
        </w:rPr>
        <w:t>Pourquoi n</w:t>
      </w:r>
      <w:r>
        <w:rPr>
          <w:szCs w:val="32"/>
        </w:rPr>
        <w:t>’</w:t>
      </w:r>
      <w:r w:rsidRPr="00894396">
        <w:rPr>
          <w:szCs w:val="32"/>
        </w:rPr>
        <w:t>y aurait-il pas un bateau fou</w:t>
      </w:r>
      <w:r>
        <w:rPr>
          <w:szCs w:val="32"/>
        </w:rPr>
        <w:t xml:space="preserve">, </w:t>
      </w:r>
      <w:r w:rsidRPr="00894396">
        <w:rPr>
          <w:szCs w:val="32"/>
        </w:rPr>
        <w:t>fou dans sa nature de bateau</w:t>
      </w:r>
      <w:r>
        <w:rPr>
          <w:szCs w:val="32"/>
        </w:rPr>
        <w:t xml:space="preserve">, </w:t>
      </w:r>
      <w:r w:rsidRPr="00894396">
        <w:rPr>
          <w:szCs w:val="32"/>
        </w:rPr>
        <w:t>s</w:t>
      </w:r>
      <w:r>
        <w:rPr>
          <w:szCs w:val="32"/>
        </w:rPr>
        <w:t>’</w:t>
      </w:r>
      <w:r w:rsidRPr="00894396">
        <w:rPr>
          <w:szCs w:val="32"/>
        </w:rPr>
        <w:t>entend</w:t>
      </w:r>
      <w:r>
        <w:rPr>
          <w:szCs w:val="32"/>
        </w:rPr>
        <w:t xml:space="preserve">, </w:t>
      </w:r>
      <w:r w:rsidRPr="00894396">
        <w:rPr>
          <w:szCs w:val="32"/>
        </w:rPr>
        <w:t>assez fou pour qu</w:t>
      </w:r>
      <w:r>
        <w:rPr>
          <w:szCs w:val="32"/>
        </w:rPr>
        <w:t>’</w:t>
      </w:r>
      <w:r w:rsidRPr="00894396">
        <w:rPr>
          <w:szCs w:val="32"/>
        </w:rPr>
        <w:t>en aucun cas on pût être sûr qu</w:t>
      </w:r>
      <w:r>
        <w:rPr>
          <w:szCs w:val="32"/>
        </w:rPr>
        <w:t>’</w:t>
      </w:r>
      <w:r w:rsidRPr="00894396">
        <w:rPr>
          <w:szCs w:val="32"/>
        </w:rPr>
        <w:t>il dût se comporter comme le ferait un bateau raisonnable</w:t>
      </w:r>
      <w:r>
        <w:rPr>
          <w:szCs w:val="32"/>
        </w:rPr>
        <w:t xml:space="preserve"> ? </w:t>
      </w:r>
      <w:r w:rsidRPr="00894396">
        <w:rPr>
          <w:szCs w:val="32"/>
        </w:rPr>
        <w:t>Il y a des bateaux trop sensibles à la barre et d</w:t>
      </w:r>
      <w:r>
        <w:rPr>
          <w:szCs w:val="32"/>
        </w:rPr>
        <w:t>’</w:t>
      </w:r>
      <w:r w:rsidRPr="00894396">
        <w:rPr>
          <w:szCs w:val="32"/>
        </w:rPr>
        <w:t>aucuns qu</w:t>
      </w:r>
      <w:r>
        <w:rPr>
          <w:szCs w:val="32"/>
        </w:rPr>
        <w:t>’</w:t>
      </w:r>
      <w:r w:rsidRPr="00894396">
        <w:rPr>
          <w:szCs w:val="32"/>
        </w:rPr>
        <w:t>il faut tenir à l</w:t>
      </w:r>
      <w:r>
        <w:rPr>
          <w:szCs w:val="32"/>
        </w:rPr>
        <w:t>’</w:t>
      </w:r>
      <w:r w:rsidRPr="00894396">
        <w:rPr>
          <w:szCs w:val="32"/>
        </w:rPr>
        <w:t>œil pour virer</w:t>
      </w:r>
      <w:r>
        <w:rPr>
          <w:szCs w:val="32"/>
        </w:rPr>
        <w:t xml:space="preserve"> ; </w:t>
      </w:r>
      <w:r w:rsidRPr="00894396">
        <w:rPr>
          <w:szCs w:val="32"/>
        </w:rPr>
        <w:t>avec d</w:t>
      </w:r>
      <w:r>
        <w:rPr>
          <w:szCs w:val="32"/>
        </w:rPr>
        <w:t>’</w:t>
      </w:r>
      <w:r w:rsidRPr="00894396">
        <w:rPr>
          <w:szCs w:val="32"/>
        </w:rPr>
        <w:t>autres</w:t>
      </w:r>
      <w:r>
        <w:rPr>
          <w:szCs w:val="32"/>
        </w:rPr>
        <w:t xml:space="preserve">, </w:t>
      </w:r>
      <w:r w:rsidRPr="00894396">
        <w:rPr>
          <w:szCs w:val="32"/>
        </w:rPr>
        <w:t>il faut se méfier dès qu</w:t>
      </w:r>
      <w:r>
        <w:rPr>
          <w:szCs w:val="32"/>
        </w:rPr>
        <w:t>’</w:t>
      </w:r>
      <w:r w:rsidRPr="00894396">
        <w:rPr>
          <w:szCs w:val="32"/>
        </w:rPr>
        <w:t>on rencontre un grain</w:t>
      </w:r>
      <w:r>
        <w:rPr>
          <w:szCs w:val="32"/>
        </w:rPr>
        <w:t xml:space="preserve">, </w:t>
      </w:r>
      <w:r w:rsidRPr="00894396">
        <w:rPr>
          <w:szCs w:val="32"/>
        </w:rPr>
        <w:t>et certains aussi font une tempête du moindre coup de chien</w:t>
      </w:r>
      <w:r>
        <w:rPr>
          <w:szCs w:val="32"/>
        </w:rPr>
        <w:t xml:space="preserve">. </w:t>
      </w:r>
      <w:r w:rsidRPr="00894396">
        <w:rPr>
          <w:szCs w:val="32"/>
        </w:rPr>
        <w:t>Mais on sait qu</w:t>
      </w:r>
      <w:r>
        <w:rPr>
          <w:szCs w:val="32"/>
        </w:rPr>
        <w:t>’</w:t>
      </w:r>
      <w:r w:rsidRPr="00894396">
        <w:rPr>
          <w:szCs w:val="32"/>
        </w:rPr>
        <w:t>il en sera toujours de même avec chaque bateau</w:t>
      </w:r>
      <w:r>
        <w:rPr>
          <w:szCs w:val="32"/>
        </w:rPr>
        <w:t xml:space="preserve">, </w:t>
      </w:r>
      <w:r w:rsidRPr="00894396">
        <w:rPr>
          <w:szCs w:val="32"/>
        </w:rPr>
        <w:t>et on rapporte la chose à sa nature de bateau</w:t>
      </w:r>
      <w:r>
        <w:rPr>
          <w:szCs w:val="32"/>
        </w:rPr>
        <w:t xml:space="preserve">, </w:t>
      </w:r>
      <w:r w:rsidRPr="00894396">
        <w:rPr>
          <w:szCs w:val="32"/>
        </w:rPr>
        <w:t>comme on tient compte des traits de caractère d</w:t>
      </w:r>
      <w:r>
        <w:rPr>
          <w:szCs w:val="32"/>
        </w:rPr>
        <w:t>’</w:t>
      </w:r>
      <w:r w:rsidRPr="00894396">
        <w:rPr>
          <w:szCs w:val="32"/>
        </w:rPr>
        <w:t>un homme à qui l</w:t>
      </w:r>
      <w:r>
        <w:rPr>
          <w:szCs w:val="32"/>
        </w:rPr>
        <w:t>’</w:t>
      </w:r>
      <w:r w:rsidRPr="00894396">
        <w:rPr>
          <w:szCs w:val="32"/>
        </w:rPr>
        <w:t>on a affaire</w:t>
      </w:r>
      <w:r>
        <w:rPr>
          <w:szCs w:val="32"/>
        </w:rPr>
        <w:t xml:space="preserve">. </w:t>
      </w:r>
      <w:r w:rsidRPr="00894396">
        <w:rPr>
          <w:szCs w:val="32"/>
        </w:rPr>
        <w:t>Seulement avec cette brute-là</w:t>
      </w:r>
      <w:r>
        <w:rPr>
          <w:szCs w:val="32"/>
        </w:rPr>
        <w:t xml:space="preserve">, </w:t>
      </w:r>
      <w:r w:rsidRPr="00894396">
        <w:rPr>
          <w:szCs w:val="32"/>
        </w:rPr>
        <w:t>c</w:t>
      </w:r>
      <w:r>
        <w:rPr>
          <w:szCs w:val="32"/>
        </w:rPr>
        <w:t>’</w:t>
      </w:r>
      <w:r w:rsidRPr="00894396">
        <w:rPr>
          <w:szCs w:val="32"/>
        </w:rPr>
        <w:t>était impossible</w:t>
      </w:r>
      <w:r>
        <w:rPr>
          <w:szCs w:val="32"/>
        </w:rPr>
        <w:t xml:space="preserve"> ; </w:t>
      </w:r>
      <w:r w:rsidRPr="00894396">
        <w:rPr>
          <w:szCs w:val="32"/>
        </w:rPr>
        <w:t>elle était incompréhensible</w:t>
      </w:r>
      <w:r>
        <w:rPr>
          <w:szCs w:val="32"/>
        </w:rPr>
        <w:t xml:space="preserve">. </w:t>
      </w:r>
      <w:r w:rsidRPr="00894396">
        <w:rPr>
          <w:szCs w:val="32"/>
        </w:rPr>
        <w:t>Si elle n</w:t>
      </w:r>
      <w:r>
        <w:rPr>
          <w:szCs w:val="32"/>
        </w:rPr>
        <w:t>’</w:t>
      </w:r>
      <w:r w:rsidRPr="00894396">
        <w:rPr>
          <w:szCs w:val="32"/>
        </w:rPr>
        <w:t>était pas folle</w:t>
      </w:r>
      <w:r>
        <w:rPr>
          <w:szCs w:val="32"/>
        </w:rPr>
        <w:t xml:space="preserve">, </w:t>
      </w:r>
      <w:r w:rsidRPr="00894396">
        <w:rPr>
          <w:szCs w:val="32"/>
        </w:rPr>
        <w:t>c</w:t>
      </w:r>
      <w:r>
        <w:rPr>
          <w:szCs w:val="32"/>
        </w:rPr>
        <w:t>’</w:t>
      </w:r>
      <w:r w:rsidRPr="00894396">
        <w:rPr>
          <w:szCs w:val="32"/>
        </w:rPr>
        <w:t>était bien la brute la plus méchante</w:t>
      </w:r>
      <w:r>
        <w:rPr>
          <w:szCs w:val="32"/>
        </w:rPr>
        <w:t xml:space="preserve">, </w:t>
      </w:r>
      <w:r w:rsidRPr="00894396">
        <w:rPr>
          <w:szCs w:val="32"/>
        </w:rPr>
        <w:t>la plus sournoise</w:t>
      </w:r>
      <w:r>
        <w:rPr>
          <w:szCs w:val="32"/>
        </w:rPr>
        <w:t xml:space="preserve">, </w:t>
      </w:r>
      <w:r w:rsidRPr="00894396">
        <w:rPr>
          <w:szCs w:val="32"/>
        </w:rPr>
        <w:t>la plus sauvage qui ait jamais été sur mer</w:t>
      </w:r>
      <w:r>
        <w:rPr>
          <w:szCs w:val="32"/>
        </w:rPr>
        <w:t xml:space="preserve">. </w:t>
      </w:r>
      <w:r w:rsidRPr="00894396">
        <w:rPr>
          <w:szCs w:val="32"/>
        </w:rPr>
        <w:t>Je l</w:t>
      </w:r>
      <w:r>
        <w:rPr>
          <w:szCs w:val="32"/>
        </w:rPr>
        <w:t>’</w:t>
      </w:r>
      <w:r w:rsidRPr="00894396">
        <w:rPr>
          <w:szCs w:val="32"/>
        </w:rPr>
        <w:t>ai vue se comporter magnifiquement pendant deux jours</w:t>
      </w:r>
      <w:r>
        <w:rPr>
          <w:szCs w:val="32"/>
        </w:rPr>
        <w:t xml:space="preserve">, </w:t>
      </w:r>
      <w:r w:rsidRPr="00894396">
        <w:rPr>
          <w:szCs w:val="32"/>
        </w:rPr>
        <w:t>pour venir dans le vent deux fois de suite</w:t>
      </w:r>
      <w:r>
        <w:rPr>
          <w:szCs w:val="32"/>
        </w:rPr>
        <w:t xml:space="preserve">, </w:t>
      </w:r>
      <w:r w:rsidRPr="00894396">
        <w:rPr>
          <w:szCs w:val="32"/>
        </w:rPr>
        <w:t>l</w:t>
      </w:r>
      <w:r>
        <w:rPr>
          <w:szCs w:val="32"/>
        </w:rPr>
        <w:t>’</w:t>
      </w:r>
      <w:r w:rsidRPr="00894396">
        <w:rPr>
          <w:szCs w:val="32"/>
        </w:rPr>
        <w:t>après-midi du troisième</w:t>
      </w:r>
      <w:r>
        <w:rPr>
          <w:szCs w:val="32"/>
        </w:rPr>
        <w:t xml:space="preserve">. </w:t>
      </w:r>
      <w:r w:rsidRPr="00894396">
        <w:rPr>
          <w:szCs w:val="32"/>
        </w:rPr>
        <w:t>La première fois elle lança le timonier en plein par-dessus la barre</w:t>
      </w:r>
      <w:r>
        <w:rPr>
          <w:szCs w:val="32"/>
        </w:rPr>
        <w:t xml:space="preserve">, </w:t>
      </w:r>
      <w:r w:rsidRPr="00894396">
        <w:rPr>
          <w:szCs w:val="32"/>
        </w:rPr>
        <w:t>puis</w:t>
      </w:r>
      <w:r>
        <w:rPr>
          <w:szCs w:val="32"/>
        </w:rPr>
        <w:t xml:space="preserve">, </w:t>
      </w:r>
      <w:r w:rsidRPr="00894396">
        <w:rPr>
          <w:szCs w:val="32"/>
        </w:rPr>
        <w:t>comme elle n</w:t>
      </w:r>
      <w:r>
        <w:rPr>
          <w:szCs w:val="32"/>
        </w:rPr>
        <w:t>’</w:t>
      </w:r>
      <w:r w:rsidRPr="00894396">
        <w:rPr>
          <w:szCs w:val="32"/>
        </w:rPr>
        <w:t>avait pas réussi à l</w:t>
      </w:r>
      <w:r>
        <w:rPr>
          <w:szCs w:val="32"/>
        </w:rPr>
        <w:t>’</w:t>
      </w:r>
      <w:r w:rsidRPr="00894396">
        <w:rPr>
          <w:szCs w:val="32"/>
        </w:rPr>
        <w:t>assommer tout à fait</w:t>
      </w:r>
      <w:r>
        <w:rPr>
          <w:szCs w:val="32"/>
        </w:rPr>
        <w:t xml:space="preserve">, </w:t>
      </w:r>
      <w:r w:rsidRPr="00894396">
        <w:rPr>
          <w:szCs w:val="32"/>
        </w:rPr>
        <w:t>elle recommença le coup trois heures plus tard</w:t>
      </w:r>
      <w:r>
        <w:rPr>
          <w:szCs w:val="32"/>
        </w:rPr>
        <w:t xml:space="preserve">. </w:t>
      </w:r>
      <w:r w:rsidRPr="00894396">
        <w:rPr>
          <w:szCs w:val="32"/>
        </w:rPr>
        <w:t>Submergée de l</w:t>
      </w:r>
      <w:r>
        <w:rPr>
          <w:szCs w:val="32"/>
        </w:rPr>
        <w:t>’</w:t>
      </w:r>
      <w:r w:rsidRPr="00894396">
        <w:rPr>
          <w:szCs w:val="32"/>
        </w:rPr>
        <w:t>avant à l</w:t>
      </w:r>
      <w:r>
        <w:rPr>
          <w:szCs w:val="32"/>
        </w:rPr>
        <w:t>’</w:t>
      </w:r>
      <w:r w:rsidRPr="00894396">
        <w:rPr>
          <w:szCs w:val="32"/>
        </w:rPr>
        <w:t>arrière</w:t>
      </w:r>
      <w:r>
        <w:rPr>
          <w:szCs w:val="32"/>
        </w:rPr>
        <w:t xml:space="preserve">, </w:t>
      </w:r>
      <w:r w:rsidRPr="00894396">
        <w:rPr>
          <w:szCs w:val="32"/>
        </w:rPr>
        <w:t>elle fit sauter tout ce que nous avions installé de toile</w:t>
      </w:r>
      <w:r>
        <w:rPr>
          <w:szCs w:val="32"/>
        </w:rPr>
        <w:t xml:space="preserve">, </w:t>
      </w:r>
      <w:r w:rsidRPr="00894396">
        <w:rPr>
          <w:szCs w:val="32"/>
        </w:rPr>
        <w:t>sema la panique chez tout l</w:t>
      </w:r>
      <w:r>
        <w:rPr>
          <w:szCs w:val="32"/>
        </w:rPr>
        <w:t>’</w:t>
      </w:r>
      <w:r w:rsidRPr="00894396">
        <w:rPr>
          <w:szCs w:val="32"/>
        </w:rPr>
        <w:t>équipage et épouvanta jusqu</w:t>
      </w:r>
      <w:r>
        <w:rPr>
          <w:szCs w:val="32"/>
        </w:rPr>
        <w:t>’</w:t>
      </w:r>
      <w:r w:rsidRPr="00894396">
        <w:rPr>
          <w:szCs w:val="32"/>
        </w:rPr>
        <w:t>à Mrs</w:t>
      </w:r>
      <w:r>
        <w:rPr>
          <w:szCs w:val="32"/>
        </w:rPr>
        <w:t xml:space="preserve">. </w:t>
      </w:r>
      <w:r w:rsidRPr="00894396">
        <w:rPr>
          <w:szCs w:val="32"/>
        </w:rPr>
        <w:t>Colchester</w:t>
      </w:r>
      <w:r>
        <w:rPr>
          <w:szCs w:val="32"/>
        </w:rPr>
        <w:t xml:space="preserve">, </w:t>
      </w:r>
      <w:r w:rsidRPr="00894396">
        <w:rPr>
          <w:szCs w:val="32"/>
        </w:rPr>
        <w:t>dans son bel appartement de l</w:t>
      </w:r>
      <w:r>
        <w:rPr>
          <w:szCs w:val="32"/>
        </w:rPr>
        <w:t>’</w:t>
      </w:r>
      <w:r w:rsidRPr="00894396">
        <w:rPr>
          <w:szCs w:val="32"/>
        </w:rPr>
        <w:t>arrière dont elle était si fière</w:t>
      </w:r>
      <w:r>
        <w:rPr>
          <w:szCs w:val="32"/>
        </w:rPr>
        <w:t xml:space="preserve">. </w:t>
      </w:r>
      <w:r w:rsidRPr="00894396">
        <w:rPr>
          <w:szCs w:val="32"/>
        </w:rPr>
        <w:t>Quand on fit l</w:t>
      </w:r>
      <w:r>
        <w:rPr>
          <w:szCs w:val="32"/>
        </w:rPr>
        <w:t>’</w:t>
      </w:r>
      <w:r w:rsidRPr="00894396">
        <w:rPr>
          <w:szCs w:val="32"/>
        </w:rPr>
        <w:t>appel</w:t>
      </w:r>
      <w:r>
        <w:rPr>
          <w:szCs w:val="32"/>
        </w:rPr>
        <w:t xml:space="preserve">, </w:t>
      </w:r>
      <w:r w:rsidRPr="00894396">
        <w:rPr>
          <w:szCs w:val="32"/>
        </w:rPr>
        <w:t>il manquait un homme</w:t>
      </w:r>
      <w:r>
        <w:rPr>
          <w:szCs w:val="32"/>
        </w:rPr>
        <w:t xml:space="preserve">. </w:t>
      </w:r>
      <w:r w:rsidRPr="00894396">
        <w:rPr>
          <w:szCs w:val="32"/>
        </w:rPr>
        <w:t>Balayé par-dessus bord</w:t>
      </w:r>
      <w:r>
        <w:rPr>
          <w:szCs w:val="32"/>
        </w:rPr>
        <w:t xml:space="preserve">, </w:t>
      </w:r>
      <w:r w:rsidRPr="00894396">
        <w:rPr>
          <w:szCs w:val="32"/>
        </w:rPr>
        <w:t>bien entendu</w:t>
      </w:r>
      <w:r>
        <w:rPr>
          <w:szCs w:val="32"/>
        </w:rPr>
        <w:t xml:space="preserve">. </w:t>
      </w:r>
      <w:r w:rsidRPr="00894396">
        <w:rPr>
          <w:szCs w:val="32"/>
        </w:rPr>
        <w:t>Ce qui m</w:t>
      </w:r>
      <w:r>
        <w:rPr>
          <w:szCs w:val="32"/>
        </w:rPr>
        <w:t>’</w:t>
      </w:r>
      <w:r w:rsidRPr="00894396">
        <w:rPr>
          <w:szCs w:val="32"/>
        </w:rPr>
        <w:t>étonne</w:t>
      </w:r>
      <w:r>
        <w:rPr>
          <w:szCs w:val="32"/>
        </w:rPr>
        <w:t xml:space="preserve">, </w:t>
      </w:r>
      <w:r w:rsidRPr="00894396">
        <w:rPr>
          <w:szCs w:val="32"/>
        </w:rPr>
        <w:t>c</w:t>
      </w:r>
      <w:r>
        <w:rPr>
          <w:szCs w:val="32"/>
        </w:rPr>
        <w:t>’</w:t>
      </w:r>
      <w:r w:rsidRPr="00894396">
        <w:rPr>
          <w:szCs w:val="32"/>
        </w:rPr>
        <w:t>est que nous n</w:t>
      </w:r>
      <w:r>
        <w:rPr>
          <w:szCs w:val="32"/>
        </w:rPr>
        <w:t>’</w:t>
      </w:r>
      <w:r w:rsidRPr="00894396">
        <w:rPr>
          <w:szCs w:val="32"/>
        </w:rPr>
        <w:t>ayons pas été plus nombreux à filer avec lui</w:t>
      </w:r>
      <w:r>
        <w:rPr>
          <w:szCs w:val="32"/>
        </w:rPr>
        <w:t> !</w:t>
      </w:r>
    </w:p>
    <w:p w14:paraId="65E60884" w14:textId="77777777" w:rsidR="008D6F52" w:rsidRDefault="00000000" w:rsidP="008D6F52">
      <w:pPr>
        <w:rPr>
          <w:szCs w:val="32"/>
        </w:rPr>
      </w:pPr>
      <w:r w:rsidRPr="00894396">
        <w:rPr>
          <w:szCs w:val="32"/>
        </w:rPr>
        <w:t>Et c</w:t>
      </w:r>
      <w:r w:rsidR="008D6F52">
        <w:rPr>
          <w:szCs w:val="32"/>
        </w:rPr>
        <w:t>’</w:t>
      </w:r>
      <w:r w:rsidRPr="00894396">
        <w:rPr>
          <w:szCs w:val="32"/>
        </w:rPr>
        <w:t>étaient toujours des histoires de ce genre</w:t>
      </w:r>
      <w:r w:rsidR="008D6F52">
        <w:rPr>
          <w:szCs w:val="32"/>
        </w:rPr>
        <w:t xml:space="preserve">. </w:t>
      </w:r>
      <w:r w:rsidRPr="00894396">
        <w:rPr>
          <w:szCs w:val="32"/>
        </w:rPr>
        <w:t>Toujours</w:t>
      </w:r>
      <w:r w:rsidR="008D6F52">
        <w:rPr>
          <w:szCs w:val="32"/>
        </w:rPr>
        <w:t xml:space="preserve"> ! </w:t>
      </w:r>
      <w:r w:rsidRPr="00894396">
        <w:rPr>
          <w:szCs w:val="32"/>
        </w:rPr>
        <w:t>J</w:t>
      </w:r>
      <w:r w:rsidR="008D6F52">
        <w:rPr>
          <w:szCs w:val="32"/>
        </w:rPr>
        <w:t>’</w:t>
      </w:r>
      <w:r w:rsidRPr="00894396">
        <w:rPr>
          <w:szCs w:val="32"/>
        </w:rPr>
        <w:t>ai entendu un vieux second dire un jour au Capitaine Colchester qu</w:t>
      </w:r>
      <w:r w:rsidR="008D6F52">
        <w:rPr>
          <w:szCs w:val="32"/>
        </w:rPr>
        <w:t>’</w:t>
      </w:r>
      <w:r w:rsidRPr="00894396">
        <w:rPr>
          <w:szCs w:val="32"/>
        </w:rPr>
        <w:t>il en était arrivé à ne plus oser ouvrir la bouche pour donner un ordre</w:t>
      </w:r>
      <w:r w:rsidR="008D6F52">
        <w:rPr>
          <w:szCs w:val="32"/>
        </w:rPr>
        <w:t xml:space="preserve">. </w:t>
      </w:r>
      <w:r w:rsidRPr="00894396">
        <w:rPr>
          <w:szCs w:val="32"/>
        </w:rPr>
        <w:t>Et la rosse semait la terreur dans les ports aussi bien que sur mer</w:t>
      </w:r>
      <w:r w:rsidR="008D6F52">
        <w:rPr>
          <w:szCs w:val="32"/>
        </w:rPr>
        <w:t xml:space="preserve">. </w:t>
      </w:r>
      <w:r w:rsidRPr="00894396">
        <w:rPr>
          <w:szCs w:val="32"/>
        </w:rPr>
        <w:t xml:space="preserve">On ne savait jamais ce qui la </w:t>
      </w:r>
      <w:r w:rsidRPr="00894396">
        <w:rPr>
          <w:szCs w:val="32"/>
        </w:rPr>
        <w:lastRenderedPageBreak/>
        <w:t>ferait tenir tranquille</w:t>
      </w:r>
      <w:r w:rsidR="008D6F52">
        <w:rPr>
          <w:szCs w:val="32"/>
        </w:rPr>
        <w:t xml:space="preserve">. </w:t>
      </w:r>
      <w:r w:rsidRPr="00894396">
        <w:rPr>
          <w:szCs w:val="32"/>
        </w:rPr>
        <w:t>Sans la moindre provocation</w:t>
      </w:r>
      <w:r w:rsidR="008D6F52">
        <w:rPr>
          <w:szCs w:val="32"/>
        </w:rPr>
        <w:t xml:space="preserve">, </w:t>
      </w:r>
      <w:r w:rsidRPr="00894396">
        <w:rPr>
          <w:szCs w:val="32"/>
        </w:rPr>
        <w:t>elle se mettait à claquer comme fétus de paille</w:t>
      </w:r>
      <w:r w:rsidR="008D6F52">
        <w:rPr>
          <w:szCs w:val="32"/>
        </w:rPr>
        <w:t xml:space="preserve">, </w:t>
      </w:r>
      <w:r w:rsidRPr="00894396">
        <w:rPr>
          <w:szCs w:val="32"/>
        </w:rPr>
        <w:t>cordes</w:t>
      </w:r>
      <w:r w:rsidR="008D6F52">
        <w:rPr>
          <w:szCs w:val="32"/>
        </w:rPr>
        <w:t xml:space="preserve">, </w:t>
      </w:r>
      <w:r w:rsidRPr="00894396">
        <w:rPr>
          <w:szCs w:val="32"/>
        </w:rPr>
        <w:t>câbles et aussières de métal</w:t>
      </w:r>
      <w:r w:rsidR="008D6F52">
        <w:rPr>
          <w:szCs w:val="32"/>
        </w:rPr>
        <w:t xml:space="preserve">. </w:t>
      </w:r>
      <w:r w:rsidRPr="00894396">
        <w:rPr>
          <w:szCs w:val="32"/>
        </w:rPr>
        <w:t>Elle était lourde</w:t>
      </w:r>
      <w:r w:rsidR="008D6F52">
        <w:rPr>
          <w:szCs w:val="32"/>
        </w:rPr>
        <w:t xml:space="preserve">, </w:t>
      </w:r>
      <w:r w:rsidRPr="00894396">
        <w:rPr>
          <w:szCs w:val="32"/>
        </w:rPr>
        <w:t>mal fichue</w:t>
      </w:r>
      <w:r w:rsidR="008D6F52">
        <w:rPr>
          <w:szCs w:val="32"/>
        </w:rPr>
        <w:t xml:space="preserve">, </w:t>
      </w:r>
      <w:r w:rsidRPr="00894396">
        <w:rPr>
          <w:szCs w:val="32"/>
        </w:rPr>
        <w:t>gauche</w:t>
      </w:r>
      <w:r w:rsidR="008D6F52">
        <w:rPr>
          <w:szCs w:val="32"/>
        </w:rPr>
        <w:t xml:space="preserve">, </w:t>
      </w:r>
      <w:r w:rsidRPr="00894396">
        <w:rPr>
          <w:szCs w:val="32"/>
        </w:rPr>
        <w:t>mais tout ça ne suffit pas à expliquer sa puissance maléfique</w:t>
      </w:r>
      <w:r w:rsidR="008D6F52">
        <w:rPr>
          <w:szCs w:val="32"/>
        </w:rPr>
        <w:t xml:space="preserve">. </w:t>
      </w:r>
      <w:r w:rsidRPr="00894396">
        <w:rPr>
          <w:szCs w:val="32"/>
        </w:rPr>
        <w:t>Savez-vous</w:t>
      </w:r>
      <w:r w:rsidR="008D6F52">
        <w:rPr>
          <w:szCs w:val="32"/>
        </w:rPr>
        <w:t xml:space="preserve"> ? </w:t>
      </w:r>
      <w:r w:rsidRPr="00894396">
        <w:rPr>
          <w:szCs w:val="32"/>
        </w:rPr>
        <w:t>Quand je pense à elle</w:t>
      </w:r>
      <w:r w:rsidR="008D6F52">
        <w:rPr>
          <w:szCs w:val="32"/>
        </w:rPr>
        <w:t xml:space="preserve">, </w:t>
      </w:r>
      <w:r w:rsidRPr="00894396">
        <w:rPr>
          <w:szCs w:val="32"/>
        </w:rPr>
        <w:t>je ne puis m</w:t>
      </w:r>
      <w:r w:rsidR="008D6F52">
        <w:rPr>
          <w:szCs w:val="32"/>
        </w:rPr>
        <w:t>’</w:t>
      </w:r>
      <w:r w:rsidRPr="00894396">
        <w:rPr>
          <w:szCs w:val="32"/>
        </w:rPr>
        <w:t>empêcher de songer à ces fous incurables qui s</w:t>
      </w:r>
      <w:r w:rsidR="008D6F52">
        <w:rPr>
          <w:szCs w:val="32"/>
        </w:rPr>
        <w:t>’</w:t>
      </w:r>
      <w:r w:rsidRPr="00894396">
        <w:rPr>
          <w:szCs w:val="32"/>
        </w:rPr>
        <w:t>échappent de temps à autre</w:t>
      </w:r>
      <w:r w:rsidR="008D6F52">
        <w:rPr>
          <w:szCs w:val="32"/>
        </w:rPr>
        <w:t>.</w:t>
      </w:r>
    </w:p>
    <w:p w14:paraId="1F49F610" w14:textId="77777777" w:rsidR="008D6F52" w:rsidRDefault="00000000" w:rsidP="008D6F52">
      <w:pPr>
        <w:rPr>
          <w:szCs w:val="32"/>
        </w:rPr>
      </w:pPr>
      <w:r w:rsidRPr="00894396">
        <w:rPr>
          <w:szCs w:val="32"/>
        </w:rPr>
        <w:t>Il fixait sur moi un regard interrogateur</w:t>
      </w:r>
      <w:r w:rsidR="008D6F52">
        <w:rPr>
          <w:szCs w:val="32"/>
        </w:rPr>
        <w:t xml:space="preserve">. </w:t>
      </w:r>
      <w:r w:rsidRPr="00894396">
        <w:rPr>
          <w:szCs w:val="32"/>
        </w:rPr>
        <w:t>Mais je n</w:t>
      </w:r>
      <w:r w:rsidR="008D6F52">
        <w:rPr>
          <w:szCs w:val="32"/>
        </w:rPr>
        <w:t>’</w:t>
      </w:r>
      <w:r w:rsidRPr="00894396">
        <w:rPr>
          <w:szCs w:val="32"/>
        </w:rPr>
        <w:t>allais pas admettre</w:t>
      </w:r>
      <w:r w:rsidR="008D6F52">
        <w:rPr>
          <w:szCs w:val="32"/>
        </w:rPr>
        <w:t xml:space="preserve">, </w:t>
      </w:r>
      <w:r w:rsidRPr="00894396">
        <w:rPr>
          <w:szCs w:val="32"/>
        </w:rPr>
        <w:t>vous le pensez bien</w:t>
      </w:r>
      <w:r w:rsidR="008D6F52">
        <w:rPr>
          <w:szCs w:val="32"/>
        </w:rPr>
        <w:t xml:space="preserve">, </w:t>
      </w:r>
      <w:r w:rsidRPr="00894396">
        <w:rPr>
          <w:szCs w:val="32"/>
        </w:rPr>
        <w:t>qu</w:t>
      </w:r>
      <w:r w:rsidR="008D6F52">
        <w:rPr>
          <w:szCs w:val="32"/>
        </w:rPr>
        <w:t>’</w:t>
      </w:r>
      <w:r w:rsidRPr="00894396">
        <w:rPr>
          <w:szCs w:val="32"/>
        </w:rPr>
        <w:t>un bateau pût être fou</w:t>
      </w:r>
      <w:r w:rsidR="008D6F52">
        <w:rPr>
          <w:szCs w:val="32"/>
        </w:rPr>
        <w:t>.</w:t>
      </w:r>
    </w:p>
    <w:p w14:paraId="63CBFA1D" w14:textId="77777777" w:rsidR="008D6F52" w:rsidRDefault="008D6F52" w:rsidP="008D6F52">
      <w:pPr>
        <w:rPr>
          <w:szCs w:val="32"/>
        </w:rPr>
      </w:pPr>
      <w:r>
        <w:t>— </w:t>
      </w:r>
      <w:r w:rsidRPr="00894396">
        <w:rPr>
          <w:szCs w:val="32"/>
        </w:rPr>
        <w:t>Elle était devenue la terreur des ports où on la connaissait</w:t>
      </w:r>
      <w:r>
        <w:rPr>
          <w:szCs w:val="32"/>
        </w:rPr>
        <w:t xml:space="preserve">, </w:t>
      </w:r>
      <w:r w:rsidRPr="00894396">
        <w:rPr>
          <w:szCs w:val="32"/>
        </w:rPr>
        <w:t>reprit-il</w:t>
      </w:r>
      <w:r>
        <w:rPr>
          <w:szCs w:val="32"/>
        </w:rPr>
        <w:t xml:space="preserve">. </w:t>
      </w:r>
      <w:r w:rsidRPr="00894396">
        <w:rPr>
          <w:szCs w:val="32"/>
        </w:rPr>
        <w:t>Elle vous enlevait</w:t>
      </w:r>
      <w:r>
        <w:rPr>
          <w:szCs w:val="32"/>
        </w:rPr>
        <w:t xml:space="preserve">, </w:t>
      </w:r>
      <w:r w:rsidRPr="00894396">
        <w:rPr>
          <w:szCs w:val="32"/>
        </w:rPr>
        <w:t>en se jouant</w:t>
      </w:r>
      <w:r>
        <w:rPr>
          <w:szCs w:val="32"/>
        </w:rPr>
        <w:t xml:space="preserve">, </w:t>
      </w:r>
      <w:r w:rsidRPr="00894396">
        <w:rPr>
          <w:szCs w:val="32"/>
        </w:rPr>
        <w:t>vingt pieds de revêtement de quai en pierres massives</w:t>
      </w:r>
      <w:r>
        <w:rPr>
          <w:szCs w:val="32"/>
        </w:rPr>
        <w:t xml:space="preserve">, </w:t>
      </w:r>
      <w:r w:rsidRPr="00894396">
        <w:rPr>
          <w:szCs w:val="32"/>
        </w:rPr>
        <w:t>ou fauchait le bout d</w:t>
      </w:r>
      <w:r>
        <w:rPr>
          <w:szCs w:val="32"/>
        </w:rPr>
        <w:t>’</w:t>
      </w:r>
      <w:r w:rsidRPr="00894396">
        <w:rPr>
          <w:szCs w:val="32"/>
        </w:rPr>
        <w:t>une jetée de bois</w:t>
      </w:r>
      <w:r>
        <w:rPr>
          <w:szCs w:val="32"/>
        </w:rPr>
        <w:t xml:space="preserve">. </w:t>
      </w:r>
      <w:r w:rsidRPr="00894396">
        <w:rPr>
          <w:szCs w:val="32"/>
        </w:rPr>
        <w:t>Elle devait avoir perdu des milles de chaînes et des centaines de tonnes d</w:t>
      </w:r>
      <w:r>
        <w:rPr>
          <w:szCs w:val="32"/>
        </w:rPr>
        <w:t>’</w:t>
      </w:r>
      <w:r w:rsidRPr="00894396">
        <w:rPr>
          <w:szCs w:val="32"/>
        </w:rPr>
        <w:t>ancres</w:t>
      </w:r>
      <w:r>
        <w:rPr>
          <w:szCs w:val="32"/>
        </w:rPr>
        <w:t xml:space="preserve">. </w:t>
      </w:r>
      <w:r w:rsidRPr="00894396">
        <w:rPr>
          <w:szCs w:val="32"/>
        </w:rPr>
        <w:t>Quand elle abordait un pauvre navire inoffensif</w:t>
      </w:r>
      <w:r>
        <w:rPr>
          <w:szCs w:val="32"/>
        </w:rPr>
        <w:t xml:space="preserve">, </w:t>
      </w:r>
      <w:r w:rsidRPr="00894396">
        <w:rPr>
          <w:szCs w:val="32"/>
        </w:rPr>
        <w:t>c</w:t>
      </w:r>
      <w:r>
        <w:rPr>
          <w:szCs w:val="32"/>
        </w:rPr>
        <w:t>’</w:t>
      </w:r>
      <w:r w:rsidRPr="00894396">
        <w:rPr>
          <w:szCs w:val="32"/>
        </w:rPr>
        <w:t>était une histoire de tous les diables pour la ramener en arrière</w:t>
      </w:r>
      <w:r>
        <w:rPr>
          <w:szCs w:val="32"/>
        </w:rPr>
        <w:t xml:space="preserve">. </w:t>
      </w:r>
      <w:r w:rsidRPr="00894396">
        <w:rPr>
          <w:szCs w:val="32"/>
        </w:rPr>
        <w:t>Et elle ne se faisait jamais abîmer</w:t>
      </w:r>
      <w:r>
        <w:rPr>
          <w:szCs w:val="32"/>
        </w:rPr>
        <w:t xml:space="preserve"> ; </w:t>
      </w:r>
      <w:r w:rsidRPr="00894396">
        <w:rPr>
          <w:szCs w:val="32"/>
        </w:rPr>
        <w:t>elle s</w:t>
      </w:r>
      <w:r>
        <w:rPr>
          <w:szCs w:val="32"/>
        </w:rPr>
        <w:t>’</w:t>
      </w:r>
      <w:r w:rsidRPr="00894396">
        <w:rPr>
          <w:szCs w:val="32"/>
        </w:rPr>
        <w:t>en tirait avec quelques écorchures</w:t>
      </w:r>
      <w:r>
        <w:rPr>
          <w:szCs w:val="32"/>
        </w:rPr>
        <w:t xml:space="preserve">, </w:t>
      </w:r>
      <w:r w:rsidRPr="00894396">
        <w:rPr>
          <w:szCs w:val="32"/>
        </w:rPr>
        <w:t>à peine</w:t>
      </w:r>
      <w:r>
        <w:rPr>
          <w:szCs w:val="32"/>
        </w:rPr>
        <w:t xml:space="preserve">. </w:t>
      </w:r>
      <w:r w:rsidRPr="00894396">
        <w:rPr>
          <w:szCs w:val="32"/>
        </w:rPr>
        <w:t>On avait voulu la faire forte</w:t>
      </w:r>
      <w:r>
        <w:rPr>
          <w:szCs w:val="32"/>
        </w:rPr>
        <w:t xml:space="preserve"> ! </w:t>
      </w:r>
      <w:r w:rsidRPr="00894396">
        <w:rPr>
          <w:szCs w:val="32"/>
        </w:rPr>
        <w:t>Ah</w:t>
      </w:r>
      <w:r>
        <w:rPr>
          <w:szCs w:val="32"/>
        </w:rPr>
        <w:t xml:space="preserve"> ! </w:t>
      </w:r>
      <w:r w:rsidRPr="00894396">
        <w:rPr>
          <w:szCs w:val="32"/>
        </w:rPr>
        <w:t>elle l</w:t>
      </w:r>
      <w:r>
        <w:rPr>
          <w:szCs w:val="32"/>
        </w:rPr>
        <w:t>’</w:t>
      </w:r>
      <w:r w:rsidRPr="00894396">
        <w:rPr>
          <w:szCs w:val="32"/>
        </w:rPr>
        <w:t>était</w:t>
      </w:r>
      <w:r>
        <w:rPr>
          <w:szCs w:val="32"/>
        </w:rPr>
        <w:t xml:space="preserve">, </w:t>
      </w:r>
      <w:r w:rsidRPr="00894396">
        <w:rPr>
          <w:szCs w:val="32"/>
        </w:rPr>
        <w:t>forte</w:t>
      </w:r>
      <w:r>
        <w:rPr>
          <w:szCs w:val="32"/>
        </w:rPr>
        <w:t xml:space="preserve"> ! </w:t>
      </w:r>
      <w:r w:rsidRPr="00894396">
        <w:rPr>
          <w:szCs w:val="32"/>
        </w:rPr>
        <w:t>Assez pour enfoncer toutes les banquises du Pôle</w:t>
      </w:r>
      <w:r>
        <w:rPr>
          <w:szCs w:val="32"/>
        </w:rPr>
        <w:t xml:space="preserve"> ! </w:t>
      </w:r>
      <w:r w:rsidRPr="00894396">
        <w:rPr>
          <w:szCs w:val="32"/>
        </w:rPr>
        <w:t>Et comme elle avait commencé</w:t>
      </w:r>
      <w:r>
        <w:rPr>
          <w:szCs w:val="32"/>
        </w:rPr>
        <w:t xml:space="preserve">, </w:t>
      </w:r>
      <w:r w:rsidRPr="00894396">
        <w:rPr>
          <w:szCs w:val="32"/>
        </w:rPr>
        <w:t>elle continua</w:t>
      </w:r>
      <w:r>
        <w:rPr>
          <w:szCs w:val="32"/>
        </w:rPr>
        <w:t xml:space="preserve">. </w:t>
      </w:r>
      <w:r w:rsidRPr="00894396">
        <w:rPr>
          <w:szCs w:val="32"/>
        </w:rPr>
        <w:t>Du jour de son lancement</w:t>
      </w:r>
      <w:r>
        <w:rPr>
          <w:szCs w:val="32"/>
        </w:rPr>
        <w:t xml:space="preserve">, </w:t>
      </w:r>
      <w:r w:rsidRPr="00894396">
        <w:rPr>
          <w:szCs w:val="32"/>
        </w:rPr>
        <w:t>elle ne laissa pas passer une année sans massacrer quelqu</w:t>
      </w:r>
      <w:r>
        <w:rPr>
          <w:szCs w:val="32"/>
        </w:rPr>
        <w:t>’</w:t>
      </w:r>
      <w:r w:rsidRPr="00894396">
        <w:rPr>
          <w:szCs w:val="32"/>
        </w:rPr>
        <w:t>un</w:t>
      </w:r>
      <w:r>
        <w:rPr>
          <w:szCs w:val="32"/>
        </w:rPr>
        <w:t xml:space="preserve">. </w:t>
      </w:r>
      <w:r w:rsidRPr="00894396">
        <w:rPr>
          <w:szCs w:val="32"/>
        </w:rPr>
        <w:t>Je crois que les armateurs finissaient par en être las</w:t>
      </w:r>
      <w:r>
        <w:rPr>
          <w:szCs w:val="32"/>
        </w:rPr>
        <w:t xml:space="preserve">. </w:t>
      </w:r>
      <w:r w:rsidRPr="00894396">
        <w:rPr>
          <w:szCs w:val="32"/>
        </w:rPr>
        <w:t>Mais c</w:t>
      </w:r>
      <w:r>
        <w:rPr>
          <w:szCs w:val="32"/>
        </w:rPr>
        <w:t>’</w:t>
      </w:r>
      <w:r w:rsidRPr="00894396">
        <w:rPr>
          <w:szCs w:val="32"/>
        </w:rPr>
        <w:t xml:space="preserve">étaient des gens obstinés que ces </w:t>
      </w:r>
      <w:proofErr w:type="spellStart"/>
      <w:r w:rsidRPr="00894396">
        <w:rPr>
          <w:szCs w:val="32"/>
        </w:rPr>
        <w:t>Apses</w:t>
      </w:r>
      <w:proofErr w:type="spellEnd"/>
      <w:r>
        <w:rPr>
          <w:szCs w:val="32"/>
        </w:rPr>
        <w:t xml:space="preserve">, </w:t>
      </w:r>
      <w:r w:rsidRPr="00894396">
        <w:rPr>
          <w:szCs w:val="32"/>
        </w:rPr>
        <w:t>et ils n</w:t>
      </w:r>
      <w:r>
        <w:rPr>
          <w:szCs w:val="32"/>
        </w:rPr>
        <w:t>’</w:t>
      </w:r>
      <w:r w:rsidRPr="00894396">
        <w:rPr>
          <w:szCs w:val="32"/>
        </w:rPr>
        <w:t>auraient jamais voulu admettre qu</w:t>
      </w:r>
      <w:r>
        <w:rPr>
          <w:szCs w:val="32"/>
        </w:rPr>
        <w:t>’</w:t>
      </w:r>
      <w:r w:rsidRPr="00894396">
        <w:rPr>
          <w:szCs w:val="32"/>
        </w:rPr>
        <w:t xml:space="preserve">il pût y avoir quelque chose de mauvais dans leur </w:t>
      </w:r>
      <w:r w:rsidRPr="00894396">
        <w:rPr>
          <w:i/>
          <w:iCs/>
          <w:szCs w:val="32"/>
        </w:rPr>
        <w:t xml:space="preserve">Famille </w:t>
      </w:r>
      <w:proofErr w:type="spellStart"/>
      <w:r w:rsidRPr="00894396">
        <w:rPr>
          <w:i/>
          <w:iCs/>
          <w:szCs w:val="32"/>
        </w:rPr>
        <w:t>Apse</w:t>
      </w:r>
      <w:proofErr w:type="spellEnd"/>
      <w:r>
        <w:rPr>
          <w:i/>
          <w:iCs/>
          <w:szCs w:val="32"/>
        </w:rPr>
        <w:t xml:space="preserve">. </w:t>
      </w:r>
      <w:r w:rsidRPr="00894396">
        <w:rPr>
          <w:szCs w:val="32"/>
        </w:rPr>
        <w:t>Ils ne consentirent même pas à changer son nom</w:t>
      </w:r>
      <w:r>
        <w:rPr>
          <w:szCs w:val="32"/>
        </w:rPr>
        <w:t>. « </w:t>
      </w:r>
      <w:r w:rsidRPr="00894396">
        <w:rPr>
          <w:szCs w:val="32"/>
        </w:rPr>
        <w:t>Idioties</w:t>
      </w:r>
      <w:r>
        <w:rPr>
          <w:szCs w:val="32"/>
        </w:rPr>
        <w:t> ! »</w:t>
      </w:r>
      <w:r w:rsidRPr="00894396">
        <w:rPr>
          <w:szCs w:val="32"/>
        </w:rPr>
        <w:t xml:space="preserve"> comme disait Mrs</w:t>
      </w:r>
      <w:r>
        <w:rPr>
          <w:szCs w:val="32"/>
        </w:rPr>
        <w:t xml:space="preserve">. </w:t>
      </w:r>
      <w:r w:rsidRPr="00894396">
        <w:rPr>
          <w:szCs w:val="32"/>
        </w:rPr>
        <w:t>Colchester</w:t>
      </w:r>
      <w:r>
        <w:rPr>
          <w:szCs w:val="32"/>
        </w:rPr>
        <w:t xml:space="preserve">. </w:t>
      </w:r>
      <w:r w:rsidRPr="00894396">
        <w:rPr>
          <w:szCs w:val="32"/>
        </w:rPr>
        <w:t>Au moins auraient-ils dû l</w:t>
      </w:r>
      <w:r>
        <w:rPr>
          <w:szCs w:val="32"/>
        </w:rPr>
        <w:t>’</w:t>
      </w:r>
      <w:r w:rsidRPr="00894396">
        <w:rPr>
          <w:szCs w:val="32"/>
        </w:rPr>
        <w:t>enfermer</w:t>
      </w:r>
      <w:r>
        <w:rPr>
          <w:szCs w:val="32"/>
        </w:rPr>
        <w:t xml:space="preserve">, </w:t>
      </w:r>
      <w:r w:rsidRPr="00894396">
        <w:rPr>
          <w:szCs w:val="32"/>
        </w:rPr>
        <w:t>pour le reste de ses jours</w:t>
      </w:r>
      <w:r>
        <w:rPr>
          <w:szCs w:val="32"/>
        </w:rPr>
        <w:t xml:space="preserve">, </w:t>
      </w:r>
      <w:r w:rsidRPr="00894396">
        <w:rPr>
          <w:szCs w:val="32"/>
        </w:rPr>
        <w:t>dans un bassin d</w:t>
      </w:r>
      <w:r>
        <w:rPr>
          <w:szCs w:val="32"/>
        </w:rPr>
        <w:t>’</w:t>
      </w:r>
      <w:r w:rsidRPr="00894396">
        <w:rPr>
          <w:szCs w:val="32"/>
        </w:rPr>
        <w:t>échouage</w:t>
      </w:r>
      <w:r>
        <w:rPr>
          <w:szCs w:val="32"/>
        </w:rPr>
        <w:t xml:space="preserve">, </w:t>
      </w:r>
      <w:r w:rsidRPr="00894396">
        <w:rPr>
          <w:szCs w:val="32"/>
        </w:rPr>
        <w:t>quelque part sur la rivière</w:t>
      </w:r>
      <w:r>
        <w:rPr>
          <w:szCs w:val="32"/>
        </w:rPr>
        <w:t xml:space="preserve">, </w:t>
      </w:r>
      <w:r w:rsidRPr="00894396">
        <w:rPr>
          <w:szCs w:val="32"/>
        </w:rPr>
        <w:t>et ne jamais lui laisser sentir l</w:t>
      </w:r>
      <w:r>
        <w:rPr>
          <w:szCs w:val="32"/>
        </w:rPr>
        <w:t>’</w:t>
      </w:r>
      <w:r w:rsidRPr="00894396">
        <w:rPr>
          <w:szCs w:val="32"/>
        </w:rPr>
        <w:t>eau salée</w:t>
      </w:r>
      <w:r>
        <w:rPr>
          <w:szCs w:val="32"/>
        </w:rPr>
        <w:t xml:space="preserve">. </w:t>
      </w:r>
      <w:r w:rsidRPr="00894396">
        <w:rPr>
          <w:szCs w:val="32"/>
        </w:rPr>
        <w:t>Je vous affirme</w:t>
      </w:r>
      <w:r>
        <w:rPr>
          <w:szCs w:val="32"/>
        </w:rPr>
        <w:t xml:space="preserve">, </w:t>
      </w:r>
      <w:r w:rsidRPr="00894396">
        <w:rPr>
          <w:szCs w:val="32"/>
        </w:rPr>
        <w:t>mon cher Monsieur</w:t>
      </w:r>
      <w:r>
        <w:rPr>
          <w:szCs w:val="32"/>
        </w:rPr>
        <w:t xml:space="preserve">, </w:t>
      </w:r>
      <w:r w:rsidRPr="00894396">
        <w:rPr>
          <w:szCs w:val="32"/>
        </w:rPr>
        <w:t>qu</w:t>
      </w:r>
      <w:r>
        <w:rPr>
          <w:szCs w:val="32"/>
        </w:rPr>
        <w:t>’</w:t>
      </w:r>
      <w:r w:rsidRPr="00894396">
        <w:rPr>
          <w:szCs w:val="32"/>
        </w:rPr>
        <w:t>elle tuait quelqu</w:t>
      </w:r>
      <w:r>
        <w:rPr>
          <w:szCs w:val="32"/>
        </w:rPr>
        <w:t>’</w:t>
      </w:r>
      <w:r w:rsidRPr="00894396">
        <w:rPr>
          <w:szCs w:val="32"/>
        </w:rPr>
        <w:t>un à chacun de ses voyages</w:t>
      </w:r>
      <w:r>
        <w:rPr>
          <w:szCs w:val="32"/>
        </w:rPr>
        <w:t xml:space="preserve">. </w:t>
      </w:r>
      <w:r w:rsidRPr="00894396">
        <w:rPr>
          <w:szCs w:val="32"/>
        </w:rPr>
        <w:t>C</w:t>
      </w:r>
      <w:r>
        <w:rPr>
          <w:szCs w:val="32"/>
        </w:rPr>
        <w:t>’</w:t>
      </w:r>
      <w:r w:rsidRPr="00894396">
        <w:rPr>
          <w:szCs w:val="32"/>
        </w:rPr>
        <w:t>était chose bien connue</w:t>
      </w:r>
      <w:r>
        <w:rPr>
          <w:szCs w:val="32"/>
        </w:rPr>
        <w:t xml:space="preserve">. </w:t>
      </w:r>
      <w:r w:rsidRPr="00894396">
        <w:rPr>
          <w:szCs w:val="32"/>
        </w:rPr>
        <w:t>Elle s</w:t>
      </w:r>
      <w:r>
        <w:rPr>
          <w:szCs w:val="32"/>
        </w:rPr>
        <w:t>’</w:t>
      </w:r>
      <w:r w:rsidRPr="00894396">
        <w:rPr>
          <w:szCs w:val="32"/>
        </w:rPr>
        <w:t>était fait une réputation universelle</w:t>
      </w:r>
      <w:r>
        <w:rPr>
          <w:szCs w:val="32"/>
        </w:rPr>
        <w:t>.</w:t>
      </w:r>
    </w:p>
    <w:p w14:paraId="775A1EB7" w14:textId="77777777" w:rsidR="008D6F52" w:rsidRDefault="00000000" w:rsidP="008D6F52">
      <w:pPr>
        <w:rPr>
          <w:szCs w:val="32"/>
        </w:rPr>
      </w:pPr>
      <w:r w:rsidRPr="00894396">
        <w:rPr>
          <w:szCs w:val="32"/>
        </w:rPr>
        <w:lastRenderedPageBreak/>
        <w:t>J</w:t>
      </w:r>
      <w:r w:rsidR="008D6F52">
        <w:rPr>
          <w:szCs w:val="32"/>
        </w:rPr>
        <w:t>’</w:t>
      </w:r>
      <w:r w:rsidRPr="00894396">
        <w:rPr>
          <w:szCs w:val="32"/>
        </w:rPr>
        <w:t>exprimai ma surprise de ce qu</w:t>
      </w:r>
      <w:r w:rsidR="008D6F52">
        <w:rPr>
          <w:szCs w:val="32"/>
        </w:rPr>
        <w:t>’</w:t>
      </w:r>
      <w:r w:rsidRPr="00894396">
        <w:rPr>
          <w:szCs w:val="32"/>
        </w:rPr>
        <w:t>un navire aussi fâcheusement famé pût trouver des équipages</w:t>
      </w:r>
      <w:r w:rsidR="008D6F52">
        <w:rPr>
          <w:szCs w:val="32"/>
        </w:rPr>
        <w:t>.</w:t>
      </w:r>
    </w:p>
    <w:p w14:paraId="69C180AC" w14:textId="23470A12" w:rsidR="008D6F52" w:rsidRDefault="008D6F52" w:rsidP="008D6F52">
      <w:r>
        <w:t>— </w:t>
      </w:r>
      <w:r w:rsidRPr="00894396">
        <w:rPr>
          <w:szCs w:val="32"/>
        </w:rPr>
        <w:t>Ah</w:t>
      </w:r>
      <w:r>
        <w:rPr>
          <w:szCs w:val="32"/>
        </w:rPr>
        <w:t xml:space="preserve"> ! </w:t>
      </w:r>
      <w:r w:rsidRPr="00894396">
        <w:rPr>
          <w:szCs w:val="32"/>
        </w:rPr>
        <w:t>voilà qui montre que vous ne connaissez pas les marins</w:t>
      </w:r>
      <w:r>
        <w:rPr>
          <w:szCs w:val="32"/>
        </w:rPr>
        <w:t xml:space="preserve">, </w:t>
      </w:r>
      <w:r w:rsidRPr="00894396">
        <w:rPr>
          <w:szCs w:val="32"/>
        </w:rPr>
        <w:t>mon cher Monsieur</w:t>
      </w:r>
      <w:r>
        <w:rPr>
          <w:szCs w:val="32"/>
        </w:rPr>
        <w:t xml:space="preserve"> ! </w:t>
      </w:r>
      <w:r w:rsidRPr="00894396">
        <w:rPr>
          <w:szCs w:val="32"/>
        </w:rPr>
        <w:t>Laissez-moi vous donner un exemple</w:t>
      </w:r>
      <w:r>
        <w:rPr>
          <w:szCs w:val="32"/>
        </w:rPr>
        <w:t xml:space="preserve">. </w:t>
      </w:r>
      <w:r w:rsidRPr="00894396">
        <w:rPr>
          <w:szCs w:val="32"/>
        </w:rPr>
        <w:t>Un jour</w:t>
      </w:r>
      <w:r>
        <w:rPr>
          <w:szCs w:val="32"/>
        </w:rPr>
        <w:t xml:space="preserve">, </w:t>
      </w:r>
      <w:r w:rsidRPr="00894396">
        <w:rPr>
          <w:szCs w:val="32"/>
        </w:rPr>
        <w:t>au bassin</w:t>
      </w:r>
      <w:r>
        <w:rPr>
          <w:szCs w:val="32"/>
        </w:rPr>
        <w:t xml:space="preserve">, </w:t>
      </w:r>
      <w:r w:rsidRPr="00894396">
        <w:rPr>
          <w:szCs w:val="32"/>
        </w:rPr>
        <w:t>à Londres</w:t>
      </w:r>
      <w:r>
        <w:rPr>
          <w:szCs w:val="32"/>
        </w:rPr>
        <w:t xml:space="preserve">, </w:t>
      </w:r>
      <w:r w:rsidRPr="00894396">
        <w:rPr>
          <w:szCs w:val="32"/>
        </w:rPr>
        <w:t>je me baladais sur le gaillard d</w:t>
      </w:r>
      <w:r>
        <w:rPr>
          <w:szCs w:val="32"/>
        </w:rPr>
        <w:t>’</w:t>
      </w:r>
      <w:r w:rsidRPr="00894396">
        <w:rPr>
          <w:szCs w:val="32"/>
        </w:rPr>
        <w:t>avant</w:t>
      </w:r>
      <w:r>
        <w:rPr>
          <w:szCs w:val="32"/>
        </w:rPr>
        <w:t xml:space="preserve">, </w:t>
      </w:r>
      <w:r w:rsidRPr="00894396">
        <w:rPr>
          <w:szCs w:val="32"/>
        </w:rPr>
        <w:t>quand je vis s</w:t>
      </w:r>
      <w:r>
        <w:rPr>
          <w:szCs w:val="32"/>
        </w:rPr>
        <w:t>’</w:t>
      </w:r>
      <w:r w:rsidRPr="00894396">
        <w:rPr>
          <w:szCs w:val="32"/>
        </w:rPr>
        <w:t>avancer deux braves loups de mer</w:t>
      </w:r>
      <w:r>
        <w:rPr>
          <w:szCs w:val="32"/>
        </w:rPr>
        <w:t xml:space="preserve">, </w:t>
      </w:r>
      <w:r w:rsidRPr="00894396">
        <w:rPr>
          <w:szCs w:val="32"/>
        </w:rPr>
        <w:t>l</w:t>
      </w:r>
      <w:r>
        <w:rPr>
          <w:szCs w:val="32"/>
        </w:rPr>
        <w:t>’</w:t>
      </w:r>
      <w:r w:rsidRPr="00894396">
        <w:rPr>
          <w:szCs w:val="32"/>
        </w:rPr>
        <w:t>un d</w:t>
      </w:r>
      <w:r>
        <w:rPr>
          <w:szCs w:val="32"/>
        </w:rPr>
        <w:t>’</w:t>
      </w:r>
      <w:r w:rsidRPr="00894396">
        <w:rPr>
          <w:szCs w:val="32"/>
        </w:rPr>
        <w:t>un certain âge</w:t>
      </w:r>
      <w:r>
        <w:rPr>
          <w:szCs w:val="32"/>
        </w:rPr>
        <w:t xml:space="preserve">, </w:t>
      </w:r>
      <w:r w:rsidRPr="00894396">
        <w:rPr>
          <w:szCs w:val="32"/>
        </w:rPr>
        <w:t>homme manifestement sérieux et capable</w:t>
      </w:r>
      <w:r>
        <w:rPr>
          <w:szCs w:val="32"/>
        </w:rPr>
        <w:t xml:space="preserve">, </w:t>
      </w:r>
      <w:r w:rsidRPr="00894396">
        <w:rPr>
          <w:szCs w:val="32"/>
        </w:rPr>
        <w:t>l</w:t>
      </w:r>
      <w:r>
        <w:rPr>
          <w:szCs w:val="32"/>
        </w:rPr>
        <w:t>’</w:t>
      </w:r>
      <w:r w:rsidRPr="00894396">
        <w:rPr>
          <w:szCs w:val="32"/>
        </w:rPr>
        <w:t>autre jeune gars bien découplé</w:t>
      </w:r>
      <w:r>
        <w:rPr>
          <w:szCs w:val="32"/>
        </w:rPr>
        <w:t xml:space="preserve">. </w:t>
      </w:r>
      <w:r w:rsidRPr="00894396">
        <w:rPr>
          <w:szCs w:val="32"/>
        </w:rPr>
        <w:t>Lisant sur le bossoir le nom du navire</w:t>
      </w:r>
      <w:r>
        <w:rPr>
          <w:szCs w:val="32"/>
        </w:rPr>
        <w:t xml:space="preserve">, </w:t>
      </w:r>
      <w:r w:rsidRPr="00894396">
        <w:rPr>
          <w:szCs w:val="32"/>
        </w:rPr>
        <w:t>ils s</w:t>
      </w:r>
      <w:r>
        <w:rPr>
          <w:szCs w:val="32"/>
        </w:rPr>
        <w:t>’</w:t>
      </w:r>
      <w:r w:rsidRPr="00894396">
        <w:rPr>
          <w:szCs w:val="32"/>
        </w:rPr>
        <w:t>arrêtèrent pour le regarder</w:t>
      </w:r>
      <w:r>
        <w:rPr>
          <w:szCs w:val="32"/>
        </w:rPr>
        <w:t xml:space="preserve">. </w:t>
      </w:r>
      <w:r w:rsidRPr="00894396">
        <w:rPr>
          <w:szCs w:val="32"/>
        </w:rPr>
        <w:t>Alors le vieux</w:t>
      </w:r>
      <w:r>
        <w:rPr>
          <w:szCs w:val="32"/>
        </w:rPr>
        <w:t> : – « </w:t>
      </w:r>
      <w:r w:rsidRPr="00894396">
        <w:rPr>
          <w:szCs w:val="32"/>
        </w:rPr>
        <w:t xml:space="preserve">La </w:t>
      </w:r>
      <w:r w:rsidRPr="00894396">
        <w:rPr>
          <w:i/>
          <w:iCs/>
          <w:szCs w:val="32"/>
        </w:rPr>
        <w:t xml:space="preserve">Famille </w:t>
      </w:r>
      <w:proofErr w:type="spellStart"/>
      <w:r w:rsidRPr="00894396">
        <w:rPr>
          <w:i/>
          <w:iCs/>
          <w:szCs w:val="32"/>
        </w:rPr>
        <w:t>Apse</w:t>
      </w:r>
      <w:proofErr w:type="spellEnd"/>
      <w:r>
        <w:rPr>
          <w:i/>
          <w:iCs/>
          <w:szCs w:val="32"/>
        </w:rPr>
        <w:t xml:space="preserve">, </w:t>
      </w:r>
      <w:r w:rsidRPr="00894396">
        <w:rPr>
          <w:szCs w:val="32"/>
        </w:rPr>
        <w:t>c</w:t>
      </w:r>
      <w:r>
        <w:rPr>
          <w:szCs w:val="32"/>
        </w:rPr>
        <w:t>’</w:t>
      </w:r>
      <w:r w:rsidRPr="00894396">
        <w:rPr>
          <w:szCs w:val="32"/>
        </w:rPr>
        <w:t>est cette vache de bateau</w:t>
      </w:r>
      <w:r>
        <w:rPr>
          <w:szCs w:val="32"/>
        </w:rPr>
        <w:t xml:space="preserve"> (</w:t>
      </w:r>
      <w:r w:rsidRPr="00894396">
        <w:rPr>
          <w:szCs w:val="32"/>
        </w:rPr>
        <w:t>sauf votre respect</w:t>
      </w:r>
      <w:r>
        <w:rPr>
          <w:szCs w:val="32"/>
        </w:rPr>
        <w:t xml:space="preserve">) </w:t>
      </w:r>
      <w:r w:rsidRPr="00894396">
        <w:rPr>
          <w:szCs w:val="32"/>
        </w:rPr>
        <w:t>qui tue un homme à chacun de ses voyages</w:t>
      </w:r>
      <w:r>
        <w:rPr>
          <w:szCs w:val="32"/>
        </w:rPr>
        <w:t xml:space="preserve">. </w:t>
      </w:r>
      <w:r w:rsidRPr="00894396">
        <w:rPr>
          <w:szCs w:val="32"/>
        </w:rPr>
        <w:t>Eh bien</w:t>
      </w:r>
      <w:r>
        <w:rPr>
          <w:szCs w:val="32"/>
        </w:rPr>
        <w:t xml:space="preserve">, </w:t>
      </w:r>
      <w:r w:rsidRPr="00894396">
        <w:rPr>
          <w:szCs w:val="32"/>
        </w:rPr>
        <w:t>mon vieux Jack</w:t>
      </w:r>
      <w:r>
        <w:rPr>
          <w:szCs w:val="32"/>
        </w:rPr>
        <w:t xml:space="preserve">, </w:t>
      </w:r>
      <w:r w:rsidRPr="00894396">
        <w:rPr>
          <w:szCs w:val="32"/>
        </w:rPr>
        <w:t>je ne m</w:t>
      </w:r>
      <w:r>
        <w:rPr>
          <w:szCs w:val="32"/>
        </w:rPr>
        <w:t>’</w:t>
      </w:r>
      <w:r w:rsidRPr="00894396">
        <w:rPr>
          <w:szCs w:val="32"/>
        </w:rPr>
        <w:t>engagerais pas dessus pour un empire</w:t>
      </w:r>
      <w:r>
        <w:rPr>
          <w:szCs w:val="32"/>
        </w:rPr>
        <w:t xml:space="preserve">, </w:t>
      </w:r>
      <w:r w:rsidRPr="00894396">
        <w:rPr>
          <w:szCs w:val="32"/>
        </w:rPr>
        <w:t>tu peux me croire</w:t>
      </w:r>
      <w:r>
        <w:rPr>
          <w:szCs w:val="32"/>
        </w:rPr>
        <w:t> ! »</w:t>
      </w:r>
      <w:r w:rsidRPr="00894396">
        <w:rPr>
          <w:szCs w:val="32"/>
        </w:rPr>
        <w:t xml:space="preserve"> Et l</w:t>
      </w:r>
      <w:r>
        <w:rPr>
          <w:szCs w:val="32"/>
        </w:rPr>
        <w:t>’</w:t>
      </w:r>
      <w:r w:rsidRPr="00894396">
        <w:rPr>
          <w:szCs w:val="32"/>
        </w:rPr>
        <w:t>autre</w:t>
      </w:r>
      <w:r>
        <w:rPr>
          <w:szCs w:val="32"/>
        </w:rPr>
        <w:t> : – « </w:t>
      </w:r>
      <w:r w:rsidRPr="00894396">
        <w:rPr>
          <w:szCs w:val="32"/>
        </w:rPr>
        <w:t>Si cette salope-là était à moi</w:t>
      </w:r>
      <w:r>
        <w:rPr>
          <w:szCs w:val="32"/>
        </w:rPr>
        <w:t xml:space="preserve">, </w:t>
      </w:r>
      <w:r w:rsidRPr="00894396">
        <w:rPr>
          <w:szCs w:val="32"/>
        </w:rPr>
        <w:t>je la ferais échouer dans la vase et je lui ficherais le feu</w:t>
      </w:r>
      <w:r>
        <w:rPr>
          <w:szCs w:val="32"/>
        </w:rPr>
        <w:t xml:space="preserve">, </w:t>
      </w:r>
      <w:r w:rsidRPr="00894396">
        <w:rPr>
          <w:szCs w:val="32"/>
        </w:rPr>
        <w:t>nom de nom</w:t>
      </w:r>
      <w:r>
        <w:rPr>
          <w:szCs w:val="32"/>
        </w:rPr>
        <w:t xml:space="preserve"> ! ». </w:t>
      </w:r>
      <w:r w:rsidRPr="00894396">
        <w:rPr>
          <w:szCs w:val="32"/>
        </w:rPr>
        <w:t>Alors le premier reprend</w:t>
      </w:r>
      <w:r>
        <w:rPr>
          <w:szCs w:val="32"/>
        </w:rPr>
        <w:t> : – « </w:t>
      </w:r>
      <w:r w:rsidRPr="00894396">
        <w:rPr>
          <w:szCs w:val="32"/>
        </w:rPr>
        <w:t>Qu</w:t>
      </w:r>
      <w:r>
        <w:rPr>
          <w:szCs w:val="32"/>
        </w:rPr>
        <w:t>’</w:t>
      </w:r>
      <w:r w:rsidRPr="00894396">
        <w:rPr>
          <w:szCs w:val="32"/>
        </w:rPr>
        <w:t>est-ce que ça peut bien leur fiche</w:t>
      </w:r>
      <w:r>
        <w:rPr>
          <w:szCs w:val="32"/>
        </w:rPr>
        <w:t xml:space="preserve"> ? </w:t>
      </w:r>
      <w:r w:rsidRPr="00894396">
        <w:rPr>
          <w:szCs w:val="32"/>
        </w:rPr>
        <w:t>Les hommes</w:t>
      </w:r>
      <w:r>
        <w:rPr>
          <w:szCs w:val="32"/>
        </w:rPr>
        <w:t xml:space="preserve">, </w:t>
      </w:r>
      <w:r w:rsidRPr="00894396">
        <w:rPr>
          <w:szCs w:val="32"/>
        </w:rPr>
        <w:t>ça ne coûte pas cher</w:t>
      </w:r>
      <w:r>
        <w:rPr>
          <w:szCs w:val="32"/>
        </w:rPr>
        <w:t xml:space="preserve">, </w:t>
      </w:r>
      <w:r w:rsidRPr="00894396">
        <w:rPr>
          <w:szCs w:val="32"/>
        </w:rPr>
        <w:t>Dieu le sait</w:t>
      </w:r>
      <w:r>
        <w:rPr>
          <w:szCs w:val="32"/>
        </w:rPr>
        <w:t> ! »</w:t>
      </w:r>
      <w:r w:rsidRPr="00894396">
        <w:rPr>
          <w:szCs w:val="32"/>
        </w:rPr>
        <w:t xml:space="preserve"> Et le jeune crache dans l</w:t>
      </w:r>
      <w:r>
        <w:rPr>
          <w:szCs w:val="32"/>
        </w:rPr>
        <w:t>’</w:t>
      </w:r>
      <w:r w:rsidRPr="00894396">
        <w:rPr>
          <w:szCs w:val="32"/>
        </w:rPr>
        <w:t>eau de notre côté</w:t>
      </w:r>
      <w:r>
        <w:rPr>
          <w:szCs w:val="32"/>
        </w:rPr>
        <w:t> : – « </w:t>
      </w:r>
      <w:r w:rsidRPr="00894396">
        <w:rPr>
          <w:szCs w:val="32"/>
        </w:rPr>
        <w:t>Ils ne m</w:t>
      </w:r>
      <w:r>
        <w:rPr>
          <w:szCs w:val="32"/>
        </w:rPr>
        <w:t>’</w:t>
      </w:r>
      <w:r w:rsidRPr="00894396">
        <w:rPr>
          <w:szCs w:val="32"/>
        </w:rPr>
        <w:t>auront pas</w:t>
      </w:r>
      <w:r>
        <w:rPr>
          <w:szCs w:val="32"/>
        </w:rPr>
        <w:t xml:space="preserve">, </w:t>
      </w:r>
      <w:r w:rsidRPr="00894396">
        <w:rPr>
          <w:szCs w:val="32"/>
        </w:rPr>
        <w:t>quand même ils m</w:t>
      </w:r>
      <w:r>
        <w:rPr>
          <w:szCs w:val="32"/>
        </w:rPr>
        <w:t>’</w:t>
      </w:r>
      <w:r w:rsidRPr="00894396">
        <w:rPr>
          <w:szCs w:val="32"/>
        </w:rPr>
        <w:t>offriraient double paye</w:t>
      </w:r>
      <w:r>
        <w:rPr>
          <w:szCs w:val="32"/>
        </w:rPr>
        <w:t> ! »</w:t>
      </w:r>
    </w:p>
    <w:p w14:paraId="17C320F7" w14:textId="77777777" w:rsidR="008D6F52" w:rsidRDefault="00000000" w:rsidP="008D6F52">
      <w:pPr>
        <w:rPr>
          <w:szCs w:val="32"/>
        </w:rPr>
      </w:pPr>
      <w:r w:rsidRPr="00894396">
        <w:rPr>
          <w:szCs w:val="32"/>
        </w:rPr>
        <w:t>Ils traînèrent quelque temps avant de remonter le long du quai</w:t>
      </w:r>
      <w:r w:rsidR="008D6F52">
        <w:rPr>
          <w:szCs w:val="32"/>
        </w:rPr>
        <w:t xml:space="preserve">. </w:t>
      </w:r>
      <w:r w:rsidRPr="00894396">
        <w:rPr>
          <w:szCs w:val="32"/>
        </w:rPr>
        <w:t>Et une demi-heure plus tard</w:t>
      </w:r>
      <w:r w:rsidR="008D6F52">
        <w:rPr>
          <w:szCs w:val="32"/>
        </w:rPr>
        <w:t xml:space="preserve">, </w:t>
      </w:r>
      <w:r w:rsidRPr="00894396">
        <w:rPr>
          <w:szCs w:val="32"/>
        </w:rPr>
        <w:t>je les voyais tous deux sur le pont</w:t>
      </w:r>
      <w:r w:rsidR="008D6F52">
        <w:rPr>
          <w:szCs w:val="32"/>
        </w:rPr>
        <w:t xml:space="preserve">, </w:t>
      </w:r>
      <w:r w:rsidRPr="00894396">
        <w:rPr>
          <w:szCs w:val="32"/>
        </w:rPr>
        <w:t>à la recherche du second</w:t>
      </w:r>
      <w:r w:rsidR="008D6F52">
        <w:rPr>
          <w:szCs w:val="32"/>
        </w:rPr>
        <w:t xml:space="preserve">, </w:t>
      </w:r>
      <w:r w:rsidRPr="00894396">
        <w:rPr>
          <w:szCs w:val="32"/>
        </w:rPr>
        <w:t>et apparemment désireux de se faire engager</w:t>
      </w:r>
      <w:r w:rsidR="008D6F52">
        <w:rPr>
          <w:szCs w:val="32"/>
        </w:rPr>
        <w:t xml:space="preserve">. </w:t>
      </w:r>
      <w:r w:rsidRPr="00894396">
        <w:rPr>
          <w:szCs w:val="32"/>
        </w:rPr>
        <w:t>Ils le furent</w:t>
      </w:r>
      <w:r w:rsidR="008D6F52">
        <w:rPr>
          <w:szCs w:val="32"/>
        </w:rPr>
        <w:t xml:space="preserve">, </w:t>
      </w:r>
      <w:r w:rsidRPr="00894396">
        <w:rPr>
          <w:szCs w:val="32"/>
        </w:rPr>
        <w:t>d</w:t>
      </w:r>
      <w:r w:rsidR="008D6F52">
        <w:rPr>
          <w:szCs w:val="32"/>
        </w:rPr>
        <w:t>’</w:t>
      </w:r>
      <w:r w:rsidRPr="00894396">
        <w:rPr>
          <w:szCs w:val="32"/>
        </w:rPr>
        <w:t>ailleurs</w:t>
      </w:r>
      <w:r w:rsidR="008D6F52">
        <w:rPr>
          <w:szCs w:val="32"/>
        </w:rPr>
        <w:t>.</w:t>
      </w:r>
    </w:p>
    <w:p w14:paraId="7333C8A8" w14:textId="77777777" w:rsidR="008D6F52" w:rsidRDefault="008D6F52" w:rsidP="008D6F52">
      <w:pPr>
        <w:rPr>
          <w:szCs w:val="32"/>
        </w:rPr>
      </w:pPr>
      <w:r>
        <w:t>— </w:t>
      </w:r>
      <w:r w:rsidRPr="00894396">
        <w:rPr>
          <w:szCs w:val="32"/>
        </w:rPr>
        <w:t>Comment expliquez-vous cela</w:t>
      </w:r>
      <w:r>
        <w:rPr>
          <w:szCs w:val="32"/>
        </w:rPr>
        <w:t xml:space="preserve"> ? </w:t>
      </w:r>
      <w:r w:rsidRPr="00894396">
        <w:rPr>
          <w:szCs w:val="32"/>
        </w:rPr>
        <w:t>demandai-je</w:t>
      </w:r>
      <w:r>
        <w:rPr>
          <w:szCs w:val="32"/>
        </w:rPr>
        <w:t>.</w:t>
      </w:r>
    </w:p>
    <w:p w14:paraId="086556F6" w14:textId="77777777" w:rsidR="008D6F52" w:rsidRDefault="008D6F52" w:rsidP="008D6F52">
      <w:pPr>
        <w:rPr>
          <w:szCs w:val="32"/>
        </w:rPr>
      </w:pPr>
      <w:r>
        <w:t>— </w:t>
      </w:r>
      <w:r w:rsidRPr="00894396">
        <w:rPr>
          <w:szCs w:val="32"/>
        </w:rPr>
        <w:t>Comment</w:t>
      </w:r>
      <w:r>
        <w:rPr>
          <w:szCs w:val="32"/>
        </w:rPr>
        <w:t xml:space="preserve"> ? </w:t>
      </w:r>
      <w:r w:rsidRPr="00894396">
        <w:rPr>
          <w:szCs w:val="32"/>
        </w:rPr>
        <w:t>riposta-t-il</w:t>
      </w:r>
      <w:r>
        <w:rPr>
          <w:szCs w:val="32"/>
        </w:rPr>
        <w:t xml:space="preserve">. </w:t>
      </w:r>
      <w:r w:rsidRPr="00894396">
        <w:rPr>
          <w:szCs w:val="32"/>
        </w:rPr>
        <w:t>Insouciance</w:t>
      </w:r>
      <w:r>
        <w:rPr>
          <w:szCs w:val="32"/>
        </w:rPr>
        <w:t xml:space="preserve">. </w:t>
      </w:r>
      <w:r w:rsidRPr="00894396">
        <w:rPr>
          <w:szCs w:val="32"/>
        </w:rPr>
        <w:t>Désir de se vanter</w:t>
      </w:r>
      <w:r>
        <w:rPr>
          <w:szCs w:val="32"/>
        </w:rPr>
        <w:t xml:space="preserve">, </w:t>
      </w:r>
      <w:r w:rsidRPr="00894396">
        <w:rPr>
          <w:szCs w:val="32"/>
        </w:rPr>
        <w:t>le soir</w:t>
      </w:r>
      <w:r>
        <w:rPr>
          <w:szCs w:val="32"/>
        </w:rPr>
        <w:t xml:space="preserve">, </w:t>
      </w:r>
      <w:r w:rsidRPr="00894396">
        <w:rPr>
          <w:szCs w:val="32"/>
        </w:rPr>
        <w:t>devant les copains</w:t>
      </w:r>
      <w:r>
        <w:rPr>
          <w:szCs w:val="32"/>
        </w:rPr>
        <w:t> : « </w:t>
      </w:r>
      <w:r w:rsidRPr="00894396">
        <w:rPr>
          <w:szCs w:val="32"/>
        </w:rPr>
        <w:t xml:space="preserve">Nous venons de nous engager sur la </w:t>
      </w:r>
      <w:r w:rsidRPr="00894396">
        <w:rPr>
          <w:i/>
          <w:iCs/>
          <w:szCs w:val="32"/>
        </w:rPr>
        <w:t xml:space="preserve">Famille </w:t>
      </w:r>
      <w:proofErr w:type="spellStart"/>
      <w:r w:rsidRPr="00894396">
        <w:rPr>
          <w:i/>
          <w:iCs/>
          <w:szCs w:val="32"/>
        </w:rPr>
        <w:t>Apse</w:t>
      </w:r>
      <w:proofErr w:type="spellEnd"/>
      <w:r>
        <w:rPr>
          <w:i/>
          <w:iCs/>
          <w:szCs w:val="32"/>
        </w:rPr>
        <w:t xml:space="preserve">. </w:t>
      </w:r>
      <w:r w:rsidRPr="00894396">
        <w:rPr>
          <w:szCs w:val="32"/>
        </w:rPr>
        <w:t>Au diable</w:t>
      </w:r>
      <w:r>
        <w:rPr>
          <w:szCs w:val="32"/>
        </w:rPr>
        <w:t xml:space="preserve"> ! </w:t>
      </w:r>
      <w:r w:rsidRPr="00894396">
        <w:rPr>
          <w:szCs w:val="32"/>
        </w:rPr>
        <w:t>Elle ne nous fait pas peur</w:t>
      </w:r>
      <w:r>
        <w:rPr>
          <w:szCs w:val="32"/>
        </w:rPr>
        <w:t> ! »</w:t>
      </w:r>
      <w:r w:rsidRPr="00894396">
        <w:rPr>
          <w:szCs w:val="32"/>
        </w:rPr>
        <w:t xml:space="preserve"> Simple perversité de marin</w:t>
      </w:r>
      <w:r>
        <w:rPr>
          <w:szCs w:val="32"/>
        </w:rPr>
        <w:t xml:space="preserve">. </w:t>
      </w:r>
      <w:r w:rsidRPr="00894396">
        <w:rPr>
          <w:szCs w:val="32"/>
        </w:rPr>
        <w:t>Un peu de tout cela</w:t>
      </w:r>
      <w:r>
        <w:rPr>
          <w:szCs w:val="32"/>
        </w:rPr>
        <w:t xml:space="preserve">, </w:t>
      </w:r>
      <w:r w:rsidRPr="00894396">
        <w:rPr>
          <w:szCs w:val="32"/>
        </w:rPr>
        <w:t>sans doute</w:t>
      </w:r>
      <w:r>
        <w:rPr>
          <w:szCs w:val="32"/>
        </w:rPr>
        <w:t xml:space="preserve">. </w:t>
      </w:r>
      <w:r w:rsidRPr="00894396">
        <w:rPr>
          <w:szCs w:val="32"/>
        </w:rPr>
        <w:t>Je leur ai posé la question au cours du voyage</w:t>
      </w:r>
      <w:r>
        <w:rPr>
          <w:szCs w:val="32"/>
        </w:rPr>
        <w:t xml:space="preserve">. </w:t>
      </w:r>
      <w:r w:rsidRPr="00894396">
        <w:rPr>
          <w:szCs w:val="32"/>
        </w:rPr>
        <w:t>Le vieux m</w:t>
      </w:r>
      <w:r>
        <w:rPr>
          <w:szCs w:val="32"/>
        </w:rPr>
        <w:t>’</w:t>
      </w:r>
      <w:r w:rsidRPr="00894396">
        <w:rPr>
          <w:szCs w:val="32"/>
        </w:rPr>
        <w:t>a répondu</w:t>
      </w:r>
      <w:r>
        <w:rPr>
          <w:szCs w:val="32"/>
        </w:rPr>
        <w:t> : « </w:t>
      </w:r>
      <w:r w:rsidRPr="00894396">
        <w:rPr>
          <w:szCs w:val="32"/>
        </w:rPr>
        <w:t>Bah</w:t>
      </w:r>
      <w:r>
        <w:rPr>
          <w:szCs w:val="32"/>
        </w:rPr>
        <w:t xml:space="preserve"> ! </w:t>
      </w:r>
      <w:r w:rsidRPr="00894396">
        <w:rPr>
          <w:szCs w:val="32"/>
        </w:rPr>
        <w:t>On ne meurt qu</w:t>
      </w:r>
      <w:r>
        <w:rPr>
          <w:szCs w:val="32"/>
        </w:rPr>
        <w:t>’</w:t>
      </w:r>
      <w:r w:rsidRPr="00894396">
        <w:rPr>
          <w:szCs w:val="32"/>
        </w:rPr>
        <w:t>une fois</w:t>
      </w:r>
      <w:r>
        <w:rPr>
          <w:szCs w:val="32"/>
        </w:rPr>
        <w:t> ! »</w:t>
      </w:r>
      <w:r w:rsidRPr="00894396">
        <w:rPr>
          <w:szCs w:val="32"/>
        </w:rPr>
        <w:t xml:space="preserve"> et l</w:t>
      </w:r>
      <w:r>
        <w:rPr>
          <w:szCs w:val="32"/>
        </w:rPr>
        <w:t>’</w:t>
      </w:r>
      <w:r w:rsidRPr="00894396">
        <w:rPr>
          <w:szCs w:val="32"/>
        </w:rPr>
        <w:t>autre me déclara</w:t>
      </w:r>
      <w:r>
        <w:rPr>
          <w:szCs w:val="32"/>
        </w:rPr>
        <w:t xml:space="preserve">, </w:t>
      </w:r>
      <w:r w:rsidRPr="00894396">
        <w:rPr>
          <w:szCs w:val="32"/>
        </w:rPr>
        <w:t>d</w:t>
      </w:r>
      <w:r>
        <w:rPr>
          <w:szCs w:val="32"/>
        </w:rPr>
        <w:t>’</w:t>
      </w:r>
      <w:r w:rsidRPr="00894396">
        <w:rPr>
          <w:szCs w:val="32"/>
        </w:rPr>
        <w:t>un ton moqueur</w:t>
      </w:r>
      <w:r>
        <w:rPr>
          <w:szCs w:val="32"/>
        </w:rPr>
        <w:t xml:space="preserve">, </w:t>
      </w:r>
      <w:r w:rsidRPr="00894396">
        <w:rPr>
          <w:szCs w:val="32"/>
        </w:rPr>
        <w:t>qu</w:t>
      </w:r>
      <w:r>
        <w:rPr>
          <w:szCs w:val="32"/>
        </w:rPr>
        <w:t>’</w:t>
      </w:r>
      <w:r w:rsidRPr="00894396">
        <w:rPr>
          <w:szCs w:val="32"/>
        </w:rPr>
        <w:t xml:space="preserve">il voulait voir comment elle </w:t>
      </w:r>
      <w:r w:rsidRPr="00894396">
        <w:rPr>
          <w:szCs w:val="32"/>
        </w:rPr>
        <w:lastRenderedPageBreak/>
        <w:t>allait s</w:t>
      </w:r>
      <w:r>
        <w:rPr>
          <w:szCs w:val="32"/>
        </w:rPr>
        <w:t>’</w:t>
      </w:r>
      <w:r w:rsidRPr="00894396">
        <w:rPr>
          <w:szCs w:val="32"/>
        </w:rPr>
        <w:t>y prendre ce coup-ci</w:t>
      </w:r>
      <w:r>
        <w:rPr>
          <w:szCs w:val="32"/>
        </w:rPr>
        <w:t xml:space="preserve">. </w:t>
      </w:r>
      <w:r w:rsidRPr="00894396">
        <w:rPr>
          <w:szCs w:val="32"/>
        </w:rPr>
        <w:t>Mais je vais vous le dire</w:t>
      </w:r>
      <w:r>
        <w:rPr>
          <w:szCs w:val="32"/>
        </w:rPr>
        <w:t xml:space="preserve">, </w:t>
      </w:r>
      <w:r w:rsidRPr="00894396">
        <w:rPr>
          <w:szCs w:val="32"/>
        </w:rPr>
        <w:t>moi</w:t>
      </w:r>
      <w:r>
        <w:rPr>
          <w:szCs w:val="32"/>
        </w:rPr>
        <w:t xml:space="preserve"> : </w:t>
      </w:r>
      <w:r w:rsidRPr="00894396">
        <w:rPr>
          <w:szCs w:val="32"/>
        </w:rPr>
        <w:t>cette brute-là exerçait une sorte de fascination</w:t>
      </w:r>
      <w:r>
        <w:rPr>
          <w:szCs w:val="32"/>
        </w:rPr>
        <w:t> !</w:t>
      </w:r>
    </w:p>
    <w:p w14:paraId="6766BF9E" w14:textId="77777777" w:rsidR="008D6F52" w:rsidRDefault="00000000" w:rsidP="008D6F52">
      <w:pPr>
        <w:rPr>
          <w:szCs w:val="32"/>
        </w:rPr>
      </w:pPr>
      <w:proofErr w:type="spellStart"/>
      <w:r w:rsidRPr="00894396">
        <w:rPr>
          <w:szCs w:val="32"/>
        </w:rPr>
        <w:t>Jermyn</w:t>
      </w:r>
      <w:proofErr w:type="spellEnd"/>
      <w:r w:rsidRPr="00894396">
        <w:rPr>
          <w:szCs w:val="32"/>
        </w:rPr>
        <w:t xml:space="preserve"> qui paraissait avoir connu tous les bateaux du monde</w:t>
      </w:r>
      <w:r w:rsidR="008D6F52">
        <w:rPr>
          <w:szCs w:val="32"/>
        </w:rPr>
        <w:t xml:space="preserve">, </w:t>
      </w:r>
      <w:r w:rsidRPr="00894396">
        <w:rPr>
          <w:szCs w:val="32"/>
        </w:rPr>
        <w:t>intervint d</w:t>
      </w:r>
      <w:r w:rsidR="008D6F52">
        <w:rPr>
          <w:szCs w:val="32"/>
        </w:rPr>
        <w:t>’</w:t>
      </w:r>
      <w:r w:rsidRPr="00894396">
        <w:rPr>
          <w:szCs w:val="32"/>
        </w:rPr>
        <w:t>un ton maussade</w:t>
      </w:r>
      <w:r w:rsidR="008D6F52">
        <w:rPr>
          <w:szCs w:val="32"/>
        </w:rPr>
        <w:t> :</w:t>
      </w:r>
    </w:p>
    <w:p w14:paraId="6FF14DDF" w14:textId="77777777" w:rsidR="008D6F52" w:rsidRDefault="008D6F52" w:rsidP="008D6F52">
      <w:pPr>
        <w:rPr>
          <w:szCs w:val="32"/>
        </w:rPr>
      </w:pPr>
      <w:r>
        <w:t>— </w:t>
      </w:r>
      <w:r w:rsidRPr="00894396">
        <w:rPr>
          <w:szCs w:val="32"/>
        </w:rPr>
        <w:t>Je l</w:t>
      </w:r>
      <w:r>
        <w:rPr>
          <w:szCs w:val="32"/>
        </w:rPr>
        <w:t>’</w:t>
      </w:r>
      <w:r w:rsidRPr="00894396">
        <w:rPr>
          <w:szCs w:val="32"/>
        </w:rPr>
        <w:t>ai vue un jour</w:t>
      </w:r>
      <w:r>
        <w:rPr>
          <w:szCs w:val="32"/>
        </w:rPr>
        <w:t xml:space="preserve">, </w:t>
      </w:r>
      <w:r w:rsidRPr="00894396">
        <w:rPr>
          <w:szCs w:val="32"/>
        </w:rPr>
        <w:t>de cette fenêtre même</w:t>
      </w:r>
      <w:r>
        <w:rPr>
          <w:szCs w:val="32"/>
        </w:rPr>
        <w:t xml:space="preserve">, </w:t>
      </w:r>
      <w:r w:rsidRPr="00894396">
        <w:rPr>
          <w:szCs w:val="32"/>
        </w:rPr>
        <w:t>remonter la rivière</w:t>
      </w:r>
      <w:r>
        <w:rPr>
          <w:szCs w:val="32"/>
        </w:rPr>
        <w:t xml:space="preserve">, </w:t>
      </w:r>
      <w:r w:rsidRPr="00894396">
        <w:rPr>
          <w:szCs w:val="32"/>
        </w:rPr>
        <w:t>à la remorque</w:t>
      </w:r>
      <w:r>
        <w:rPr>
          <w:szCs w:val="32"/>
        </w:rPr>
        <w:t xml:space="preserve">. </w:t>
      </w:r>
      <w:r w:rsidRPr="00894396">
        <w:rPr>
          <w:szCs w:val="32"/>
        </w:rPr>
        <w:t>Une grande</w:t>
      </w:r>
      <w:r>
        <w:rPr>
          <w:szCs w:val="32"/>
        </w:rPr>
        <w:t xml:space="preserve">, </w:t>
      </w:r>
      <w:r w:rsidRPr="00894396">
        <w:rPr>
          <w:szCs w:val="32"/>
        </w:rPr>
        <w:t>vilaine carcasse noire</w:t>
      </w:r>
      <w:r>
        <w:rPr>
          <w:szCs w:val="32"/>
        </w:rPr>
        <w:t xml:space="preserve">, </w:t>
      </w:r>
      <w:r w:rsidRPr="00894396">
        <w:rPr>
          <w:szCs w:val="32"/>
        </w:rPr>
        <w:t>qui s</w:t>
      </w:r>
      <w:r>
        <w:rPr>
          <w:szCs w:val="32"/>
        </w:rPr>
        <w:t>’</w:t>
      </w:r>
      <w:r w:rsidRPr="00894396">
        <w:rPr>
          <w:szCs w:val="32"/>
        </w:rPr>
        <w:t>avançait comme un énorme corbillard</w:t>
      </w:r>
      <w:r>
        <w:rPr>
          <w:szCs w:val="32"/>
        </w:rPr>
        <w:t>.</w:t>
      </w:r>
    </w:p>
    <w:p w14:paraId="5A847659" w14:textId="77777777" w:rsidR="008D6F52" w:rsidRDefault="008D6F52" w:rsidP="008D6F52">
      <w:pPr>
        <w:rPr>
          <w:szCs w:val="32"/>
        </w:rPr>
      </w:pPr>
      <w:r>
        <w:t>— </w:t>
      </w:r>
      <w:r w:rsidRPr="00894396">
        <w:rPr>
          <w:szCs w:val="32"/>
        </w:rPr>
        <w:t>Il y avait quelque chose de sinistre dans son allure</w:t>
      </w:r>
      <w:r>
        <w:rPr>
          <w:szCs w:val="32"/>
        </w:rPr>
        <w:t xml:space="preserve">, </w:t>
      </w:r>
      <w:r w:rsidRPr="00894396">
        <w:rPr>
          <w:szCs w:val="32"/>
        </w:rPr>
        <w:t>hein</w:t>
      </w:r>
      <w:r>
        <w:rPr>
          <w:szCs w:val="32"/>
        </w:rPr>
        <w:t xml:space="preserve"> ? </w:t>
      </w:r>
      <w:r w:rsidRPr="00894396">
        <w:rPr>
          <w:szCs w:val="32"/>
        </w:rPr>
        <w:t>fit l</w:t>
      </w:r>
      <w:r>
        <w:rPr>
          <w:szCs w:val="32"/>
        </w:rPr>
        <w:t>’</w:t>
      </w:r>
      <w:r w:rsidRPr="00894396">
        <w:rPr>
          <w:szCs w:val="32"/>
        </w:rPr>
        <w:t xml:space="preserve">homme au costume de drap en abaissant sur </w:t>
      </w:r>
      <w:proofErr w:type="spellStart"/>
      <w:r w:rsidRPr="00894396">
        <w:rPr>
          <w:szCs w:val="32"/>
        </w:rPr>
        <w:t>Jermyn</w:t>
      </w:r>
      <w:proofErr w:type="spellEnd"/>
      <w:r w:rsidRPr="00894396">
        <w:rPr>
          <w:szCs w:val="32"/>
        </w:rPr>
        <w:t xml:space="preserve"> un regard bienveillant</w:t>
      </w:r>
      <w:r>
        <w:rPr>
          <w:szCs w:val="32"/>
        </w:rPr>
        <w:t xml:space="preserve">. </w:t>
      </w:r>
      <w:r w:rsidRPr="00894396">
        <w:rPr>
          <w:szCs w:val="32"/>
        </w:rPr>
        <w:t>Je l</w:t>
      </w:r>
      <w:r>
        <w:rPr>
          <w:szCs w:val="32"/>
        </w:rPr>
        <w:t>’</w:t>
      </w:r>
      <w:r w:rsidRPr="00894396">
        <w:rPr>
          <w:szCs w:val="32"/>
        </w:rPr>
        <w:t>ai toujours eue en horreur</w:t>
      </w:r>
      <w:r>
        <w:rPr>
          <w:szCs w:val="32"/>
        </w:rPr>
        <w:t xml:space="preserve">. </w:t>
      </w:r>
      <w:r w:rsidRPr="00894396">
        <w:rPr>
          <w:szCs w:val="32"/>
        </w:rPr>
        <w:t>Elle m</w:t>
      </w:r>
      <w:r>
        <w:rPr>
          <w:szCs w:val="32"/>
        </w:rPr>
        <w:t>’</w:t>
      </w:r>
      <w:r w:rsidRPr="00894396">
        <w:rPr>
          <w:szCs w:val="32"/>
        </w:rPr>
        <w:t>avait donné une sale secousse quand je n</w:t>
      </w:r>
      <w:r>
        <w:rPr>
          <w:szCs w:val="32"/>
        </w:rPr>
        <w:t>’</w:t>
      </w:r>
      <w:r w:rsidRPr="00894396">
        <w:rPr>
          <w:szCs w:val="32"/>
        </w:rPr>
        <w:t>avais que quatorze ans</w:t>
      </w:r>
      <w:r>
        <w:rPr>
          <w:szCs w:val="32"/>
        </w:rPr>
        <w:t xml:space="preserve">, </w:t>
      </w:r>
      <w:r w:rsidRPr="00894396">
        <w:rPr>
          <w:szCs w:val="32"/>
        </w:rPr>
        <w:t>au jour</w:t>
      </w:r>
      <w:r>
        <w:rPr>
          <w:szCs w:val="32"/>
        </w:rPr>
        <w:t xml:space="preserve">, </w:t>
      </w:r>
      <w:r w:rsidRPr="00894396">
        <w:rPr>
          <w:szCs w:val="32"/>
        </w:rPr>
        <w:t>à l</w:t>
      </w:r>
      <w:r>
        <w:rPr>
          <w:szCs w:val="32"/>
        </w:rPr>
        <w:t>’</w:t>
      </w:r>
      <w:r w:rsidRPr="00894396">
        <w:rPr>
          <w:szCs w:val="32"/>
        </w:rPr>
        <w:t>heure mêmes où je venais de monter à bord</w:t>
      </w:r>
      <w:r>
        <w:rPr>
          <w:szCs w:val="32"/>
        </w:rPr>
        <w:t xml:space="preserve">. </w:t>
      </w:r>
      <w:r w:rsidRPr="00894396">
        <w:rPr>
          <w:szCs w:val="32"/>
        </w:rPr>
        <w:t>Mon père était venu assister à mon départ</w:t>
      </w:r>
      <w:r>
        <w:rPr>
          <w:szCs w:val="32"/>
        </w:rPr>
        <w:t xml:space="preserve">, </w:t>
      </w:r>
      <w:r w:rsidRPr="00894396">
        <w:rPr>
          <w:szCs w:val="32"/>
        </w:rPr>
        <w:t>et devait nous accompagner jusqu</w:t>
      </w:r>
      <w:r>
        <w:rPr>
          <w:szCs w:val="32"/>
        </w:rPr>
        <w:t>’</w:t>
      </w:r>
      <w:r w:rsidRPr="00894396">
        <w:rPr>
          <w:szCs w:val="32"/>
        </w:rPr>
        <w:t>à Gravesend</w:t>
      </w:r>
      <w:r>
        <w:rPr>
          <w:szCs w:val="32"/>
        </w:rPr>
        <w:t xml:space="preserve">. </w:t>
      </w:r>
      <w:r w:rsidRPr="00894396">
        <w:rPr>
          <w:szCs w:val="32"/>
        </w:rPr>
        <w:t>J</w:t>
      </w:r>
      <w:r>
        <w:rPr>
          <w:szCs w:val="32"/>
        </w:rPr>
        <w:t>’</w:t>
      </w:r>
      <w:r w:rsidRPr="00894396">
        <w:rPr>
          <w:szCs w:val="32"/>
        </w:rPr>
        <w:t>étais le second de ses fils qui prenait la mer</w:t>
      </w:r>
      <w:r>
        <w:rPr>
          <w:szCs w:val="32"/>
        </w:rPr>
        <w:t xml:space="preserve">. </w:t>
      </w:r>
      <w:r w:rsidRPr="00894396">
        <w:rPr>
          <w:szCs w:val="32"/>
        </w:rPr>
        <w:t>Mon grand frère était déjà officier</w:t>
      </w:r>
      <w:r>
        <w:rPr>
          <w:szCs w:val="32"/>
        </w:rPr>
        <w:t xml:space="preserve">. </w:t>
      </w:r>
      <w:r w:rsidRPr="00894396">
        <w:rPr>
          <w:szCs w:val="32"/>
        </w:rPr>
        <w:t>Embarqués vers onze heures du matin</w:t>
      </w:r>
      <w:r>
        <w:rPr>
          <w:szCs w:val="32"/>
        </w:rPr>
        <w:t xml:space="preserve">, </w:t>
      </w:r>
      <w:r w:rsidRPr="00894396">
        <w:rPr>
          <w:szCs w:val="32"/>
        </w:rPr>
        <w:t>nous trouvâmes notre bateau prêt à sortir du bassin par l</w:t>
      </w:r>
      <w:r>
        <w:rPr>
          <w:szCs w:val="32"/>
        </w:rPr>
        <w:t>’</w:t>
      </w:r>
      <w:r w:rsidRPr="00894396">
        <w:rPr>
          <w:szCs w:val="32"/>
        </w:rPr>
        <w:t>arrière</w:t>
      </w:r>
      <w:r>
        <w:rPr>
          <w:szCs w:val="32"/>
        </w:rPr>
        <w:t xml:space="preserve">. </w:t>
      </w:r>
      <w:r w:rsidRPr="00894396">
        <w:rPr>
          <w:szCs w:val="32"/>
        </w:rPr>
        <w:t>Nous n</w:t>
      </w:r>
      <w:r>
        <w:rPr>
          <w:szCs w:val="32"/>
        </w:rPr>
        <w:t>’</w:t>
      </w:r>
      <w:r w:rsidRPr="00894396">
        <w:rPr>
          <w:szCs w:val="32"/>
        </w:rPr>
        <w:t>avions pas avancé de trois longueurs que</w:t>
      </w:r>
      <w:r>
        <w:rPr>
          <w:szCs w:val="32"/>
        </w:rPr>
        <w:t xml:space="preserve">, </w:t>
      </w:r>
      <w:r w:rsidRPr="00894396">
        <w:rPr>
          <w:szCs w:val="32"/>
        </w:rPr>
        <w:t>sur une petite secousse donnée par le remorqueur pour la tirer dans l</w:t>
      </w:r>
      <w:r>
        <w:rPr>
          <w:szCs w:val="32"/>
        </w:rPr>
        <w:t>’</w:t>
      </w:r>
      <w:r w:rsidRPr="00894396">
        <w:rPr>
          <w:szCs w:val="32"/>
        </w:rPr>
        <w:t>écluse</w:t>
      </w:r>
      <w:r>
        <w:rPr>
          <w:szCs w:val="32"/>
        </w:rPr>
        <w:t xml:space="preserve">, </w:t>
      </w:r>
      <w:r w:rsidRPr="00894396">
        <w:rPr>
          <w:szCs w:val="32"/>
        </w:rPr>
        <w:t>la rosse fit une de ses folles embardées</w:t>
      </w:r>
      <w:r>
        <w:rPr>
          <w:szCs w:val="32"/>
        </w:rPr>
        <w:t xml:space="preserve">, </w:t>
      </w:r>
      <w:r w:rsidRPr="00894396">
        <w:rPr>
          <w:szCs w:val="32"/>
        </w:rPr>
        <w:t>et pesa si bien sur son amarre</w:t>
      </w:r>
      <w:r>
        <w:rPr>
          <w:szCs w:val="32"/>
        </w:rPr>
        <w:t xml:space="preserve">, – </w:t>
      </w:r>
      <w:r w:rsidRPr="00894396">
        <w:rPr>
          <w:szCs w:val="32"/>
        </w:rPr>
        <w:t>une aussière neuve de six pouces pourtant</w:t>
      </w:r>
      <w:r>
        <w:rPr>
          <w:szCs w:val="32"/>
        </w:rPr>
        <w:t xml:space="preserve"> – </w:t>
      </w:r>
      <w:r w:rsidRPr="00894396">
        <w:rPr>
          <w:szCs w:val="32"/>
        </w:rPr>
        <w:t>que les hommes de l</w:t>
      </w:r>
      <w:r>
        <w:rPr>
          <w:szCs w:val="32"/>
        </w:rPr>
        <w:t>’</w:t>
      </w:r>
      <w:r w:rsidRPr="00894396">
        <w:rPr>
          <w:szCs w:val="32"/>
        </w:rPr>
        <w:t>avant ne purent pas mollir à temps et qu</w:t>
      </w:r>
      <w:r>
        <w:rPr>
          <w:szCs w:val="32"/>
        </w:rPr>
        <w:t>’</w:t>
      </w:r>
      <w:r w:rsidRPr="00894396">
        <w:rPr>
          <w:szCs w:val="32"/>
        </w:rPr>
        <w:t>elle claqua</w:t>
      </w:r>
      <w:r>
        <w:rPr>
          <w:szCs w:val="32"/>
        </w:rPr>
        <w:t xml:space="preserve">. </w:t>
      </w:r>
      <w:r w:rsidRPr="00894396">
        <w:rPr>
          <w:szCs w:val="32"/>
        </w:rPr>
        <w:t>Je vis le bout brisé voler très haut en l</w:t>
      </w:r>
      <w:r>
        <w:rPr>
          <w:szCs w:val="32"/>
        </w:rPr>
        <w:t>’</w:t>
      </w:r>
      <w:r w:rsidRPr="00894396">
        <w:rPr>
          <w:szCs w:val="32"/>
        </w:rPr>
        <w:t>air</w:t>
      </w:r>
      <w:r>
        <w:rPr>
          <w:szCs w:val="32"/>
        </w:rPr>
        <w:t xml:space="preserve">, </w:t>
      </w:r>
      <w:r w:rsidRPr="00894396">
        <w:rPr>
          <w:szCs w:val="32"/>
        </w:rPr>
        <w:t>et une seconde plus tard</w:t>
      </w:r>
      <w:r>
        <w:rPr>
          <w:szCs w:val="32"/>
        </w:rPr>
        <w:t xml:space="preserve">, </w:t>
      </w:r>
      <w:r w:rsidRPr="00894396">
        <w:rPr>
          <w:szCs w:val="32"/>
        </w:rPr>
        <w:t>la brute donnait de la hanche</w:t>
      </w:r>
      <w:r>
        <w:rPr>
          <w:szCs w:val="32"/>
        </w:rPr>
        <w:t xml:space="preserve">, </w:t>
      </w:r>
      <w:r w:rsidRPr="00894396">
        <w:rPr>
          <w:szCs w:val="32"/>
        </w:rPr>
        <w:t>contre le musoir</w:t>
      </w:r>
      <w:r>
        <w:rPr>
          <w:szCs w:val="32"/>
        </w:rPr>
        <w:t xml:space="preserve">, </w:t>
      </w:r>
      <w:r w:rsidRPr="00894396">
        <w:rPr>
          <w:szCs w:val="32"/>
        </w:rPr>
        <w:t>avec un choc qui fit tituber tout le monde sur le pont</w:t>
      </w:r>
      <w:r>
        <w:rPr>
          <w:szCs w:val="32"/>
        </w:rPr>
        <w:t xml:space="preserve">. </w:t>
      </w:r>
      <w:r w:rsidRPr="00894396">
        <w:rPr>
          <w:szCs w:val="32"/>
        </w:rPr>
        <w:t>Elle ne se fit pas le moindre mal</w:t>
      </w:r>
      <w:r>
        <w:rPr>
          <w:szCs w:val="32"/>
        </w:rPr>
        <w:t xml:space="preserve">, </w:t>
      </w:r>
      <w:r w:rsidRPr="00894396">
        <w:rPr>
          <w:szCs w:val="32"/>
        </w:rPr>
        <w:t>pas de danger</w:t>
      </w:r>
      <w:r>
        <w:rPr>
          <w:szCs w:val="32"/>
        </w:rPr>
        <w:t xml:space="preserve"> ! </w:t>
      </w:r>
      <w:r w:rsidRPr="00894396">
        <w:rPr>
          <w:szCs w:val="32"/>
        </w:rPr>
        <w:t>Mais un des mousses que le second avait envoyé faire quelque chose dans la misaine tomba sur la dunette</w:t>
      </w:r>
      <w:r>
        <w:rPr>
          <w:szCs w:val="32"/>
        </w:rPr>
        <w:t xml:space="preserve"> – </w:t>
      </w:r>
      <w:proofErr w:type="spellStart"/>
      <w:r w:rsidRPr="00894396">
        <w:rPr>
          <w:szCs w:val="32"/>
        </w:rPr>
        <w:t>ploff</w:t>
      </w:r>
      <w:proofErr w:type="spellEnd"/>
      <w:r>
        <w:rPr>
          <w:szCs w:val="32"/>
        </w:rPr>
        <w:t xml:space="preserve"> ! – </w:t>
      </w:r>
      <w:r w:rsidRPr="00894396">
        <w:rPr>
          <w:szCs w:val="32"/>
        </w:rPr>
        <w:t>juste devant moi</w:t>
      </w:r>
      <w:r>
        <w:rPr>
          <w:szCs w:val="32"/>
        </w:rPr>
        <w:t xml:space="preserve">. </w:t>
      </w:r>
      <w:r w:rsidRPr="00894396">
        <w:rPr>
          <w:szCs w:val="32"/>
        </w:rPr>
        <w:t>Nous avions échangé des sourires quelques minutes plus tôt</w:t>
      </w:r>
      <w:r>
        <w:rPr>
          <w:szCs w:val="32"/>
        </w:rPr>
        <w:t xml:space="preserve">. </w:t>
      </w:r>
      <w:r w:rsidRPr="00894396">
        <w:rPr>
          <w:szCs w:val="32"/>
        </w:rPr>
        <w:t>Il ne devait pas se tenir assez fort</w:t>
      </w:r>
      <w:r>
        <w:rPr>
          <w:szCs w:val="32"/>
        </w:rPr>
        <w:t xml:space="preserve">, </w:t>
      </w:r>
      <w:r w:rsidRPr="00894396">
        <w:rPr>
          <w:szCs w:val="32"/>
        </w:rPr>
        <w:t>n</w:t>
      </w:r>
      <w:r>
        <w:rPr>
          <w:szCs w:val="32"/>
        </w:rPr>
        <w:t>’</w:t>
      </w:r>
      <w:r w:rsidRPr="00894396">
        <w:rPr>
          <w:szCs w:val="32"/>
        </w:rPr>
        <w:t>ayant aucune raison d</w:t>
      </w:r>
      <w:r>
        <w:rPr>
          <w:szCs w:val="32"/>
        </w:rPr>
        <w:t>’</w:t>
      </w:r>
      <w:r w:rsidRPr="00894396">
        <w:rPr>
          <w:szCs w:val="32"/>
        </w:rPr>
        <w:t>attendre pareille secousse</w:t>
      </w:r>
      <w:r>
        <w:rPr>
          <w:szCs w:val="32"/>
        </w:rPr>
        <w:t xml:space="preserve">. </w:t>
      </w:r>
      <w:r w:rsidRPr="00894396">
        <w:rPr>
          <w:szCs w:val="32"/>
        </w:rPr>
        <w:t>J</w:t>
      </w:r>
      <w:r>
        <w:rPr>
          <w:szCs w:val="32"/>
        </w:rPr>
        <w:t>’</w:t>
      </w:r>
      <w:r w:rsidRPr="00894396">
        <w:rPr>
          <w:szCs w:val="32"/>
        </w:rPr>
        <w:t>entendis le cri d</w:t>
      </w:r>
      <w:r>
        <w:rPr>
          <w:szCs w:val="32"/>
        </w:rPr>
        <w:t>’</w:t>
      </w:r>
      <w:r w:rsidRPr="00894396">
        <w:rPr>
          <w:szCs w:val="32"/>
        </w:rPr>
        <w:t>horreur</w:t>
      </w:r>
      <w:r>
        <w:rPr>
          <w:szCs w:val="32"/>
        </w:rPr>
        <w:t> : « </w:t>
      </w:r>
      <w:proofErr w:type="spellStart"/>
      <w:r w:rsidRPr="00894396">
        <w:rPr>
          <w:szCs w:val="32"/>
        </w:rPr>
        <w:t>Aha</w:t>
      </w:r>
      <w:proofErr w:type="spellEnd"/>
      <w:r>
        <w:rPr>
          <w:szCs w:val="32"/>
        </w:rPr>
        <w:t> »</w:t>
      </w:r>
      <w:r w:rsidRPr="00894396">
        <w:rPr>
          <w:szCs w:val="32"/>
        </w:rPr>
        <w:t xml:space="preserve"> qu</w:t>
      </w:r>
      <w:r>
        <w:rPr>
          <w:szCs w:val="32"/>
        </w:rPr>
        <w:t>’</w:t>
      </w:r>
      <w:r w:rsidRPr="00894396">
        <w:rPr>
          <w:szCs w:val="32"/>
        </w:rPr>
        <w:t xml:space="preserve">il lança </w:t>
      </w:r>
      <w:r w:rsidRPr="00894396">
        <w:rPr>
          <w:szCs w:val="32"/>
        </w:rPr>
        <w:lastRenderedPageBreak/>
        <w:t>en se sentant partir</w:t>
      </w:r>
      <w:r>
        <w:rPr>
          <w:szCs w:val="32"/>
        </w:rPr>
        <w:t xml:space="preserve">, </w:t>
      </w:r>
      <w:r w:rsidRPr="00894396">
        <w:rPr>
          <w:szCs w:val="32"/>
        </w:rPr>
        <w:t>et levai les yeux à temps pour le voir tomber comme une masse</w:t>
      </w:r>
      <w:r>
        <w:rPr>
          <w:szCs w:val="32"/>
        </w:rPr>
        <w:t xml:space="preserve">. </w:t>
      </w:r>
      <w:r w:rsidRPr="00894396">
        <w:rPr>
          <w:szCs w:val="32"/>
        </w:rPr>
        <w:t>Oh</w:t>
      </w:r>
      <w:r>
        <w:rPr>
          <w:szCs w:val="32"/>
        </w:rPr>
        <w:t xml:space="preserve"> ! </w:t>
      </w:r>
      <w:r w:rsidRPr="00894396">
        <w:rPr>
          <w:szCs w:val="32"/>
        </w:rPr>
        <w:t>mon pauvre père était blême quand nous nous serrâmes la main à Gravesend</w:t>
      </w:r>
      <w:r>
        <w:rPr>
          <w:szCs w:val="32"/>
        </w:rPr>
        <w:t>. – « </w:t>
      </w:r>
      <w:r w:rsidRPr="00894396">
        <w:rPr>
          <w:szCs w:val="32"/>
        </w:rPr>
        <w:t>Tu te sens d</w:t>
      </w:r>
      <w:r>
        <w:rPr>
          <w:szCs w:val="32"/>
        </w:rPr>
        <w:t>’</w:t>
      </w:r>
      <w:r w:rsidRPr="00894396">
        <w:rPr>
          <w:szCs w:val="32"/>
        </w:rPr>
        <w:t>aplomb</w:t>
      </w:r>
      <w:r>
        <w:rPr>
          <w:szCs w:val="32"/>
        </w:rPr>
        <w:t> ? »</w:t>
      </w:r>
      <w:r w:rsidRPr="00894396">
        <w:rPr>
          <w:szCs w:val="32"/>
        </w:rPr>
        <w:t xml:space="preserve"> me demanda-t-il en me regardant fixement</w:t>
      </w:r>
      <w:r>
        <w:rPr>
          <w:szCs w:val="32"/>
        </w:rPr>
        <w:t>. – « </w:t>
      </w:r>
      <w:r w:rsidRPr="00894396">
        <w:rPr>
          <w:szCs w:val="32"/>
        </w:rPr>
        <w:t>Oui</w:t>
      </w:r>
      <w:r>
        <w:rPr>
          <w:szCs w:val="32"/>
        </w:rPr>
        <w:t xml:space="preserve">, </w:t>
      </w:r>
      <w:r w:rsidRPr="00894396">
        <w:rPr>
          <w:szCs w:val="32"/>
        </w:rPr>
        <w:t>papa</w:t>
      </w:r>
      <w:r>
        <w:rPr>
          <w:szCs w:val="32"/>
        </w:rPr>
        <w:t xml:space="preserve">. – </w:t>
      </w:r>
      <w:r w:rsidRPr="00894396">
        <w:rPr>
          <w:szCs w:val="32"/>
        </w:rPr>
        <w:t>Bien vrai</w:t>
      </w:r>
      <w:r>
        <w:rPr>
          <w:szCs w:val="32"/>
        </w:rPr>
        <w:t xml:space="preserve"> ? – </w:t>
      </w:r>
      <w:r w:rsidRPr="00894396">
        <w:rPr>
          <w:szCs w:val="32"/>
        </w:rPr>
        <w:t>Oui</w:t>
      </w:r>
      <w:r>
        <w:rPr>
          <w:szCs w:val="32"/>
        </w:rPr>
        <w:t xml:space="preserve">, </w:t>
      </w:r>
      <w:r w:rsidRPr="00894396">
        <w:rPr>
          <w:szCs w:val="32"/>
        </w:rPr>
        <w:t>papa</w:t>
      </w:r>
      <w:r>
        <w:rPr>
          <w:szCs w:val="32"/>
        </w:rPr>
        <w:t xml:space="preserve">. – </w:t>
      </w:r>
      <w:r w:rsidRPr="00894396">
        <w:rPr>
          <w:szCs w:val="32"/>
        </w:rPr>
        <w:t>Eh bien alors</w:t>
      </w:r>
      <w:r>
        <w:rPr>
          <w:szCs w:val="32"/>
        </w:rPr>
        <w:t xml:space="preserve">, </w:t>
      </w:r>
      <w:r w:rsidRPr="00894396">
        <w:rPr>
          <w:szCs w:val="32"/>
        </w:rPr>
        <w:t>au revoir</w:t>
      </w:r>
      <w:r>
        <w:rPr>
          <w:szCs w:val="32"/>
        </w:rPr>
        <w:t xml:space="preserve">, </w:t>
      </w:r>
      <w:r w:rsidRPr="00894396">
        <w:rPr>
          <w:szCs w:val="32"/>
        </w:rPr>
        <w:t>mon garçon</w:t>
      </w:r>
      <w:r>
        <w:rPr>
          <w:szCs w:val="32"/>
        </w:rPr>
        <w:t> ! »</w:t>
      </w:r>
      <w:r w:rsidRPr="00894396">
        <w:rPr>
          <w:szCs w:val="32"/>
        </w:rPr>
        <w:t xml:space="preserve"> Il m</w:t>
      </w:r>
      <w:r>
        <w:rPr>
          <w:szCs w:val="32"/>
        </w:rPr>
        <w:t>’</w:t>
      </w:r>
      <w:r w:rsidRPr="00894396">
        <w:rPr>
          <w:szCs w:val="32"/>
        </w:rPr>
        <w:t>a avoué plus tard que sur un mot de moi</w:t>
      </w:r>
      <w:r>
        <w:rPr>
          <w:szCs w:val="32"/>
        </w:rPr>
        <w:t xml:space="preserve">, </w:t>
      </w:r>
      <w:r w:rsidRPr="00894396">
        <w:rPr>
          <w:szCs w:val="32"/>
        </w:rPr>
        <w:t>il m</w:t>
      </w:r>
      <w:r>
        <w:rPr>
          <w:szCs w:val="32"/>
        </w:rPr>
        <w:t>’</w:t>
      </w:r>
      <w:r w:rsidRPr="00894396">
        <w:rPr>
          <w:szCs w:val="32"/>
        </w:rPr>
        <w:t>aurait</w:t>
      </w:r>
      <w:r>
        <w:rPr>
          <w:szCs w:val="32"/>
        </w:rPr>
        <w:t xml:space="preserve">, </w:t>
      </w:r>
      <w:r w:rsidRPr="00894396">
        <w:rPr>
          <w:szCs w:val="32"/>
        </w:rPr>
        <w:t>sans hésitation aucune</w:t>
      </w:r>
      <w:r>
        <w:rPr>
          <w:szCs w:val="32"/>
        </w:rPr>
        <w:t xml:space="preserve">, </w:t>
      </w:r>
      <w:r w:rsidRPr="00894396">
        <w:rPr>
          <w:szCs w:val="32"/>
        </w:rPr>
        <w:t>ramené à la maison</w:t>
      </w:r>
      <w:r>
        <w:rPr>
          <w:szCs w:val="32"/>
        </w:rPr>
        <w:t xml:space="preserve">. </w:t>
      </w:r>
      <w:r w:rsidRPr="00894396">
        <w:rPr>
          <w:szCs w:val="32"/>
        </w:rPr>
        <w:t>Je suis le benjamin</w:t>
      </w:r>
      <w:r>
        <w:rPr>
          <w:szCs w:val="32"/>
        </w:rPr>
        <w:t xml:space="preserve">, </w:t>
      </w:r>
      <w:r w:rsidRPr="00894396">
        <w:rPr>
          <w:szCs w:val="32"/>
        </w:rPr>
        <w:t>vous savez</w:t>
      </w:r>
      <w:r>
        <w:rPr>
          <w:szCs w:val="32"/>
        </w:rPr>
        <w:t xml:space="preserve">, </w:t>
      </w:r>
      <w:r w:rsidRPr="00894396">
        <w:rPr>
          <w:szCs w:val="32"/>
        </w:rPr>
        <w:t>ajouta l</w:t>
      </w:r>
      <w:r>
        <w:rPr>
          <w:szCs w:val="32"/>
        </w:rPr>
        <w:t>’</w:t>
      </w:r>
      <w:r w:rsidRPr="00894396">
        <w:rPr>
          <w:szCs w:val="32"/>
        </w:rPr>
        <w:t>étranger</w:t>
      </w:r>
      <w:r>
        <w:rPr>
          <w:szCs w:val="32"/>
        </w:rPr>
        <w:t xml:space="preserve">, </w:t>
      </w:r>
      <w:r w:rsidRPr="00894396">
        <w:rPr>
          <w:szCs w:val="32"/>
        </w:rPr>
        <w:t xml:space="preserve">en se </w:t>
      </w:r>
      <w:proofErr w:type="spellStart"/>
      <w:r w:rsidRPr="00894396">
        <w:rPr>
          <w:szCs w:val="32"/>
        </w:rPr>
        <w:t>lissant</w:t>
      </w:r>
      <w:proofErr w:type="spellEnd"/>
      <w:r w:rsidRPr="00894396">
        <w:rPr>
          <w:szCs w:val="32"/>
        </w:rPr>
        <w:t xml:space="preserve"> la moustache avec un sourire ingénu</w:t>
      </w:r>
      <w:r>
        <w:rPr>
          <w:szCs w:val="32"/>
        </w:rPr>
        <w:t>.</w:t>
      </w:r>
    </w:p>
    <w:p w14:paraId="4181755E" w14:textId="77777777" w:rsidR="008D6F52" w:rsidRDefault="00000000" w:rsidP="008D6F52">
      <w:pPr>
        <w:rPr>
          <w:szCs w:val="32"/>
        </w:rPr>
      </w:pPr>
      <w:r w:rsidRPr="00894396">
        <w:rPr>
          <w:szCs w:val="32"/>
        </w:rPr>
        <w:t>J</w:t>
      </w:r>
      <w:r w:rsidR="008D6F52">
        <w:rPr>
          <w:szCs w:val="32"/>
        </w:rPr>
        <w:t>’</w:t>
      </w:r>
      <w:r w:rsidRPr="00894396">
        <w:rPr>
          <w:szCs w:val="32"/>
        </w:rPr>
        <w:t>accueillis d</w:t>
      </w:r>
      <w:r w:rsidR="008D6F52">
        <w:rPr>
          <w:szCs w:val="32"/>
        </w:rPr>
        <w:t>’</w:t>
      </w:r>
      <w:r w:rsidRPr="00894396">
        <w:rPr>
          <w:szCs w:val="32"/>
        </w:rPr>
        <w:t>un murmure de sympathie cette intéressante nouvelle</w:t>
      </w:r>
      <w:r w:rsidR="008D6F52">
        <w:rPr>
          <w:szCs w:val="32"/>
        </w:rPr>
        <w:t xml:space="preserve">. </w:t>
      </w:r>
      <w:r w:rsidRPr="00894396">
        <w:rPr>
          <w:szCs w:val="32"/>
        </w:rPr>
        <w:t>Il fit un geste négligent</w:t>
      </w:r>
      <w:r w:rsidR="008D6F52">
        <w:rPr>
          <w:szCs w:val="32"/>
        </w:rPr>
        <w:t>.</w:t>
      </w:r>
    </w:p>
    <w:p w14:paraId="3FAF54C4" w14:textId="77777777" w:rsidR="008D6F52" w:rsidRDefault="008D6F52" w:rsidP="008D6F52">
      <w:pPr>
        <w:rPr>
          <w:szCs w:val="32"/>
        </w:rPr>
      </w:pPr>
      <w:r>
        <w:t>— </w:t>
      </w:r>
      <w:r w:rsidRPr="00894396">
        <w:rPr>
          <w:szCs w:val="32"/>
        </w:rPr>
        <w:t>Il y avait de quoi ôter à jamais à un gosse tout courage pour monter dans la mâture</w:t>
      </w:r>
      <w:r>
        <w:rPr>
          <w:szCs w:val="32"/>
        </w:rPr>
        <w:t xml:space="preserve">, </w:t>
      </w:r>
      <w:r w:rsidRPr="00894396">
        <w:rPr>
          <w:szCs w:val="32"/>
        </w:rPr>
        <w:t>à jamais</w:t>
      </w:r>
      <w:r>
        <w:rPr>
          <w:szCs w:val="32"/>
        </w:rPr>
        <w:t xml:space="preserve">. </w:t>
      </w:r>
      <w:r w:rsidRPr="00894396">
        <w:rPr>
          <w:szCs w:val="32"/>
        </w:rPr>
        <w:t>Il était tombé à deux pas de moi</w:t>
      </w:r>
      <w:r>
        <w:rPr>
          <w:szCs w:val="32"/>
        </w:rPr>
        <w:t xml:space="preserve">, </w:t>
      </w:r>
      <w:r w:rsidRPr="00894396">
        <w:rPr>
          <w:szCs w:val="32"/>
        </w:rPr>
        <w:t>et s</w:t>
      </w:r>
      <w:r>
        <w:rPr>
          <w:szCs w:val="32"/>
        </w:rPr>
        <w:t>’</w:t>
      </w:r>
      <w:r w:rsidRPr="00894396">
        <w:rPr>
          <w:szCs w:val="32"/>
        </w:rPr>
        <w:t>était fracassé la tête sur une bitte d</w:t>
      </w:r>
      <w:r>
        <w:rPr>
          <w:szCs w:val="32"/>
        </w:rPr>
        <w:t>’</w:t>
      </w:r>
      <w:r w:rsidRPr="00894396">
        <w:rPr>
          <w:szCs w:val="32"/>
        </w:rPr>
        <w:t>amarrage</w:t>
      </w:r>
      <w:r>
        <w:rPr>
          <w:szCs w:val="32"/>
        </w:rPr>
        <w:t xml:space="preserve">. </w:t>
      </w:r>
      <w:r w:rsidRPr="00894396">
        <w:rPr>
          <w:szCs w:val="32"/>
        </w:rPr>
        <w:t>Il ne fit pas un mouvement</w:t>
      </w:r>
      <w:r>
        <w:rPr>
          <w:szCs w:val="32"/>
        </w:rPr>
        <w:t xml:space="preserve">. </w:t>
      </w:r>
      <w:r w:rsidRPr="00894396">
        <w:rPr>
          <w:szCs w:val="32"/>
        </w:rPr>
        <w:t>Mort du coup</w:t>
      </w:r>
      <w:r>
        <w:rPr>
          <w:szCs w:val="32"/>
        </w:rPr>
        <w:t xml:space="preserve"> ! </w:t>
      </w:r>
      <w:r w:rsidRPr="00894396">
        <w:rPr>
          <w:szCs w:val="32"/>
        </w:rPr>
        <w:t>C</w:t>
      </w:r>
      <w:r>
        <w:rPr>
          <w:szCs w:val="32"/>
        </w:rPr>
        <w:t>’</w:t>
      </w:r>
      <w:r w:rsidRPr="00894396">
        <w:rPr>
          <w:szCs w:val="32"/>
        </w:rPr>
        <w:t>était un gentil garçon et je m</w:t>
      </w:r>
      <w:r>
        <w:rPr>
          <w:szCs w:val="32"/>
        </w:rPr>
        <w:t>’</w:t>
      </w:r>
      <w:r w:rsidRPr="00894396">
        <w:rPr>
          <w:szCs w:val="32"/>
        </w:rPr>
        <w:t>étais promis que nous serions bons copains</w:t>
      </w:r>
      <w:r>
        <w:rPr>
          <w:szCs w:val="32"/>
        </w:rPr>
        <w:t xml:space="preserve">. </w:t>
      </w:r>
      <w:r w:rsidRPr="00894396">
        <w:rPr>
          <w:szCs w:val="32"/>
        </w:rPr>
        <w:t>Mais ce n</w:t>
      </w:r>
      <w:r>
        <w:rPr>
          <w:szCs w:val="32"/>
        </w:rPr>
        <w:t>’</w:t>
      </w:r>
      <w:r w:rsidRPr="00894396">
        <w:rPr>
          <w:szCs w:val="32"/>
        </w:rPr>
        <w:t>était pas encore le pis de ce qu</w:t>
      </w:r>
      <w:r>
        <w:rPr>
          <w:szCs w:val="32"/>
        </w:rPr>
        <w:t>’</w:t>
      </w:r>
      <w:r w:rsidRPr="00894396">
        <w:rPr>
          <w:szCs w:val="32"/>
        </w:rPr>
        <w:t>elle pouvait faire</w:t>
      </w:r>
      <w:r>
        <w:rPr>
          <w:szCs w:val="32"/>
        </w:rPr>
        <w:t xml:space="preserve">, </w:t>
      </w:r>
      <w:r w:rsidRPr="00894396">
        <w:rPr>
          <w:szCs w:val="32"/>
        </w:rPr>
        <w:t>cette brute</w:t>
      </w:r>
      <w:r>
        <w:rPr>
          <w:szCs w:val="32"/>
        </w:rPr>
        <w:t xml:space="preserve"> ! </w:t>
      </w:r>
      <w:r w:rsidRPr="00894396">
        <w:rPr>
          <w:szCs w:val="32"/>
        </w:rPr>
        <w:t>Je restai trois ans à son bord</w:t>
      </w:r>
      <w:r>
        <w:rPr>
          <w:szCs w:val="32"/>
        </w:rPr>
        <w:t xml:space="preserve">, </w:t>
      </w:r>
      <w:r w:rsidRPr="00894396">
        <w:rPr>
          <w:szCs w:val="32"/>
        </w:rPr>
        <w:t xml:space="preserve">après quoi je passai pour un an sur la </w:t>
      </w:r>
      <w:r w:rsidRPr="00894396">
        <w:rPr>
          <w:i/>
          <w:iCs/>
          <w:szCs w:val="32"/>
        </w:rPr>
        <w:t xml:space="preserve">Lucie </w:t>
      </w:r>
      <w:proofErr w:type="spellStart"/>
      <w:r w:rsidRPr="00894396">
        <w:rPr>
          <w:i/>
          <w:iCs/>
          <w:szCs w:val="32"/>
        </w:rPr>
        <w:t>Apse</w:t>
      </w:r>
      <w:proofErr w:type="spellEnd"/>
      <w:r>
        <w:rPr>
          <w:i/>
          <w:iCs/>
          <w:szCs w:val="32"/>
        </w:rPr>
        <w:t xml:space="preserve">. </w:t>
      </w:r>
      <w:r w:rsidRPr="00894396">
        <w:rPr>
          <w:szCs w:val="32"/>
        </w:rPr>
        <w:t>L</w:t>
      </w:r>
      <w:r>
        <w:rPr>
          <w:szCs w:val="32"/>
        </w:rPr>
        <w:t>’</w:t>
      </w:r>
      <w:r w:rsidRPr="00894396">
        <w:rPr>
          <w:szCs w:val="32"/>
        </w:rPr>
        <w:t xml:space="preserve">ancien voilier de la </w:t>
      </w:r>
      <w:r w:rsidRPr="00894396">
        <w:rPr>
          <w:i/>
          <w:iCs/>
          <w:szCs w:val="32"/>
        </w:rPr>
        <w:t xml:space="preserve">Famille </w:t>
      </w:r>
      <w:proofErr w:type="spellStart"/>
      <w:r w:rsidRPr="00894396">
        <w:rPr>
          <w:i/>
          <w:iCs/>
          <w:szCs w:val="32"/>
        </w:rPr>
        <w:t>Apse</w:t>
      </w:r>
      <w:proofErr w:type="spellEnd"/>
      <w:r w:rsidRPr="00894396">
        <w:rPr>
          <w:i/>
          <w:iCs/>
          <w:szCs w:val="32"/>
        </w:rPr>
        <w:t xml:space="preserve"> </w:t>
      </w:r>
      <w:r w:rsidRPr="00894396">
        <w:rPr>
          <w:szCs w:val="32"/>
        </w:rPr>
        <w:t>vint bientôt m</w:t>
      </w:r>
      <w:r>
        <w:rPr>
          <w:szCs w:val="32"/>
        </w:rPr>
        <w:t>’</w:t>
      </w:r>
      <w:r w:rsidRPr="00894396">
        <w:rPr>
          <w:szCs w:val="32"/>
        </w:rPr>
        <w:t>y rejoindre</w:t>
      </w:r>
      <w:r>
        <w:rPr>
          <w:szCs w:val="32"/>
        </w:rPr>
        <w:t xml:space="preserve">, </w:t>
      </w:r>
      <w:r w:rsidRPr="00894396">
        <w:rPr>
          <w:szCs w:val="32"/>
        </w:rPr>
        <w:t>et je me souviens de lui avoir entendu dire</w:t>
      </w:r>
      <w:r>
        <w:rPr>
          <w:szCs w:val="32"/>
        </w:rPr>
        <w:t xml:space="preserve">, </w:t>
      </w:r>
      <w:r w:rsidRPr="00894396">
        <w:rPr>
          <w:szCs w:val="32"/>
        </w:rPr>
        <w:t>un soir</w:t>
      </w:r>
      <w:r>
        <w:rPr>
          <w:szCs w:val="32"/>
        </w:rPr>
        <w:t xml:space="preserve">, </w:t>
      </w:r>
      <w:r w:rsidRPr="00894396">
        <w:rPr>
          <w:szCs w:val="32"/>
        </w:rPr>
        <w:t>après une semaine de navigation</w:t>
      </w:r>
      <w:r>
        <w:rPr>
          <w:szCs w:val="32"/>
        </w:rPr>
        <w:t> : « </w:t>
      </w:r>
      <w:r w:rsidRPr="00894396">
        <w:rPr>
          <w:szCs w:val="32"/>
        </w:rPr>
        <w:t>Quel gentil petit bateau</w:t>
      </w:r>
      <w:r>
        <w:rPr>
          <w:szCs w:val="32"/>
        </w:rPr>
        <w:t xml:space="preserve">, </w:t>
      </w:r>
      <w:r w:rsidRPr="00894396">
        <w:rPr>
          <w:szCs w:val="32"/>
        </w:rPr>
        <w:t>hein</w:t>
      </w:r>
      <w:r>
        <w:rPr>
          <w:szCs w:val="32"/>
        </w:rPr>
        <w:t> ? »</w:t>
      </w:r>
      <w:r w:rsidRPr="00894396">
        <w:rPr>
          <w:szCs w:val="32"/>
        </w:rPr>
        <w:t xml:space="preserve"> Rien d</w:t>
      </w:r>
      <w:r>
        <w:rPr>
          <w:szCs w:val="32"/>
        </w:rPr>
        <w:t>’</w:t>
      </w:r>
      <w:r w:rsidRPr="00894396">
        <w:rPr>
          <w:szCs w:val="32"/>
        </w:rPr>
        <w:t>étonnant à ce qu</w:t>
      </w:r>
      <w:r>
        <w:rPr>
          <w:szCs w:val="32"/>
        </w:rPr>
        <w:t>’</w:t>
      </w:r>
      <w:r w:rsidRPr="00894396">
        <w:rPr>
          <w:szCs w:val="32"/>
        </w:rPr>
        <w:t xml:space="preserve">il tînt la </w:t>
      </w:r>
      <w:r w:rsidRPr="00894396">
        <w:rPr>
          <w:i/>
          <w:iCs/>
          <w:szCs w:val="32"/>
        </w:rPr>
        <w:t xml:space="preserve">Lucie </w:t>
      </w:r>
      <w:proofErr w:type="spellStart"/>
      <w:r w:rsidRPr="00894396">
        <w:rPr>
          <w:i/>
          <w:iCs/>
          <w:szCs w:val="32"/>
        </w:rPr>
        <w:t>Apse</w:t>
      </w:r>
      <w:proofErr w:type="spellEnd"/>
      <w:r w:rsidRPr="00894396">
        <w:rPr>
          <w:i/>
          <w:iCs/>
          <w:szCs w:val="32"/>
        </w:rPr>
        <w:t xml:space="preserve"> </w:t>
      </w:r>
      <w:r w:rsidRPr="00894396">
        <w:rPr>
          <w:szCs w:val="32"/>
        </w:rPr>
        <w:t>pour un petit bâtiment adorable et docile</w:t>
      </w:r>
      <w:r>
        <w:rPr>
          <w:szCs w:val="32"/>
        </w:rPr>
        <w:t xml:space="preserve">, </w:t>
      </w:r>
      <w:r w:rsidRPr="00894396">
        <w:rPr>
          <w:szCs w:val="32"/>
        </w:rPr>
        <w:t>au sortir de cette grosse brute sauvage et excitée</w:t>
      </w:r>
      <w:r>
        <w:rPr>
          <w:szCs w:val="32"/>
        </w:rPr>
        <w:t xml:space="preserve">. </w:t>
      </w:r>
      <w:r w:rsidRPr="00894396">
        <w:rPr>
          <w:szCs w:val="32"/>
        </w:rPr>
        <w:t>C</w:t>
      </w:r>
      <w:r>
        <w:rPr>
          <w:szCs w:val="32"/>
        </w:rPr>
        <w:t>’</w:t>
      </w:r>
      <w:r w:rsidRPr="00894396">
        <w:rPr>
          <w:szCs w:val="32"/>
        </w:rPr>
        <w:t>était le ciel de naviguer dessus</w:t>
      </w:r>
      <w:r>
        <w:rPr>
          <w:szCs w:val="32"/>
        </w:rPr>
        <w:t xml:space="preserve">, </w:t>
      </w:r>
      <w:r w:rsidRPr="00894396">
        <w:rPr>
          <w:szCs w:val="32"/>
        </w:rPr>
        <w:t>et les officiers me semblaient les hommes les plus heureux du monde</w:t>
      </w:r>
      <w:r>
        <w:rPr>
          <w:szCs w:val="32"/>
        </w:rPr>
        <w:t xml:space="preserve">. </w:t>
      </w:r>
      <w:r w:rsidRPr="00894396">
        <w:rPr>
          <w:szCs w:val="32"/>
        </w:rPr>
        <w:t>À moi qui n</w:t>
      </w:r>
      <w:r>
        <w:rPr>
          <w:szCs w:val="32"/>
        </w:rPr>
        <w:t>’</w:t>
      </w:r>
      <w:r w:rsidRPr="00894396">
        <w:rPr>
          <w:szCs w:val="32"/>
        </w:rPr>
        <w:t xml:space="preserve">avais connu encore que la </w:t>
      </w:r>
      <w:r w:rsidRPr="00894396">
        <w:rPr>
          <w:i/>
          <w:iCs/>
          <w:szCs w:val="32"/>
        </w:rPr>
        <w:t xml:space="preserve">Famille </w:t>
      </w:r>
      <w:proofErr w:type="spellStart"/>
      <w:r w:rsidRPr="00894396">
        <w:rPr>
          <w:i/>
          <w:iCs/>
          <w:szCs w:val="32"/>
        </w:rPr>
        <w:t>Apse</w:t>
      </w:r>
      <w:proofErr w:type="spellEnd"/>
      <w:r>
        <w:rPr>
          <w:i/>
          <w:iCs/>
          <w:szCs w:val="32"/>
        </w:rPr>
        <w:t xml:space="preserve">, </w:t>
      </w:r>
      <w:r w:rsidRPr="00894396">
        <w:rPr>
          <w:szCs w:val="32"/>
        </w:rPr>
        <w:t xml:space="preserve">la </w:t>
      </w:r>
      <w:r w:rsidRPr="00894396">
        <w:rPr>
          <w:i/>
          <w:iCs/>
          <w:szCs w:val="32"/>
        </w:rPr>
        <w:t xml:space="preserve">Lucie </w:t>
      </w:r>
      <w:proofErr w:type="spellStart"/>
      <w:r w:rsidRPr="00894396">
        <w:rPr>
          <w:i/>
          <w:iCs/>
          <w:szCs w:val="32"/>
        </w:rPr>
        <w:t>Apse</w:t>
      </w:r>
      <w:proofErr w:type="spellEnd"/>
      <w:r w:rsidRPr="00894396">
        <w:rPr>
          <w:i/>
          <w:iCs/>
          <w:szCs w:val="32"/>
        </w:rPr>
        <w:t xml:space="preserve"> </w:t>
      </w:r>
      <w:r w:rsidRPr="00894396">
        <w:rPr>
          <w:szCs w:val="32"/>
        </w:rPr>
        <w:t>faisait l</w:t>
      </w:r>
      <w:r>
        <w:rPr>
          <w:szCs w:val="32"/>
        </w:rPr>
        <w:t>’</w:t>
      </w:r>
      <w:r w:rsidRPr="00894396">
        <w:rPr>
          <w:szCs w:val="32"/>
        </w:rPr>
        <w:t>effet d</w:t>
      </w:r>
      <w:r>
        <w:rPr>
          <w:szCs w:val="32"/>
        </w:rPr>
        <w:t>’</w:t>
      </w:r>
      <w:r w:rsidRPr="00894396">
        <w:rPr>
          <w:szCs w:val="32"/>
        </w:rPr>
        <w:t>un navire enchanté qui obéissait de lui-même aux moindres ordres</w:t>
      </w:r>
      <w:r>
        <w:rPr>
          <w:szCs w:val="32"/>
        </w:rPr>
        <w:t xml:space="preserve">. </w:t>
      </w:r>
      <w:r w:rsidRPr="00894396">
        <w:rPr>
          <w:szCs w:val="32"/>
        </w:rPr>
        <w:t>Un soir</w:t>
      </w:r>
      <w:r>
        <w:rPr>
          <w:szCs w:val="32"/>
        </w:rPr>
        <w:t xml:space="preserve">, </w:t>
      </w:r>
      <w:r w:rsidRPr="00894396">
        <w:rPr>
          <w:szCs w:val="32"/>
        </w:rPr>
        <w:t>nous nous fîmes assez proprement masquer</w:t>
      </w:r>
      <w:r>
        <w:rPr>
          <w:szCs w:val="32"/>
        </w:rPr>
        <w:t xml:space="preserve">, </w:t>
      </w:r>
      <w:r w:rsidRPr="00894396">
        <w:rPr>
          <w:szCs w:val="32"/>
        </w:rPr>
        <w:t>droit de l</w:t>
      </w:r>
      <w:r>
        <w:rPr>
          <w:szCs w:val="32"/>
        </w:rPr>
        <w:t>’</w:t>
      </w:r>
      <w:r w:rsidRPr="00894396">
        <w:rPr>
          <w:szCs w:val="32"/>
        </w:rPr>
        <w:t>avant</w:t>
      </w:r>
      <w:r>
        <w:rPr>
          <w:szCs w:val="32"/>
        </w:rPr>
        <w:t xml:space="preserve">. </w:t>
      </w:r>
      <w:r w:rsidRPr="00894396">
        <w:rPr>
          <w:szCs w:val="32"/>
        </w:rPr>
        <w:t>Dix minutes après</w:t>
      </w:r>
      <w:r>
        <w:rPr>
          <w:szCs w:val="32"/>
        </w:rPr>
        <w:t xml:space="preserve">, </w:t>
      </w:r>
      <w:r w:rsidRPr="00894396">
        <w:rPr>
          <w:szCs w:val="32"/>
        </w:rPr>
        <w:t>nous portions plein</w:t>
      </w:r>
      <w:r>
        <w:rPr>
          <w:szCs w:val="32"/>
        </w:rPr>
        <w:t xml:space="preserve">, </w:t>
      </w:r>
      <w:r w:rsidRPr="00894396">
        <w:rPr>
          <w:szCs w:val="32"/>
        </w:rPr>
        <w:t>de nouveau</w:t>
      </w:r>
      <w:r>
        <w:rPr>
          <w:szCs w:val="32"/>
        </w:rPr>
        <w:t xml:space="preserve">, </w:t>
      </w:r>
      <w:r w:rsidRPr="00894396">
        <w:rPr>
          <w:szCs w:val="32"/>
        </w:rPr>
        <w:t>écoutes bordées</w:t>
      </w:r>
      <w:r>
        <w:rPr>
          <w:szCs w:val="32"/>
        </w:rPr>
        <w:t xml:space="preserve">, </w:t>
      </w:r>
      <w:r w:rsidRPr="00894396">
        <w:rPr>
          <w:szCs w:val="32"/>
        </w:rPr>
        <w:t>amures basses</w:t>
      </w:r>
      <w:r>
        <w:rPr>
          <w:szCs w:val="32"/>
        </w:rPr>
        <w:t xml:space="preserve">, </w:t>
      </w:r>
      <w:r w:rsidRPr="00894396">
        <w:rPr>
          <w:szCs w:val="32"/>
        </w:rPr>
        <w:t>les ponts nets et l</w:t>
      </w:r>
      <w:r>
        <w:rPr>
          <w:szCs w:val="32"/>
        </w:rPr>
        <w:t>’</w:t>
      </w:r>
      <w:r w:rsidRPr="00894396">
        <w:rPr>
          <w:szCs w:val="32"/>
        </w:rPr>
        <w:t>officier de quart tranquillement adossé à la rambarde</w:t>
      </w:r>
      <w:r>
        <w:rPr>
          <w:szCs w:val="32"/>
        </w:rPr>
        <w:t xml:space="preserve">. </w:t>
      </w:r>
      <w:r w:rsidRPr="00894396">
        <w:rPr>
          <w:szCs w:val="32"/>
        </w:rPr>
        <w:t>Cela m</w:t>
      </w:r>
      <w:r>
        <w:rPr>
          <w:szCs w:val="32"/>
        </w:rPr>
        <w:t>’</w:t>
      </w:r>
      <w:r w:rsidRPr="00894396">
        <w:rPr>
          <w:szCs w:val="32"/>
        </w:rPr>
        <w:t xml:space="preserve">apparut </w:t>
      </w:r>
      <w:r w:rsidRPr="00894396">
        <w:rPr>
          <w:szCs w:val="32"/>
        </w:rPr>
        <w:lastRenderedPageBreak/>
        <w:t>comme un vrai prodige</w:t>
      </w:r>
      <w:r>
        <w:rPr>
          <w:szCs w:val="32"/>
        </w:rPr>
        <w:t xml:space="preserve">. </w:t>
      </w:r>
      <w:r w:rsidRPr="00894396">
        <w:rPr>
          <w:szCs w:val="32"/>
        </w:rPr>
        <w:t>L</w:t>
      </w:r>
      <w:r>
        <w:rPr>
          <w:szCs w:val="32"/>
        </w:rPr>
        <w:t>’</w:t>
      </w:r>
      <w:r w:rsidRPr="00894396">
        <w:rPr>
          <w:szCs w:val="32"/>
        </w:rPr>
        <w:t>autre serait restée empêtrée pendant une demi-heure</w:t>
      </w:r>
      <w:r>
        <w:rPr>
          <w:szCs w:val="32"/>
        </w:rPr>
        <w:t xml:space="preserve">, </w:t>
      </w:r>
      <w:r w:rsidRPr="00894396">
        <w:rPr>
          <w:szCs w:val="32"/>
        </w:rPr>
        <w:t>roulant ses ponts pleins d</w:t>
      </w:r>
      <w:r>
        <w:rPr>
          <w:szCs w:val="32"/>
        </w:rPr>
        <w:t>’</w:t>
      </w:r>
      <w:r w:rsidRPr="00894396">
        <w:rPr>
          <w:szCs w:val="32"/>
        </w:rPr>
        <w:t>eau</w:t>
      </w:r>
      <w:r>
        <w:rPr>
          <w:szCs w:val="32"/>
        </w:rPr>
        <w:t xml:space="preserve">, </w:t>
      </w:r>
      <w:r w:rsidRPr="00894396">
        <w:rPr>
          <w:szCs w:val="32"/>
        </w:rPr>
        <w:t>culbutant l</w:t>
      </w:r>
      <w:r>
        <w:rPr>
          <w:szCs w:val="32"/>
        </w:rPr>
        <w:t>’</w:t>
      </w:r>
      <w:r w:rsidRPr="00894396">
        <w:rPr>
          <w:szCs w:val="32"/>
        </w:rPr>
        <w:t>équipage</w:t>
      </w:r>
      <w:r>
        <w:rPr>
          <w:szCs w:val="32"/>
        </w:rPr>
        <w:t xml:space="preserve">, </w:t>
      </w:r>
      <w:r w:rsidRPr="00894396">
        <w:rPr>
          <w:szCs w:val="32"/>
        </w:rPr>
        <w:t>craquant ses espars</w:t>
      </w:r>
      <w:r>
        <w:rPr>
          <w:szCs w:val="32"/>
        </w:rPr>
        <w:t xml:space="preserve">, </w:t>
      </w:r>
      <w:r w:rsidRPr="00894396">
        <w:rPr>
          <w:szCs w:val="32"/>
        </w:rPr>
        <w:t>brisant les manœuvres</w:t>
      </w:r>
      <w:r>
        <w:rPr>
          <w:szCs w:val="32"/>
        </w:rPr>
        <w:t xml:space="preserve">, </w:t>
      </w:r>
      <w:r w:rsidRPr="00894396">
        <w:rPr>
          <w:szCs w:val="32"/>
        </w:rPr>
        <w:t>apiquant les vergues</w:t>
      </w:r>
      <w:r>
        <w:rPr>
          <w:szCs w:val="32"/>
        </w:rPr>
        <w:t xml:space="preserve">, </w:t>
      </w:r>
      <w:r w:rsidRPr="00894396">
        <w:rPr>
          <w:szCs w:val="32"/>
        </w:rPr>
        <w:t>semant à l</w:t>
      </w:r>
      <w:r>
        <w:rPr>
          <w:szCs w:val="32"/>
        </w:rPr>
        <w:t>’</w:t>
      </w:r>
      <w:r w:rsidRPr="00894396">
        <w:rPr>
          <w:szCs w:val="32"/>
        </w:rPr>
        <w:t>arrière une affreuse panique</w:t>
      </w:r>
      <w:r>
        <w:rPr>
          <w:szCs w:val="32"/>
        </w:rPr>
        <w:t xml:space="preserve">, </w:t>
      </w:r>
      <w:r w:rsidRPr="00894396">
        <w:rPr>
          <w:szCs w:val="32"/>
        </w:rPr>
        <w:t>parce que le gouvernail avait une façon de fouetter la mer qui faisait dresser les cheveux sur la tête</w:t>
      </w:r>
      <w:r>
        <w:rPr>
          <w:szCs w:val="32"/>
        </w:rPr>
        <w:t xml:space="preserve">. </w:t>
      </w:r>
      <w:r w:rsidRPr="00894396">
        <w:rPr>
          <w:szCs w:val="32"/>
        </w:rPr>
        <w:t>Il me fallut plusieurs jours pour me remettre de ma surprise</w:t>
      </w:r>
      <w:r>
        <w:rPr>
          <w:szCs w:val="32"/>
        </w:rPr>
        <w:t>.</w:t>
      </w:r>
    </w:p>
    <w:p w14:paraId="5951DA25" w14:textId="77777777" w:rsidR="008D6F52" w:rsidRDefault="00000000" w:rsidP="008D6F52">
      <w:pPr>
        <w:rPr>
          <w:szCs w:val="32"/>
        </w:rPr>
      </w:pPr>
      <w:r w:rsidRPr="00894396">
        <w:rPr>
          <w:szCs w:val="32"/>
        </w:rPr>
        <w:t>Eh bien</w:t>
      </w:r>
      <w:r w:rsidR="008D6F52">
        <w:rPr>
          <w:szCs w:val="32"/>
        </w:rPr>
        <w:t xml:space="preserve">, </w:t>
      </w:r>
      <w:r w:rsidRPr="00894396">
        <w:rPr>
          <w:szCs w:val="32"/>
        </w:rPr>
        <w:t>j</w:t>
      </w:r>
      <w:r w:rsidR="008D6F52">
        <w:rPr>
          <w:szCs w:val="32"/>
        </w:rPr>
        <w:t>’</w:t>
      </w:r>
      <w:r w:rsidRPr="00894396">
        <w:rPr>
          <w:szCs w:val="32"/>
        </w:rPr>
        <w:t>achevai ma dernière année de noviciat sur ce bon petit bâtiment</w:t>
      </w:r>
      <w:r w:rsidR="008D6F52">
        <w:rPr>
          <w:szCs w:val="32"/>
        </w:rPr>
        <w:t xml:space="preserve">, </w:t>
      </w:r>
      <w:r w:rsidRPr="00894396">
        <w:rPr>
          <w:szCs w:val="32"/>
        </w:rPr>
        <w:t>qui n</w:t>
      </w:r>
      <w:r w:rsidR="008D6F52">
        <w:rPr>
          <w:szCs w:val="32"/>
        </w:rPr>
        <w:t>’</w:t>
      </w:r>
      <w:r w:rsidRPr="00894396">
        <w:rPr>
          <w:szCs w:val="32"/>
        </w:rPr>
        <w:t>était pas si petit</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mais qui</w:t>
      </w:r>
      <w:r w:rsidR="008D6F52">
        <w:rPr>
          <w:szCs w:val="32"/>
        </w:rPr>
        <w:t xml:space="preserve">, </w:t>
      </w:r>
      <w:r w:rsidRPr="00894396">
        <w:rPr>
          <w:szCs w:val="32"/>
        </w:rPr>
        <w:t>après l</w:t>
      </w:r>
      <w:r w:rsidR="008D6F52">
        <w:rPr>
          <w:szCs w:val="32"/>
        </w:rPr>
        <w:t>’</w:t>
      </w:r>
      <w:r w:rsidRPr="00894396">
        <w:rPr>
          <w:szCs w:val="32"/>
        </w:rPr>
        <w:t>autre grosse diablesse</w:t>
      </w:r>
      <w:r w:rsidR="008D6F52">
        <w:rPr>
          <w:szCs w:val="32"/>
        </w:rPr>
        <w:t xml:space="preserve">, </w:t>
      </w:r>
      <w:r w:rsidRPr="00894396">
        <w:rPr>
          <w:szCs w:val="32"/>
        </w:rPr>
        <w:t>paraissait un joujou à manier</w:t>
      </w:r>
      <w:r w:rsidR="008D6F52">
        <w:rPr>
          <w:szCs w:val="32"/>
        </w:rPr>
        <w:t xml:space="preserve">. </w:t>
      </w:r>
      <w:r w:rsidRPr="00894396">
        <w:rPr>
          <w:szCs w:val="32"/>
        </w:rPr>
        <w:t>Je finis mon temps et décrochai mon brevet</w:t>
      </w:r>
      <w:r w:rsidR="008D6F52">
        <w:rPr>
          <w:szCs w:val="32"/>
        </w:rPr>
        <w:t xml:space="preserve">. </w:t>
      </w:r>
      <w:r w:rsidRPr="00894396">
        <w:rPr>
          <w:szCs w:val="32"/>
        </w:rPr>
        <w:t>Puis</w:t>
      </w:r>
      <w:r w:rsidR="008D6F52">
        <w:rPr>
          <w:szCs w:val="32"/>
        </w:rPr>
        <w:t xml:space="preserve">, </w:t>
      </w:r>
      <w:r w:rsidRPr="00894396">
        <w:rPr>
          <w:szCs w:val="32"/>
        </w:rPr>
        <w:t>au moment même où je me réjouissais de trois bonnes semaines à passer à terre</w:t>
      </w:r>
      <w:r w:rsidR="008D6F52">
        <w:rPr>
          <w:szCs w:val="32"/>
        </w:rPr>
        <w:t xml:space="preserve">, </w:t>
      </w:r>
      <w:r w:rsidRPr="00894396">
        <w:rPr>
          <w:szCs w:val="32"/>
        </w:rPr>
        <w:t>je reçus à déjeuner une lettre me demandant quand je pourrais être prêt au plus tôt</w:t>
      </w:r>
      <w:r w:rsidR="008D6F52">
        <w:rPr>
          <w:szCs w:val="32"/>
        </w:rPr>
        <w:t xml:space="preserve">, </w:t>
      </w:r>
      <w:r w:rsidRPr="00894396">
        <w:rPr>
          <w:szCs w:val="32"/>
        </w:rPr>
        <w:t xml:space="preserve">pour embarquer sur la </w:t>
      </w:r>
      <w:r w:rsidRPr="00894396">
        <w:rPr>
          <w:i/>
          <w:iCs/>
          <w:szCs w:val="32"/>
        </w:rPr>
        <w:t xml:space="preserve">Famille </w:t>
      </w:r>
      <w:proofErr w:type="spellStart"/>
      <w:r w:rsidRPr="00894396">
        <w:rPr>
          <w:i/>
          <w:iCs/>
          <w:szCs w:val="32"/>
        </w:rPr>
        <w:t>Apse</w:t>
      </w:r>
      <w:proofErr w:type="spellEnd"/>
      <w:r w:rsidRPr="00894396">
        <w:rPr>
          <w:i/>
          <w:iCs/>
          <w:szCs w:val="32"/>
        </w:rPr>
        <w:t xml:space="preserve"> </w:t>
      </w:r>
      <w:r w:rsidRPr="00894396">
        <w:rPr>
          <w:szCs w:val="32"/>
        </w:rPr>
        <w:t>en qualité de troisième officier</w:t>
      </w:r>
      <w:r w:rsidR="008D6F52">
        <w:rPr>
          <w:szCs w:val="32"/>
        </w:rPr>
        <w:t xml:space="preserve">. </w:t>
      </w:r>
      <w:r w:rsidRPr="00894396">
        <w:rPr>
          <w:szCs w:val="32"/>
        </w:rPr>
        <w:t>Je repoussai si vivement mon assiette que je l</w:t>
      </w:r>
      <w:r w:rsidR="008D6F52">
        <w:rPr>
          <w:szCs w:val="32"/>
        </w:rPr>
        <w:t>’</w:t>
      </w:r>
      <w:r w:rsidRPr="00894396">
        <w:rPr>
          <w:szCs w:val="32"/>
        </w:rPr>
        <w:t>envoyai au milieu de la table</w:t>
      </w:r>
      <w:r w:rsidR="008D6F52">
        <w:rPr>
          <w:szCs w:val="32"/>
        </w:rPr>
        <w:t xml:space="preserve"> ; </w:t>
      </w:r>
      <w:r w:rsidRPr="00894396">
        <w:rPr>
          <w:szCs w:val="32"/>
        </w:rPr>
        <w:t>mon père jeta les yeux par-dessus son journal</w:t>
      </w:r>
      <w:r w:rsidR="008D6F52">
        <w:rPr>
          <w:szCs w:val="32"/>
        </w:rPr>
        <w:t xml:space="preserve">, </w:t>
      </w:r>
      <w:r w:rsidRPr="00894396">
        <w:rPr>
          <w:szCs w:val="32"/>
        </w:rPr>
        <w:t>ma mère leva les mains d</w:t>
      </w:r>
      <w:r w:rsidR="008D6F52">
        <w:rPr>
          <w:szCs w:val="32"/>
        </w:rPr>
        <w:t>’</w:t>
      </w:r>
      <w:r w:rsidRPr="00894396">
        <w:rPr>
          <w:szCs w:val="32"/>
        </w:rPr>
        <w:t>étonnement</w:t>
      </w:r>
      <w:r w:rsidR="008D6F52">
        <w:rPr>
          <w:szCs w:val="32"/>
        </w:rPr>
        <w:t xml:space="preserve">. </w:t>
      </w:r>
      <w:r w:rsidRPr="00894396">
        <w:rPr>
          <w:szCs w:val="32"/>
        </w:rPr>
        <w:t>Moi</w:t>
      </w:r>
      <w:r w:rsidR="008D6F52">
        <w:rPr>
          <w:szCs w:val="32"/>
        </w:rPr>
        <w:t xml:space="preserve">, </w:t>
      </w:r>
      <w:r w:rsidRPr="00894396">
        <w:rPr>
          <w:szCs w:val="32"/>
        </w:rPr>
        <w:t>je sortis tête nue dans notre petit bout de jardin</w:t>
      </w:r>
      <w:r w:rsidR="008D6F52">
        <w:rPr>
          <w:szCs w:val="32"/>
        </w:rPr>
        <w:t xml:space="preserve">, </w:t>
      </w:r>
      <w:r w:rsidRPr="00894396">
        <w:rPr>
          <w:szCs w:val="32"/>
        </w:rPr>
        <w:t>que j</w:t>
      </w:r>
      <w:r w:rsidR="008D6F52">
        <w:rPr>
          <w:szCs w:val="32"/>
        </w:rPr>
        <w:t>’</w:t>
      </w:r>
      <w:r w:rsidRPr="00894396">
        <w:rPr>
          <w:szCs w:val="32"/>
        </w:rPr>
        <w:t>arpentai pendant une grande heure</w:t>
      </w:r>
      <w:r w:rsidR="008D6F52">
        <w:rPr>
          <w:szCs w:val="32"/>
        </w:rPr>
        <w:t>.</w:t>
      </w:r>
    </w:p>
    <w:p w14:paraId="61D7CCDE" w14:textId="77777777" w:rsidR="008D6F52" w:rsidRDefault="00000000" w:rsidP="008D6F52">
      <w:pPr>
        <w:rPr>
          <w:szCs w:val="32"/>
        </w:rPr>
      </w:pPr>
      <w:r w:rsidRPr="00894396">
        <w:rPr>
          <w:szCs w:val="32"/>
        </w:rPr>
        <w:t>Quand je rentrai</w:t>
      </w:r>
      <w:r w:rsidR="008D6F52">
        <w:rPr>
          <w:szCs w:val="32"/>
        </w:rPr>
        <w:t xml:space="preserve">, </w:t>
      </w:r>
      <w:r w:rsidRPr="00894396">
        <w:rPr>
          <w:szCs w:val="32"/>
        </w:rPr>
        <w:t>ma mère avait quitté la salle à manger</w:t>
      </w:r>
      <w:r w:rsidR="008D6F52">
        <w:rPr>
          <w:szCs w:val="32"/>
        </w:rPr>
        <w:t xml:space="preserve">, </w:t>
      </w:r>
      <w:r w:rsidRPr="00894396">
        <w:rPr>
          <w:szCs w:val="32"/>
        </w:rPr>
        <w:t>et mon père était installé dans son grand fauteuil</w:t>
      </w:r>
      <w:r w:rsidR="008D6F52">
        <w:rPr>
          <w:szCs w:val="32"/>
        </w:rPr>
        <w:t xml:space="preserve"> ; </w:t>
      </w:r>
      <w:r w:rsidRPr="00894396">
        <w:rPr>
          <w:szCs w:val="32"/>
        </w:rPr>
        <w:t>la lettre s</w:t>
      </w:r>
      <w:r w:rsidR="008D6F52">
        <w:rPr>
          <w:szCs w:val="32"/>
        </w:rPr>
        <w:t>’</w:t>
      </w:r>
      <w:r w:rsidRPr="00894396">
        <w:rPr>
          <w:szCs w:val="32"/>
        </w:rPr>
        <w:t>étalait sur la cheminée</w:t>
      </w:r>
      <w:r w:rsidR="008D6F52">
        <w:rPr>
          <w:szCs w:val="32"/>
        </w:rPr>
        <w:t>.</w:t>
      </w:r>
    </w:p>
    <w:p w14:paraId="3FC4F100" w14:textId="342A9D0D" w:rsidR="008D6F52" w:rsidRDefault="008D6F52" w:rsidP="008D6F52">
      <w:r>
        <w:t>— </w:t>
      </w:r>
      <w:r>
        <w:rPr>
          <w:szCs w:val="32"/>
        </w:rPr>
        <w:t>« </w:t>
      </w:r>
      <w:r w:rsidRPr="00894396">
        <w:rPr>
          <w:szCs w:val="32"/>
        </w:rPr>
        <w:t>Une pareille proposition est toute à ton honneur</w:t>
      </w:r>
      <w:r>
        <w:rPr>
          <w:szCs w:val="32"/>
        </w:rPr>
        <w:t xml:space="preserve">, </w:t>
      </w:r>
      <w:r w:rsidRPr="00894396">
        <w:rPr>
          <w:szCs w:val="32"/>
        </w:rPr>
        <w:t>et ces Messieurs sont bien aimables de t</w:t>
      </w:r>
      <w:r>
        <w:rPr>
          <w:szCs w:val="32"/>
        </w:rPr>
        <w:t>’</w:t>
      </w:r>
      <w:r w:rsidRPr="00894396">
        <w:rPr>
          <w:szCs w:val="32"/>
        </w:rPr>
        <w:t>offrir ce poste</w:t>
      </w:r>
      <w:r>
        <w:rPr>
          <w:szCs w:val="32"/>
        </w:rPr>
        <w:t xml:space="preserve">, </w:t>
      </w:r>
      <w:r w:rsidRPr="00894396">
        <w:rPr>
          <w:szCs w:val="32"/>
        </w:rPr>
        <w:t>dit-il</w:t>
      </w:r>
      <w:r>
        <w:rPr>
          <w:szCs w:val="32"/>
        </w:rPr>
        <w:t xml:space="preserve">. </w:t>
      </w:r>
      <w:r w:rsidRPr="00894396">
        <w:rPr>
          <w:szCs w:val="32"/>
        </w:rPr>
        <w:t>Et tu vois que Charles va faire aussi le voyage sur ce bateau-là</w:t>
      </w:r>
      <w:r>
        <w:rPr>
          <w:szCs w:val="32"/>
        </w:rPr>
        <w:t xml:space="preserve">, </w:t>
      </w:r>
      <w:r w:rsidRPr="00894396">
        <w:rPr>
          <w:szCs w:val="32"/>
        </w:rPr>
        <w:t>comme premier lieutenant</w:t>
      </w:r>
      <w:r>
        <w:rPr>
          <w:szCs w:val="32"/>
        </w:rPr>
        <w:t>. »</w:t>
      </w:r>
    </w:p>
    <w:p w14:paraId="2F7E8F9F" w14:textId="5756D890" w:rsidR="008D6F52" w:rsidRDefault="00000000" w:rsidP="008D6F52">
      <w:pPr>
        <w:rPr>
          <w:szCs w:val="32"/>
        </w:rPr>
      </w:pPr>
      <w:r w:rsidRPr="00894396">
        <w:rPr>
          <w:szCs w:val="32"/>
        </w:rPr>
        <w:t>Il y avait</w:t>
      </w:r>
      <w:r w:rsidR="008D6F52">
        <w:rPr>
          <w:szCs w:val="32"/>
        </w:rPr>
        <w:t xml:space="preserve">, </w:t>
      </w:r>
      <w:r w:rsidRPr="00894396">
        <w:rPr>
          <w:szCs w:val="32"/>
        </w:rPr>
        <w:t>au verso de la lettre</w:t>
      </w:r>
      <w:r w:rsidR="008D6F52">
        <w:rPr>
          <w:szCs w:val="32"/>
        </w:rPr>
        <w:t xml:space="preserve">, </w:t>
      </w:r>
      <w:r w:rsidRPr="00894396">
        <w:rPr>
          <w:szCs w:val="32"/>
        </w:rPr>
        <w:t>un post-scriptum</w:t>
      </w:r>
      <w:r w:rsidR="008D6F52">
        <w:rPr>
          <w:szCs w:val="32"/>
        </w:rPr>
        <w:t xml:space="preserve">, </w:t>
      </w:r>
      <w:r w:rsidRPr="00894396">
        <w:rPr>
          <w:szCs w:val="32"/>
        </w:rPr>
        <w:t xml:space="preserve">de la main même de </w:t>
      </w:r>
      <w:r w:rsidR="008D6F52">
        <w:rPr>
          <w:szCs w:val="32"/>
        </w:rPr>
        <w:t>M. </w:t>
      </w:r>
      <w:proofErr w:type="spellStart"/>
      <w:r w:rsidRPr="00894396">
        <w:rPr>
          <w:szCs w:val="32"/>
        </w:rPr>
        <w:t>Apse</w:t>
      </w:r>
      <w:proofErr w:type="spellEnd"/>
      <w:r w:rsidR="008D6F52">
        <w:rPr>
          <w:szCs w:val="32"/>
        </w:rPr>
        <w:t xml:space="preserve">, </w:t>
      </w:r>
      <w:r w:rsidRPr="00894396">
        <w:rPr>
          <w:szCs w:val="32"/>
        </w:rPr>
        <w:t>que je n</w:t>
      </w:r>
      <w:r w:rsidR="008D6F52">
        <w:rPr>
          <w:szCs w:val="32"/>
        </w:rPr>
        <w:t>’</w:t>
      </w:r>
      <w:r w:rsidRPr="00894396">
        <w:rPr>
          <w:szCs w:val="32"/>
        </w:rPr>
        <w:t>avais pas aperçu</w:t>
      </w:r>
      <w:r w:rsidR="008D6F52">
        <w:rPr>
          <w:szCs w:val="32"/>
        </w:rPr>
        <w:t xml:space="preserve">. </w:t>
      </w:r>
      <w:r w:rsidRPr="00894396">
        <w:rPr>
          <w:szCs w:val="32"/>
        </w:rPr>
        <w:t>Charles</w:t>
      </w:r>
      <w:r w:rsidR="008D6F52">
        <w:rPr>
          <w:szCs w:val="32"/>
        </w:rPr>
        <w:t xml:space="preserve">, </w:t>
      </w:r>
      <w:r w:rsidRPr="00894396">
        <w:rPr>
          <w:szCs w:val="32"/>
        </w:rPr>
        <w:t>c</w:t>
      </w:r>
      <w:r w:rsidR="008D6F52">
        <w:rPr>
          <w:szCs w:val="32"/>
        </w:rPr>
        <w:t>’</w:t>
      </w:r>
      <w:r w:rsidRPr="00894396">
        <w:rPr>
          <w:szCs w:val="32"/>
        </w:rPr>
        <w:t>était mon grand frère</w:t>
      </w:r>
      <w:r w:rsidR="008D6F52">
        <w:rPr>
          <w:szCs w:val="32"/>
        </w:rPr>
        <w:t>.</w:t>
      </w:r>
    </w:p>
    <w:p w14:paraId="044461BF" w14:textId="6C39E736" w:rsidR="008D6F52" w:rsidRDefault="008D6F52" w:rsidP="008D6F52">
      <w:r>
        <w:lastRenderedPageBreak/>
        <w:t>— </w:t>
      </w:r>
      <w:r>
        <w:rPr>
          <w:szCs w:val="32"/>
        </w:rPr>
        <w:t>« </w:t>
      </w:r>
      <w:r w:rsidRPr="00894396">
        <w:rPr>
          <w:szCs w:val="32"/>
        </w:rPr>
        <w:t>Je n</w:t>
      </w:r>
      <w:r>
        <w:rPr>
          <w:szCs w:val="32"/>
        </w:rPr>
        <w:t>’</w:t>
      </w:r>
      <w:r w:rsidRPr="00894396">
        <w:rPr>
          <w:szCs w:val="32"/>
        </w:rPr>
        <w:t>aime pas beaucoup avoir mes deux fils à la fois sur le même bateau</w:t>
      </w:r>
      <w:r>
        <w:rPr>
          <w:szCs w:val="32"/>
        </w:rPr>
        <w:t xml:space="preserve">, </w:t>
      </w:r>
      <w:r w:rsidRPr="00894396">
        <w:rPr>
          <w:szCs w:val="32"/>
        </w:rPr>
        <w:t>reprit mon père</w:t>
      </w:r>
      <w:r>
        <w:rPr>
          <w:szCs w:val="32"/>
        </w:rPr>
        <w:t xml:space="preserve">, </w:t>
      </w:r>
      <w:r w:rsidRPr="00894396">
        <w:rPr>
          <w:szCs w:val="32"/>
        </w:rPr>
        <w:t>de son ton solennel et décidé</w:t>
      </w:r>
      <w:r>
        <w:rPr>
          <w:szCs w:val="32"/>
        </w:rPr>
        <w:t xml:space="preserve">. </w:t>
      </w:r>
      <w:r w:rsidRPr="00894396">
        <w:rPr>
          <w:szCs w:val="32"/>
        </w:rPr>
        <w:t>Et je t</w:t>
      </w:r>
      <w:r>
        <w:rPr>
          <w:szCs w:val="32"/>
        </w:rPr>
        <w:t>’</w:t>
      </w:r>
      <w:r w:rsidRPr="00894396">
        <w:rPr>
          <w:szCs w:val="32"/>
        </w:rPr>
        <w:t>assure que je n</w:t>
      </w:r>
      <w:r>
        <w:rPr>
          <w:szCs w:val="32"/>
        </w:rPr>
        <w:t>’</w:t>
      </w:r>
      <w:r w:rsidRPr="00894396">
        <w:rPr>
          <w:szCs w:val="32"/>
        </w:rPr>
        <w:t xml:space="preserve">hésiterais pas à écrire à </w:t>
      </w:r>
      <w:r>
        <w:rPr>
          <w:szCs w:val="32"/>
        </w:rPr>
        <w:t>M. </w:t>
      </w:r>
      <w:proofErr w:type="spellStart"/>
      <w:r w:rsidRPr="00894396">
        <w:rPr>
          <w:szCs w:val="32"/>
        </w:rPr>
        <w:t>Apse</w:t>
      </w:r>
      <w:proofErr w:type="spellEnd"/>
      <w:r w:rsidRPr="00894396">
        <w:rPr>
          <w:szCs w:val="32"/>
        </w:rPr>
        <w:t xml:space="preserve"> dans ce sens</w:t>
      </w:r>
      <w:r>
        <w:rPr>
          <w:szCs w:val="32"/>
        </w:rPr>
        <w:t>. »</w:t>
      </w:r>
    </w:p>
    <w:p w14:paraId="51950275" w14:textId="27E68C43" w:rsidR="008D6F52" w:rsidRDefault="00000000" w:rsidP="008D6F52">
      <w:pPr>
        <w:rPr>
          <w:szCs w:val="32"/>
        </w:rPr>
      </w:pPr>
      <w:r w:rsidRPr="00894396">
        <w:rPr>
          <w:szCs w:val="32"/>
        </w:rPr>
        <w:t>Mon vieux Papa</w:t>
      </w:r>
      <w:r w:rsidR="008D6F52">
        <w:rPr>
          <w:szCs w:val="32"/>
        </w:rPr>
        <w:t xml:space="preserve"> ! </w:t>
      </w:r>
      <w:r w:rsidRPr="00894396">
        <w:rPr>
          <w:szCs w:val="32"/>
        </w:rPr>
        <w:t>Quel brave père</w:t>
      </w:r>
      <w:r w:rsidR="008D6F52">
        <w:rPr>
          <w:szCs w:val="32"/>
        </w:rPr>
        <w:t xml:space="preserve"> ! </w:t>
      </w:r>
      <w:r w:rsidRPr="00894396">
        <w:rPr>
          <w:szCs w:val="32"/>
        </w:rPr>
        <w:t>Mais qu</w:t>
      </w:r>
      <w:r w:rsidR="008D6F52">
        <w:rPr>
          <w:szCs w:val="32"/>
        </w:rPr>
        <w:t>’</w:t>
      </w:r>
      <w:r w:rsidRPr="00894396">
        <w:rPr>
          <w:szCs w:val="32"/>
        </w:rPr>
        <w:t>aurais-je pu faire</w:t>
      </w:r>
      <w:r w:rsidR="008D6F52">
        <w:rPr>
          <w:szCs w:val="32"/>
        </w:rPr>
        <w:t xml:space="preserve"> ? </w:t>
      </w:r>
      <w:r w:rsidRPr="00894396">
        <w:rPr>
          <w:szCs w:val="32"/>
        </w:rPr>
        <w:t>La seule perspective de remettre les pieds sur cette brute</w:t>
      </w:r>
      <w:r w:rsidR="008D6F52">
        <w:rPr>
          <w:szCs w:val="32"/>
        </w:rPr>
        <w:t xml:space="preserve">, </w:t>
      </w:r>
      <w:r w:rsidRPr="00894396">
        <w:rPr>
          <w:szCs w:val="32"/>
        </w:rPr>
        <w:t>et comme officier encore</w:t>
      </w:r>
      <w:r w:rsidR="008D6F52">
        <w:rPr>
          <w:szCs w:val="32"/>
        </w:rPr>
        <w:t xml:space="preserve"> ! </w:t>
      </w:r>
      <w:r w:rsidRPr="00894396">
        <w:rPr>
          <w:szCs w:val="32"/>
        </w:rPr>
        <w:t>de me faire tarabuster</w:t>
      </w:r>
      <w:r w:rsidR="008D6F52">
        <w:rPr>
          <w:szCs w:val="32"/>
        </w:rPr>
        <w:t xml:space="preserve">, </w:t>
      </w:r>
      <w:r w:rsidRPr="00894396">
        <w:rPr>
          <w:szCs w:val="32"/>
        </w:rPr>
        <w:t>éreinter</w:t>
      </w:r>
      <w:r w:rsidR="008D6F52">
        <w:rPr>
          <w:szCs w:val="32"/>
        </w:rPr>
        <w:t xml:space="preserve">, </w:t>
      </w:r>
      <w:r w:rsidRPr="00894396">
        <w:rPr>
          <w:szCs w:val="32"/>
        </w:rPr>
        <w:t>et de passer nuits et jours sur le qui-vive</w:t>
      </w:r>
      <w:r w:rsidR="008D6F52">
        <w:rPr>
          <w:szCs w:val="32"/>
        </w:rPr>
        <w:t xml:space="preserve">, </w:t>
      </w:r>
      <w:r w:rsidRPr="00894396">
        <w:rPr>
          <w:szCs w:val="32"/>
        </w:rPr>
        <w:t>suffisait à me rendre malade</w:t>
      </w:r>
      <w:r w:rsidR="008D6F52">
        <w:rPr>
          <w:szCs w:val="32"/>
        </w:rPr>
        <w:t xml:space="preserve"> ; </w:t>
      </w:r>
      <w:r w:rsidRPr="00894396">
        <w:rPr>
          <w:szCs w:val="32"/>
        </w:rPr>
        <w:t>mais ce n</w:t>
      </w:r>
      <w:r w:rsidR="008D6F52">
        <w:rPr>
          <w:szCs w:val="32"/>
        </w:rPr>
        <w:t>’</w:t>
      </w:r>
      <w:r w:rsidRPr="00894396">
        <w:rPr>
          <w:szCs w:val="32"/>
        </w:rPr>
        <w:t>était pas un de ces navires dont on ose faire fi</w:t>
      </w:r>
      <w:r w:rsidR="008D6F52">
        <w:rPr>
          <w:szCs w:val="32"/>
        </w:rPr>
        <w:t xml:space="preserve">, </w:t>
      </w:r>
      <w:r w:rsidRPr="00894396">
        <w:rPr>
          <w:szCs w:val="32"/>
        </w:rPr>
        <w:t>et l</w:t>
      </w:r>
      <w:r w:rsidR="008D6F52">
        <w:rPr>
          <w:szCs w:val="32"/>
        </w:rPr>
        <w:t>’</w:t>
      </w:r>
      <w:r w:rsidRPr="00894396">
        <w:rPr>
          <w:szCs w:val="32"/>
        </w:rPr>
        <w:t>on n</w:t>
      </w:r>
      <w:r w:rsidR="008D6F52">
        <w:rPr>
          <w:szCs w:val="32"/>
        </w:rPr>
        <w:t>’</w:t>
      </w:r>
      <w:r w:rsidRPr="00894396">
        <w:rPr>
          <w:szCs w:val="32"/>
        </w:rPr>
        <w:t>aurait pu invoquer la plus valable des excuses</w:t>
      </w:r>
      <w:r w:rsidR="008D6F52">
        <w:rPr>
          <w:szCs w:val="32"/>
        </w:rPr>
        <w:t xml:space="preserve">, </w:t>
      </w:r>
      <w:r w:rsidRPr="00894396">
        <w:rPr>
          <w:szCs w:val="32"/>
        </w:rPr>
        <w:t xml:space="preserve">sans offenser mortellement </w:t>
      </w:r>
      <w:r w:rsidR="008D6F52">
        <w:rPr>
          <w:szCs w:val="32"/>
        </w:rPr>
        <w:t>MM. </w:t>
      </w:r>
      <w:proofErr w:type="spellStart"/>
      <w:r w:rsidRPr="00894396">
        <w:rPr>
          <w:szCs w:val="32"/>
        </w:rPr>
        <w:t>Apse</w:t>
      </w:r>
      <w:proofErr w:type="spellEnd"/>
      <w:r w:rsidRPr="00894396">
        <w:rPr>
          <w:szCs w:val="32"/>
        </w:rPr>
        <w:t xml:space="preserve"> et Fils</w:t>
      </w:r>
      <w:r w:rsidR="008D6F52">
        <w:rPr>
          <w:szCs w:val="32"/>
        </w:rPr>
        <w:t xml:space="preserve">. </w:t>
      </w:r>
      <w:r w:rsidRPr="00894396">
        <w:rPr>
          <w:szCs w:val="32"/>
        </w:rPr>
        <w:t>La maison et toute la famille</w:t>
      </w:r>
      <w:r w:rsidR="008D6F52">
        <w:rPr>
          <w:szCs w:val="32"/>
        </w:rPr>
        <w:t xml:space="preserve">, </w:t>
      </w:r>
      <w:r w:rsidRPr="00894396">
        <w:rPr>
          <w:szCs w:val="32"/>
        </w:rPr>
        <w:t>je crois</w:t>
      </w:r>
      <w:r w:rsidR="008D6F52">
        <w:rPr>
          <w:szCs w:val="32"/>
        </w:rPr>
        <w:t xml:space="preserve">, </w:t>
      </w:r>
      <w:r w:rsidRPr="00894396">
        <w:rPr>
          <w:szCs w:val="32"/>
        </w:rPr>
        <w:t>jusqu</w:t>
      </w:r>
      <w:r w:rsidR="008D6F52">
        <w:rPr>
          <w:szCs w:val="32"/>
        </w:rPr>
        <w:t>’</w:t>
      </w:r>
      <w:r w:rsidRPr="00894396">
        <w:rPr>
          <w:szCs w:val="32"/>
        </w:rPr>
        <w:t>aux tantes</w:t>
      </w:r>
      <w:r w:rsidR="008D6F52">
        <w:rPr>
          <w:szCs w:val="32"/>
        </w:rPr>
        <w:t xml:space="preserve">, </w:t>
      </w:r>
      <w:r w:rsidRPr="00894396">
        <w:rPr>
          <w:szCs w:val="32"/>
        </w:rPr>
        <w:t>vieilles filles du Lancashire</w:t>
      </w:r>
      <w:r w:rsidR="008D6F52">
        <w:rPr>
          <w:szCs w:val="32"/>
        </w:rPr>
        <w:t xml:space="preserve">, </w:t>
      </w:r>
      <w:r w:rsidRPr="00894396">
        <w:rPr>
          <w:szCs w:val="32"/>
        </w:rPr>
        <w:t>souffraient d</w:t>
      </w:r>
      <w:r w:rsidR="008D6F52">
        <w:rPr>
          <w:szCs w:val="32"/>
        </w:rPr>
        <w:t>’</w:t>
      </w:r>
      <w:r w:rsidRPr="00894396">
        <w:rPr>
          <w:szCs w:val="32"/>
        </w:rPr>
        <w:t>une susceptibilité terrible pour tout ce qui touchait à ce maudit navire</w:t>
      </w:r>
      <w:r w:rsidR="008D6F52">
        <w:rPr>
          <w:szCs w:val="32"/>
        </w:rPr>
        <w:t xml:space="preserve">. </w:t>
      </w:r>
      <w:r w:rsidRPr="00894396">
        <w:rPr>
          <w:szCs w:val="32"/>
        </w:rPr>
        <w:t>C</w:t>
      </w:r>
      <w:r w:rsidR="008D6F52">
        <w:rPr>
          <w:szCs w:val="32"/>
        </w:rPr>
        <w:t>’</w:t>
      </w:r>
      <w:r w:rsidRPr="00894396">
        <w:rPr>
          <w:szCs w:val="32"/>
        </w:rPr>
        <w:t xml:space="preserve">était un de ces cas où il faut répondre </w:t>
      </w:r>
      <w:r w:rsidR="008D6F52">
        <w:rPr>
          <w:szCs w:val="32"/>
        </w:rPr>
        <w:t>« </w:t>
      </w:r>
      <w:r w:rsidRPr="00894396">
        <w:rPr>
          <w:szCs w:val="32"/>
        </w:rPr>
        <w:t>Présent</w:t>
      </w:r>
      <w:r w:rsidR="008D6F52">
        <w:rPr>
          <w:szCs w:val="32"/>
        </w:rPr>
        <w:t> ! »</w:t>
      </w:r>
      <w:r w:rsidRPr="00894396">
        <w:rPr>
          <w:szCs w:val="32"/>
        </w:rPr>
        <w:t xml:space="preserve"> jusque sur son lit de mort</w:t>
      </w:r>
      <w:r w:rsidR="008D6F52">
        <w:rPr>
          <w:szCs w:val="32"/>
        </w:rPr>
        <w:t xml:space="preserve">, </w:t>
      </w:r>
      <w:r w:rsidRPr="00894396">
        <w:rPr>
          <w:szCs w:val="32"/>
        </w:rPr>
        <w:t>si l</w:t>
      </w:r>
      <w:r w:rsidR="008D6F52">
        <w:rPr>
          <w:szCs w:val="32"/>
        </w:rPr>
        <w:t>’</w:t>
      </w:r>
      <w:r w:rsidRPr="00894396">
        <w:rPr>
          <w:szCs w:val="32"/>
        </w:rPr>
        <w:t>on ne veut pas mourir en disgrâce</w:t>
      </w:r>
      <w:r w:rsidR="008D6F52">
        <w:rPr>
          <w:szCs w:val="32"/>
        </w:rPr>
        <w:t xml:space="preserve">. </w:t>
      </w:r>
      <w:r w:rsidRPr="00894396">
        <w:rPr>
          <w:szCs w:val="32"/>
        </w:rPr>
        <w:t>Et c</w:t>
      </w:r>
      <w:r w:rsidR="008D6F52">
        <w:rPr>
          <w:szCs w:val="32"/>
        </w:rPr>
        <w:t>’</w:t>
      </w:r>
      <w:r w:rsidRPr="00894396">
        <w:rPr>
          <w:szCs w:val="32"/>
        </w:rPr>
        <w:t>est précisément ce que je répondis</w:t>
      </w:r>
      <w:r w:rsidR="008D6F52">
        <w:rPr>
          <w:szCs w:val="32"/>
        </w:rPr>
        <w:t xml:space="preserve">, </w:t>
      </w:r>
      <w:r w:rsidRPr="00894396">
        <w:rPr>
          <w:szCs w:val="32"/>
        </w:rPr>
        <w:t>par dépêche</w:t>
      </w:r>
      <w:r w:rsidR="008D6F52">
        <w:rPr>
          <w:szCs w:val="32"/>
        </w:rPr>
        <w:t xml:space="preserve">, </w:t>
      </w:r>
      <w:r w:rsidRPr="00894396">
        <w:rPr>
          <w:szCs w:val="32"/>
        </w:rPr>
        <w:t>pour en finir plus vite</w:t>
      </w:r>
      <w:r w:rsidR="008D6F52">
        <w:rPr>
          <w:szCs w:val="32"/>
        </w:rPr>
        <w:t>.</w:t>
      </w:r>
    </w:p>
    <w:p w14:paraId="05D4D165" w14:textId="77777777" w:rsidR="008D6F52" w:rsidRDefault="00000000" w:rsidP="008D6F52">
      <w:pPr>
        <w:rPr>
          <w:szCs w:val="32"/>
        </w:rPr>
      </w:pPr>
      <w:r w:rsidRPr="00894396">
        <w:rPr>
          <w:szCs w:val="32"/>
        </w:rPr>
        <w:t>L</w:t>
      </w:r>
      <w:r w:rsidR="008D6F52">
        <w:rPr>
          <w:szCs w:val="32"/>
        </w:rPr>
        <w:t>’</w:t>
      </w:r>
      <w:r w:rsidRPr="00894396">
        <w:rPr>
          <w:szCs w:val="32"/>
        </w:rPr>
        <w:t>idée d</w:t>
      </w:r>
      <w:r w:rsidR="008D6F52">
        <w:rPr>
          <w:szCs w:val="32"/>
        </w:rPr>
        <w:t>’</w:t>
      </w:r>
      <w:r w:rsidRPr="00894396">
        <w:rPr>
          <w:szCs w:val="32"/>
        </w:rPr>
        <w:t>embarquer avec mon grand frère me consolait pourtant fort</w:t>
      </w:r>
      <w:r w:rsidR="008D6F52">
        <w:rPr>
          <w:szCs w:val="32"/>
        </w:rPr>
        <w:t xml:space="preserve">, </w:t>
      </w:r>
      <w:r w:rsidRPr="00894396">
        <w:rPr>
          <w:szCs w:val="32"/>
        </w:rPr>
        <w:t>tout en me causant aussi une sorte d</w:t>
      </w:r>
      <w:r w:rsidR="008D6F52">
        <w:rPr>
          <w:szCs w:val="32"/>
        </w:rPr>
        <w:t>’</w:t>
      </w:r>
      <w:r w:rsidRPr="00894396">
        <w:rPr>
          <w:szCs w:val="32"/>
        </w:rPr>
        <w:t>inquiétude</w:t>
      </w:r>
      <w:r w:rsidR="008D6F52">
        <w:rPr>
          <w:szCs w:val="32"/>
        </w:rPr>
        <w:t xml:space="preserve">. </w:t>
      </w:r>
      <w:r w:rsidRPr="00894396">
        <w:rPr>
          <w:szCs w:val="32"/>
        </w:rPr>
        <w:t>Du plus loin que je me reporte à mes souvenirs d</w:t>
      </w:r>
      <w:r w:rsidR="008D6F52">
        <w:rPr>
          <w:szCs w:val="32"/>
        </w:rPr>
        <w:t>’</w:t>
      </w:r>
      <w:r w:rsidRPr="00894396">
        <w:rPr>
          <w:szCs w:val="32"/>
        </w:rPr>
        <w:t>enfance</w:t>
      </w:r>
      <w:r w:rsidR="008D6F52">
        <w:rPr>
          <w:szCs w:val="32"/>
        </w:rPr>
        <w:t xml:space="preserve">, </w:t>
      </w:r>
      <w:r w:rsidRPr="00894396">
        <w:rPr>
          <w:szCs w:val="32"/>
        </w:rPr>
        <w:t>il avait été gentil pour moi</w:t>
      </w:r>
      <w:r w:rsidR="008D6F52">
        <w:rPr>
          <w:szCs w:val="32"/>
        </w:rPr>
        <w:t xml:space="preserve">, </w:t>
      </w:r>
      <w:r w:rsidRPr="00894396">
        <w:rPr>
          <w:szCs w:val="32"/>
        </w:rPr>
        <w:t>et je le tenais pour le plus chic type du monde</w:t>
      </w:r>
      <w:r w:rsidR="008D6F52">
        <w:rPr>
          <w:szCs w:val="32"/>
        </w:rPr>
        <w:t xml:space="preserve">. </w:t>
      </w:r>
      <w:r w:rsidRPr="00894396">
        <w:rPr>
          <w:szCs w:val="32"/>
        </w:rPr>
        <w:t>À juste titre d</w:t>
      </w:r>
      <w:r w:rsidR="008D6F52">
        <w:rPr>
          <w:szCs w:val="32"/>
        </w:rPr>
        <w:t>’</w:t>
      </w:r>
      <w:r w:rsidRPr="00894396">
        <w:rPr>
          <w:szCs w:val="32"/>
        </w:rPr>
        <w:t>ailleurs</w:t>
      </w:r>
      <w:r w:rsidR="008D6F52">
        <w:rPr>
          <w:szCs w:val="32"/>
        </w:rPr>
        <w:t xml:space="preserve">. </w:t>
      </w:r>
      <w:r w:rsidRPr="00894396">
        <w:rPr>
          <w:szCs w:val="32"/>
        </w:rPr>
        <w:t>Jamais bateau de commerce n</w:t>
      </w:r>
      <w:r w:rsidR="008D6F52">
        <w:rPr>
          <w:szCs w:val="32"/>
        </w:rPr>
        <w:t>’</w:t>
      </w:r>
      <w:r w:rsidRPr="00894396">
        <w:rPr>
          <w:szCs w:val="32"/>
        </w:rPr>
        <w:t>eut meilleur officier</w:t>
      </w:r>
      <w:r w:rsidR="008D6F52">
        <w:rPr>
          <w:szCs w:val="32"/>
        </w:rPr>
        <w:t xml:space="preserve">. </w:t>
      </w:r>
      <w:r w:rsidRPr="00894396">
        <w:rPr>
          <w:szCs w:val="32"/>
        </w:rPr>
        <w:t>C</w:t>
      </w:r>
      <w:r w:rsidR="008D6F52">
        <w:rPr>
          <w:szCs w:val="32"/>
        </w:rPr>
        <w:t>’</w:t>
      </w:r>
      <w:r w:rsidRPr="00894396">
        <w:rPr>
          <w:szCs w:val="32"/>
        </w:rPr>
        <w:t>était un beau garçon</w:t>
      </w:r>
      <w:r w:rsidR="008D6F52">
        <w:rPr>
          <w:szCs w:val="32"/>
        </w:rPr>
        <w:t xml:space="preserve">, </w:t>
      </w:r>
      <w:r w:rsidRPr="00894396">
        <w:rPr>
          <w:szCs w:val="32"/>
        </w:rPr>
        <w:t>fort</w:t>
      </w:r>
      <w:r w:rsidR="008D6F52">
        <w:rPr>
          <w:szCs w:val="32"/>
        </w:rPr>
        <w:t xml:space="preserve">, </w:t>
      </w:r>
      <w:r w:rsidRPr="00894396">
        <w:rPr>
          <w:szCs w:val="32"/>
        </w:rPr>
        <w:t>droit</w:t>
      </w:r>
      <w:r w:rsidR="008D6F52">
        <w:rPr>
          <w:szCs w:val="32"/>
        </w:rPr>
        <w:t xml:space="preserve">, </w:t>
      </w:r>
      <w:r w:rsidRPr="00894396">
        <w:rPr>
          <w:szCs w:val="32"/>
        </w:rPr>
        <w:t>tout hâlé de soleil</w:t>
      </w:r>
      <w:r w:rsidR="008D6F52">
        <w:rPr>
          <w:szCs w:val="32"/>
        </w:rPr>
        <w:t xml:space="preserve">, </w:t>
      </w:r>
      <w:r w:rsidRPr="00894396">
        <w:rPr>
          <w:szCs w:val="32"/>
        </w:rPr>
        <w:t>avec des cheveux bruns ondulés</w:t>
      </w:r>
      <w:r w:rsidR="008D6F52">
        <w:rPr>
          <w:szCs w:val="32"/>
        </w:rPr>
        <w:t xml:space="preserve">, </w:t>
      </w:r>
      <w:r w:rsidRPr="00894396">
        <w:rPr>
          <w:szCs w:val="32"/>
        </w:rPr>
        <w:t>et un œil d</w:t>
      </w:r>
      <w:r w:rsidR="008D6F52">
        <w:rPr>
          <w:szCs w:val="32"/>
        </w:rPr>
        <w:t>’</w:t>
      </w:r>
      <w:r w:rsidRPr="00894396">
        <w:rPr>
          <w:szCs w:val="32"/>
        </w:rPr>
        <w:t>aigle</w:t>
      </w:r>
      <w:r w:rsidR="008D6F52">
        <w:rPr>
          <w:szCs w:val="32"/>
        </w:rPr>
        <w:t xml:space="preserve">. </w:t>
      </w:r>
      <w:r w:rsidRPr="00894396">
        <w:rPr>
          <w:szCs w:val="32"/>
        </w:rPr>
        <w:t>Magnifique</w:t>
      </w:r>
      <w:r w:rsidR="008D6F52">
        <w:rPr>
          <w:szCs w:val="32"/>
        </w:rPr>
        <w:t xml:space="preserve">, </w:t>
      </w:r>
      <w:r w:rsidRPr="00894396">
        <w:rPr>
          <w:szCs w:val="32"/>
        </w:rPr>
        <w:t>je vous dis</w:t>
      </w:r>
      <w:r w:rsidR="008D6F52">
        <w:rPr>
          <w:szCs w:val="32"/>
        </w:rPr>
        <w:t xml:space="preserve">. </w:t>
      </w:r>
      <w:r w:rsidRPr="00894396">
        <w:rPr>
          <w:szCs w:val="32"/>
        </w:rPr>
        <w:t>Il y avait des années que nous ne nous étions vus</w:t>
      </w:r>
      <w:r w:rsidR="008D6F52">
        <w:rPr>
          <w:szCs w:val="32"/>
        </w:rPr>
        <w:t xml:space="preserve">, </w:t>
      </w:r>
      <w:r w:rsidRPr="00894396">
        <w:rPr>
          <w:szCs w:val="32"/>
        </w:rPr>
        <w:t>et cette fois-ci</w:t>
      </w:r>
      <w:r w:rsidR="008D6F52">
        <w:rPr>
          <w:szCs w:val="32"/>
        </w:rPr>
        <w:t xml:space="preserve">, </w:t>
      </w:r>
      <w:r w:rsidRPr="00894396">
        <w:rPr>
          <w:szCs w:val="32"/>
        </w:rPr>
        <w:t>bien qu</w:t>
      </w:r>
      <w:r w:rsidR="008D6F52">
        <w:rPr>
          <w:szCs w:val="32"/>
        </w:rPr>
        <w:t>’</w:t>
      </w:r>
      <w:r w:rsidRPr="00894396">
        <w:rPr>
          <w:szCs w:val="32"/>
        </w:rPr>
        <w:t>en Angleterre depuis trois semaines</w:t>
      </w:r>
      <w:r w:rsidR="008D6F52">
        <w:rPr>
          <w:szCs w:val="32"/>
        </w:rPr>
        <w:t xml:space="preserve">, </w:t>
      </w:r>
      <w:r w:rsidRPr="00894396">
        <w:rPr>
          <w:szCs w:val="32"/>
        </w:rPr>
        <w:t>il ne s</w:t>
      </w:r>
      <w:r w:rsidR="008D6F52">
        <w:rPr>
          <w:szCs w:val="32"/>
        </w:rPr>
        <w:t>’</w:t>
      </w:r>
      <w:r w:rsidRPr="00894396">
        <w:rPr>
          <w:szCs w:val="32"/>
        </w:rPr>
        <w:t>était pas montré à la maison</w:t>
      </w:r>
      <w:r w:rsidR="008D6F52">
        <w:rPr>
          <w:szCs w:val="32"/>
        </w:rPr>
        <w:t xml:space="preserve">. </w:t>
      </w:r>
      <w:r w:rsidRPr="00894396">
        <w:rPr>
          <w:szCs w:val="32"/>
        </w:rPr>
        <w:t>Il passait ses jours de liberté dans un coin du Surrey</w:t>
      </w:r>
      <w:r w:rsidR="008D6F52">
        <w:rPr>
          <w:szCs w:val="32"/>
        </w:rPr>
        <w:t xml:space="preserve">, </w:t>
      </w:r>
      <w:r w:rsidRPr="00894396">
        <w:rPr>
          <w:szCs w:val="32"/>
        </w:rPr>
        <w:t>où il faisait la cour à Maggie Colchester</w:t>
      </w:r>
      <w:r w:rsidR="008D6F52">
        <w:rPr>
          <w:szCs w:val="32"/>
        </w:rPr>
        <w:t xml:space="preserve">, </w:t>
      </w:r>
      <w:r w:rsidRPr="00894396">
        <w:rPr>
          <w:szCs w:val="32"/>
        </w:rPr>
        <w:t>la nièce du vieux Colchester</w:t>
      </w:r>
      <w:r w:rsidR="008D6F52">
        <w:rPr>
          <w:szCs w:val="32"/>
        </w:rPr>
        <w:t xml:space="preserve">. </w:t>
      </w:r>
      <w:r w:rsidRPr="00894396">
        <w:rPr>
          <w:szCs w:val="32"/>
        </w:rPr>
        <w:t>Le père de la jeune fille</w:t>
      </w:r>
      <w:r w:rsidR="008D6F52">
        <w:rPr>
          <w:szCs w:val="32"/>
        </w:rPr>
        <w:t xml:space="preserve">, </w:t>
      </w:r>
      <w:r w:rsidRPr="00894396">
        <w:rPr>
          <w:szCs w:val="32"/>
        </w:rPr>
        <w:t>vieil ami de notre propre paternel</w:t>
      </w:r>
      <w:r w:rsidR="008D6F52">
        <w:rPr>
          <w:szCs w:val="32"/>
        </w:rPr>
        <w:t xml:space="preserve">, </w:t>
      </w:r>
      <w:r w:rsidRPr="00894396">
        <w:rPr>
          <w:szCs w:val="32"/>
        </w:rPr>
        <w:t>travaillait dans les sucres</w:t>
      </w:r>
      <w:r w:rsidR="008D6F52">
        <w:rPr>
          <w:szCs w:val="32"/>
        </w:rPr>
        <w:t xml:space="preserve">, </w:t>
      </w:r>
      <w:r w:rsidRPr="00894396">
        <w:rPr>
          <w:szCs w:val="32"/>
        </w:rPr>
        <w:t>et Charley avait trouvé dans sa maison un second foyer</w:t>
      </w:r>
      <w:r w:rsidR="008D6F52">
        <w:rPr>
          <w:szCs w:val="32"/>
        </w:rPr>
        <w:t xml:space="preserve">. </w:t>
      </w:r>
      <w:r w:rsidRPr="00894396">
        <w:rPr>
          <w:szCs w:val="32"/>
        </w:rPr>
        <w:t xml:space="preserve">Je me demandai ce que mon </w:t>
      </w:r>
      <w:r w:rsidRPr="00894396">
        <w:rPr>
          <w:szCs w:val="32"/>
        </w:rPr>
        <w:lastRenderedPageBreak/>
        <w:t>grand frère allait penser de moi</w:t>
      </w:r>
      <w:r w:rsidR="008D6F52">
        <w:rPr>
          <w:szCs w:val="32"/>
        </w:rPr>
        <w:t xml:space="preserve">. </w:t>
      </w:r>
      <w:r w:rsidRPr="00894396">
        <w:rPr>
          <w:szCs w:val="32"/>
        </w:rPr>
        <w:t>Il y avait sur son visage une sorte de sévérité qui ne le quittait jamais</w:t>
      </w:r>
      <w:r w:rsidR="008D6F52">
        <w:rPr>
          <w:szCs w:val="32"/>
        </w:rPr>
        <w:t xml:space="preserve">, </w:t>
      </w:r>
      <w:r w:rsidRPr="00894396">
        <w:rPr>
          <w:szCs w:val="32"/>
        </w:rPr>
        <w:t>même au cours d</w:t>
      </w:r>
      <w:r w:rsidR="008D6F52">
        <w:rPr>
          <w:szCs w:val="32"/>
        </w:rPr>
        <w:t>’</w:t>
      </w:r>
      <w:r w:rsidRPr="00894396">
        <w:rPr>
          <w:szCs w:val="32"/>
        </w:rPr>
        <w:t>équipées un peu folles</w:t>
      </w:r>
      <w:r w:rsidR="008D6F52">
        <w:rPr>
          <w:szCs w:val="32"/>
        </w:rPr>
        <w:t>.</w:t>
      </w:r>
    </w:p>
    <w:p w14:paraId="37F17371" w14:textId="77777777" w:rsidR="008D6F52" w:rsidRDefault="00000000" w:rsidP="008D6F52">
      <w:pPr>
        <w:rPr>
          <w:szCs w:val="32"/>
        </w:rPr>
      </w:pPr>
      <w:r w:rsidRPr="00894396">
        <w:rPr>
          <w:szCs w:val="32"/>
        </w:rPr>
        <w:t>Il m</w:t>
      </w:r>
      <w:r w:rsidR="008D6F52">
        <w:rPr>
          <w:szCs w:val="32"/>
        </w:rPr>
        <w:t>’</w:t>
      </w:r>
      <w:r w:rsidRPr="00894396">
        <w:rPr>
          <w:szCs w:val="32"/>
        </w:rPr>
        <w:t>accueillit avec un grand éclat de rire</w:t>
      </w:r>
      <w:r w:rsidR="008D6F52">
        <w:rPr>
          <w:szCs w:val="32"/>
        </w:rPr>
        <w:t xml:space="preserve">. </w:t>
      </w:r>
      <w:r w:rsidRPr="00894396">
        <w:rPr>
          <w:szCs w:val="32"/>
        </w:rPr>
        <w:t>L</w:t>
      </w:r>
      <w:r w:rsidR="008D6F52">
        <w:rPr>
          <w:szCs w:val="32"/>
        </w:rPr>
        <w:t>’</w:t>
      </w:r>
      <w:r w:rsidRPr="00894396">
        <w:rPr>
          <w:szCs w:val="32"/>
        </w:rPr>
        <w:t>idée de m</w:t>
      </w:r>
      <w:r w:rsidR="008D6F52">
        <w:rPr>
          <w:szCs w:val="32"/>
        </w:rPr>
        <w:t>’</w:t>
      </w:r>
      <w:r w:rsidRPr="00894396">
        <w:rPr>
          <w:szCs w:val="32"/>
        </w:rPr>
        <w:t>avoir comme camarade semblait lui faire l</w:t>
      </w:r>
      <w:r w:rsidR="008D6F52">
        <w:rPr>
          <w:szCs w:val="32"/>
        </w:rPr>
        <w:t>’</w:t>
      </w:r>
      <w:r w:rsidRPr="00894396">
        <w:rPr>
          <w:szCs w:val="32"/>
        </w:rPr>
        <w:t>effet de la plus belle des plaisanteries</w:t>
      </w:r>
      <w:r w:rsidR="008D6F52">
        <w:rPr>
          <w:szCs w:val="32"/>
        </w:rPr>
        <w:t xml:space="preserve">. </w:t>
      </w:r>
      <w:r w:rsidRPr="00894396">
        <w:rPr>
          <w:szCs w:val="32"/>
        </w:rPr>
        <w:t>Il y avait dix ans de différence entre nous</w:t>
      </w:r>
      <w:r w:rsidR="008D6F52">
        <w:rPr>
          <w:szCs w:val="32"/>
        </w:rPr>
        <w:t xml:space="preserve">, </w:t>
      </w:r>
      <w:r w:rsidRPr="00894396">
        <w:rPr>
          <w:szCs w:val="32"/>
        </w:rPr>
        <w:t>et sans doute me voyait-il encore en tablier</w:t>
      </w:r>
      <w:r w:rsidR="008D6F52">
        <w:rPr>
          <w:szCs w:val="32"/>
        </w:rPr>
        <w:t xml:space="preserve">. </w:t>
      </w:r>
      <w:r w:rsidRPr="00894396">
        <w:rPr>
          <w:szCs w:val="32"/>
        </w:rPr>
        <w:t>J</w:t>
      </w:r>
      <w:r w:rsidR="008D6F52">
        <w:rPr>
          <w:szCs w:val="32"/>
        </w:rPr>
        <w:t>’</w:t>
      </w:r>
      <w:r w:rsidRPr="00894396">
        <w:rPr>
          <w:szCs w:val="32"/>
        </w:rPr>
        <w:t>avais quatre ans à peine quand il était parti en mer pour la première fois</w:t>
      </w:r>
      <w:r w:rsidR="008D6F52">
        <w:rPr>
          <w:szCs w:val="32"/>
        </w:rPr>
        <w:t xml:space="preserve">. </w:t>
      </w:r>
      <w:r w:rsidRPr="00894396">
        <w:rPr>
          <w:szCs w:val="32"/>
        </w:rPr>
        <w:t>Je fus surpris de son exubérance</w:t>
      </w:r>
      <w:r w:rsidR="008D6F52">
        <w:rPr>
          <w:szCs w:val="32"/>
        </w:rPr>
        <w:t>.</w:t>
      </w:r>
    </w:p>
    <w:p w14:paraId="0488A89F" w14:textId="5071C723" w:rsidR="008D6F52" w:rsidRDefault="008D6F52" w:rsidP="008D6F52">
      <w:r>
        <w:t>— </w:t>
      </w:r>
      <w:r>
        <w:rPr>
          <w:szCs w:val="32"/>
        </w:rPr>
        <w:t>« </w:t>
      </w:r>
      <w:r w:rsidRPr="00894396">
        <w:rPr>
          <w:szCs w:val="32"/>
        </w:rPr>
        <w:t>Maintenant</w:t>
      </w:r>
      <w:r>
        <w:rPr>
          <w:szCs w:val="32"/>
        </w:rPr>
        <w:t xml:space="preserve">, </w:t>
      </w:r>
      <w:r w:rsidRPr="00894396">
        <w:rPr>
          <w:szCs w:val="32"/>
        </w:rPr>
        <w:t xml:space="preserve">nous allons voir ce que tu as dans le </w:t>
      </w:r>
      <w:r>
        <w:rPr>
          <w:szCs w:val="32"/>
        </w:rPr>
        <w:t>« </w:t>
      </w:r>
      <w:r w:rsidRPr="00894396">
        <w:rPr>
          <w:szCs w:val="32"/>
        </w:rPr>
        <w:t>ventre</w:t>
      </w:r>
      <w:r>
        <w:rPr>
          <w:szCs w:val="32"/>
        </w:rPr>
        <w:t xml:space="preserve"> », </w:t>
      </w:r>
      <w:r w:rsidRPr="00894396">
        <w:rPr>
          <w:szCs w:val="32"/>
        </w:rPr>
        <w:t>cria-t-il</w:t>
      </w:r>
      <w:r>
        <w:rPr>
          <w:szCs w:val="32"/>
        </w:rPr>
        <w:t xml:space="preserve">. </w:t>
      </w:r>
      <w:r w:rsidRPr="00894396">
        <w:rPr>
          <w:szCs w:val="32"/>
        </w:rPr>
        <w:t>Et me prenant par les épaules</w:t>
      </w:r>
      <w:r>
        <w:rPr>
          <w:szCs w:val="32"/>
        </w:rPr>
        <w:t xml:space="preserve">, </w:t>
      </w:r>
      <w:r w:rsidRPr="00894396">
        <w:rPr>
          <w:szCs w:val="32"/>
        </w:rPr>
        <w:t>il m</w:t>
      </w:r>
      <w:r>
        <w:rPr>
          <w:szCs w:val="32"/>
        </w:rPr>
        <w:t>’</w:t>
      </w:r>
      <w:r w:rsidRPr="00894396">
        <w:rPr>
          <w:szCs w:val="32"/>
        </w:rPr>
        <w:t>allongea des bourrades dans les côtes</w:t>
      </w:r>
      <w:r>
        <w:rPr>
          <w:szCs w:val="32"/>
        </w:rPr>
        <w:t xml:space="preserve">, </w:t>
      </w:r>
      <w:r w:rsidRPr="00894396">
        <w:rPr>
          <w:szCs w:val="32"/>
        </w:rPr>
        <w:t>en me poussant sur sa couchette</w:t>
      </w:r>
      <w:r>
        <w:rPr>
          <w:szCs w:val="32"/>
        </w:rPr>
        <w:t>. « </w:t>
      </w:r>
      <w:r w:rsidRPr="00894396">
        <w:rPr>
          <w:szCs w:val="32"/>
        </w:rPr>
        <w:t>Assieds-toi</w:t>
      </w:r>
      <w:r>
        <w:rPr>
          <w:szCs w:val="32"/>
        </w:rPr>
        <w:t xml:space="preserve">, </w:t>
      </w:r>
      <w:r w:rsidRPr="00894396">
        <w:rPr>
          <w:szCs w:val="32"/>
        </w:rPr>
        <w:t>Ned</w:t>
      </w:r>
      <w:r>
        <w:rPr>
          <w:szCs w:val="32"/>
        </w:rPr>
        <w:t xml:space="preserve">. </w:t>
      </w:r>
      <w:r w:rsidRPr="00894396">
        <w:rPr>
          <w:szCs w:val="32"/>
        </w:rPr>
        <w:t>Je suis heureux de t</w:t>
      </w:r>
      <w:r>
        <w:rPr>
          <w:szCs w:val="32"/>
        </w:rPr>
        <w:t>’</w:t>
      </w:r>
      <w:r w:rsidRPr="00894396">
        <w:rPr>
          <w:szCs w:val="32"/>
        </w:rPr>
        <w:t>avoir sous mes ordres</w:t>
      </w:r>
      <w:r>
        <w:rPr>
          <w:szCs w:val="32"/>
        </w:rPr>
        <w:t xml:space="preserve">. </w:t>
      </w:r>
      <w:r w:rsidRPr="00894396">
        <w:rPr>
          <w:szCs w:val="32"/>
        </w:rPr>
        <w:t>Je te donnerai le dernier coup de fion</w:t>
      </w:r>
      <w:r>
        <w:rPr>
          <w:szCs w:val="32"/>
        </w:rPr>
        <w:t xml:space="preserve">, </w:t>
      </w:r>
      <w:r w:rsidRPr="00894396">
        <w:rPr>
          <w:szCs w:val="32"/>
        </w:rPr>
        <w:t>mon jeune officier</w:t>
      </w:r>
      <w:r>
        <w:rPr>
          <w:szCs w:val="32"/>
        </w:rPr>
        <w:t xml:space="preserve">, </w:t>
      </w:r>
      <w:r w:rsidRPr="00894396">
        <w:rPr>
          <w:szCs w:val="32"/>
        </w:rPr>
        <w:t>si tu vaux la peine qu</w:t>
      </w:r>
      <w:r>
        <w:rPr>
          <w:szCs w:val="32"/>
        </w:rPr>
        <w:t>’</w:t>
      </w:r>
      <w:r w:rsidRPr="00894396">
        <w:rPr>
          <w:szCs w:val="32"/>
        </w:rPr>
        <w:t>on s</w:t>
      </w:r>
      <w:r>
        <w:rPr>
          <w:szCs w:val="32"/>
        </w:rPr>
        <w:t>’</w:t>
      </w:r>
      <w:r w:rsidRPr="00894396">
        <w:rPr>
          <w:szCs w:val="32"/>
        </w:rPr>
        <w:t>occupe de toi</w:t>
      </w:r>
      <w:r>
        <w:rPr>
          <w:szCs w:val="32"/>
        </w:rPr>
        <w:t xml:space="preserve">. </w:t>
      </w:r>
      <w:r w:rsidRPr="00894396">
        <w:rPr>
          <w:szCs w:val="32"/>
        </w:rPr>
        <w:t>Et</w:t>
      </w:r>
      <w:r>
        <w:rPr>
          <w:szCs w:val="32"/>
        </w:rPr>
        <w:t xml:space="preserve">, </w:t>
      </w:r>
      <w:r w:rsidRPr="00894396">
        <w:rPr>
          <w:szCs w:val="32"/>
        </w:rPr>
        <w:t>pour commencer</w:t>
      </w:r>
      <w:r>
        <w:rPr>
          <w:szCs w:val="32"/>
        </w:rPr>
        <w:t xml:space="preserve">, </w:t>
      </w:r>
      <w:r w:rsidRPr="00894396">
        <w:rPr>
          <w:szCs w:val="32"/>
        </w:rPr>
        <w:t>mets-toi bien dans la tête que nous n</w:t>
      </w:r>
      <w:r>
        <w:rPr>
          <w:szCs w:val="32"/>
        </w:rPr>
        <w:t>’</w:t>
      </w:r>
      <w:r w:rsidRPr="00894396">
        <w:rPr>
          <w:szCs w:val="32"/>
        </w:rPr>
        <w:t>allons pas laisser</w:t>
      </w:r>
      <w:r>
        <w:rPr>
          <w:szCs w:val="32"/>
        </w:rPr>
        <w:t xml:space="preserve">, </w:t>
      </w:r>
      <w:r w:rsidRPr="00894396">
        <w:rPr>
          <w:szCs w:val="32"/>
        </w:rPr>
        <w:t>cette fois-ci</w:t>
      </w:r>
      <w:r>
        <w:rPr>
          <w:szCs w:val="32"/>
        </w:rPr>
        <w:t xml:space="preserve">, </w:t>
      </w:r>
      <w:r w:rsidRPr="00894396">
        <w:rPr>
          <w:szCs w:val="32"/>
        </w:rPr>
        <w:t>la brute tuer personne</w:t>
      </w:r>
      <w:r>
        <w:rPr>
          <w:szCs w:val="32"/>
        </w:rPr>
        <w:t xml:space="preserve">. </w:t>
      </w:r>
      <w:r w:rsidRPr="00894396">
        <w:rPr>
          <w:szCs w:val="32"/>
        </w:rPr>
        <w:t>Nous lui riverons son clou</w:t>
      </w:r>
      <w:r>
        <w:rPr>
          <w:szCs w:val="32"/>
        </w:rPr>
        <w:t>. »</w:t>
      </w:r>
    </w:p>
    <w:p w14:paraId="581D3E2F" w14:textId="77777777" w:rsidR="008D6F52" w:rsidRDefault="00000000" w:rsidP="008D6F52">
      <w:pPr>
        <w:rPr>
          <w:szCs w:val="32"/>
        </w:rPr>
      </w:pPr>
      <w:r w:rsidRPr="00894396">
        <w:rPr>
          <w:szCs w:val="32"/>
        </w:rPr>
        <w:t>Je vis que cette pensée lui tenait à cœur</w:t>
      </w:r>
      <w:r w:rsidR="008D6F52">
        <w:rPr>
          <w:szCs w:val="32"/>
        </w:rPr>
        <w:t xml:space="preserve">. </w:t>
      </w:r>
      <w:r w:rsidRPr="00894396">
        <w:rPr>
          <w:szCs w:val="32"/>
        </w:rPr>
        <w:t>Il avait un air grave pour parler du navire</w:t>
      </w:r>
      <w:r w:rsidR="008D6F52">
        <w:rPr>
          <w:szCs w:val="32"/>
        </w:rPr>
        <w:t xml:space="preserve">, </w:t>
      </w:r>
      <w:r w:rsidRPr="00894396">
        <w:rPr>
          <w:szCs w:val="32"/>
        </w:rPr>
        <w:t>et me dit qu</w:t>
      </w:r>
      <w:r w:rsidR="008D6F52">
        <w:rPr>
          <w:szCs w:val="32"/>
        </w:rPr>
        <w:t>’</w:t>
      </w:r>
      <w:r w:rsidRPr="00894396">
        <w:rPr>
          <w:szCs w:val="32"/>
        </w:rPr>
        <w:t>il faudrait veiller à ne pas nous laisser prendre sans vert par cette sale brute et ses maudites fantaisies</w:t>
      </w:r>
      <w:r w:rsidR="008D6F52">
        <w:rPr>
          <w:szCs w:val="32"/>
        </w:rPr>
        <w:t>.</w:t>
      </w:r>
    </w:p>
    <w:p w14:paraId="716711DA" w14:textId="77777777" w:rsidR="008D6F52" w:rsidRDefault="00000000" w:rsidP="008D6F52">
      <w:pPr>
        <w:rPr>
          <w:szCs w:val="32"/>
        </w:rPr>
      </w:pPr>
      <w:r w:rsidRPr="00894396">
        <w:rPr>
          <w:szCs w:val="32"/>
        </w:rPr>
        <w:t>Il me fit tout un cours de manœuvre</w:t>
      </w:r>
      <w:r w:rsidR="008D6F52">
        <w:rPr>
          <w:szCs w:val="32"/>
        </w:rPr>
        <w:t xml:space="preserve">, </w:t>
      </w:r>
      <w:r w:rsidRPr="00894396">
        <w:rPr>
          <w:szCs w:val="32"/>
        </w:rPr>
        <w:t>à l</w:t>
      </w:r>
      <w:r w:rsidR="008D6F52">
        <w:rPr>
          <w:szCs w:val="32"/>
        </w:rPr>
        <w:t>’</w:t>
      </w:r>
      <w:r w:rsidRPr="00894396">
        <w:rPr>
          <w:szCs w:val="32"/>
        </w:rPr>
        <w:t xml:space="preserve">usage spécial de la </w:t>
      </w:r>
      <w:r w:rsidRPr="00894396">
        <w:rPr>
          <w:i/>
          <w:iCs/>
          <w:szCs w:val="32"/>
        </w:rPr>
        <w:t xml:space="preserve">Famille </w:t>
      </w:r>
      <w:proofErr w:type="spellStart"/>
      <w:r w:rsidRPr="00894396">
        <w:rPr>
          <w:i/>
          <w:iCs/>
          <w:szCs w:val="32"/>
        </w:rPr>
        <w:t>Apse</w:t>
      </w:r>
      <w:proofErr w:type="spellEnd"/>
      <w:r w:rsidR="008D6F52">
        <w:rPr>
          <w:i/>
          <w:iCs/>
          <w:szCs w:val="32"/>
        </w:rPr>
        <w:t xml:space="preserve"> ; </w:t>
      </w:r>
      <w:r w:rsidRPr="00894396">
        <w:rPr>
          <w:szCs w:val="32"/>
        </w:rPr>
        <w:t>après quoi</w:t>
      </w:r>
      <w:r w:rsidR="008D6F52">
        <w:rPr>
          <w:szCs w:val="32"/>
        </w:rPr>
        <w:t xml:space="preserve">, </w:t>
      </w:r>
      <w:r w:rsidRPr="00894396">
        <w:rPr>
          <w:szCs w:val="32"/>
        </w:rPr>
        <w:t>changeant de ton</w:t>
      </w:r>
      <w:r w:rsidR="008D6F52">
        <w:rPr>
          <w:szCs w:val="32"/>
        </w:rPr>
        <w:t xml:space="preserve">, </w:t>
      </w:r>
      <w:r w:rsidRPr="00894396">
        <w:rPr>
          <w:szCs w:val="32"/>
        </w:rPr>
        <w:t>il se mit à bavarder à tort et à travers</w:t>
      </w:r>
      <w:r w:rsidR="008D6F52">
        <w:rPr>
          <w:szCs w:val="32"/>
        </w:rPr>
        <w:t xml:space="preserve">, </w:t>
      </w:r>
      <w:r w:rsidRPr="00894396">
        <w:rPr>
          <w:szCs w:val="32"/>
        </w:rPr>
        <w:t>et à conter des histoires absurdes et si drôles que les côtes me faisaient mal de rire</w:t>
      </w:r>
      <w:r w:rsidR="008D6F52">
        <w:rPr>
          <w:szCs w:val="32"/>
        </w:rPr>
        <w:t xml:space="preserve">. </w:t>
      </w:r>
      <w:r w:rsidRPr="00894396">
        <w:rPr>
          <w:szCs w:val="32"/>
        </w:rPr>
        <w:t>Je sentais bien que sa gaîté était un peu inhabituelle</w:t>
      </w:r>
      <w:r w:rsidR="008D6F52">
        <w:rPr>
          <w:szCs w:val="32"/>
        </w:rPr>
        <w:t xml:space="preserve">, </w:t>
      </w:r>
      <w:r w:rsidRPr="00894396">
        <w:rPr>
          <w:szCs w:val="32"/>
        </w:rPr>
        <w:t>et ne pouvais l</w:t>
      </w:r>
      <w:r w:rsidR="008D6F52">
        <w:rPr>
          <w:szCs w:val="32"/>
        </w:rPr>
        <w:t>’</w:t>
      </w:r>
      <w:r w:rsidRPr="00894396">
        <w:rPr>
          <w:szCs w:val="32"/>
        </w:rPr>
        <w:t>attribuer tout à fait à ma présence</w:t>
      </w:r>
      <w:r w:rsidR="008D6F52">
        <w:rPr>
          <w:szCs w:val="32"/>
        </w:rPr>
        <w:t xml:space="preserve">, </w:t>
      </w:r>
      <w:r w:rsidRPr="00894396">
        <w:rPr>
          <w:szCs w:val="32"/>
        </w:rPr>
        <w:t>mais je n</w:t>
      </w:r>
      <w:r w:rsidR="008D6F52">
        <w:rPr>
          <w:szCs w:val="32"/>
        </w:rPr>
        <w:t>’</w:t>
      </w:r>
      <w:r w:rsidRPr="00894396">
        <w:rPr>
          <w:szCs w:val="32"/>
        </w:rPr>
        <w:t>aurais pas rêvé</w:t>
      </w:r>
      <w:r w:rsidR="008D6F52">
        <w:rPr>
          <w:szCs w:val="32"/>
        </w:rPr>
        <w:t xml:space="preserve">, </w:t>
      </w:r>
      <w:r w:rsidRPr="00894396">
        <w:rPr>
          <w:szCs w:val="32"/>
        </w:rPr>
        <w:t>bien entendu</w:t>
      </w:r>
      <w:r w:rsidR="008D6F52">
        <w:rPr>
          <w:szCs w:val="32"/>
        </w:rPr>
        <w:t xml:space="preserve">, </w:t>
      </w:r>
      <w:r w:rsidRPr="00894396">
        <w:rPr>
          <w:szCs w:val="32"/>
        </w:rPr>
        <w:t>de lui demander la cause d</w:t>
      </w:r>
      <w:r w:rsidR="008D6F52">
        <w:rPr>
          <w:szCs w:val="32"/>
        </w:rPr>
        <w:t>’</w:t>
      </w:r>
      <w:r w:rsidRPr="00894396">
        <w:rPr>
          <w:szCs w:val="32"/>
        </w:rPr>
        <w:t>un tel entrain</w:t>
      </w:r>
      <w:r w:rsidR="008D6F52">
        <w:rPr>
          <w:szCs w:val="32"/>
        </w:rPr>
        <w:t xml:space="preserve">. </w:t>
      </w:r>
      <w:r w:rsidRPr="00894396">
        <w:rPr>
          <w:szCs w:val="32"/>
        </w:rPr>
        <w:t>J</w:t>
      </w:r>
      <w:r w:rsidR="008D6F52">
        <w:rPr>
          <w:szCs w:val="32"/>
        </w:rPr>
        <w:t>’</w:t>
      </w:r>
      <w:r w:rsidRPr="00894396">
        <w:rPr>
          <w:szCs w:val="32"/>
        </w:rPr>
        <w:t>avais du respect pour mon grand frère</w:t>
      </w:r>
      <w:r w:rsidR="008D6F52">
        <w:rPr>
          <w:szCs w:val="32"/>
        </w:rPr>
        <w:t xml:space="preserve">, </w:t>
      </w:r>
      <w:r w:rsidRPr="00894396">
        <w:rPr>
          <w:szCs w:val="32"/>
        </w:rPr>
        <w:t>je vous l</w:t>
      </w:r>
      <w:r w:rsidR="008D6F52">
        <w:rPr>
          <w:szCs w:val="32"/>
        </w:rPr>
        <w:t>’</w:t>
      </w:r>
      <w:r w:rsidRPr="00894396">
        <w:rPr>
          <w:szCs w:val="32"/>
        </w:rPr>
        <w:t>affirme</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je fus éclairé</w:t>
      </w:r>
      <w:r w:rsidR="008D6F52">
        <w:rPr>
          <w:szCs w:val="32"/>
        </w:rPr>
        <w:t xml:space="preserve">, </w:t>
      </w:r>
      <w:r w:rsidRPr="00894396">
        <w:rPr>
          <w:szCs w:val="32"/>
        </w:rPr>
        <w:t>un ou deux jours plus tard</w:t>
      </w:r>
      <w:r w:rsidR="008D6F52">
        <w:rPr>
          <w:szCs w:val="32"/>
        </w:rPr>
        <w:t xml:space="preserve">, </w:t>
      </w:r>
      <w:r w:rsidRPr="00894396">
        <w:rPr>
          <w:szCs w:val="32"/>
        </w:rPr>
        <w:t>quand j</w:t>
      </w:r>
      <w:r w:rsidR="008D6F52">
        <w:rPr>
          <w:szCs w:val="32"/>
        </w:rPr>
        <w:t>’</w:t>
      </w:r>
      <w:r w:rsidRPr="00894396">
        <w:rPr>
          <w:szCs w:val="32"/>
        </w:rPr>
        <w:t xml:space="preserve">appris que Miss </w:t>
      </w:r>
      <w:r w:rsidRPr="00894396">
        <w:rPr>
          <w:szCs w:val="32"/>
        </w:rPr>
        <w:lastRenderedPageBreak/>
        <w:t>Maggie Colchester devait faire partie du voyage</w:t>
      </w:r>
      <w:r w:rsidR="008D6F52">
        <w:rPr>
          <w:szCs w:val="32"/>
        </w:rPr>
        <w:t xml:space="preserve">. </w:t>
      </w:r>
      <w:r w:rsidRPr="00894396">
        <w:rPr>
          <w:szCs w:val="32"/>
        </w:rPr>
        <w:t>Son oncle le lui offrait pour raisons de santé</w:t>
      </w:r>
      <w:r w:rsidR="008D6F52">
        <w:rPr>
          <w:szCs w:val="32"/>
        </w:rPr>
        <w:t>.</w:t>
      </w:r>
    </w:p>
    <w:p w14:paraId="114121CE" w14:textId="77777777" w:rsidR="008D6F52" w:rsidRDefault="00000000" w:rsidP="008D6F52">
      <w:pPr>
        <w:rPr>
          <w:szCs w:val="32"/>
        </w:rPr>
      </w:pPr>
      <w:r w:rsidRPr="00894396">
        <w:rPr>
          <w:szCs w:val="32"/>
        </w:rPr>
        <w:t>Je ne sais pas</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ce qui pouvait clocher dans sa santé</w:t>
      </w:r>
      <w:r w:rsidR="008D6F52">
        <w:rPr>
          <w:szCs w:val="32"/>
        </w:rPr>
        <w:t xml:space="preserve">. </w:t>
      </w:r>
      <w:r w:rsidRPr="00894396">
        <w:rPr>
          <w:szCs w:val="32"/>
        </w:rPr>
        <w:t>Elle avait un teint superbe et une belle masse de cheveux blonds</w:t>
      </w:r>
      <w:r w:rsidR="008D6F52">
        <w:rPr>
          <w:szCs w:val="32"/>
        </w:rPr>
        <w:t xml:space="preserve">. </w:t>
      </w:r>
      <w:r w:rsidRPr="00894396">
        <w:rPr>
          <w:szCs w:val="32"/>
        </w:rPr>
        <w:t>Elle ne craignait vents ni marées</w:t>
      </w:r>
      <w:r w:rsidR="008D6F52">
        <w:rPr>
          <w:szCs w:val="32"/>
        </w:rPr>
        <w:t xml:space="preserve">, </w:t>
      </w:r>
      <w:r w:rsidRPr="00894396">
        <w:rPr>
          <w:szCs w:val="32"/>
        </w:rPr>
        <w:t>pluies ni embruns</w:t>
      </w:r>
      <w:r w:rsidR="008D6F52">
        <w:rPr>
          <w:szCs w:val="32"/>
        </w:rPr>
        <w:t xml:space="preserve">, </w:t>
      </w:r>
      <w:r w:rsidRPr="00894396">
        <w:rPr>
          <w:szCs w:val="32"/>
        </w:rPr>
        <w:t>ni soleil</w:t>
      </w:r>
      <w:r w:rsidR="008D6F52">
        <w:rPr>
          <w:szCs w:val="32"/>
        </w:rPr>
        <w:t xml:space="preserve">. </w:t>
      </w:r>
      <w:r w:rsidRPr="00894396">
        <w:rPr>
          <w:szCs w:val="32"/>
        </w:rPr>
        <w:t>C</w:t>
      </w:r>
      <w:r w:rsidR="008D6F52">
        <w:rPr>
          <w:szCs w:val="32"/>
        </w:rPr>
        <w:t>’</w:t>
      </w:r>
      <w:r w:rsidRPr="00894396">
        <w:rPr>
          <w:szCs w:val="32"/>
        </w:rPr>
        <w:t>était une gentille fille aux yeux bleus</w:t>
      </w:r>
      <w:r w:rsidR="008D6F52">
        <w:rPr>
          <w:szCs w:val="32"/>
        </w:rPr>
        <w:t xml:space="preserve">, </w:t>
      </w:r>
      <w:r w:rsidRPr="00894396">
        <w:rPr>
          <w:szCs w:val="32"/>
        </w:rPr>
        <w:t>une fille de la bonne espèce</w:t>
      </w:r>
      <w:r w:rsidR="008D6F52">
        <w:rPr>
          <w:szCs w:val="32"/>
        </w:rPr>
        <w:t xml:space="preserve">, </w:t>
      </w:r>
      <w:r w:rsidRPr="00894396">
        <w:rPr>
          <w:szCs w:val="32"/>
        </w:rPr>
        <w:t>bien que son impertinence avec mon frère m</w:t>
      </w:r>
      <w:r w:rsidR="008D6F52">
        <w:rPr>
          <w:szCs w:val="32"/>
        </w:rPr>
        <w:t>’</w:t>
      </w:r>
      <w:r w:rsidRPr="00894396">
        <w:rPr>
          <w:szCs w:val="32"/>
        </w:rPr>
        <w:t>épouvantât</w:t>
      </w:r>
      <w:r w:rsidR="008D6F52">
        <w:rPr>
          <w:szCs w:val="32"/>
        </w:rPr>
        <w:t xml:space="preserve">. </w:t>
      </w:r>
      <w:proofErr w:type="gramStart"/>
      <w:r w:rsidRPr="00894396">
        <w:rPr>
          <w:szCs w:val="32"/>
        </w:rPr>
        <w:t>J</w:t>
      </w:r>
      <w:r w:rsidR="008D6F52">
        <w:rPr>
          <w:szCs w:val="32"/>
        </w:rPr>
        <w:t>’</w:t>
      </w:r>
      <w:r w:rsidRPr="00894396">
        <w:rPr>
          <w:szCs w:val="32"/>
        </w:rPr>
        <w:t>avais toujours peur</w:t>
      </w:r>
      <w:proofErr w:type="gramEnd"/>
      <w:r w:rsidRPr="00894396">
        <w:rPr>
          <w:szCs w:val="32"/>
        </w:rPr>
        <w:t xml:space="preserve"> que cela finît par une vilaine querelle</w:t>
      </w:r>
      <w:r w:rsidR="008D6F52">
        <w:rPr>
          <w:szCs w:val="32"/>
        </w:rPr>
        <w:t xml:space="preserve">. </w:t>
      </w:r>
      <w:r w:rsidRPr="00894396">
        <w:rPr>
          <w:szCs w:val="32"/>
        </w:rPr>
        <w:t>Pourtant il n</w:t>
      </w:r>
      <w:r w:rsidR="008D6F52">
        <w:rPr>
          <w:szCs w:val="32"/>
        </w:rPr>
        <w:t>’</w:t>
      </w:r>
      <w:r w:rsidRPr="00894396">
        <w:rPr>
          <w:szCs w:val="32"/>
        </w:rPr>
        <w:t>arriva rien de décisif avant la fin de notre première semaine de Sydney</w:t>
      </w:r>
      <w:r w:rsidR="008D6F52">
        <w:rPr>
          <w:szCs w:val="32"/>
        </w:rPr>
        <w:t xml:space="preserve">. </w:t>
      </w:r>
      <w:r w:rsidRPr="00894396">
        <w:rPr>
          <w:szCs w:val="32"/>
        </w:rPr>
        <w:t>Un jour</w:t>
      </w:r>
      <w:r w:rsidR="008D6F52">
        <w:rPr>
          <w:szCs w:val="32"/>
        </w:rPr>
        <w:t xml:space="preserve">, </w:t>
      </w:r>
      <w:r w:rsidRPr="00894396">
        <w:rPr>
          <w:szCs w:val="32"/>
        </w:rPr>
        <w:t>pendant le dîner des hommes</w:t>
      </w:r>
      <w:r w:rsidR="008D6F52">
        <w:rPr>
          <w:szCs w:val="32"/>
        </w:rPr>
        <w:t xml:space="preserve">, </w:t>
      </w:r>
      <w:r w:rsidRPr="00894396">
        <w:rPr>
          <w:szCs w:val="32"/>
        </w:rPr>
        <w:t>Charley passa la tête par la porte de ma cabine</w:t>
      </w:r>
      <w:r w:rsidR="008D6F52">
        <w:rPr>
          <w:szCs w:val="32"/>
        </w:rPr>
        <w:t xml:space="preserve">, </w:t>
      </w:r>
      <w:r w:rsidRPr="00894396">
        <w:rPr>
          <w:szCs w:val="32"/>
        </w:rPr>
        <w:t>où je fumais en paix</w:t>
      </w:r>
      <w:r w:rsidR="008D6F52">
        <w:rPr>
          <w:szCs w:val="32"/>
        </w:rPr>
        <w:t xml:space="preserve">, </w:t>
      </w:r>
      <w:r w:rsidRPr="00894396">
        <w:rPr>
          <w:szCs w:val="32"/>
        </w:rPr>
        <w:t>allongé sur ma couchette</w:t>
      </w:r>
      <w:r w:rsidR="008D6F52">
        <w:rPr>
          <w:szCs w:val="32"/>
        </w:rPr>
        <w:t>.</w:t>
      </w:r>
    </w:p>
    <w:p w14:paraId="35B937F7" w14:textId="77777777" w:rsidR="008D6F52" w:rsidRDefault="008D6F52" w:rsidP="008D6F52">
      <w:pPr>
        <w:rPr>
          <w:szCs w:val="32"/>
        </w:rPr>
      </w:pPr>
      <w:r>
        <w:t>— </w:t>
      </w:r>
      <w:r>
        <w:rPr>
          <w:szCs w:val="32"/>
        </w:rPr>
        <w:t>« </w:t>
      </w:r>
      <w:r w:rsidRPr="00894396">
        <w:rPr>
          <w:szCs w:val="32"/>
        </w:rPr>
        <w:t>Viens à terre avec moi</w:t>
      </w:r>
      <w:r>
        <w:rPr>
          <w:szCs w:val="32"/>
        </w:rPr>
        <w:t xml:space="preserve">, </w:t>
      </w:r>
      <w:r w:rsidRPr="00894396">
        <w:rPr>
          <w:szCs w:val="32"/>
        </w:rPr>
        <w:t>Ned</w:t>
      </w:r>
      <w:r>
        <w:rPr>
          <w:szCs w:val="32"/>
        </w:rPr>
        <w:t xml:space="preserve"> », </w:t>
      </w:r>
      <w:r w:rsidRPr="00894396">
        <w:rPr>
          <w:szCs w:val="32"/>
        </w:rPr>
        <w:t>me dit-il</w:t>
      </w:r>
      <w:r>
        <w:rPr>
          <w:szCs w:val="32"/>
        </w:rPr>
        <w:t xml:space="preserve">, </w:t>
      </w:r>
      <w:r w:rsidRPr="00894396">
        <w:rPr>
          <w:szCs w:val="32"/>
        </w:rPr>
        <w:t>de son ton bref</w:t>
      </w:r>
      <w:r>
        <w:rPr>
          <w:szCs w:val="32"/>
        </w:rPr>
        <w:t>.</w:t>
      </w:r>
    </w:p>
    <w:p w14:paraId="5401B9A8" w14:textId="77777777" w:rsidR="008D6F52" w:rsidRDefault="00000000" w:rsidP="008D6F52">
      <w:pPr>
        <w:rPr>
          <w:szCs w:val="32"/>
        </w:rPr>
      </w:pPr>
      <w:r w:rsidRPr="00894396">
        <w:rPr>
          <w:szCs w:val="32"/>
        </w:rPr>
        <w:t>Je sautai sur mes pieds</w:t>
      </w:r>
      <w:r w:rsidR="008D6F52">
        <w:rPr>
          <w:szCs w:val="32"/>
        </w:rPr>
        <w:t xml:space="preserve">, </w:t>
      </w:r>
      <w:r w:rsidRPr="00894396">
        <w:rPr>
          <w:szCs w:val="32"/>
        </w:rPr>
        <w:t>pour le suivre par la coupée et jusqu</w:t>
      </w:r>
      <w:r w:rsidR="008D6F52">
        <w:rPr>
          <w:szCs w:val="32"/>
        </w:rPr>
        <w:t>’</w:t>
      </w:r>
      <w:r w:rsidRPr="00894396">
        <w:rPr>
          <w:szCs w:val="32"/>
        </w:rPr>
        <w:t>au haut de George Street</w:t>
      </w:r>
      <w:r w:rsidR="008D6F52">
        <w:rPr>
          <w:szCs w:val="32"/>
        </w:rPr>
        <w:t xml:space="preserve">. </w:t>
      </w:r>
      <w:r w:rsidRPr="00894396">
        <w:rPr>
          <w:szCs w:val="32"/>
        </w:rPr>
        <w:t>Il marchait à pas de géant</w:t>
      </w:r>
      <w:r w:rsidR="008D6F52">
        <w:rPr>
          <w:szCs w:val="32"/>
        </w:rPr>
        <w:t xml:space="preserve">, </w:t>
      </w:r>
      <w:r w:rsidRPr="00894396">
        <w:rPr>
          <w:szCs w:val="32"/>
        </w:rPr>
        <w:t>et je trottais hors d</w:t>
      </w:r>
      <w:r w:rsidR="008D6F52">
        <w:rPr>
          <w:szCs w:val="32"/>
        </w:rPr>
        <w:t>’</w:t>
      </w:r>
      <w:r w:rsidRPr="00894396">
        <w:rPr>
          <w:szCs w:val="32"/>
        </w:rPr>
        <w:t>haleine</w:t>
      </w:r>
      <w:r w:rsidR="008D6F52">
        <w:rPr>
          <w:szCs w:val="32"/>
        </w:rPr>
        <w:t xml:space="preserve">, </w:t>
      </w:r>
      <w:r w:rsidRPr="00894396">
        <w:rPr>
          <w:szCs w:val="32"/>
        </w:rPr>
        <w:t>à son côté</w:t>
      </w:r>
      <w:r w:rsidR="008D6F52">
        <w:rPr>
          <w:szCs w:val="32"/>
        </w:rPr>
        <w:t xml:space="preserve">. </w:t>
      </w:r>
      <w:r w:rsidRPr="00894396">
        <w:rPr>
          <w:szCs w:val="32"/>
        </w:rPr>
        <w:t>Il faisait mortellement chaud</w:t>
      </w:r>
      <w:r w:rsidR="008D6F52">
        <w:rPr>
          <w:szCs w:val="32"/>
        </w:rPr>
        <w:t>. – « </w:t>
      </w:r>
      <w:r w:rsidRPr="00894396">
        <w:rPr>
          <w:szCs w:val="32"/>
        </w:rPr>
        <w:t>Où diable me mènes-tu si vite</w:t>
      </w:r>
      <w:r w:rsidR="008D6F52">
        <w:rPr>
          <w:szCs w:val="32"/>
        </w:rPr>
        <w:t xml:space="preserve">, </w:t>
      </w:r>
      <w:r w:rsidRPr="00894396">
        <w:rPr>
          <w:szCs w:val="32"/>
        </w:rPr>
        <w:t>Charley</w:t>
      </w:r>
      <w:r w:rsidR="008D6F52">
        <w:rPr>
          <w:szCs w:val="32"/>
        </w:rPr>
        <w:t xml:space="preserve"> ? », </w:t>
      </w:r>
      <w:r w:rsidRPr="00894396">
        <w:rPr>
          <w:szCs w:val="32"/>
        </w:rPr>
        <w:t>pris-je enfin le courage de demander</w:t>
      </w:r>
      <w:r w:rsidR="008D6F52">
        <w:rPr>
          <w:szCs w:val="32"/>
        </w:rPr>
        <w:t>.</w:t>
      </w:r>
    </w:p>
    <w:p w14:paraId="5EB7CCD9" w14:textId="77777777" w:rsidR="008D6F52" w:rsidRDefault="008D6F52" w:rsidP="008D6F52">
      <w:pPr>
        <w:rPr>
          <w:szCs w:val="32"/>
        </w:rPr>
      </w:pPr>
      <w:r>
        <w:t>— </w:t>
      </w:r>
      <w:r>
        <w:rPr>
          <w:szCs w:val="32"/>
        </w:rPr>
        <w:t>« </w:t>
      </w:r>
      <w:r w:rsidRPr="00894396">
        <w:rPr>
          <w:szCs w:val="32"/>
        </w:rPr>
        <w:t>Ici</w:t>
      </w:r>
      <w:r>
        <w:rPr>
          <w:szCs w:val="32"/>
        </w:rPr>
        <w:t xml:space="preserve"> », </w:t>
      </w:r>
      <w:r w:rsidRPr="00894396">
        <w:rPr>
          <w:szCs w:val="32"/>
        </w:rPr>
        <w:t>dit-il</w:t>
      </w:r>
      <w:r>
        <w:rPr>
          <w:szCs w:val="32"/>
        </w:rPr>
        <w:t>.</w:t>
      </w:r>
    </w:p>
    <w:p w14:paraId="7A3ECD21" w14:textId="77777777" w:rsidR="008D6F52" w:rsidRDefault="00000000" w:rsidP="008D6F52">
      <w:pPr>
        <w:rPr>
          <w:szCs w:val="32"/>
        </w:rPr>
      </w:pPr>
      <w:r w:rsidRPr="00894396">
        <w:rPr>
          <w:szCs w:val="32"/>
        </w:rPr>
        <w:t>Ici</w:t>
      </w:r>
      <w:r w:rsidR="008D6F52">
        <w:rPr>
          <w:szCs w:val="32"/>
        </w:rPr>
        <w:t xml:space="preserve">, </w:t>
      </w:r>
      <w:r w:rsidRPr="00894396">
        <w:rPr>
          <w:szCs w:val="32"/>
        </w:rPr>
        <w:t>c</w:t>
      </w:r>
      <w:r w:rsidR="008D6F52">
        <w:rPr>
          <w:szCs w:val="32"/>
        </w:rPr>
        <w:t>’</w:t>
      </w:r>
      <w:r w:rsidRPr="00894396">
        <w:rPr>
          <w:szCs w:val="32"/>
        </w:rPr>
        <w:t>était dans une bijouterie</w:t>
      </w:r>
      <w:r w:rsidR="008D6F52">
        <w:rPr>
          <w:szCs w:val="32"/>
        </w:rPr>
        <w:t xml:space="preserve">. </w:t>
      </w:r>
      <w:r w:rsidRPr="00894396">
        <w:rPr>
          <w:szCs w:val="32"/>
        </w:rPr>
        <w:t>Je ne pouvais imaginer ce qu</w:t>
      </w:r>
      <w:r w:rsidR="008D6F52">
        <w:rPr>
          <w:szCs w:val="32"/>
        </w:rPr>
        <w:t>’</w:t>
      </w:r>
      <w:r w:rsidRPr="00894396">
        <w:rPr>
          <w:szCs w:val="32"/>
        </w:rPr>
        <w:t>il voulait y faire et croyais à quelque folle lubie</w:t>
      </w:r>
      <w:r w:rsidR="008D6F52">
        <w:rPr>
          <w:szCs w:val="32"/>
        </w:rPr>
        <w:t xml:space="preserve">. </w:t>
      </w:r>
      <w:r w:rsidRPr="00894396">
        <w:rPr>
          <w:szCs w:val="32"/>
        </w:rPr>
        <w:t>Mais me mettant sous le nez trois bagues qui paraissaient bien menues dans sa grande main brune</w:t>
      </w:r>
      <w:r w:rsidR="008D6F52">
        <w:rPr>
          <w:szCs w:val="32"/>
        </w:rPr>
        <w:t> :</w:t>
      </w:r>
    </w:p>
    <w:p w14:paraId="6310CC72" w14:textId="77777777" w:rsidR="008D6F52" w:rsidRDefault="008D6F52" w:rsidP="008D6F52">
      <w:pPr>
        <w:rPr>
          <w:szCs w:val="32"/>
        </w:rPr>
      </w:pPr>
      <w:r>
        <w:t>— </w:t>
      </w:r>
      <w:r>
        <w:rPr>
          <w:szCs w:val="32"/>
        </w:rPr>
        <w:t>« </w:t>
      </w:r>
      <w:r w:rsidRPr="00894396">
        <w:rPr>
          <w:szCs w:val="32"/>
        </w:rPr>
        <w:t>Pour Maggie</w:t>
      </w:r>
      <w:r>
        <w:rPr>
          <w:szCs w:val="32"/>
        </w:rPr>
        <w:t xml:space="preserve">. </w:t>
      </w:r>
      <w:r w:rsidRPr="00894396">
        <w:rPr>
          <w:szCs w:val="32"/>
        </w:rPr>
        <w:t>Laquelle</w:t>
      </w:r>
      <w:r>
        <w:rPr>
          <w:szCs w:val="32"/>
        </w:rPr>
        <w:t> ? »</w:t>
      </w:r>
      <w:r w:rsidRPr="00894396">
        <w:rPr>
          <w:szCs w:val="32"/>
        </w:rPr>
        <w:t xml:space="preserve"> grogna-t-il</w:t>
      </w:r>
      <w:r>
        <w:rPr>
          <w:szCs w:val="32"/>
        </w:rPr>
        <w:t>.</w:t>
      </w:r>
    </w:p>
    <w:p w14:paraId="320DF582" w14:textId="47C15434" w:rsidR="008D6F52" w:rsidRDefault="00000000" w:rsidP="008D6F52">
      <w:r w:rsidRPr="00894396">
        <w:rPr>
          <w:szCs w:val="32"/>
        </w:rPr>
        <w:t>Je restais tout décontenancé</w:t>
      </w:r>
      <w:r w:rsidR="008D6F52">
        <w:rPr>
          <w:szCs w:val="32"/>
        </w:rPr>
        <w:t xml:space="preserve">. </w:t>
      </w:r>
      <w:r w:rsidRPr="00894396">
        <w:rPr>
          <w:szCs w:val="32"/>
        </w:rPr>
        <w:t>Je ne pus prononcer une parole</w:t>
      </w:r>
      <w:r w:rsidR="008D6F52">
        <w:rPr>
          <w:szCs w:val="32"/>
        </w:rPr>
        <w:t xml:space="preserve">, </w:t>
      </w:r>
      <w:r w:rsidRPr="00894396">
        <w:rPr>
          <w:szCs w:val="32"/>
        </w:rPr>
        <w:t>et me contentai de désigner celle qui brillait le plus</w:t>
      </w:r>
      <w:r w:rsidR="008D6F52">
        <w:rPr>
          <w:szCs w:val="32"/>
        </w:rPr>
        <w:t xml:space="preserve">, </w:t>
      </w:r>
      <w:r w:rsidRPr="00894396">
        <w:rPr>
          <w:szCs w:val="32"/>
        </w:rPr>
        <w:t>avec des pierres blanches et bleues</w:t>
      </w:r>
      <w:r w:rsidR="008D6F52">
        <w:rPr>
          <w:szCs w:val="32"/>
        </w:rPr>
        <w:t xml:space="preserve">. </w:t>
      </w:r>
      <w:r w:rsidRPr="00894396">
        <w:rPr>
          <w:szCs w:val="32"/>
        </w:rPr>
        <w:t>Il la fourra dans la poche de son gilet</w:t>
      </w:r>
      <w:r w:rsidR="008D6F52">
        <w:rPr>
          <w:szCs w:val="32"/>
        </w:rPr>
        <w:t xml:space="preserve">, </w:t>
      </w:r>
      <w:r w:rsidRPr="00894396">
        <w:rPr>
          <w:szCs w:val="32"/>
        </w:rPr>
        <w:t xml:space="preserve">allongea une poignée de souverains et bondit </w:t>
      </w:r>
      <w:r w:rsidRPr="00894396">
        <w:rPr>
          <w:szCs w:val="32"/>
        </w:rPr>
        <w:lastRenderedPageBreak/>
        <w:t>dans la rue</w:t>
      </w:r>
      <w:r w:rsidR="008D6F52">
        <w:rPr>
          <w:szCs w:val="32"/>
        </w:rPr>
        <w:t xml:space="preserve">. </w:t>
      </w:r>
      <w:r w:rsidRPr="00894396">
        <w:rPr>
          <w:szCs w:val="32"/>
        </w:rPr>
        <w:t>En arrivant à bord</w:t>
      </w:r>
      <w:r w:rsidR="008D6F52">
        <w:rPr>
          <w:szCs w:val="32"/>
        </w:rPr>
        <w:t xml:space="preserve">, </w:t>
      </w:r>
      <w:r w:rsidRPr="00894396">
        <w:rPr>
          <w:szCs w:val="32"/>
        </w:rPr>
        <w:t>j</w:t>
      </w:r>
      <w:r w:rsidR="008D6F52">
        <w:rPr>
          <w:szCs w:val="32"/>
        </w:rPr>
        <w:t>’</w:t>
      </w:r>
      <w:r w:rsidRPr="00894396">
        <w:rPr>
          <w:szCs w:val="32"/>
        </w:rPr>
        <w:t>étais époumoné</w:t>
      </w:r>
      <w:r w:rsidR="008D6F52">
        <w:rPr>
          <w:szCs w:val="32"/>
        </w:rPr>
        <w:t>. – « </w:t>
      </w:r>
      <w:r w:rsidRPr="00894396">
        <w:rPr>
          <w:szCs w:val="32"/>
        </w:rPr>
        <w:t>Félicitations</w:t>
      </w:r>
      <w:r w:rsidR="008D6F52">
        <w:rPr>
          <w:szCs w:val="32"/>
        </w:rPr>
        <w:t xml:space="preserve">, </w:t>
      </w:r>
      <w:r w:rsidRPr="00894396">
        <w:rPr>
          <w:szCs w:val="32"/>
        </w:rPr>
        <w:t>mon vieux</w:t>
      </w:r>
      <w:r w:rsidR="008D6F52">
        <w:rPr>
          <w:szCs w:val="32"/>
        </w:rPr>
        <w:t xml:space="preserve"> », </w:t>
      </w:r>
      <w:r w:rsidRPr="00894396">
        <w:rPr>
          <w:szCs w:val="32"/>
        </w:rPr>
        <w:t>haletai-je</w:t>
      </w:r>
      <w:r w:rsidR="008D6F52">
        <w:rPr>
          <w:szCs w:val="32"/>
        </w:rPr>
        <w:t xml:space="preserve">. </w:t>
      </w:r>
      <w:r w:rsidRPr="00894396">
        <w:rPr>
          <w:szCs w:val="32"/>
        </w:rPr>
        <w:t>Il me flanqua une grande tape sur le dos</w:t>
      </w:r>
      <w:r w:rsidR="008D6F52">
        <w:rPr>
          <w:szCs w:val="32"/>
        </w:rPr>
        <w:t>. – « </w:t>
      </w:r>
      <w:r w:rsidRPr="00894396">
        <w:rPr>
          <w:szCs w:val="32"/>
        </w:rPr>
        <w:t>Tu donneras les ordres au maître d</w:t>
      </w:r>
      <w:r w:rsidR="008D6F52">
        <w:rPr>
          <w:szCs w:val="32"/>
        </w:rPr>
        <w:t>’</w:t>
      </w:r>
      <w:r w:rsidRPr="00894396">
        <w:rPr>
          <w:szCs w:val="32"/>
        </w:rPr>
        <w:t>équipage quand les hommes remonteront</w:t>
      </w:r>
      <w:r w:rsidR="008D6F52">
        <w:rPr>
          <w:szCs w:val="32"/>
        </w:rPr>
        <w:t xml:space="preserve"> », </w:t>
      </w:r>
      <w:r w:rsidRPr="00894396">
        <w:rPr>
          <w:szCs w:val="32"/>
        </w:rPr>
        <w:t>dit-il</w:t>
      </w:r>
      <w:r w:rsidR="008D6F52">
        <w:rPr>
          <w:szCs w:val="32"/>
        </w:rPr>
        <w:t>. « </w:t>
      </w:r>
      <w:r w:rsidRPr="00894396">
        <w:rPr>
          <w:szCs w:val="32"/>
        </w:rPr>
        <w:t>Moi</w:t>
      </w:r>
      <w:r w:rsidR="008D6F52">
        <w:rPr>
          <w:szCs w:val="32"/>
        </w:rPr>
        <w:t xml:space="preserve">, </w:t>
      </w:r>
      <w:r w:rsidRPr="00894396">
        <w:rPr>
          <w:szCs w:val="32"/>
        </w:rPr>
        <w:t>cet après-midi</w:t>
      </w:r>
      <w:r w:rsidR="008D6F52">
        <w:rPr>
          <w:szCs w:val="32"/>
        </w:rPr>
        <w:t xml:space="preserve">, </w:t>
      </w:r>
      <w:r w:rsidRPr="00894396">
        <w:rPr>
          <w:szCs w:val="32"/>
        </w:rPr>
        <w:t>j</w:t>
      </w:r>
      <w:r w:rsidR="008D6F52">
        <w:rPr>
          <w:szCs w:val="32"/>
        </w:rPr>
        <w:t>’</w:t>
      </w:r>
      <w:r w:rsidRPr="00894396">
        <w:rPr>
          <w:szCs w:val="32"/>
        </w:rPr>
        <w:t>ai campo</w:t>
      </w:r>
      <w:r w:rsidR="008D6F52">
        <w:rPr>
          <w:szCs w:val="32"/>
        </w:rPr>
        <w:t>. »</w:t>
      </w:r>
    </w:p>
    <w:p w14:paraId="49DAA72C" w14:textId="77777777" w:rsidR="008D6F52" w:rsidRDefault="00000000" w:rsidP="008D6F52">
      <w:pPr>
        <w:rPr>
          <w:szCs w:val="32"/>
        </w:rPr>
      </w:pPr>
      <w:r w:rsidRPr="00894396">
        <w:rPr>
          <w:szCs w:val="32"/>
        </w:rPr>
        <w:t>Il disparut un instant</w:t>
      </w:r>
      <w:r w:rsidR="008D6F52">
        <w:rPr>
          <w:szCs w:val="32"/>
        </w:rPr>
        <w:t xml:space="preserve">, </w:t>
      </w:r>
      <w:r w:rsidRPr="00894396">
        <w:rPr>
          <w:szCs w:val="32"/>
        </w:rPr>
        <w:t>puis sortit bientôt de la grande cabine avec Maggie</w:t>
      </w:r>
      <w:r w:rsidR="008D6F52">
        <w:rPr>
          <w:szCs w:val="32"/>
        </w:rPr>
        <w:t xml:space="preserve"> ; </w:t>
      </w:r>
      <w:r w:rsidRPr="00894396">
        <w:rPr>
          <w:szCs w:val="32"/>
        </w:rPr>
        <w:t>ils s</w:t>
      </w:r>
      <w:r w:rsidR="008D6F52">
        <w:rPr>
          <w:szCs w:val="32"/>
        </w:rPr>
        <w:t>’</w:t>
      </w:r>
      <w:r w:rsidRPr="00894396">
        <w:rPr>
          <w:szCs w:val="32"/>
        </w:rPr>
        <w:t>en allèrent tous deux par la coupée</w:t>
      </w:r>
      <w:r w:rsidR="008D6F52">
        <w:rPr>
          <w:szCs w:val="32"/>
        </w:rPr>
        <w:t xml:space="preserve">, </w:t>
      </w:r>
      <w:r w:rsidRPr="00894396">
        <w:rPr>
          <w:szCs w:val="32"/>
        </w:rPr>
        <w:t>au vu et au su de tout l</w:t>
      </w:r>
      <w:r w:rsidR="008D6F52">
        <w:rPr>
          <w:szCs w:val="32"/>
        </w:rPr>
        <w:t>’</w:t>
      </w:r>
      <w:r w:rsidRPr="00894396">
        <w:rPr>
          <w:szCs w:val="32"/>
        </w:rPr>
        <w:t>équipage</w:t>
      </w:r>
      <w:r w:rsidR="008D6F52">
        <w:rPr>
          <w:szCs w:val="32"/>
        </w:rPr>
        <w:t xml:space="preserve">, </w:t>
      </w:r>
      <w:r w:rsidRPr="00894396">
        <w:rPr>
          <w:szCs w:val="32"/>
        </w:rPr>
        <w:t>sous le soleil aveuglant et les flots de poussière qui volaient dans le ciel torride</w:t>
      </w:r>
      <w:r w:rsidR="008D6F52">
        <w:rPr>
          <w:szCs w:val="32"/>
        </w:rPr>
        <w:t xml:space="preserve">. </w:t>
      </w:r>
      <w:r w:rsidRPr="00894396">
        <w:rPr>
          <w:szCs w:val="32"/>
        </w:rPr>
        <w:t>Ils rentrèrent quelques heures plus tard avec un air très sage</w:t>
      </w:r>
      <w:r w:rsidR="008D6F52">
        <w:rPr>
          <w:szCs w:val="32"/>
        </w:rPr>
        <w:t xml:space="preserve">, </w:t>
      </w:r>
      <w:r w:rsidRPr="00894396">
        <w:rPr>
          <w:szCs w:val="32"/>
        </w:rPr>
        <w:t>et sans la moindre notion apparente des endroits où ils avaient pu aller</w:t>
      </w:r>
      <w:r w:rsidR="008D6F52">
        <w:rPr>
          <w:szCs w:val="32"/>
        </w:rPr>
        <w:t xml:space="preserve">. </w:t>
      </w:r>
      <w:r w:rsidRPr="00894396">
        <w:rPr>
          <w:szCs w:val="32"/>
        </w:rPr>
        <w:t>Du moins est-ce ce qu</w:t>
      </w:r>
      <w:r w:rsidR="008D6F52">
        <w:rPr>
          <w:szCs w:val="32"/>
        </w:rPr>
        <w:t>’</w:t>
      </w:r>
      <w:r w:rsidRPr="00894396">
        <w:rPr>
          <w:szCs w:val="32"/>
        </w:rPr>
        <w:t>ils répondirent tous deux à Mrs</w:t>
      </w:r>
      <w:r w:rsidR="008D6F52">
        <w:rPr>
          <w:szCs w:val="32"/>
        </w:rPr>
        <w:t xml:space="preserve">. </w:t>
      </w:r>
      <w:r w:rsidRPr="00894396">
        <w:rPr>
          <w:szCs w:val="32"/>
        </w:rPr>
        <w:t>Colchester à l</w:t>
      </w:r>
      <w:r w:rsidR="008D6F52">
        <w:rPr>
          <w:szCs w:val="32"/>
        </w:rPr>
        <w:t>’</w:t>
      </w:r>
      <w:r w:rsidRPr="00894396">
        <w:rPr>
          <w:szCs w:val="32"/>
        </w:rPr>
        <w:t>heure du thé</w:t>
      </w:r>
      <w:r w:rsidR="008D6F52">
        <w:rPr>
          <w:szCs w:val="32"/>
        </w:rPr>
        <w:t>.</w:t>
      </w:r>
    </w:p>
    <w:p w14:paraId="432E7393" w14:textId="16800F61" w:rsidR="008D6F52" w:rsidRDefault="00000000" w:rsidP="008D6F52">
      <w:r w:rsidRPr="00894396">
        <w:rPr>
          <w:szCs w:val="32"/>
        </w:rPr>
        <w:t>J</w:t>
      </w:r>
      <w:r w:rsidR="008D6F52">
        <w:rPr>
          <w:szCs w:val="32"/>
        </w:rPr>
        <w:t>’</w:t>
      </w:r>
      <w:r w:rsidRPr="00894396">
        <w:rPr>
          <w:szCs w:val="32"/>
        </w:rPr>
        <w:t>aurais voulu que vous l</w:t>
      </w:r>
      <w:r w:rsidR="008D6F52">
        <w:rPr>
          <w:szCs w:val="32"/>
        </w:rPr>
        <w:t>’</w:t>
      </w:r>
      <w:r w:rsidRPr="00894396">
        <w:rPr>
          <w:szCs w:val="32"/>
        </w:rPr>
        <w:t>entendiez attraper Charley avec sa voix de vieux cocher de nuit</w:t>
      </w:r>
      <w:r w:rsidR="008D6F52">
        <w:rPr>
          <w:szCs w:val="32"/>
        </w:rPr>
        <w:t> : – « </w:t>
      </w:r>
      <w:r w:rsidRPr="00894396">
        <w:rPr>
          <w:szCs w:val="32"/>
        </w:rPr>
        <w:t>Idioties</w:t>
      </w:r>
      <w:r w:rsidR="008D6F52">
        <w:rPr>
          <w:szCs w:val="32"/>
        </w:rPr>
        <w:t xml:space="preserve"> ! </w:t>
      </w:r>
      <w:r w:rsidRPr="00894396">
        <w:rPr>
          <w:szCs w:val="32"/>
        </w:rPr>
        <w:t xml:space="preserve">Ils ne savent pas où ils </w:t>
      </w:r>
      <w:proofErr w:type="gramStart"/>
      <w:r w:rsidRPr="00894396">
        <w:rPr>
          <w:szCs w:val="32"/>
        </w:rPr>
        <w:t>ont été</w:t>
      </w:r>
      <w:proofErr w:type="gramEnd"/>
      <w:r w:rsidR="008D6F52">
        <w:rPr>
          <w:szCs w:val="32"/>
        </w:rPr>
        <w:t xml:space="preserve">. </w:t>
      </w:r>
      <w:r w:rsidRPr="00894396">
        <w:rPr>
          <w:szCs w:val="32"/>
        </w:rPr>
        <w:t>En voilà des histoires</w:t>
      </w:r>
      <w:r w:rsidR="008D6F52">
        <w:rPr>
          <w:szCs w:val="32"/>
        </w:rPr>
        <w:t xml:space="preserve">. </w:t>
      </w:r>
      <w:r w:rsidRPr="00894396">
        <w:rPr>
          <w:szCs w:val="32"/>
        </w:rPr>
        <w:t>Vous avez fait trotter cette fille-là à lui user les jambes</w:t>
      </w:r>
      <w:r w:rsidR="008D6F52">
        <w:rPr>
          <w:szCs w:val="32"/>
        </w:rPr>
        <w:t xml:space="preserve">. </w:t>
      </w:r>
      <w:r w:rsidRPr="00894396">
        <w:rPr>
          <w:szCs w:val="32"/>
        </w:rPr>
        <w:t>Tâchez de ne pas recommencer</w:t>
      </w:r>
      <w:r w:rsidR="008D6F52">
        <w:rPr>
          <w:szCs w:val="32"/>
        </w:rPr>
        <w:t xml:space="preserve">, </w:t>
      </w:r>
      <w:r w:rsidRPr="00894396">
        <w:rPr>
          <w:szCs w:val="32"/>
        </w:rPr>
        <w:t>hein</w:t>
      </w:r>
      <w:r w:rsidR="008D6F52">
        <w:rPr>
          <w:szCs w:val="32"/>
        </w:rPr>
        <w:t> ? »</w:t>
      </w:r>
    </w:p>
    <w:p w14:paraId="57707705" w14:textId="77777777" w:rsidR="008D6F52" w:rsidRDefault="00000000" w:rsidP="008D6F52">
      <w:pPr>
        <w:rPr>
          <w:szCs w:val="32"/>
        </w:rPr>
      </w:pPr>
      <w:r w:rsidRPr="00894396">
        <w:rPr>
          <w:szCs w:val="32"/>
        </w:rPr>
        <w:t>C</w:t>
      </w:r>
      <w:r w:rsidR="008D6F52">
        <w:rPr>
          <w:szCs w:val="32"/>
        </w:rPr>
        <w:t>’</w:t>
      </w:r>
      <w:r w:rsidRPr="00894396">
        <w:rPr>
          <w:szCs w:val="32"/>
        </w:rPr>
        <w:t>est étonnant ce que Charley pouvait avoir de patience avec cette vieille peste</w:t>
      </w:r>
      <w:r w:rsidR="008D6F52">
        <w:rPr>
          <w:szCs w:val="32"/>
        </w:rPr>
        <w:t xml:space="preserve">. </w:t>
      </w:r>
      <w:r w:rsidRPr="00894396">
        <w:rPr>
          <w:szCs w:val="32"/>
        </w:rPr>
        <w:t>Je ne l</w:t>
      </w:r>
      <w:r w:rsidR="008D6F52">
        <w:rPr>
          <w:szCs w:val="32"/>
        </w:rPr>
        <w:t>’</w:t>
      </w:r>
      <w:r w:rsidRPr="00894396">
        <w:rPr>
          <w:szCs w:val="32"/>
        </w:rPr>
        <w:t>ai entendu m</w:t>
      </w:r>
      <w:r w:rsidR="008D6F52">
        <w:rPr>
          <w:szCs w:val="32"/>
        </w:rPr>
        <w:t>’</w:t>
      </w:r>
      <w:r w:rsidRPr="00894396">
        <w:rPr>
          <w:szCs w:val="32"/>
        </w:rPr>
        <w:t>en parler qu</w:t>
      </w:r>
      <w:r w:rsidR="008D6F52">
        <w:rPr>
          <w:szCs w:val="32"/>
        </w:rPr>
        <w:t>’</w:t>
      </w:r>
      <w:r w:rsidRPr="00894396">
        <w:rPr>
          <w:szCs w:val="32"/>
        </w:rPr>
        <w:t>une fois</w:t>
      </w:r>
      <w:r w:rsidR="008D6F52">
        <w:rPr>
          <w:szCs w:val="32"/>
        </w:rPr>
        <w:t>. – « </w:t>
      </w:r>
      <w:r w:rsidRPr="00894396">
        <w:rPr>
          <w:szCs w:val="32"/>
        </w:rPr>
        <w:t>Je suis rudement content</w:t>
      </w:r>
      <w:r w:rsidR="008D6F52">
        <w:rPr>
          <w:szCs w:val="32"/>
        </w:rPr>
        <w:t xml:space="preserve"> », </w:t>
      </w:r>
      <w:r w:rsidRPr="00894396">
        <w:rPr>
          <w:szCs w:val="32"/>
        </w:rPr>
        <w:t>me souffla-t-il</w:t>
      </w:r>
      <w:r w:rsidR="008D6F52">
        <w:rPr>
          <w:szCs w:val="32"/>
        </w:rPr>
        <w:t>, « </w:t>
      </w:r>
      <w:r w:rsidRPr="00894396">
        <w:rPr>
          <w:szCs w:val="32"/>
        </w:rPr>
        <w:t>qu</w:t>
      </w:r>
      <w:r w:rsidR="008D6F52">
        <w:rPr>
          <w:szCs w:val="32"/>
        </w:rPr>
        <w:t>’</w:t>
      </w:r>
      <w:r w:rsidRPr="00894396">
        <w:rPr>
          <w:szCs w:val="32"/>
        </w:rPr>
        <w:t>elle soit seulement par alliance la tante de Maggie</w:t>
      </w:r>
      <w:r w:rsidR="008D6F52">
        <w:rPr>
          <w:szCs w:val="32"/>
        </w:rPr>
        <w:t xml:space="preserve">. </w:t>
      </w:r>
      <w:r w:rsidRPr="00894396">
        <w:rPr>
          <w:szCs w:val="32"/>
        </w:rPr>
        <w:t>Ce n</w:t>
      </w:r>
      <w:r w:rsidR="008D6F52">
        <w:rPr>
          <w:szCs w:val="32"/>
        </w:rPr>
        <w:t>’</w:t>
      </w:r>
      <w:r w:rsidRPr="00894396">
        <w:rPr>
          <w:szCs w:val="32"/>
        </w:rPr>
        <w:t>est pas une parenté</w:t>
      </w:r>
      <w:r w:rsidR="008D6F52">
        <w:rPr>
          <w:szCs w:val="32"/>
        </w:rPr>
        <w:t xml:space="preserve">, </w:t>
      </w:r>
      <w:r w:rsidRPr="00894396">
        <w:rPr>
          <w:szCs w:val="32"/>
        </w:rPr>
        <w:t>cela</w:t>
      </w:r>
      <w:r w:rsidR="008D6F52">
        <w:rPr>
          <w:szCs w:val="32"/>
        </w:rPr>
        <w:t>. »</w:t>
      </w:r>
      <w:r w:rsidRPr="00894396">
        <w:rPr>
          <w:szCs w:val="32"/>
        </w:rPr>
        <w:t xml:space="preserve"> Je crois aussi qu</w:t>
      </w:r>
      <w:r w:rsidR="008D6F52">
        <w:rPr>
          <w:szCs w:val="32"/>
        </w:rPr>
        <w:t>’</w:t>
      </w:r>
      <w:r w:rsidRPr="00894396">
        <w:rPr>
          <w:szCs w:val="32"/>
        </w:rPr>
        <w:t>il laissait Maggie en faire un peu trop à sa tête</w:t>
      </w:r>
      <w:r w:rsidR="008D6F52">
        <w:rPr>
          <w:szCs w:val="32"/>
        </w:rPr>
        <w:t xml:space="preserve">. </w:t>
      </w:r>
      <w:r w:rsidRPr="00894396">
        <w:rPr>
          <w:szCs w:val="32"/>
        </w:rPr>
        <w:t>Elle sautillait d</w:t>
      </w:r>
      <w:r w:rsidR="008D6F52">
        <w:rPr>
          <w:szCs w:val="32"/>
        </w:rPr>
        <w:t>’</w:t>
      </w:r>
      <w:r w:rsidRPr="00894396">
        <w:rPr>
          <w:szCs w:val="32"/>
        </w:rPr>
        <w:t>un bout à l</w:t>
      </w:r>
      <w:r w:rsidR="008D6F52">
        <w:rPr>
          <w:szCs w:val="32"/>
        </w:rPr>
        <w:t>’</w:t>
      </w:r>
      <w:r w:rsidRPr="00894396">
        <w:rPr>
          <w:szCs w:val="32"/>
        </w:rPr>
        <w:t>autre du navire avec sa jupe blanche de yachting et un béret rouge qui la faisait ressembler à un oiseau brillant sur un arbre mort</w:t>
      </w:r>
      <w:r w:rsidR="008D6F52">
        <w:rPr>
          <w:szCs w:val="32"/>
        </w:rPr>
        <w:t xml:space="preserve">. </w:t>
      </w:r>
      <w:r w:rsidRPr="00894396">
        <w:rPr>
          <w:szCs w:val="32"/>
        </w:rPr>
        <w:t>Les vieux loups de mer échangeaient des sourires en la voyant approcher</w:t>
      </w:r>
      <w:r w:rsidR="008D6F52">
        <w:rPr>
          <w:szCs w:val="32"/>
        </w:rPr>
        <w:t xml:space="preserve">, </w:t>
      </w:r>
      <w:r w:rsidRPr="00894396">
        <w:rPr>
          <w:szCs w:val="32"/>
        </w:rPr>
        <w:t>et voulaient lui montrer à faire des nœuds et des épissures</w:t>
      </w:r>
      <w:r w:rsidR="008D6F52">
        <w:rPr>
          <w:szCs w:val="32"/>
        </w:rPr>
        <w:t xml:space="preserve">. </w:t>
      </w:r>
      <w:r w:rsidRPr="00894396">
        <w:rPr>
          <w:szCs w:val="32"/>
        </w:rPr>
        <w:t>Je crois qu</w:t>
      </w:r>
      <w:r w:rsidR="008D6F52">
        <w:rPr>
          <w:szCs w:val="32"/>
        </w:rPr>
        <w:t>’</w:t>
      </w:r>
      <w:r w:rsidRPr="00894396">
        <w:rPr>
          <w:szCs w:val="32"/>
        </w:rPr>
        <w:t>elle les aimait bien</w:t>
      </w:r>
      <w:r w:rsidR="008D6F52">
        <w:rPr>
          <w:szCs w:val="32"/>
        </w:rPr>
        <w:t xml:space="preserve">, </w:t>
      </w:r>
      <w:r w:rsidRPr="00894396">
        <w:rPr>
          <w:szCs w:val="32"/>
        </w:rPr>
        <w:t>par considération pour Charley</w:t>
      </w:r>
      <w:r w:rsidR="008D6F52">
        <w:rPr>
          <w:szCs w:val="32"/>
        </w:rPr>
        <w:t xml:space="preserve">, </w:t>
      </w:r>
      <w:r w:rsidRPr="00894396">
        <w:rPr>
          <w:szCs w:val="32"/>
        </w:rPr>
        <w:t>sans doute</w:t>
      </w:r>
      <w:r w:rsidR="008D6F52">
        <w:rPr>
          <w:szCs w:val="32"/>
        </w:rPr>
        <w:t>.</w:t>
      </w:r>
    </w:p>
    <w:p w14:paraId="6F507C08" w14:textId="77777777" w:rsidR="008D6F52" w:rsidRDefault="00000000" w:rsidP="008D6F52">
      <w:pPr>
        <w:rPr>
          <w:szCs w:val="32"/>
        </w:rPr>
      </w:pPr>
      <w:r w:rsidRPr="00894396">
        <w:rPr>
          <w:szCs w:val="32"/>
        </w:rPr>
        <w:lastRenderedPageBreak/>
        <w:t>Vous imaginez qu</w:t>
      </w:r>
      <w:r w:rsidR="008D6F52">
        <w:rPr>
          <w:szCs w:val="32"/>
        </w:rPr>
        <w:t>’</w:t>
      </w:r>
      <w:r w:rsidRPr="00894396">
        <w:rPr>
          <w:szCs w:val="32"/>
        </w:rPr>
        <w:t>on n</w:t>
      </w:r>
      <w:r w:rsidR="008D6F52">
        <w:rPr>
          <w:szCs w:val="32"/>
        </w:rPr>
        <w:t>’</w:t>
      </w:r>
      <w:r w:rsidRPr="00894396">
        <w:rPr>
          <w:szCs w:val="32"/>
        </w:rPr>
        <w:t>ouvrait jamais la bouche à bord</w:t>
      </w:r>
      <w:r w:rsidR="008D6F52">
        <w:rPr>
          <w:szCs w:val="32"/>
        </w:rPr>
        <w:t xml:space="preserve">, </w:t>
      </w:r>
      <w:r w:rsidRPr="00894396">
        <w:rPr>
          <w:szCs w:val="32"/>
        </w:rPr>
        <w:t>sur les propensions diaboliques de notre maudit bateau</w:t>
      </w:r>
      <w:r w:rsidR="008D6F52">
        <w:rPr>
          <w:szCs w:val="32"/>
        </w:rPr>
        <w:t xml:space="preserve">. </w:t>
      </w:r>
      <w:r w:rsidRPr="00894396">
        <w:rPr>
          <w:szCs w:val="32"/>
        </w:rPr>
        <w:t>Un jour seulement</w:t>
      </w:r>
      <w:r w:rsidR="008D6F52">
        <w:rPr>
          <w:szCs w:val="32"/>
        </w:rPr>
        <w:t xml:space="preserve">, </w:t>
      </w:r>
      <w:r w:rsidRPr="00894396">
        <w:rPr>
          <w:szCs w:val="32"/>
        </w:rPr>
        <w:t>au retour</w:t>
      </w:r>
      <w:r w:rsidR="008D6F52">
        <w:rPr>
          <w:szCs w:val="32"/>
        </w:rPr>
        <w:t xml:space="preserve">, </w:t>
      </w:r>
      <w:r w:rsidRPr="00894396">
        <w:rPr>
          <w:szCs w:val="32"/>
        </w:rPr>
        <w:t>Charley déclara</w:t>
      </w:r>
      <w:r w:rsidR="008D6F52">
        <w:rPr>
          <w:szCs w:val="32"/>
        </w:rPr>
        <w:t xml:space="preserve">, </w:t>
      </w:r>
      <w:r w:rsidRPr="00894396">
        <w:rPr>
          <w:szCs w:val="32"/>
        </w:rPr>
        <w:t>par mégarde</w:t>
      </w:r>
      <w:r w:rsidR="008D6F52">
        <w:rPr>
          <w:szCs w:val="32"/>
        </w:rPr>
        <w:t xml:space="preserve">, </w:t>
      </w:r>
      <w:r w:rsidRPr="00894396">
        <w:rPr>
          <w:szCs w:val="32"/>
        </w:rPr>
        <w:t>que nous allions</w:t>
      </w:r>
      <w:r w:rsidR="008D6F52">
        <w:rPr>
          <w:szCs w:val="32"/>
        </w:rPr>
        <w:t xml:space="preserve">, </w:t>
      </w:r>
      <w:r w:rsidRPr="00894396">
        <w:rPr>
          <w:szCs w:val="32"/>
        </w:rPr>
        <w:t>pour une fois</w:t>
      </w:r>
      <w:r w:rsidR="008D6F52">
        <w:rPr>
          <w:szCs w:val="32"/>
        </w:rPr>
        <w:t xml:space="preserve">, </w:t>
      </w:r>
      <w:r w:rsidRPr="00894396">
        <w:rPr>
          <w:szCs w:val="32"/>
        </w:rPr>
        <w:t>ramener l</w:t>
      </w:r>
      <w:r w:rsidR="008D6F52">
        <w:rPr>
          <w:szCs w:val="32"/>
        </w:rPr>
        <w:t>’</w:t>
      </w:r>
      <w:r w:rsidRPr="00894396">
        <w:rPr>
          <w:szCs w:val="32"/>
        </w:rPr>
        <w:t>équipage en entier</w:t>
      </w:r>
      <w:r w:rsidR="008D6F52">
        <w:rPr>
          <w:szCs w:val="32"/>
        </w:rPr>
        <w:t xml:space="preserve">. </w:t>
      </w:r>
      <w:r w:rsidRPr="00894396">
        <w:rPr>
          <w:szCs w:val="32"/>
        </w:rPr>
        <w:t>Le Capitaine prit un air gêné</w:t>
      </w:r>
      <w:r w:rsidR="008D6F52">
        <w:rPr>
          <w:szCs w:val="32"/>
        </w:rPr>
        <w:t xml:space="preserve">, </w:t>
      </w:r>
      <w:r w:rsidRPr="00894396">
        <w:rPr>
          <w:szCs w:val="32"/>
        </w:rPr>
        <w:t>et sa stupide femme à langue de vipère attrapa Charley comme s</w:t>
      </w:r>
      <w:r w:rsidR="008D6F52">
        <w:rPr>
          <w:szCs w:val="32"/>
        </w:rPr>
        <w:t>’</w:t>
      </w:r>
      <w:r w:rsidRPr="00894396">
        <w:rPr>
          <w:szCs w:val="32"/>
        </w:rPr>
        <w:t>il avait dit une inconvenance</w:t>
      </w:r>
      <w:r w:rsidR="008D6F52">
        <w:rPr>
          <w:szCs w:val="32"/>
        </w:rPr>
        <w:t xml:space="preserve">. </w:t>
      </w:r>
      <w:r w:rsidRPr="00894396">
        <w:rPr>
          <w:szCs w:val="32"/>
        </w:rPr>
        <w:t>J</w:t>
      </w:r>
      <w:r w:rsidR="008D6F52">
        <w:rPr>
          <w:szCs w:val="32"/>
        </w:rPr>
        <w:t>’</w:t>
      </w:r>
      <w:r w:rsidRPr="00894396">
        <w:rPr>
          <w:szCs w:val="32"/>
        </w:rPr>
        <w:t>en étais confondu</w:t>
      </w:r>
      <w:r w:rsidR="008D6F52">
        <w:rPr>
          <w:szCs w:val="32"/>
        </w:rPr>
        <w:t xml:space="preserve">, </w:t>
      </w:r>
      <w:r w:rsidRPr="00894396">
        <w:rPr>
          <w:szCs w:val="32"/>
        </w:rPr>
        <w:t>et quant à Maggie</w:t>
      </w:r>
      <w:r w:rsidR="008D6F52">
        <w:rPr>
          <w:szCs w:val="32"/>
        </w:rPr>
        <w:t xml:space="preserve">, </w:t>
      </w:r>
      <w:r w:rsidRPr="00894396">
        <w:rPr>
          <w:szCs w:val="32"/>
        </w:rPr>
        <w:t>parfaitement mystifiée</w:t>
      </w:r>
      <w:r w:rsidR="008D6F52">
        <w:rPr>
          <w:szCs w:val="32"/>
        </w:rPr>
        <w:t xml:space="preserve">, </w:t>
      </w:r>
      <w:r w:rsidRPr="00894396">
        <w:rPr>
          <w:szCs w:val="32"/>
        </w:rPr>
        <w:t>elle ouvrait tout grands ses yeux bleus</w:t>
      </w:r>
      <w:r w:rsidR="008D6F52">
        <w:rPr>
          <w:szCs w:val="32"/>
        </w:rPr>
        <w:t xml:space="preserve">. </w:t>
      </w:r>
      <w:r w:rsidRPr="00894396">
        <w:rPr>
          <w:szCs w:val="32"/>
        </w:rPr>
        <w:t>Naturellement</w:t>
      </w:r>
      <w:r w:rsidR="008D6F52">
        <w:rPr>
          <w:szCs w:val="32"/>
        </w:rPr>
        <w:t xml:space="preserve">, </w:t>
      </w:r>
      <w:r w:rsidRPr="00894396">
        <w:rPr>
          <w:szCs w:val="32"/>
        </w:rPr>
        <w:t>le lendemain</w:t>
      </w:r>
      <w:r w:rsidR="008D6F52">
        <w:rPr>
          <w:szCs w:val="32"/>
        </w:rPr>
        <w:t xml:space="preserve">, </w:t>
      </w:r>
      <w:r w:rsidRPr="00894396">
        <w:rPr>
          <w:szCs w:val="32"/>
        </w:rPr>
        <w:t>elle me tira les vers du nez</w:t>
      </w:r>
      <w:r w:rsidR="008D6F52">
        <w:rPr>
          <w:szCs w:val="32"/>
        </w:rPr>
        <w:t xml:space="preserve"> ; </w:t>
      </w:r>
      <w:r w:rsidRPr="00894396">
        <w:rPr>
          <w:szCs w:val="32"/>
        </w:rPr>
        <w:t>c</w:t>
      </w:r>
      <w:r w:rsidR="008D6F52">
        <w:rPr>
          <w:szCs w:val="32"/>
        </w:rPr>
        <w:t>’</w:t>
      </w:r>
      <w:r w:rsidRPr="00894396">
        <w:rPr>
          <w:szCs w:val="32"/>
        </w:rPr>
        <w:t>était une petite personne à qui il n</w:t>
      </w:r>
      <w:r w:rsidR="008D6F52">
        <w:rPr>
          <w:szCs w:val="32"/>
        </w:rPr>
        <w:t>’</w:t>
      </w:r>
      <w:r w:rsidRPr="00894396">
        <w:rPr>
          <w:szCs w:val="32"/>
        </w:rPr>
        <w:t>était pas facile de mentir</w:t>
      </w:r>
      <w:r w:rsidR="008D6F52">
        <w:rPr>
          <w:szCs w:val="32"/>
        </w:rPr>
        <w:t>.</w:t>
      </w:r>
    </w:p>
    <w:p w14:paraId="4BDFF056" w14:textId="1092EB10" w:rsidR="008D6F52" w:rsidRDefault="008D6F52" w:rsidP="008D6F52">
      <w:r>
        <w:t>— </w:t>
      </w:r>
      <w:r>
        <w:rPr>
          <w:szCs w:val="32"/>
        </w:rPr>
        <w:t>« </w:t>
      </w:r>
      <w:r w:rsidRPr="00894396">
        <w:rPr>
          <w:szCs w:val="32"/>
        </w:rPr>
        <w:t>Quelle horreur</w:t>
      </w:r>
      <w:r>
        <w:rPr>
          <w:szCs w:val="32"/>
        </w:rPr>
        <w:t> ! »</w:t>
      </w:r>
      <w:r w:rsidRPr="00894396">
        <w:rPr>
          <w:szCs w:val="32"/>
        </w:rPr>
        <w:t xml:space="preserve"> fit-elle d</w:t>
      </w:r>
      <w:r>
        <w:rPr>
          <w:szCs w:val="32"/>
        </w:rPr>
        <w:t>’</w:t>
      </w:r>
      <w:r w:rsidRPr="00894396">
        <w:rPr>
          <w:szCs w:val="32"/>
        </w:rPr>
        <w:t>un ton grave</w:t>
      </w:r>
      <w:r>
        <w:rPr>
          <w:szCs w:val="32"/>
        </w:rPr>
        <w:t>. « </w:t>
      </w:r>
      <w:r w:rsidRPr="00894396">
        <w:rPr>
          <w:szCs w:val="32"/>
        </w:rPr>
        <w:t>Tous ces pauvres gens</w:t>
      </w:r>
      <w:r>
        <w:rPr>
          <w:szCs w:val="32"/>
        </w:rPr>
        <w:t xml:space="preserve"> ! </w:t>
      </w:r>
      <w:r w:rsidRPr="00894396">
        <w:rPr>
          <w:szCs w:val="32"/>
        </w:rPr>
        <w:t>Je suis heureuse que le voyage tire à sa fin</w:t>
      </w:r>
      <w:r>
        <w:rPr>
          <w:szCs w:val="32"/>
        </w:rPr>
        <w:t xml:space="preserve">. </w:t>
      </w:r>
      <w:r w:rsidRPr="00894396">
        <w:rPr>
          <w:szCs w:val="32"/>
        </w:rPr>
        <w:t>Je ne vais plus avoir un instant de tranquillité sur le compte de Charley</w:t>
      </w:r>
      <w:r>
        <w:rPr>
          <w:szCs w:val="32"/>
        </w:rPr>
        <w:t xml:space="preserve">, </w:t>
      </w:r>
      <w:r w:rsidRPr="00894396">
        <w:rPr>
          <w:szCs w:val="32"/>
        </w:rPr>
        <w:t>maintenant</w:t>
      </w:r>
      <w:r>
        <w:rPr>
          <w:szCs w:val="32"/>
        </w:rPr>
        <w:t> ! »</w:t>
      </w:r>
    </w:p>
    <w:p w14:paraId="5FC84F82" w14:textId="77777777" w:rsidR="008D6F52" w:rsidRDefault="00000000" w:rsidP="008D6F52">
      <w:pPr>
        <w:rPr>
          <w:szCs w:val="32"/>
        </w:rPr>
      </w:pPr>
      <w:r w:rsidRPr="00894396">
        <w:rPr>
          <w:szCs w:val="32"/>
        </w:rPr>
        <w:t>Je lui affirmai qu</w:t>
      </w:r>
      <w:r w:rsidR="008D6F52">
        <w:rPr>
          <w:szCs w:val="32"/>
        </w:rPr>
        <w:t>’</w:t>
      </w:r>
      <w:r w:rsidRPr="00894396">
        <w:rPr>
          <w:szCs w:val="32"/>
        </w:rPr>
        <w:t>elle n</w:t>
      </w:r>
      <w:r w:rsidR="008D6F52">
        <w:rPr>
          <w:szCs w:val="32"/>
        </w:rPr>
        <w:t>’</w:t>
      </w:r>
      <w:r w:rsidRPr="00894396">
        <w:rPr>
          <w:szCs w:val="32"/>
        </w:rPr>
        <w:t>avait rien à craindre de ce côté</w:t>
      </w:r>
      <w:r w:rsidR="008D6F52">
        <w:rPr>
          <w:szCs w:val="32"/>
        </w:rPr>
        <w:t xml:space="preserve">. </w:t>
      </w:r>
      <w:r w:rsidRPr="00894396">
        <w:rPr>
          <w:szCs w:val="32"/>
        </w:rPr>
        <w:t>Il aurait fallu plus de malice encore que ce bateau-là n</w:t>
      </w:r>
      <w:r w:rsidR="008D6F52">
        <w:rPr>
          <w:szCs w:val="32"/>
        </w:rPr>
        <w:t>’</w:t>
      </w:r>
      <w:r w:rsidRPr="00894396">
        <w:rPr>
          <w:szCs w:val="32"/>
        </w:rPr>
        <w:t>en avait</w:t>
      </w:r>
      <w:r w:rsidR="008D6F52">
        <w:rPr>
          <w:szCs w:val="32"/>
        </w:rPr>
        <w:t xml:space="preserve">, </w:t>
      </w:r>
      <w:r w:rsidRPr="00894396">
        <w:rPr>
          <w:szCs w:val="32"/>
        </w:rPr>
        <w:t>pour trouver en défaut un marin comme Charley</w:t>
      </w:r>
      <w:r w:rsidR="008D6F52">
        <w:rPr>
          <w:szCs w:val="32"/>
        </w:rPr>
        <w:t xml:space="preserve">. </w:t>
      </w:r>
      <w:r w:rsidRPr="00894396">
        <w:rPr>
          <w:szCs w:val="32"/>
        </w:rPr>
        <w:t>Et elle en convint avec moi</w:t>
      </w:r>
      <w:r w:rsidR="008D6F52">
        <w:rPr>
          <w:szCs w:val="32"/>
        </w:rPr>
        <w:t>.</w:t>
      </w:r>
    </w:p>
    <w:p w14:paraId="4B19396F" w14:textId="77777777" w:rsidR="008D6F52" w:rsidRDefault="00000000" w:rsidP="008D6F52">
      <w:pPr>
        <w:rPr>
          <w:szCs w:val="32"/>
        </w:rPr>
      </w:pPr>
      <w:r w:rsidRPr="00894396">
        <w:rPr>
          <w:szCs w:val="32"/>
        </w:rPr>
        <w:t>Le lendemain</w:t>
      </w:r>
      <w:r w:rsidR="008D6F52">
        <w:rPr>
          <w:szCs w:val="32"/>
        </w:rPr>
        <w:t xml:space="preserve">, </w:t>
      </w:r>
      <w:r w:rsidRPr="00894396">
        <w:rPr>
          <w:szCs w:val="32"/>
        </w:rPr>
        <w:t>le remorqueur nous prenait à Dungeness</w:t>
      </w:r>
      <w:r w:rsidR="008D6F52">
        <w:rPr>
          <w:szCs w:val="32"/>
        </w:rPr>
        <w:t xml:space="preserve"> ; </w:t>
      </w:r>
      <w:r w:rsidRPr="00894396">
        <w:rPr>
          <w:szCs w:val="32"/>
        </w:rPr>
        <w:t>quand l</w:t>
      </w:r>
      <w:r w:rsidR="008D6F52">
        <w:rPr>
          <w:szCs w:val="32"/>
        </w:rPr>
        <w:t>’</w:t>
      </w:r>
      <w:r w:rsidRPr="00894396">
        <w:rPr>
          <w:szCs w:val="32"/>
        </w:rPr>
        <w:t>aussière fut fixée</w:t>
      </w:r>
      <w:r w:rsidR="008D6F52">
        <w:rPr>
          <w:szCs w:val="32"/>
        </w:rPr>
        <w:t xml:space="preserve">, </w:t>
      </w:r>
      <w:r w:rsidRPr="00894396">
        <w:rPr>
          <w:szCs w:val="32"/>
        </w:rPr>
        <w:t>Charley se frotta les mains et me dit à mi-voix</w:t>
      </w:r>
      <w:r w:rsidR="008D6F52">
        <w:rPr>
          <w:szCs w:val="32"/>
        </w:rPr>
        <w:t> :</w:t>
      </w:r>
    </w:p>
    <w:p w14:paraId="74BAC8AA" w14:textId="229F0F43" w:rsidR="008D6F52" w:rsidRDefault="008D6F52" w:rsidP="008D6F52">
      <w:r>
        <w:t>— </w:t>
      </w:r>
      <w:r>
        <w:rPr>
          <w:szCs w:val="32"/>
        </w:rPr>
        <w:t>« </w:t>
      </w:r>
      <w:r w:rsidRPr="00894396">
        <w:rPr>
          <w:szCs w:val="32"/>
        </w:rPr>
        <w:t>Nous l</w:t>
      </w:r>
      <w:r>
        <w:rPr>
          <w:szCs w:val="32"/>
        </w:rPr>
        <w:t>’</w:t>
      </w:r>
      <w:r w:rsidRPr="00894396">
        <w:rPr>
          <w:szCs w:val="32"/>
        </w:rPr>
        <w:t>avons eue</w:t>
      </w:r>
      <w:r>
        <w:rPr>
          <w:szCs w:val="32"/>
        </w:rPr>
        <w:t xml:space="preserve">, </w:t>
      </w:r>
      <w:r w:rsidRPr="00894396">
        <w:rPr>
          <w:szCs w:val="32"/>
        </w:rPr>
        <w:t>cette fois</w:t>
      </w:r>
      <w:r>
        <w:rPr>
          <w:szCs w:val="32"/>
        </w:rPr>
        <w:t xml:space="preserve">, </w:t>
      </w:r>
      <w:proofErr w:type="spellStart"/>
      <w:r w:rsidRPr="00894396">
        <w:rPr>
          <w:szCs w:val="32"/>
        </w:rPr>
        <w:t>Neddy</w:t>
      </w:r>
      <w:proofErr w:type="spellEnd"/>
      <w:r>
        <w:rPr>
          <w:szCs w:val="32"/>
        </w:rPr>
        <w:t> ! »</w:t>
      </w:r>
    </w:p>
    <w:p w14:paraId="7036BF65" w14:textId="77777777" w:rsidR="008D6F52" w:rsidRDefault="008D6F52" w:rsidP="008D6F52">
      <w:pPr>
        <w:rPr>
          <w:szCs w:val="32"/>
        </w:rPr>
      </w:pPr>
      <w:r>
        <w:t>— </w:t>
      </w:r>
      <w:r>
        <w:rPr>
          <w:szCs w:val="32"/>
        </w:rPr>
        <w:t>« </w:t>
      </w:r>
      <w:r w:rsidRPr="00894396">
        <w:rPr>
          <w:szCs w:val="32"/>
        </w:rPr>
        <w:t>On le dirait</w:t>
      </w:r>
      <w:r>
        <w:rPr>
          <w:szCs w:val="32"/>
        </w:rPr>
        <w:t>, »</w:t>
      </w:r>
      <w:r w:rsidRPr="00894396">
        <w:rPr>
          <w:szCs w:val="32"/>
        </w:rPr>
        <w:t xml:space="preserve"> répondis-je en riant</w:t>
      </w:r>
      <w:r>
        <w:rPr>
          <w:szCs w:val="32"/>
        </w:rPr>
        <w:t xml:space="preserve">. </w:t>
      </w:r>
      <w:r w:rsidRPr="00894396">
        <w:rPr>
          <w:szCs w:val="32"/>
        </w:rPr>
        <w:t>Il faisait un temps superbe et la mer était unie comme une mare</w:t>
      </w:r>
      <w:r>
        <w:rPr>
          <w:szCs w:val="32"/>
        </w:rPr>
        <w:t xml:space="preserve">. </w:t>
      </w:r>
      <w:r w:rsidRPr="00894396">
        <w:rPr>
          <w:szCs w:val="32"/>
        </w:rPr>
        <w:t>Nous remontâmes la rivière sans l</w:t>
      </w:r>
      <w:r>
        <w:rPr>
          <w:szCs w:val="32"/>
        </w:rPr>
        <w:t>’</w:t>
      </w:r>
      <w:r w:rsidRPr="00894396">
        <w:rPr>
          <w:szCs w:val="32"/>
        </w:rPr>
        <w:t>ombre d</w:t>
      </w:r>
      <w:r>
        <w:rPr>
          <w:szCs w:val="32"/>
        </w:rPr>
        <w:t>’</w:t>
      </w:r>
      <w:r w:rsidRPr="00894396">
        <w:rPr>
          <w:szCs w:val="32"/>
        </w:rPr>
        <w:t>un accroc</w:t>
      </w:r>
      <w:r>
        <w:rPr>
          <w:szCs w:val="32"/>
        </w:rPr>
        <w:t xml:space="preserve">, </w:t>
      </w:r>
      <w:r w:rsidRPr="00894396">
        <w:rPr>
          <w:szCs w:val="32"/>
        </w:rPr>
        <w:t>sauf au moment où</w:t>
      </w:r>
      <w:r>
        <w:rPr>
          <w:szCs w:val="32"/>
        </w:rPr>
        <w:t xml:space="preserve">, </w:t>
      </w:r>
      <w:r w:rsidRPr="00894396">
        <w:rPr>
          <w:szCs w:val="32"/>
        </w:rPr>
        <w:t>en face de Hole Haven</w:t>
      </w:r>
      <w:r>
        <w:rPr>
          <w:szCs w:val="32"/>
        </w:rPr>
        <w:t xml:space="preserve">, </w:t>
      </w:r>
      <w:r w:rsidRPr="00894396">
        <w:rPr>
          <w:szCs w:val="32"/>
        </w:rPr>
        <w:t>la brute fit une brusque embardée et faillit éventrer un chaland ancré à côté du chenal</w:t>
      </w:r>
      <w:r>
        <w:rPr>
          <w:szCs w:val="32"/>
        </w:rPr>
        <w:t xml:space="preserve">. </w:t>
      </w:r>
      <w:r w:rsidRPr="00894396">
        <w:rPr>
          <w:szCs w:val="32"/>
        </w:rPr>
        <w:t>Mais je me tenais à l</w:t>
      </w:r>
      <w:r>
        <w:rPr>
          <w:szCs w:val="32"/>
        </w:rPr>
        <w:t>’</w:t>
      </w:r>
      <w:r w:rsidRPr="00894396">
        <w:rPr>
          <w:szCs w:val="32"/>
        </w:rPr>
        <w:t>arrière</w:t>
      </w:r>
      <w:r>
        <w:rPr>
          <w:szCs w:val="32"/>
        </w:rPr>
        <w:t xml:space="preserve">, </w:t>
      </w:r>
      <w:r w:rsidRPr="00894396">
        <w:rPr>
          <w:szCs w:val="32"/>
        </w:rPr>
        <w:t>l</w:t>
      </w:r>
      <w:r>
        <w:rPr>
          <w:szCs w:val="32"/>
        </w:rPr>
        <w:t>’</w:t>
      </w:r>
      <w:r w:rsidRPr="00894396">
        <w:rPr>
          <w:szCs w:val="32"/>
        </w:rPr>
        <w:t>œil à la barre</w:t>
      </w:r>
      <w:r>
        <w:rPr>
          <w:szCs w:val="32"/>
        </w:rPr>
        <w:t xml:space="preserve">, </w:t>
      </w:r>
      <w:r w:rsidRPr="00894396">
        <w:rPr>
          <w:szCs w:val="32"/>
        </w:rPr>
        <w:t>et elle ne me prit pas en défaut</w:t>
      </w:r>
      <w:r>
        <w:rPr>
          <w:szCs w:val="32"/>
        </w:rPr>
        <w:t xml:space="preserve">. </w:t>
      </w:r>
      <w:r w:rsidRPr="00894396">
        <w:rPr>
          <w:szCs w:val="32"/>
        </w:rPr>
        <w:t>Charley monta sur la dunette</w:t>
      </w:r>
      <w:r>
        <w:rPr>
          <w:szCs w:val="32"/>
        </w:rPr>
        <w:t xml:space="preserve">, </w:t>
      </w:r>
      <w:r w:rsidRPr="00894396">
        <w:rPr>
          <w:szCs w:val="32"/>
        </w:rPr>
        <w:t>l</w:t>
      </w:r>
      <w:r>
        <w:rPr>
          <w:szCs w:val="32"/>
        </w:rPr>
        <w:t>’</w:t>
      </w:r>
      <w:r w:rsidRPr="00894396">
        <w:rPr>
          <w:szCs w:val="32"/>
        </w:rPr>
        <w:t>air soucieux</w:t>
      </w:r>
      <w:r>
        <w:rPr>
          <w:szCs w:val="32"/>
        </w:rPr>
        <w:t> : – « </w:t>
      </w:r>
      <w:r w:rsidRPr="00894396">
        <w:rPr>
          <w:szCs w:val="32"/>
        </w:rPr>
        <w:t>Nous l</w:t>
      </w:r>
      <w:r>
        <w:rPr>
          <w:szCs w:val="32"/>
        </w:rPr>
        <w:t>’</w:t>
      </w:r>
      <w:r w:rsidRPr="00894396">
        <w:rPr>
          <w:szCs w:val="32"/>
        </w:rPr>
        <w:t>avons échappée belle</w:t>
      </w:r>
      <w:r>
        <w:rPr>
          <w:szCs w:val="32"/>
        </w:rPr>
        <w:t> ! »</w:t>
      </w:r>
      <w:r w:rsidRPr="00894396">
        <w:rPr>
          <w:szCs w:val="32"/>
        </w:rPr>
        <w:t xml:space="preserve"> fit-il</w:t>
      </w:r>
      <w:r>
        <w:rPr>
          <w:szCs w:val="32"/>
        </w:rPr>
        <w:t>.</w:t>
      </w:r>
    </w:p>
    <w:p w14:paraId="493CF014" w14:textId="21BD24BA" w:rsidR="008D6F52" w:rsidRDefault="008D6F52" w:rsidP="008D6F52">
      <w:r>
        <w:lastRenderedPageBreak/>
        <w:t>— </w:t>
      </w:r>
      <w:r>
        <w:rPr>
          <w:szCs w:val="32"/>
        </w:rPr>
        <w:t>« </w:t>
      </w:r>
      <w:r w:rsidRPr="00894396">
        <w:rPr>
          <w:szCs w:val="32"/>
        </w:rPr>
        <w:t>Pas de danger</w:t>
      </w:r>
      <w:r>
        <w:rPr>
          <w:szCs w:val="32"/>
        </w:rPr>
        <w:t xml:space="preserve">, </w:t>
      </w:r>
      <w:r w:rsidRPr="00894396">
        <w:rPr>
          <w:szCs w:val="32"/>
        </w:rPr>
        <w:t>Charley</w:t>
      </w:r>
      <w:r>
        <w:rPr>
          <w:szCs w:val="32"/>
        </w:rPr>
        <w:t xml:space="preserve"> », </w:t>
      </w:r>
      <w:r w:rsidRPr="00894396">
        <w:rPr>
          <w:szCs w:val="32"/>
        </w:rPr>
        <w:t>répondis-je gaiement</w:t>
      </w:r>
      <w:r>
        <w:rPr>
          <w:szCs w:val="32"/>
        </w:rPr>
        <w:t>, « </w:t>
      </w:r>
      <w:r w:rsidRPr="00894396">
        <w:rPr>
          <w:szCs w:val="32"/>
        </w:rPr>
        <w:t>tu l</w:t>
      </w:r>
      <w:r>
        <w:rPr>
          <w:szCs w:val="32"/>
        </w:rPr>
        <w:t>’</w:t>
      </w:r>
      <w:r w:rsidRPr="00894396">
        <w:rPr>
          <w:szCs w:val="32"/>
        </w:rPr>
        <w:t>as matée</w:t>
      </w:r>
      <w:r>
        <w:rPr>
          <w:szCs w:val="32"/>
        </w:rPr>
        <w:t>. »</w:t>
      </w:r>
    </w:p>
    <w:p w14:paraId="2769FFD7" w14:textId="77777777" w:rsidR="008D6F52" w:rsidRDefault="00000000" w:rsidP="008D6F52">
      <w:pPr>
        <w:rPr>
          <w:szCs w:val="32"/>
        </w:rPr>
      </w:pPr>
      <w:r w:rsidRPr="00894396">
        <w:rPr>
          <w:szCs w:val="32"/>
        </w:rPr>
        <w:t>Nous devions remonter droit au bassin</w:t>
      </w:r>
      <w:r w:rsidR="008D6F52">
        <w:rPr>
          <w:szCs w:val="32"/>
        </w:rPr>
        <w:t xml:space="preserve">. </w:t>
      </w:r>
      <w:r w:rsidRPr="00894396">
        <w:rPr>
          <w:szCs w:val="32"/>
        </w:rPr>
        <w:t>Le pilote de la Tamise nous accosta au-dessous de Gravesend</w:t>
      </w:r>
      <w:r w:rsidR="008D6F52">
        <w:rPr>
          <w:szCs w:val="32"/>
        </w:rPr>
        <w:t xml:space="preserve">, </w:t>
      </w:r>
      <w:r w:rsidRPr="00894396">
        <w:rPr>
          <w:szCs w:val="32"/>
        </w:rPr>
        <w:t>et les premiers mots que je lui entendis prononcer furent</w:t>
      </w:r>
      <w:r w:rsidR="008D6F52">
        <w:rPr>
          <w:szCs w:val="32"/>
        </w:rPr>
        <w:t> : – « </w:t>
      </w:r>
      <w:r w:rsidRPr="00894396">
        <w:rPr>
          <w:szCs w:val="32"/>
        </w:rPr>
        <w:t>Vous feriez bien de rentrer tout de suite votre ancre de bâbord</w:t>
      </w:r>
      <w:r w:rsidR="008D6F52">
        <w:rPr>
          <w:szCs w:val="32"/>
        </w:rPr>
        <w:t xml:space="preserve">, </w:t>
      </w:r>
      <w:r w:rsidRPr="00894396">
        <w:rPr>
          <w:szCs w:val="32"/>
        </w:rPr>
        <w:t>Monsieur</w:t>
      </w:r>
      <w:r w:rsidR="008D6F52">
        <w:rPr>
          <w:szCs w:val="32"/>
        </w:rPr>
        <w:t> ».</w:t>
      </w:r>
    </w:p>
    <w:p w14:paraId="1A23382F" w14:textId="77777777" w:rsidR="008D6F52" w:rsidRDefault="00000000" w:rsidP="008D6F52">
      <w:pPr>
        <w:rPr>
          <w:szCs w:val="32"/>
        </w:rPr>
      </w:pPr>
      <w:r w:rsidRPr="00894396">
        <w:rPr>
          <w:szCs w:val="32"/>
        </w:rPr>
        <w:t>On avait exécuté la manœuvre quand je passai à l</w:t>
      </w:r>
      <w:r w:rsidR="008D6F52">
        <w:rPr>
          <w:szCs w:val="32"/>
        </w:rPr>
        <w:t>’</w:t>
      </w:r>
      <w:r w:rsidRPr="00894396">
        <w:rPr>
          <w:szCs w:val="32"/>
        </w:rPr>
        <w:t>avant</w:t>
      </w:r>
      <w:r w:rsidR="008D6F52">
        <w:rPr>
          <w:szCs w:val="32"/>
        </w:rPr>
        <w:t xml:space="preserve">. </w:t>
      </w:r>
      <w:r w:rsidRPr="00894396">
        <w:rPr>
          <w:szCs w:val="32"/>
        </w:rPr>
        <w:t>J</w:t>
      </w:r>
      <w:r w:rsidR="008D6F52">
        <w:rPr>
          <w:szCs w:val="32"/>
        </w:rPr>
        <w:t>’</w:t>
      </w:r>
      <w:r w:rsidRPr="00894396">
        <w:rPr>
          <w:szCs w:val="32"/>
        </w:rPr>
        <w:t>y trouvai Maggie qui s</w:t>
      </w:r>
      <w:r w:rsidR="008D6F52">
        <w:rPr>
          <w:szCs w:val="32"/>
        </w:rPr>
        <w:t>’</w:t>
      </w:r>
      <w:r w:rsidRPr="00894396">
        <w:rPr>
          <w:szCs w:val="32"/>
        </w:rPr>
        <w:t>amusait du mouvement du fleuve</w:t>
      </w:r>
      <w:r w:rsidR="008D6F52">
        <w:rPr>
          <w:szCs w:val="32"/>
        </w:rPr>
        <w:t xml:space="preserve"> ; </w:t>
      </w:r>
      <w:r w:rsidRPr="00894396">
        <w:rPr>
          <w:szCs w:val="32"/>
        </w:rPr>
        <w:t>je la priai de s</w:t>
      </w:r>
      <w:r w:rsidR="008D6F52">
        <w:rPr>
          <w:szCs w:val="32"/>
        </w:rPr>
        <w:t>’</w:t>
      </w:r>
      <w:r w:rsidRPr="00894396">
        <w:rPr>
          <w:szCs w:val="32"/>
        </w:rPr>
        <w:t>en aller à l</w:t>
      </w:r>
      <w:r w:rsidR="008D6F52">
        <w:rPr>
          <w:szCs w:val="32"/>
        </w:rPr>
        <w:t>’</w:t>
      </w:r>
      <w:r w:rsidRPr="00894396">
        <w:rPr>
          <w:szCs w:val="32"/>
        </w:rPr>
        <w:t>arrière</w:t>
      </w:r>
      <w:r w:rsidR="008D6F52">
        <w:rPr>
          <w:szCs w:val="32"/>
        </w:rPr>
        <w:t xml:space="preserve">, </w:t>
      </w:r>
      <w:r w:rsidRPr="00894396">
        <w:rPr>
          <w:szCs w:val="32"/>
        </w:rPr>
        <w:t>et naturellement</w:t>
      </w:r>
      <w:r w:rsidR="008D6F52">
        <w:rPr>
          <w:szCs w:val="32"/>
        </w:rPr>
        <w:t xml:space="preserve">, </w:t>
      </w:r>
      <w:r w:rsidRPr="00894396">
        <w:rPr>
          <w:szCs w:val="32"/>
        </w:rPr>
        <w:t>elle ne tint aucun compte de mes paroles</w:t>
      </w:r>
      <w:r w:rsidR="008D6F52">
        <w:rPr>
          <w:szCs w:val="32"/>
        </w:rPr>
        <w:t xml:space="preserve">. </w:t>
      </w:r>
      <w:r w:rsidRPr="00894396">
        <w:rPr>
          <w:szCs w:val="32"/>
        </w:rPr>
        <w:t>Alors Charley</w:t>
      </w:r>
      <w:r w:rsidR="008D6F52">
        <w:rPr>
          <w:szCs w:val="32"/>
        </w:rPr>
        <w:t xml:space="preserve">, </w:t>
      </w:r>
      <w:r w:rsidRPr="00894396">
        <w:rPr>
          <w:szCs w:val="32"/>
        </w:rPr>
        <w:t>qui avait fort à faire avec la timonerie</w:t>
      </w:r>
      <w:r w:rsidR="008D6F52">
        <w:rPr>
          <w:szCs w:val="32"/>
        </w:rPr>
        <w:t xml:space="preserve">, </w:t>
      </w:r>
      <w:r w:rsidRPr="00894396">
        <w:rPr>
          <w:szCs w:val="32"/>
        </w:rPr>
        <w:t>lui cria de sa plus grosse voix</w:t>
      </w:r>
      <w:r w:rsidR="008D6F52">
        <w:rPr>
          <w:szCs w:val="32"/>
        </w:rPr>
        <w:t> : – « </w:t>
      </w:r>
      <w:r w:rsidRPr="00894396">
        <w:rPr>
          <w:szCs w:val="32"/>
        </w:rPr>
        <w:t>Sortez du gaillard d</w:t>
      </w:r>
      <w:r w:rsidR="008D6F52">
        <w:rPr>
          <w:szCs w:val="32"/>
        </w:rPr>
        <w:t>’</w:t>
      </w:r>
      <w:r w:rsidRPr="00894396">
        <w:rPr>
          <w:szCs w:val="32"/>
        </w:rPr>
        <w:t>avant</w:t>
      </w:r>
      <w:r w:rsidR="008D6F52">
        <w:rPr>
          <w:szCs w:val="32"/>
        </w:rPr>
        <w:t xml:space="preserve">, </w:t>
      </w:r>
      <w:r w:rsidRPr="00894396">
        <w:rPr>
          <w:szCs w:val="32"/>
        </w:rPr>
        <w:t>Maggie</w:t>
      </w:r>
      <w:r w:rsidR="008D6F52">
        <w:rPr>
          <w:szCs w:val="32"/>
        </w:rPr>
        <w:t xml:space="preserve"> ; </w:t>
      </w:r>
      <w:r w:rsidRPr="00894396">
        <w:rPr>
          <w:szCs w:val="32"/>
        </w:rPr>
        <w:t>vous gênez la manœuvre</w:t>
      </w:r>
      <w:r w:rsidR="008D6F52">
        <w:rPr>
          <w:szCs w:val="32"/>
        </w:rPr>
        <w:t>. »</w:t>
      </w:r>
      <w:r w:rsidRPr="00894396">
        <w:rPr>
          <w:szCs w:val="32"/>
        </w:rPr>
        <w:t xml:space="preserve"> Pour toute réponse</w:t>
      </w:r>
      <w:r w:rsidR="008D6F52">
        <w:rPr>
          <w:szCs w:val="32"/>
        </w:rPr>
        <w:t xml:space="preserve">, </w:t>
      </w:r>
      <w:r w:rsidRPr="00894396">
        <w:rPr>
          <w:szCs w:val="32"/>
        </w:rPr>
        <w:t>elle lui adressa une grimace</w:t>
      </w:r>
      <w:r w:rsidR="008D6F52">
        <w:rPr>
          <w:szCs w:val="32"/>
        </w:rPr>
        <w:t xml:space="preserve">, </w:t>
      </w:r>
      <w:r w:rsidRPr="00894396">
        <w:rPr>
          <w:szCs w:val="32"/>
        </w:rPr>
        <w:t>et je vis mon pauvre frère se détourner pour dissimuler un sourire</w:t>
      </w:r>
      <w:r w:rsidR="008D6F52">
        <w:rPr>
          <w:szCs w:val="32"/>
        </w:rPr>
        <w:t xml:space="preserve">. </w:t>
      </w:r>
      <w:r w:rsidRPr="00894396">
        <w:rPr>
          <w:szCs w:val="32"/>
        </w:rPr>
        <w:t>Elle était rouge d</w:t>
      </w:r>
      <w:r w:rsidR="008D6F52">
        <w:rPr>
          <w:szCs w:val="32"/>
        </w:rPr>
        <w:t>’</w:t>
      </w:r>
      <w:r w:rsidRPr="00894396">
        <w:rPr>
          <w:szCs w:val="32"/>
        </w:rPr>
        <w:t>émotion de revoir son pays</w:t>
      </w:r>
      <w:r w:rsidR="008D6F52">
        <w:rPr>
          <w:szCs w:val="32"/>
        </w:rPr>
        <w:t xml:space="preserve">, </w:t>
      </w:r>
      <w:r w:rsidRPr="00894396">
        <w:rPr>
          <w:szCs w:val="32"/>
        </w:rPr>
        <w:t>et ses yeux semblaient lancer des étincelles électriques</w:t>
      </w:r>
      <w:r w:rsidR="008D6F52">
        <w:rPr>
          <w:szCs w:val="32"/>
        </w:rPr>
        <w:t xml:space="preserve">, </w:t>
      </w:r>
      <w:r w:rsidRPr="00894396">
        <w:rPr>
          <w:szCs w:val="32"/>
        </w:rPr>
        <w:t>tandis qu</w:t>
      </w:r>
      <w:r w:rsidR="008D6F52">
        <w:rPr>
          <w:szCs w:val="32"/>
        </w:rPr>
        <w:t>’</w:t>
      </w:r>
      <w:r w:rsidRPr="00894396">
        <w:rPr>
          <w:szCs w:val="32"/>
        </w:rPr>
        <w:t>elle regardait le fleuve</w:t>
      </w:r>
      <w:r w:rsidR="008D6F52">
        <w:rPr>
          <w:szCs w:val="32"/>
        </w:rPr>
        <w:t xml:space="preserve">. </w:t>
      </w:r>
      <w:r w:rsidRPr="00894396">
        <w:rPr>
          <w:szCs w:val="32"/>
        </w:rPr>
        <w:t>Un charbonnier vint virer devant nous et notre remorqueur n</w:t>
      </w:r>
      <w:r w:rsidR="008D6F52">
        <w:rPr>
          <w:szCs w:val="32"/>
        </w:rPr>
        <w:t>’</w:t>
      </w:r>
      <w:r w:rsidRPr="00894396">
        <w:rPr>
          <w:szCs w:val="32"/>
        </w:rPr>
        <w:t>eut que le temps de stopper pour éviter de lui entrer en plein dedans</w:t>
      </w:r>
      <w:r w:rsidR="008D6F52">
        <w:rPr>
          <w:szCs w:val="32"/>
        </w:rPr>
        <w:t>.</w:t>
      </w:r>
    </w:p>
    <w:p w14:paraId="78B31F9D" w14:textId="288890AE" w:rsidR="008D6F52" w:rsidRDefault="00000000" w:rsidP="008D6F52">
      <w:r w:rsidRPr="00894396">
        <w:rPr>
          <w:szCs w:val="32"/>
        </w:rPr>
        <w:t>En un instant</w:t>
      </w:r>
      <w:r w:rsidR="008D6F52">
        <w:rPr>
          <w:szCs w:val="32"/>
        </w:rPr>
        <w:t xml:space="preserve">, </w:t>
      </w:r>
      <w:r w:rsidRPr="00894396">
        <w:rPr>
          <w:szCs w:val="32"/>
        </w:rPr>
        <w:t>comme il arrive toujours</w:t>
      </w:r>
      <w:r w:rsidR="008D6F52">
        <w:rPr>
          <w:szCs w:val="32"/>
        </w:rPr>
        <w:t xml:space="preserve">, </w:t>
      </w:r>
      <w:r w:rsidRPr="00894396">
        <w:rPr>
          <w:szCs w:val="32"/>
        </w:rPr>
        <w:t>tous les bateaux du bief parurent s</w:t>
      </w:r>
      <w:r w:rsidR="008D6F52">
        <w:rPr>
          <w:szCs w:val="32"/>
        </w:rPr>
        <w:t>’</w:t>
      </w:r>
      <w:r w:rsidRPr="00894396">
        <w:rPr>
          <w:szCs w:val="32"/>
        </w:rPr>
        <w:t>emmêler en une inextricable confusion</w:t>
      </w:r>
      <w:r w:rsidR="008D6F52">
        <w:rPr>
          <w:szCs w:val="32"/>
        </w:rPr>
        <w:t xml:space="preserve">. </w:t>
      </w:r>
      <w:r w:rsidRPr="00894396">
        <w:rPr>
          <w:szCs w:val="32"/>
        </w:rPr>
        <w:t xml:space="preserve">Une </w:t>
      </w:r>
      <w:proofErr w:type="spellStart"/>
      <w:r w:rsidRPr="00894396">
        <w:rPr>
          <w:szCs w:val="32"/>
        </w:rPr>
        <w:t>goëlette</w:t>
      </w:r>
      <w:proofErr w:type="spellEnd"/>
      <w:r w:rsidRPr="00894396">
        <w:rPr>
          <w:szCs w:val="32"/>
        </w:rPr>
        <w:t xml:space="preserve"> et une </w:t>
      </w:r>
      <w:proofErr w:type="spellStart"/>
      <w:r w:rsidRPr="00894396">
        <w:rPr>
          <w:szCs w:val="32"/>
        </w:rPr>
        <w:t>quaiche</w:t>
      </w:r>
      <w:proofErr w:type="spellEnd"/>
      <w:r w:rsidRPr="00894396">
        <w:rPr>
          <w:szCs w:val="32"/>
        </w:rPr>
        <w:t xml:space="preserve"> s</w:t>
      </w:r>
      <w:r w:rsidR="008D6F52">
        <w:rPr>
          <w:szCs w:val="32"/>
        </w:rPr>
        <w:t>’</w:t>
      </w:r>
      <w:r w:rsidRPr="00894396">
        <w:rPr>
          <w:szCs w:val="32"/>
        </w:rPr>
        <w:t>offrirent une petite collision juste au milieu du chenal</w:t>
      </w:r>
      <w:r w:rsidR="008D6F52">
        <w:rPr>
          <w:szCs w:val="32"/>
        </w:rPr>
        <w:t xml:space="preserve">. </w:t>
      </w:r>
      <w:r w:rsidRPr="00894396">
        <w:rPr>
          <w:szCs w:val="32"/>
        </w:rPr>
        <w:t>C</w:t>
      </w:r>
      <w:r w:rsidR="008D6F52">
        <w:rPr>
          <w:szCs w:val="32"/>
        </w:rPr>
        <w:t>’</w:t>
      </w:r>
      <w:r w:rsidRPr="00894396">
        <w:rPr>
          <w:szCs w:val="32"/>
        </w:rPr>
        <w:t>était un spectacle intéressant</w:t>
      </w:r>
      <w:r w:rsidR="008D6F52">
        <w:rPr>
          <w:szCs w:val="32"/>
        </w:rPr>
        <w:t xml:space="preserve">, </w:t>
      </w:r>
      <w:r w:rsidRPr="00894396">
        <w:rPr>
          <w:szCs w:val="32"/>
        </w:rPr>
        <w:t>et notre remorqueur restait immobile</w:t>
      </w:r>
      <w:r w:rsidR="008D6F52">
        <w:rPr>
          <w:szCs w:val="32"/>
        </w:rPr>
        <w:t xml:space="preserve">. </w:t>
      </w:r>
      <w:r w:rsidRPr="00894396">
        <w:rPr>
          <w:szCs w:val="32"/>
        </w:rPr>
        <w:t>Tout autre navire que la brute aurait consenti à courir droit sur son erre pendant deux minutes</w:t>
      </w:r>
      <w:r w:rsidR="008D6F52">
        <w:rPr>
          <w:szCs w:val="32"/>
        </w:rPr>
        <w:t xml:space="preserve">, </w:t>
      </w:r>
      <w:r w:rsidRPr="00894396">
        <w:rPr>
          <w:szCs w:val="32"/>
        </w:rPr>
        <w:t>mais allez donc lui demander cela</w:t>
      </w:r>
      <w:r w:rsidR="008D6F52">
        <w:rPr>
          <w:szCs w:val="32"/>
        </w:rPr>
        <w:t xml:space="preserve"> ! </w:t>
      </w:r>
      <w:r w:rsidRPr="00894396">
        <w:rPr>
          <w:szCs w:val="32"/>
        </w:rPr>
        <w:t>Son élan soudain brisé</w:t>
      </w:r>
      <w:r w:rsidR="008D6F52">
        <w:rPr>
          <w:szCs w:val="32"/>
        </w:rPr>
        <w:t xml:space="preserve">, </w:t>
      </w:r>
      <w:r w:rsidRPr="00894396">
        <w:rPr>
          <w:szCs w:val="32"/>
        </w:rPr>
        <w:t>elle partit à la dérive</w:t>
      </w:r>
      <w:r w:rsidR="008D6F52">
        <w:rPr>
          <w:szCs w:val="32"/>
        </w:rPr>
        <w:t xml:space="preserve">, </w:t>
      </w:r>
      <w:r w:rsidRPr="00894396">
        <w:rPr>
          <w:szCs w:val="32"/>
        </w:rPr>
        <w:t>et entraîna son remorqueur</w:t>
      </w:r>
      <w:r w:rsidR="008D6F52">
        <w:rPr>
          <w:szCs w:val="32"/>
        </w:rPr>
        <w:t xml:space="preserve">. </w:t>
      </w:r>
      <w:r w:rsidRPr="00894396">
        <w:rPr>
          <w:szCs w:val="32"/>
        </w:rPr>
        <w:t>À un quart de mille plus bas</w:t>
      </w:r>
      <w:r w:rsidR="008D6F52">
        <w:rPr>
          <w:szCs w:val="32"/>
        </w:rPr>
        <w:t xml:space="preserve">, </w:t>
      </w:r>
      <w:r w:rsidRPr="00894396">
        <w:rPr>
          <w:szCs w:val="32"/>
        </w:rPr>
        <w:t>j</w:t>
      </w:r>
      <w:r w:rsidR="008D6F52">
        <w:rPr>
          <w:szCs w:val="32"/>
        </w:rPr>
        <w:t>’</w:t>
      </w:r>
      <w:r w:rsidRPr="00894396">
        <w:rPr>
          <w:szCs w:val="32"/>
        </w:rPr>
        <w:t>aperçus un groupe de caboteurs à l</w:t>
      </w:r>
      <w:r w:rsidR="008D6F52">
        <w:rPr>
          <w:szCs w:val="32"/>
        </w:rPr>
        <w:t>’</w:t>
      </w:r>
      <w:r w:rsidRPr="00894396">
        <w:rPr>
          <w:szCs w:val="32"/>
        </w:rPr>
        <w:t>ancre</w:t>
      </w:r>
      <w:r w:rsidR="008D6F52">
        <w:rPr>
          <w:szCs w:val="32"/>
        </w:rPr>
        <w:t xml:space="preserve">, </w:t>
      </w:r>
      <w:r w:rsidRPr="00894396">
        <w:rPr>
          <w:szCs w:val="32"/>
        </w:rPr>
        <w:t>et je jugeai bon d</w:t>
      </w:r>
      <w:r w:rsidR="008D6F52">
        <w:rPr>
          <w:szCs w:val="32"/>
        </w:rPr>
        <w:t>’</w:t>
      </w:r>
      <w:r w:rsidRPr="00894396">
        <w:rPr>
          <w:szCs w:val="32"/>
        </w:rPr>
        <w:t>avertir le pilote</w:t>
      </w:r>
      <w:r w:rsidR="008D6F52">
        <w:rPr>
          <w:szCs w:val="32"/>
        </w:rPr>
        <w:t> : – « </w:t>
      </w:r>
      <w:r w:rsidRPr="00894396">
        <w:rPr>
          <w:szCs w:val="32"/>
        </w:rPr>
        <w:t>Si vous la laissez descendre jusque là-bas</w:t>
      </w:r>
      <w:r w:rsidR="008D6F52">
        <w:rPr>
          <w:szCs w:val="32"/>
        </w:rPr>
        <w:t xml:space="preserve"> », </w:t>
      </w:r>
      <w:r w:rsidRPr="00894396">
        <w:rPr>
          <w:szCs w:val="32"/>
        </w:rPr>
        <w:t>lui dis-je tranquillement</w:t>
      </w:r>
      <w:r w:rsidR="008D6F52">
        <w:rPr>
          <w:szCs w:val="32"/>
        </w:rPr>
        <w:t>, « </w:t>
      </w:r>
      <w:r w:rsidRPr="00894396">
        <w:rPr>
          <w:szCs w:val="32"/>
        </w:rPr>
        <w:t xml:space="preserve">elle </w:t>
      </w:r>
      <w:r w:rsidRPr="00894396">
        <w:rPr>
          <w:szCs w:val="32"/>
        </w:rPr>
        <w:lastRenderedPageBreak/>
        <w:t>va réduire en miettes quelques-uns de ces bateaux</w:t>
      </w:r>
      <w:r w:rsidR="008D6F52">
        <w:rPr>
          <w:szCs w:val="32"/>
        </w:rPr>
        <w:t xml:space="preserve">, </w:t>
      </w:r>
      <w:r w:rsidRPr="00894396">
        <w:rPr>
          <w:szCs w:val="32"/>
        </w:rPr>
        <w:t>sans que nous puissions la retenir</w:t>
      </w:r>
      <w:r w:rsidR="008D6F52">
        <w:rPr>
          <w:szCs w:val="32"/>
        </w:rPr>
        <w:t>. »</w:t>
      </w:r>
    </w:p>
    <w:p w14:paraId="2D643230" w14:textId="77777777" w:rsidR="008D6F52" w:rsidRDefault="008D6F52" w:rsidP="008D6F52">
      <w:pPr>
        <w:rPr>
          <w:szCs w:val="32"/>
        </w:rPr>
      </w:pPr>
      <w:r>
        <w:t>— </w:t>
      </w:r>
      <w:r>
        <w:rPr>
          <w:szCs w:val="32"/>
        </w:rPr>
        <w:t>« </w:t>
      </w:r>
      <w:r w:rsidRPr="00894396">
        <w:rPr>
          <w:szCs w:val="32"/>
        </w:rPr>
        <w:t>Comme si je ne la connaissais pas</w:t>
      </w:r>
      <w:r>
        <w:rPr>
          <w:szCs w:val="32"/>
        </w:rPr>
        <w:t> ! »</w:t>
      </w:r>
      <w:r w:rsidRPr="00894396">
        <w:rPr>
          <w:szCs w:val="32"/>
        </w:rPr>
        <w:t xml:space="preserve"> s</w:t>
      </w:r>
      <w:r>
        <w:rPr>
          <w:szCs w:val="32"/>
        </w:rPr>
        <w:t>’</w:t>
      </w:r>
      <w:r w:rsidRPr="00894396">
        <w:rPr>
          <w:szCs w:val="32"/>
        </w:rPr>
        <w:t>écria-t-il en tapant du pied avec une véritable fureur</w:t>
      </w:r>
      <w:r>
        <w:rPr>
          <w:szCs w:val="32"/>
        </w:rPr>
        <w:t xml:space="preserve">. </w:t>
      </w:r>
      <w:r w:rsidRPr="00894396">
        <w:rPr>
          <w:szCs w:val="32"/>
        </w:rPr>
        <w:t>Et il se mit à faire signe au remorqueur de nous redresser au plus vite</w:t>
      </w:r>
      <w:r>
        <w:rPr>
          <w:szCs w:val="32"/>
        </w:rPr>
        <w:t xml:space="preserve">. </w:t>
      </w:r>
      <w:r w:rsidRPr="00894396">
        <w:rPr>
          <w:szCs w:val="32"/>
        </w:rPr>
        <w:t>Il sifflait comme un possédé en agitant le bras vers bâbord et nous vîmes le mécanicien du remorqueur remettre sa machine en marche</w:t>
      </w:r>
      <w:r>
        <w:rPr>
          <w:szCs w:val="32"/>
        </w:rPr>
        <w:t xml:space="preserve">. </w:t>
      </w:r>
      <w:r w:rsidRPr="00894396">
        <w:rPr>
          <w:szCs w:val="32"/>
        </w:rPr>
        <w:t>Les pales battaient l</w:t>
      </w:r>
      <w:r>
        <w:rPr>
          <w:szCs w:val="32"/>
        </w:rPr>
        <w:t>’</w:t>
      </w:r>
      <w:r w:rsidRPr="00894396">
        <w:rPr>
          <w:szCs w:val="32"/>
        </w:rPr>
        <w:t>eau</w:t>
      </w:r>
      <w:r>
        <w:rPr>
          <w:szCs w:val="32"/>
        </w:rPr>
        <w:t xml:space="preserve">, </w:t>
      </w:r>
      <w:r w:rsidRPr="00894396">
        <w:rPr>
          <w:szCs w:val="32"/>
        </w:rPr>
        <w:t>mais c</w:t>
      </w:r>
      <w:r>
        <w:rPr>
          <w:szCs w:val="32"/>
        </w:rPr>
        <w:t>’</w:t>
      </w:r>
      <w:r w:rsidRPr="00894396">
        <w:rPr>
          <w:szCs w:val="32"/>
        </w:rPr>
        <w:t>est comme si on avait tiré sur un roc</w:t>
      </w:r>
      <w:r>
        <w:rPr>
          <w:szCs w:val="32"/>
        </w:rPr>
        <w:t xml:space="preserve"> ; </w:t>
      </w:r>
      <w:r w:rsidRPr="00894396">
        <w:rPr>
          <w:szCs w:val="32"/>
        </w:rPr>
        <w:t>le petit vapeur ne pouvait faire bouger d</w:t>
      </w:r>
      <w:r>
        <w:rPr>
          <w:szCs w:val="32"/>
        </w:rPr>
        <w:t>’</w:t>
      </w:r>
      <w:r w:rsidRPr="00894396">
        <w:rPr>
          <w:szCs w:val="32"/>
        </w:rPr>
        <w:t>un pouce notre maudit navire</w:t>
      </w:r>
      <w:r>
        <w:rPr>
          <w:szCs w:val="32"/>
        </w:rPr>
        <w:t xml:space="preserve">. </w:t>
      </w:r>
      <w:r w:rsidRPr="00894396">
        <w:rPr>
          <w:szCs w:val="32"/>
        </w:rPr>
        <w:t>Le pilote se remit à siffler et à agiter le bras</w:t>
      </w:r>
      <w:r>
        <w:rPr>
          <w:szCs w:val="32"/>
        </w:rPr>
        <w:t xml:space="preserve">. </w:t>
      </w:r>
      <w:r w:rsidRPr="00894396">
        <w:rPr>
          <w:szCs w:val="32"/>
        </w:rPr>
        <w:t>Nous voyions les roues du remorqueur tourner de plus en plus</w:t>
      </w:r>
      <w:r>
        <w:rPr>
          <w:szCs w:val="32"/>
        </w:rPr>
        <w:t xml:space="preserve"> </w:t>
      </w:r>
      <w:r w:rsidRPr="00894396">
        <w:rPr>
          <w:szCs w:val="32"/>
        </w:rPr>
        <w:t>vite en avant de notre étrave</w:t>
      </w:r>
      <w:r>
        <w:rPr>
          <w:szCs w:val="32"/>
        </w:rPr>
        <w:t>.</w:t>
      </w:r>
    </w:p>
    <w:p w14:paraId="55F2B253" w14:textId="77777777" w:rsidR="008D6F52" w:rsidRDefault="00000000" w:rsidP="008D6F52">
      <w:pPr>
        <w:rPr>
          <w:szCs w:val="32"/>
        </w:rPr>
      </w:pPr>
      <w:r w:rsidRPr="00894396">
        <w:rPr>
          <w:szCs w:val="32"/>
        </w:rPr>
        <w:t>Pendant une minute</w:t>
      </w:r>
      <w:r w:rsidR="008D6F52">
        <w:rPr>
          <w:szCs w:val="32"/>
        </w:rPr>
        <w:t xml:space="preserve">, </w:t>
      </w:r>
      <w:r w:rsidRPr="00894396">
        <w:rPr>
          <w:szCs w:val="32"/>
        </w:rPr>
        <w:t>remorqueur et navire restèrent immobiles</w:t>
      </w:r>
      <w:r w:rsidR="008D6F52">
        <w:rPr>
          <w:szCs w:val="32"/>
        </w:rPr>
        <w:t xml:space="preserve">, </w:t>
      </w:r>
      <w:r w:rsidRPr="00894396">
        <w:rPr>
          <w:szCs w:val="32"/>
        </w:rPr>
        <w:t>puis tout à coup l</w:t>
      </w:r>
      <w:r w:rsidR="008D6F52">
        <w:rPr>
          <w:szCs w:val="32"/>
        </w:rPr>
        <w:t>’</w:t>
      </w:r>
      <w:r w:rsidRPr="00894396">
        <w:rPr>
          <w:szCs w:val="32"/>
        </w:rPr>
        <w:t>effroyable tension que cette sale brute à cœur de pierre faisait toujours subir à tout</w:t>
      </w:r>
      <w:r w:rsidR="008D6F52">
        <w:rPr>
          <w:szCs w:val="32"/>
        </w:rPr>
        <w:t xml:space="preserve">, </w:t>
      </w:r>
      <w:r w:rsidRPr="00894396">
        <w:rPr>
          <w:szCs w:val="32"/>
        </w:rPr>
        <w:t>fit sauter net la bitte de remorque</w:t>
      </w:r>
      <w:r w:rsidR="008D6F52">
        <w:rPr>
          <w:szCs w:val="32"/>
        </w:rPr>
        <w:t xml:space="preserve">. </w:t>
      </w:r>
      <w:r w:rsidRPr="00894396">
        <w:rPr>
          <w:szCs w:val="32"/>
        </w:rPr>
        <w:t>L</w:t>
      </w:r>
      <w:r w:rsidR="008D6F52">
        <w:rPr>
          <w:szCs w:val="32"/>
        </w:rPr>
        <w:t>’</w:t>
      </w:r>
      <w:r w:rsidRPr="00894396">
        <w:rPr>
          <w:szCs w:val="32"/>
        </w:rPr>
        <w:t>aussière lâcha en arrachant l</w:t>
      </w:r>
      <w:r w:rsidR="008D6F52">
        <w:rPr>
          <w:szCs w:val="32"/>
        </w:rPr>
        <w:t>’</w:t>
      </w:r>
      <w:r w:rsidRPr="00894396">
        <w:rPr>
          <w:szCs w:val="32"/>
        </w:rPr>
        <w:t>un après l</w:t>
      </w:r>
      <w:r w:rsidR="008D6F52">
        <w:rPr>
          <w:szCs w:val="32"/>
        </w:rPr>
        <w:t>’</w:t>
      </w:r>
      <w:r w:rsidRPr="00894396">
        <w:rPr>
          <w:szCs w:val="32"/>
        </w:rPr>
        <w:t>autre</w:t>
      </w:r>
      <w:r w:rsidR="008D6F52">
        <w:rPr>
          <w:szCs w:val="32"/>
        </w:rPr>
        <w:t xml:space="preserve">, </w:t>
      </w:r>
      <w:r w:rsidRPr="00894396">
        <w:rPr>
          <w:szCs w:val="32"/>
        </w:rPr>
        <w:t>comme des bâtons de cire à cacheter</w:t>
      </w:r>
      <w:r w:rsidR="008D6F52">
        <w:rPr>
          <w:szCs w:val="32"/>
        </w:rPr>
        <w:t xml:space="preserve">, </w:t>
      </w:r>
      <w:r w:rsidRPr="00894396">
        <w:rPr>
          <w:szCs w:val="32"/>
        </w:rPr>
        <w:t>les étançons de fer du bastingage</w:t>
      </w:r>
      <w:r w:rsidR="008D6F52">
        <w:rPr>
          <w:szCs w:val="32"/>
        </w:rPr>
        <w:t xml:space="preserve">. </w:t>
      </w:r>
      <w:r w:rsidRPr="00894396">
        <w:rPr>
          <w:szCs w:val="32"/>
        </w:rPr>
        <w:t>C</w:t>
      </w:r>
      <w:r w:rsidR="008D6F52">
        <w:rPr>
          <w:szCs w:val="32"/>
        </w:rPr>
        <w:t>’</w:t>
      </w:r>
      <w:r w:rsidRPr="00894396">
        <w:rPr>
          <w:szCs w:val="32"/>
        </w:rPr>
        <w:t>est alors seulement que j</w:t>
      </w:r>
      <w:r w:rsidR="008D6F52">
        <w:rPr>
          <w:szCs w:val="32"/>
        </w:rPr>
        <w:t>’</w:t>
      </w:r>
      <w:r w:rsidRPr="00894396">
        <w:rPr>
          <w:szCs w:val="32"/>
        </w:rPr>
        <w:t>aperçus Maggie qui</w:t>
      </w:r>
      <w:r w:rsidR="008D6F52">
        <w:rPr>
          <w:szCs w:val="32"/>
        </w:rPr>
        <w:t xml:space="preserve">, </w:t>
      </w:r>
      <w:r w:rsidRPr="00894396">
        <w:rPr>
          <w:szCs w:val="32"/>
        </w:rPr>
        <w:t>pour mieux voir par-dessus nos têtes s</w:t>
      </w:r>
      <w:r w:rsidR="008D6F52">
        <w:rPr>
          <w:szCs w:val="32"/>
        </w:rPr>
        <w:t>’</w:t>
      </w:r>
      <w:r w:rsidRPr="00894396">
        <w:rPr>
          <w:szCs w:val="32"/>
        </w:rPr>
        <w:t>était perchée sur l</w:t>
      </w:r>
      <w:r w:rsidR="008D6F52">
        <w:rPr>
          <w:szCs w:val="32"/>
        </w:rPr>
        <w:t>’</w:t>
      </w:r>
      <w:r w:rsidRPr="00894396">
        <w:rPr>
          <w:szCs w:val="32"/>
        </w:rPr>
        <w:t>ancre de bâbord</w:t>
      </w:r>
      <w:r w:rsidR="008D6F52">
        <w:rPr>
          <w:szCs w:val="32"/>
        </w:rPr>
        <w:t xml:space="preserve">, </w:t>
      </w:r>
      <w:r w:rsidRPr="00894396">
        <w:rPr>
          <w:szCs w:val="32"/>
        </w:rPr>
        <w:t>posée à plat sur le gaillard d</w:t>
      </w:r>
      <w:r w:rsidR="008D6F52">
        <w:rPr>
          <w:szCs w:val="32"/>
        </w:rPr>
        <w:t>’</w:t>
      </w:r>
      <w:r w:rsidRPr="00894396">
        <w:rPr>
          <w:szCs w:val="32"/>
        </w:rPr>
        <w:t>avant</w:t>
      </w:r>
      <w:r w:rsidR="008D6F52">
        <w:rPr>
          <w:szCs w:val="32"/>
        </w:rPr>
        <w:t>.</w:t>
      </w:r>
    </w:p>
    <w:p w14:paraId="659BA084" w14:textId="00B5A77F" w:rsidR="008D6F52" w:rsidRDefault="00000000" w:rsidP="008D6F52">
      <w:r w:rsidRPr="00894396">
        <w:rPr>
          <w:szCs w:val="32"/>
        </w:rPr>
        <w:t>On l</w:t>
      </w:r>
      <w:r w:rsidR="008D6F52">
        <w:rPr>
          <w:szCs w:val="32"/>
        </w:rPr>
        <w:t>’</w:t>
      </w:r>
      <w:r w:rsidRPr="00894396">
        <w:rPr>
          <w:szCs w:val="32"/>
        </w:rPr>
        <w:t>avait amenée sur son bâti de bois dur</w:t>
      </w:r>
      <w:r w:rsidR="008D6F52">
        <w:rPr>
          <w:szCs w:val="32"/>
        </w:rPr>
        <w:t xml:space="preserve">, </w:t>
      </w:r>
      <w:r w:rsidRPr="00894396">
        <w:rPr>
          <w:szCs w:val="32"/>
        </w:rPr>
        <w:t>puis on n</w:t>
      </w:r>
      <w:r w:rsidR="008D6F52">
        <w:rPr>
          <w:szCs w:val="32"/>
        </w:rPr>
        <w:t>’</w:t>
      </w:r>
      <w:r w:rsidRPr="00894396">
        <w:rPr>
          <w:szCs w:val="32"/>
        </w:rPr>
        <w:t>avait plus eu le temps de s</w:t>
      </w:r>
      <w:r w:rsidR="008D6F52">
        <w:rPr>
          <w:szCs w:val="32"/>
        </w:rPr>
        <w:t>’</w:t>
      </w:r>
      <w:r w:rsidRPr="00894396">
        <w:rPr>
          <w:szCs w:val="32"/>
        </w:rPr>
        <w:t>en occuper</w:t>
      </w:r>
      <w:r w:rsidR="008D6F52">
        <w:rPr>
          <w:szCs w:val="32"/>
        </w:rPr>
        <w:t xml:space="preserve">. </w:t>
      </w:r>
      <w:r w:rsidRPr="00894396">
        <w:rPr>
          <w:szCs w:val="32"/>
        </w:rPr>
        <w:t>Elle était d</w:t>
      </w:r>
      <w:r w:rsidR="008D6F52">
        <w:rPr>
          <w:szCs w:val="32"/>
        </w:rPr>
        <w:t>’</w:t>
      </w:r>
      <w:r w:rsidRPr="00894396">
        <w:rPr>
          <w:szCs w:val="32"/>
        </w:rPr>
        <w:t>ailleurs fort bien là pour entrer au bassin</w:t>
      </w:r>
      <w:r w:rsidR="008D6F52">
        <w:rPr>
          <w:szCs w:val="32"/>
        </w:rPr>
        <w:t xml:space="preserve">, </w:t>
      </w:r>
      <w:r w:rsidRPr="00894396">
        <w:rPr>
          <w:szCs w:val="32"/>
        </w:rPr>
        <w:t>mais je vis tout de suite que</w:t>
      </w:r>
      <w:r w:rsidR="008D6F52">
        <w:rPr>
          <w:szCs w:val="32"/>
        </w:rPr>
        <w:t xml:space="preserve">, </w:t>
      </w:r>
      <w:r w:rsidRPr="00894396">
        <w:rPr>
          <w:szCs w:val="32"/>
        </w:rPr>
        <w:t>dans une seconde</w:t>
      </w:r>
      <w:r w:rsidR="008D6F52">
        <w:rPr>
          <w:szCs w:val="32"/>
        </w:rPr>
        <w:t xml:space="preserve">, </w:t>
      </w:r>
      <w:r w:rsidRPr="00894396">
        <w:rPr>
          <w:szCs w:val="32"/>
        </w:rPr>
        <w:t>la remorque allait passer sous sa patte</w:t>
      </w:r>
      <w:r w:rsidR="008D6F52">
        <w:rPr>
          <w:szCs w:val="32"/>
        </w:rPr>
        <w:t xml:space="preserve">. </w:t>
      </w:r>
      <w:r w:rsidRPr="00894396">
        <w:rPr>
          <w:szCs w:val="32"/>
        </w:rPr>
        <w:t>Le cœur me monta à la gorge</w:t>
      </w:r>
      <w:r w:rsidR="008D6F52">
        <w:rPr>
          <w:szCs w:val="32"/>
        </w:rPr>
        <w:t xml:space="preserve">, </w:t>
      </w:r>
      <w:r w:rsidRPr="00894396">
        <w:rPr>
          <w:szCs w:val="32"/>
        </w:rPr>
        <w:t>non sans m</w:t>
      </w:r>
      <w:r w:rsidR="008D6F52">
        <w:rPr>
          <w:szCs w:val="32"/>
        </w:rPr>
        <w:t>’</w:t>
      </w:r>
      <w:r w:rsidRPr="00894396">
        <w:rPr>
          <w:szCs w:val="32"/>
        </w:rPr>
        <w:t>avoir laissé crier pourtant</w:t>
      </w:r>
      <w:r w:rsidR="008D6F52">
        <w:rPr>
          <w:szCs w:val="32"/>
        </w:rPr>
        <w:t> : – « </w:t>
      </w:r>
      <w:r w:rsidRPr="00894396">
        <w:rPr>
          <w:szCs w:val="32"/>
        </w:rPr>
        <w:t>Sautez de cette ancre</w:t>
      </w:r>
      <w:r w:rsidR="008D6F52">
        <w:rPr>
          <w:szCs w:val="32"/>
        </w:rPr>
        <w:t> ! »</w:t>
      </w:r>
    </w:p>
    <w:p w14:paraId="2E608438" w14:textId="77777777" w:rsidR="008D6F52" w:rsidRDefault="00000000" w:rsidP="008D6F52">
      <w:pPr>
        <w:rPr>
          <w:szCs w:val="32"/>
        </w:rPr>
      </w:pPr>
      <w:r w:rsidRPr="00894396">
        <w:rPr>
          <w:szCs w:val="32"/>
        </w:rPr>
        <w:t>Je n</w:t>
      </w:r>
      <w:r w:rsidR="008D6F52">
        <w:rPr>
          <w:szCs w:val="32"/>
        </w:rPr>
        <w:t>’</w:t>
      </w:r>
      <w:r w:rsidRPr="00894396">
        <w:rPr>
          <w:szCs w:val="32"/>
        </w:rPr>
        <w:t>eus pas le temps de dire son nom</w:t>
      </w:r>
      <w:r w:rsidR="008D6F52">
        <w:rPr>
          <w:szCs w:val="32"/>
        </w:rPr>
        <w:t xml:space="preserve">. </w:t>
      </w:r>
      <w:r w:rsidRPr="00894396">
        <w:rPr>
          <w:szCs w:val="32"/>
        </w:rPr>
        <w:t>Je ne pense pas que Maggie m</w:t>
      </w:r>
      <w:r w:rsidR="008D6F52">
        <w:rPr>
          <w:szCs w:val="32"/>
        </w:rPr>
        <w:t>’</w:t>
      </w:r>
      <w:r w:rsidRPr="00894396">
        <w:rPr>
          <w:szCs w:val="32"/>
        </w:rPr>
        <w:t>ait entendu du tout</w:t>
      </w:r>
      <w:r w:rsidR="008D6F52">
        <w:rPr>
          <w:szCs w:val="32"/>
        </w:rPr>
        <w:t xml:space="preserve">. </w:t>
      </w:r>
      <w:r w:rsidRPr="00894396">
        <w:rPr>
          <w:szCs w:val="32"/>
        </w:rPr>
        <w:t>Le premier choc de l</w:t>
      </w:r>
      <w:r w:rsidR="008D6F52">
        <w:rPr>
          <w:szCs w:val="32"/>
        </w:rPr>
        <w:t>’</w:t>
      </w:r>
      <w:r w:rsidRPr="00894396">
        <w:rPr>
          <w:szCs w:val="32"/>
        </w:rPr>
        <w:t>aussière la renversa</w:t>
      </w:r>
      <w:r w:rsidR="008D6F52">
        <w:rPr>
          <w:szCs w:val="32"/>
        </w:rPr>
        <w:t xml:space="preserve">. </w:t>
      </w:r>
      <w:r w:rsidRPr="00894396">
        <w:rPr>
          <w:szCs w:val="32"/>
        </w:rPr>
        <w:t>Rapide comme l</w:t>
      </w:r>
      <w:r w:rsidR="008D6F52">
        <w:rPr>
          <w:szCs w:val="32"/>
        </w:rPr>
        <w:t>’</w:t>
      </w:r>
      <w:r w:rsidRPr="00894396">
        <w:rPr>
          <w:szCs w:val="32"/>
        </w:rPr>
        <w:t>éclair</w:t>
      </w:r>
      <w:r w:rsidR="008D6F52">
        <w:rPr>
          <w:szCs w:val="32"/>
        </w:rPr>
        <w:t xml:space="preserve">, </w:t>
      </w:r>
      <w:r w:rsidRPr="00894396">
        <w:rPr>
          <w:szCs w:val="32"/>
        </w:rPr>
        <w:t>elle bondit sur ses pieds</w:t>
      </w:r>
      <w:r w:rsidR="008D6F52">
        <w:rPr>
          <w:szCs w:val="32"/>
        </w:rPr>
        <w:t xml:space="preserve">, </w:t>
      </w:r>
      <w:r w:rsidRPr="00894396">
        <w:rPr>
          <w:szCs w:val="32"/>
        </w:rPr>
        <w:t>mais elle se trouvait du mauvais côté</w:t>
      </w:r>
      <w:r w:rsidR="008D6F52">
        <w:rPr>
          <w:szCs w:val="32"/>
        </w:rPr>
        <w:t xml:space="preserve"> ; </w:t>
      </w:r>
      <w:r w:rsidRPr="00894396">
        <w:rPr>
          <w:szCs w:val="32"/>
        </w:rPr>
        <w:t>j</w:t>
      </w:r>
      <w:r w:rsidR="008D6F52">
        <w:rPr>
          <w:szCs w:val="32"/>
        </w:rPr>
        <w:t>’</w:t>
      </w:r>
      <w:r w:rsidRPr="00894396">
        <w:rPr>
          <w:szCs w:val="32"/>
        </w:rPr>
        <w:t>entendis un raclement atroce</w:t>
      </w:r>
      <w:r w:rsidR="008D6F52">
        <w:rPr>
          <w:szCs w:val="32"/>
        </w:rPr>
        <w:t xml:space="preserve"> ; </w:t>
      </w:r>
      <w:r w:rsidRPr="00894396">
        <w:rPr>
          <w:szCs w:val="32"/>
        </w:rPr>
        <w:t>l</w:t>
      </w:r>
      <w:r w:rsidR="008D6F52">
        <w:rPr>
          <w:szCs w:val="32"/>
        </w:rPr>
        <w:t>’</w:t>
      </w:r>
      <w:r w:rsidRPr="00894396">
        <w:rPr>
          <w:szCs w:val="32"/>
        </w:rPr>
        <w:t>ancre se renversait</w:t>
      </w:r>
      <w:r w:rsidR="008D6F52">
        <w:rPr>
          <w:szCs w:val="32"/>
        </w:rPr>
        <w:t xml:space="preserve">, </w:t>
      </w:r>
      <w:r w:rsidRPr="00894396">
        <w:rPr>
          <w:szCs w:val="32"/>
        </w:rPr>
        <w:t xml:space="preserve">se soulevait comme une </w:t>
      </w:r>
      <w:r w:rsidRPr="00894396">
        <w:rPr>
          <w:szCs w:val="32"/>
        </w:rPr>
        <w:lastRenderedPageBreak/>
        <w:t>chose vivante</w:t>
      </w:r>
      <w:r w:rsidR="008D6F52">
        <w:rPr>
          <w:szCs w:val="32"/>
        </w:rPr>
        <w:t xml:space="preserve"> ; </w:t>
      </w:r>
      <w:r w:rsidRPr="00894396">
        <w:rPr>
          <w:szCs w:val="32"/>
        </w:rPr>
        <w:t>son gros bras attrapa brutalement Maggie à la taille</w:t>
      </w:r>
      <w:r w:rsidR="008D6F52">
        <w:rPr>
          <w:szCs w:val="32"/>
        </w:rPr>
        <w:t xml:space="preserve">, </w:t>
      </w:r>
      <w:r w:rsidRPr="00894396">
        <w:rPr>
          <w:szCs w:val="32"/>
        </w:rPr>
        <w:t>parut la serrer dans une effroyable étreinte</w:t>
      </w:r>
      <w:r w:rsidR="008D6F52">
        <w:rPr>
          <w:szCs w:val="32"/>
        </w:rPr>
        <w:t xml:space="preserve">, </w:t>
      </w:r>
      <w:r w:rsidRPr="00894396">
        <w:rPr>
          <w:szCs w:val="32"/>
        </w:rPr>
        <w:t>et se précipita avec elle par-dessus bord dans un affreux vacarme de ferraille</w:t>
      </w:r>
      <w:r w:rsidR="008D6F52">
        <w:rPr>
          <w:szCs w:val="32"/>
        </w:rPr>
        <w:t xml:space="preserve">, </w:t>
      </w:r>
      <w:r w:rsidRPr="00894396">
        <w:rPr>
          <w:szCs w:val="32"/>
        </w:rPr>
        <w:t>suivi de coups sourds qui secouèrent le bateau d</w:t>
      </w:r>
      <w:r w:rsidR="008D6F52">
        <w:rPr>
          <w:szCs w:val="32"/>
        </w:rPr>
        <w:t>’</w:t>
      </w:r>
      <w:r w:rsidRPr="00894396">
        <w:rPr>
          <w:szCs w:val="32"/>
        </w:rPr>
        <w:t>un bout à l</w:t>
      </w:r>
      <w:r w:rsidR="008D6F52">
        <w:rPr>
          <w:szCs w:val="32"/>
        </w:rPr>
        <w:t>’</w:t>
      </w:r>
      <w:r w:rsidRPr="00894396">
        <w:rPr>
          <w:szCs w:val="32"/>
        </w:rPr>
        <w:t>autre</w:t>
      </w:r>
      <w:r w:rsidR="008D6F52">
        <w:rPr>
          <w:szCs w:val="32"/>
        </w:rPr>
        <w:t xml:space="preserve">, </w:t>
      </w:r>
      <w:r w:rsidRPr="00894396">
        <w:rPr>
          <w:szCs w:val="32"/>
        </w:rPr>
        <w:t>parce que la bosse de bout avait résisté</w:t>
      </w:r>
      <w:r w:rsidR="008D6F52">
        <w:rPr>
          <w:szCs w:val="32"/>
        </w:rPr>
        <w:t>.</w:t>
      </w:r>
    </w:p>
    <w:p w14:paraId="3D3E6926" w14:textId="77777777" w:rsidR="008D6F52" w:rsidRDefault="008D6F52" w:rsidP="008D6F52">
      <w:pPr>
        <w:rPr>
          <w:szCs w:val="32"/>
        </w:rPr>
      </w:pPr>
      <w:r>
        <w:t>— </w:t>
      </w:r>
      <w:r w:rsidRPr="00894396">
        <w:rPr>
          <w:szCs w:val="32"/>
        </w:rPr>
        <w:t>Quelle horreur</w:t>
      </w:r>
      <w:r>
        <w:rPr>
          <w:szCs w:val="32"/>
        </w:rPr>
        <w:t xml:space="preserve">, </w:t>
      </w:r>
      <w:r w:rsidRPr="00894396">
        <w:rPr>
          <w:szCs w:val="32"/>
        </w:rPr>
        <w:t>m</w:t>
      </w:r>
      <w:r>
        <w:rPr>
          <w:szCs w:val="32"/>
        </w:rPr>
        <w:t>’</w:t>
      </w:r>
      <w:r w:rsidRPr="00894396">
        <w:rPr>
          <w:szCs w:val="32"/>
        </w:rPr>
        <w:t>écriai-je</w:t>
      </w:r>
      <w:r>
        <w:rPr>
          <w:szCs w:val="32"/>
        </w:rPr>
        <w:t>.</w:t>
      </w:r>
    </w:p>
    <w:p w14:paraId="2F859895" w14:textId="77777777" w:rsidR="008D6F52" w:rsidRDefault="008D6F52" w:rsidP="008D6F52">
      <w:pPr>
        <w:rPr>
          <w:szCs w:val="32"/>
        </w:rPr>
      </w:pPr>
      <w:r>
        <w:t>— </w:t>
      </w:r>
      <w:r w:rsidRPr="00894396">
        <w:rPr>
          <w:szCs w:val="32"/>
        </w:rPr>
        <w:t>Pendant des années j</w:t>
      </w:r>
      <w:r>
        <w:rPr>
          <w:szCs w:val="32"/>
        </w:rPr>
        <w:t>’</w:t>
      </w:r>
      <w:r w:rsidRPr="00894396">
        <w:rPr>
          <w:szCs w:val="32"/>
        </w:rPr>
        <w:t>ai vu en rêve des ancres se jeter sur des jeunes filles</w:t>
      </w:r>
      <w:r>
        <w:rPr>
          <w:szCs w:val="32"/>
        </w:rPr>
        <w:t xml:space="preserve">, </w:t>
      </w:r>
      <w:r w:rsidRPr="00894396">
        <w:rPr>
          <w:szCs w:val="32"/>
        </w:rPr>
        <w:t>fit l</w:t>
      </w:r>
      <w:r>
        <w:rPr>
          <w:szCs w:val="32"/>
        </w:rPr>
        <w:t>’</w:t>
      </w:r>
      <w:r w:rsidRPr="00894396">
        <w:rPr>
          <w:szCs w:val="32"/>
        </w:rPr>
        <w:t>étranger d</w:t>
      </w:r>
      <w:r>
        <w:rPr>
          <w:szCs w:val="32"/>
        </w:rPr>
        <w:t>’</w:t>
      </w:r>
      <w:r w:rsidRPr="00894396">
        <w:rPr>
          <w:szCs w:val="32"/>
        </w:rPr>
        <w:t>un air un peu égaré</w:t>
      </w:r>
      <w:r>
        <w:rPr>
          <w:szCs w:val="32"/>
        </w:rPr>
        <w:t xml:space="preserve">. </w:t>
      </w:r>
      <w:r w:rsidRPr="00894396">
        <w:rPr>
          <w:szCs w:val="32"/>
        </w:rPr>
        <w:t>Il frissonna</w:t>
      </w:r>
      <w:r>
        <w:rPr>
          <w:szCs w:val="32"/>
        </w:rPr>
        <w:t xml:space="preserve">. </w:t>
      </w:r>
      <w:r w:rsidRPr="00894396">
        <w:rPr>
          <w:szCs w:val="32"/>
        </w:rPr>
        <w:t>Charley avait plongé</w:t>
      </w:r>
      <w:r>
        <w:rPr>
          <w:szCs w:val="32"/>
        </w:rPr>
        <w:t xml:space="preserve">, </w:t>
      </w:r>
      <w:r w:rsidRPr="00894396">
        <w:rPr>
          <w:szCs w:val="32"/>
        </w:rPr>
        <w:t>avec un cri pitoyable</w:t>
      </w:r>
      <w:r>
        <w:rPr>
          <w:szCs w:val="32"/>
        </w:rPr>
        <w:t xml:space="preserve">, </w:t>
      </w:r>
      <w:r w:rsidRPr="00894396">
        <w:rPr>
          <w:szCs w:val="32"/>
        </w:rPr>
        <w:t>au moment même où Maggie disparaissait</w:t>
      </w:r>
      <w:r>
        <w:rPr>
          <w:szCs w:val="32"/>
        </w:rPr>
        <w:t xml:space="preserve">. </w:t>
      </w:r>
      <w:r w:rsidRPr="00894396">
        <w:rPr>
          <w:szCs w:val="32"/>
        </w:rPr>
        <w:t>Mais</w:t>
      </w:r>
      <w:r>
        <w:rPr>
          <w:szCs w:val="32"/>
        </w:rPr>
        <w:t xml:space="preserve">, </w:t>
      </w:r>
      <w:r w:rsidRPr="00894396">
        <w:rPr>
          <w:szCs w:val="32"/>
        </w:rPr>
        <w:t>Seigneur</w:t>
      </w:r>
      <w:r>
        <w:rPr>
          <w:szCs w:val="32"/>
        </w:rPr>
        <w:t xml:space="preserve"> ! </w:t>
      </w:r>
      <w:r w:rsidRPr="00894396">
        <w:rPr>
          <w:szCs w:val="32"/>
        </w:rPr>
        <w:t>il ne vit pas même un reflet de son béret rouge dans l</w:t>
      </w:r>
      <w:r>
        <w:rPr>
          <w:szCs w:val="32"/>
        </w:rPr>
        <w:t>’</w:t>
      </w:r>
      <w:r w:rsidRPr="00894396">
        <w:rPr>
          <w:szCs w:val="32"/>
        </w:rPr>
        <w:t>eau</w:t>
      </w:r>
      <w:r>
        <w:rPr>
          <w:szCs w:val="32"/>
        </w:rPr>
        <w:t xml:space="preserve">. </w:t>
      </w:r>
      <w:r w:rsidRPr="00894396">
        <w:rPr>
          <w:szCs w:val="32"/>
        </w:rPr>
        <w:t>Rien</w:t>
      </w:r>
      <w:r>
        <w:rPr>
          <w:szCs w:val="32"/>
        </w:rPr>
        <w:t xml:space="preserve"> ! </w:t>
      </w:r>
      <w:r w:rsidRPr="00894396">
        <w:rPr>
          <w:szCs w:val="32"/>
        </w:rPr>
        <w:t>Rien</w:t>
      </w:r>
      <w:r>
        <w:rPr>
          <w:szCs w:val="32"/>
        </w:rPr>
        <w:t xml:space="preserve"> ! </w:t>
      </w:r>
      <w:r w:rsidRPr="00894396">
        <w:rPr>
          <w:szCs w:val="32"/>
        </w:rPr>
        <w:t>En un instant</w:t>
      </w:r>
      <w:r>
        <w:rPr>
          <w:szCs w:val="32"/>
        </w:rPr>
        <w:t xml:space="preserve">, </w:t>
      </w:r>
      <w:r w:rsidRPr="00894396">
        <w:rPr>
          <w:szCs w:val="32"/>
        </w:rPr>
        <w:t>nous avions une demi-douzaine de canots autour de nous</w:t>
      </w:r>
      <w:r>
        <w:rPr>
          <w:szCs w:val="32"/>
        </w:rPr>
        <w:t xml:space="preserve">, </w:t>
      </w:r>
      <w:r w:rsidRPr="00894396">
        <w:rPr>
          <w:szCs w:val="32"/>
        </w:rPr>
        <w:t>et on tira mon pauvre frère de l</w:t>
      </w:r>
      <w:r>
        <w:rPr>
          <w:szCs w:val="32"/>
        </w:rPr>
        <w:t>’</w:t>
      </w:r>
      <w:r w:rsidRPr="00894396">
        <w:rPr>
          <w:szCs w:val="32"/>
        </w:rPr>
        <w:t>eau</w:t>
      </w:r>
      <w:r>
        <w:rPr>
          <w:szCs w:val="32"/>
        </w:rPr>
        <w:t xml:space="preserve">. </w:t>
      </w:r>
      <w:r w:rsidRPr="00894396">
        <w:rPr>
          <w:szCs w:val="32"/>
        </w:rPr>
        <w:t>Avec le maître d</w:t>
      </w:r>
      <w:r>
        <w:rPr>
          <w:szCs w:val="32"/>
        </w:rPr>
        <w:t>’</w:t>
      </w:r>
      <w:r w:rsidRPr="00894396">
        <w:rPr>
          <w:szCs w:val="32"/>
        </w:rPr>
        <w:t>équipage et le charpentier</w:t>
      </w:r>
      <w:r>
        <w:rPr>
          <w:szCs w:val="32"/>
        </w:rPr>
        <w:t xml:space="preserve">, </w:t>
      </w:r>
      <w:r w:rsidRPr="00894396">
        <w:rPr>
          <w:szCs w:val="32"/>
        </w:rPr>
        <w:t>je mouillai précipitamment la seconde ancre</w:t>
      </w:r>
      <w:r>
        <w:rPr>
          <w:szCs w:val="32"/>
        </w:rPr>
        <w:t xml:space="preserve">, </w:t>
      </w:r>
      <w:r w:rsidRPr="00894396">
        <w:rPr>
          <w:szCs w:val="32"/>
        </w:rPr>
        <w:t>et nous pûmes faire tête tant bien que mal</w:t>
      </w:r>
      <w:r>
        <w:rPr>
          <w:szCs w:val="32"/>
        </w:rPr>
        <w:t xml:space="preserve">. </w:t>
      </w:r>
      <w:r w:rsidRPr="00894396">
        <w:rPr>
          <w:szCs w:val="32"/>
        </w:rPr>
        <w:t>Le pilote était affolé</w:t>
      </w:r>
      <w:r>
        <w:rPr>
          <w:szCs w:val="32"/>
        </w:rPr>
        <w:t xml:space="preserve">. </w:t>
      </w:r>
      <w:r w:rsidRPr="00894396">
        <w:rPr>
          <w:szCs w:val="32"/>
        </w:rPr>
        <w:t>Il arpentait le gaillard d</w:t>
      </w:r>
      <w:r>
        <w:rPr>
          <w:szCs w:val="32"/>
        </w:rPr>
        <w:t>’</w:t>
      </w:r>
      <w:r w:rsidRPr="00894396">
        <w:rPr>
          <w:szCs w:val="32"/>
        </w:rPr>
        <w:t>avant</w:t>
      </w:r>
      <w:r>
        <w:rPr>
          <w:szCs w:val="32"/>
        </w:rPr>
        <w:t xml:space="preserve">, </w:t>
      </w:r>
      <w:r w:rsidRPr="00894396">
        <w:rPr>
          <w:szCs w:val="32"/>
        </w:rPr>
        <w:t>se tordait les mains et grommelait entre ses dents</w:t>
      </w:r>
      <w:r>
        <w:rPr>
          <w:szCs w:val="32"/>
        </w:rPr>
        <w:t> : – « </w:t>
      </w:r>
      <w:r w:rsidRPr="00894396">
        <w:rPr>
          <w:szCs w:val="32"/>
        </w:rPr>
        <w:t>Voilà qu</w:t>
      </w:r>
      <w:r>
        <w:rPr>
          <w:szCs w:val="32"/>
        </w:rPr>
        <w:t>’</w:t>
      </w:r>
      <w:r w:rsidRPr="00894396">
        <w:rPr>
          <w:szCs w:val="32"/>
        </w:rPr>
        <w:t>elle tue des femmes</w:t>
      </w:r>
      <w:r>
        <w:rPr>
          <w:szCs w:val="32"/>
        </w:rPr>
        <w:t xml:space="preserve">, </w:t>
      </w:r>
      <w:r w:rsidRPr="00894396">
        <w:rPr>
          <w:szCs w:val="32"/>
        </w:rPr>
        <w:t>maintenant</w:t>
      </w:r>
      <w:r>
        <w:rPr>
          <w:szCs w:val="32"/>
        </w:rPr>
        <w:t xml:space="preserve">, </w:t>
      </w:r>
      <w:r w:rsidRPr="00894396">
        <w:rPr>
          <w:szCs w:val="32"/>
        </w:rPr>
        <w:t>des femmes</w:t>
      </w:r>
      <w:r>
        <w:rPr>
          <w:szCs w:val="32"/>
        </w:rPr>
        <w:t> ! »</w:t>
      </w:r>
      <w:r w:rsidRPr="00894396">
        <w:rPr>
          <w:szCs w:val="32"/>
        </w:rPr>
        <w:t xml:space="preserve"> Il n</w:t>
      </w:r>
      <w:r>
        <w:rPr>
          <w:szCs w:val="32"/>
        </w:rPr>
        <w:t>’</w:t>
      </w:r>
      <w:r w:rsidRPr="00894396">
        <w:rPr>
          <w:szCs w:val="32"/>
        </w:rPr>
        <w:t>y eut pas moyen d</w:t>
      </w:r>
      <w:r>
        <w:rPr>
          <w:szCs w:val="32"/>
        </w:rPr>
        <w:t>’</w:t>
      </w:r>
      <w:r w:rsidRPr="00894396">
        <w:rPr>
          <w:szCs w:val="32"/>
        </w:rPr>
        <w:t>en tirer autre chose</w:t>
      </w:r>
      <w:r>
        <w:rPr>
          <w:szCs w:val="32"/>
        </w:rPr>
        <w:t>.</w:t>
      </w:r>
    </w:p>
    <w:p w14:paraId="090E6968" w14:textId="77777777" w:rsidR="008D6F52" w:rsidRDefault="00000000" w:rsidP="008D6F52">
      <w:pPr>
        <w:rPr>
          <w:szCs w:val="32"/>
        </w:rPr>
      </w:pPr>
      <w:r w:rsidRPr="00894396">
        <w:rPr>
          <w:szCs w:val="32"/>
        </w:rPr>
        <w:t>Le crépuscule tombait</w:t>
      </w:r>
      <w:r w:rsidR="008D6F52">
        <w:rPr>
          <w:szCs w:val="32"/>
        </w:rPr>
        <w:t xml:space="preserve">, </w:t>
      </w:r>
      <w:r w:rsidRPr="00894396">
        <w:rPr>
          <w:szCs w:val="32"/>
        </w:rPr>
        <w:t>puis ce fut la nuit</w:t>
      </w:r>
      <w:r w:rsidR="008D6F52">
        <w:rPr>
          <w:szCs w:val="32"/>
        </w:rPr>
        <w:t xml:space="preserve">, </w:t>
      </w:r>
      <w:r w:rsidRPr="00894396">
        <w:rPr>
          <w:szCs w:val="32"/>
        </w:rPr>
        <w:t>une nuit de poix</w:t>
      </w:r>
      <w:r w:rsidR="008D6F52">
        <w:rPr>
          <w:szCs w:val="32"/>
        </w:rPr>
        <w:t xml:space="preserve">. </w:t>
      </w:r>
      <w:r w:rsidRPr="00894396">
        <w:rPr>
          <w:szCs w:val="32"/>
        </w:rPr>
        <w:t>Je sondais l</w:t>
      </w:r>
      <w:r w:rsidR="008D6F52">
        <w:rPr>
          <w:szCs w:val="32"/>
        </w:rPr>
        <w:t>’</w:t>
      </w:r>
      <w:r w:rsidRPr="00894396">
        <w:rPr>
          <w:szCs w:val="32"/>
        </w:rPr>
        <w:t>ombre des yeux</w:t>
      </w:r>
      <w:r w:rsidR="008D6F52">
        <w:rPr>
          <w:szCs w:val="32"/>
        </w:rPr>
        <w:t xml:space="preserve">, </w:t>
      </w:r>
      <w:r w:rsidRPr="00894396">
        <w:rPr>
          <w:szCs w:val="32"/>
        </w:rPr>
        <w:t>lorsque j</w:t>
      </w:r>
      <w:r w:rsidR="008D6F52">
        <w:rPr>
          <w:szCs w:val="32"/>
        </w:rPr>
        <w:t>’</w:t>
      </w:r>
      <w:r w:rsidRPr="00894396">
        <w:rPr>
          <w:szCs w:val="32"/>
        </w:rPr>
        <w:t>entendis un long cri lugubre</w:t>
      </w:r>
      <w:r w:rsidR="008D6F52">
        <w:rPr>
          <w:szCs w:val="32"/>
        </w:rPr>
        <w:t> : – « </w:t>
      </w:r>
      <w:r w:rsidRPr="00894396">
        <w:rPr>
          <w:szCs w:val="32"/>
        </w:rPr>
        <w:t>Ho</w:t>
      </w:r>
      <w:r w:rsidR="008D6F52">
        <w:rPr>
          <w:szCs w:val="32"/>
        </w:rPr>
        <w:t xml:space="preserve"> ! </w:t>
      </w:r>
      <w:r w:rsidRPr="00894396">
        <w:rPr>
          <w:szCs w:val="32"/>
        </w:rPr>
        <w:t>du navire</w:t>
      </w:r>
      <w:r w:rsidR="008D6F52">
        <w:rPr>
          <w:szCs w:val="32"/>
        </w:rPr>
        <w:t> ! »</w:t>
      </w:r>
      <w:r w:rsidRPr="00894396">
        <w:rPr>
          <w:szCs w:val="32"/>
        </w:rPr>
        <w:t xml:space="preserve"> Deux bateliers de Gravesend nous abordèrent</w:t>
      </w:r>
      <w:r w:rsidR="008D6F52">
        <w:rPr>
          <w:szCs w:val="32"/>
        </w:rPr>
        <w:t xml:space="preserve">. </w:t>
      </w:r>
      <w:r w:rsidRPr="00894396">
        <w:rPr>
          <w:szCs w:val="32"/>
        </w:rPr>
        <w:t>Ils avaient une lanterne dans leur bateau</w:t>
      </w:r>
      <w:r w:rsidR="008D6F52">
        <w:rPr>
          <w:szCs w:val="32"/>
        </w:rPr>
        <w:t xml:space="preserve">, </w:t>
      </w:r>
      <w:r w:rsidRPr="00894396">
        <w:rPr>
          <w:szCs w:val="32"/>
        </w:rPr>
        <w:t>et longeant notre flanc</w:t>
      </w:r>
      <w:r w:rsidR="008D6F52">
        <w:rPr>
          <w:szCs w:val="32"/>
        </w:rPr>
        <w:t xml:space="preserve">, </w:t>
      </w:r>
      <w:r w:rsidRPr="00894396">
        <w:rPr>
          <w:szCs w:val="32"/>
        </w:rPr>
        <w:t>se hâlèrent sans mot dire jusqu</w:t>
      </w:r>
      <w:r w:rsidR="008D6F52">
        <w:rPr>
          <w:szCs w:val="32"/>
        </w:rPr>
        <w:t>’</w:t>
      </w:r>
      <w:r w:rsidRPr="00894396">
        <w:rPr>
          <w:szCs w:val="32"/>
        </w:rPr>
        <w:t>à l</w:t>
      </w:r>
      <w:r w:rsidR="008D6F52">
        <w:rPr>
          <w:szCs w:val="32"/>
        </w:rPr>
        <w:t>’</w:t>
      </w:r>
      <w:r w:rsidRPr="00894396">
        <w:rPr>
          <w:szCs w:val="32"/>
        </w:rPr>
        <w:t>échelle</w:t>
      </w:r>
      <w:r w:rsidR="008D6F52">
        <w:rPr>
          <w:szCs w:val="32"/>
        </w:rPr>
        <w:t xml:space="preserve">. </w:t>
      </w:r>
      <w:r w:rsidRPr="00894396">
        <w:rPr>
          <w:szCs w:val="32"/>
        </w:rPr>
        <w:t>Je vis</w:t>
      </w:r>
      <w:r w:rsidR="008D6F52">
        <w:rPr>
          <w:szCs w:val="32"/>
        </w:rPr>
        <w:t xml:space="preserve">, </w:t>
      </w:r>
      <w:r w:rsidRPr="00894396">
        <w:rPr>
          <w:szCs w:val="32"/>
        </w:rPr>
        <w:t>dans la nappe de lumière</w:t>
      </w:r>
      <w:r w:rsidR="008D6F52">
        <w:rPr>
          <w:szCs w:val="32"/>
        </w:rPr>
        <w:t xml:space="preserve">, </w:t>
      </w:r>
      <w:r w:rsidRPr="00894396">
        <w:rPr>
          <w:szCs w:val="32"/>
        </w:rPr>
        <w:t>une masse de beaux cheveux blonds dénoués</w:t>
      </w:r>
      <w:r w:rsidR="008D6F52">
        <w:rPr>
          <w:szCs w:val="32"/>
        </w:rPr>
        <w:t>.</w:t>
      </w:r>
    </w:p>
    <w:p w14:paraId="3F281EB7" w14:textId="77777777" w:rsidR="008D6F52" w:rsidRDefault="00000000" w:rsidP="008D6F52">
      <w:pPr>
        <w:rPr>
          <w:szCs w:val="32"/>
        </w:rPr>
      </w:pPr>
      <w:r w:rsidRPr="00894396">
        <w:rPr>
          <w:szCs w:val="32"/>
        </w:rPr>
        <w:t>Il frissonna de nouveau</w:t>
      </w:r>
      <w:r w:rsidR="008D6F52">
        <w:rPr>
          <w:szCs w:val="32"/>
        </w:rPr>
        <w:t>.</w:t>
      </w:r>
    </w:p>
    <w:p w14:paraId="0B2E472B" w14:textId="77777777" w:rsidR="008D6F52" w:rsidRDefault="008D6F52" w:rsidP="008D6F52">
      <w:pPr>
        <w:rPr>
          <w:szCs w:val="32"/>
        </w:rPr>
      </w:pPr>
      <w:r>
        <w:t>— </w:t>
      </w:r>
      <w:r w:rsidRPr="00894396">
        <w:rPr>
          <w:szCs w:val="32"/>
        </w:rPr>
        <w:t>Le jusant avait emporté le cadavre de la pauvre Maggie qui s</w:t>
      </w:r>
      <w:r>
        <w:rPr>
          <w:szCs w:val="32"/>
        </w:rPr>
        <w:t>’</w:t>
      </w:r>
      <w:r w:rsidRPr="00894396">
        <w:rPr>
          <w:szCs w:val="32"/>
        </w:rPr>
        <w:t>était engagé sous une grosse bouée de corps mort</w:t>
      </w:r>
      <w:r>
        <w:rPr>
          <w:szCs w:val="32"/>
        </w:rPr>
        <w:t xml:space="preserve">, </w:t>
      </w:r>
      <w:r w:rsidRPr="00894396">
        <w:rPr>
          <w:szCs w:val="32"/>
        </w:rPr>
        <w:t>expliqua-t-il</w:t>
      </w:r>
      <w:r>
        <w:rPr>
          <w:szCs w:val="32"/>
        </w:rPr>
        <w:t xml:space="preserve">. </w:t>
      </w:r>
      <w:r w:rsidRPr="00894396">
        <w:rPr>
          <w:szCs w:val="32"/>
        </w:rPr>
        <w:t>Je me glissai à l</w:t>
      </w:r>
      <w:r>
        <w:rPr>
          <w:szCs w:val="32"/>
        </w:rPr>
        <w:t>’</w:t>
      </w:r>
      <w:r w:rsidRPr="00894396">
        <w:rPr>
          <w:szCs w:val="32"/>
        </w:rPr>
        <w:t xml:space="preserve">arrière et lançai une fusée pour </w:t>
      </w:r>
      <w:r w:rsidRPr="00894396">
        <w:rPr>
          <w:szCs w:val="32"/>
        </w:rPr>
        <w:lastRenderedPageBreak/>
        <w:t>avertir ceux qui cherchaient encore</w:t>
      </w:r>
      <w:r>
        <w:rPr>
          <w:szCs w:val="32"/>
        </w:rPr>
        <w:t xml:space="preserve">. </w:t>
      </w:r>
      <w:r w:rsidRPr="00894396">
        <w:rPr>
          <w:szCs w:val="32"/>
        </w:rPr>
        <w:t>Après quoi</w:t>
      </w:r>
      <w:r>
        <w:rPr>
          <w:szCs w:val="32"/>
        </w:rPr>
        <w:t xml:space="preserve">, </w:t>
      </w:r>
      <w:r w:rsidRPr="00894396">
        <w:rPr>
          <w:szCs w:val="32"/>
        </w:rPr>
        <w:t>filant à l</w:t>
      </w:r>
      <w:r>
        <w:rPr>
          <w:szCs w:val="32"/>
        </w:rPr>
        <w:t>’</w:t>
      </w:r>
      <w:r w:rsidRPr="00894396">
        <w:rPr>
          <w:szCs w:val="32"/>
        </w:rPr>
        <w:t>avant comme un chien galeux</w:t>
      </w:r>
      <w:r>
        <w:rPr>
          <w:szCs w:val="32"/>
        </w:rPr>
        <w:t xml:space="preserve">, </w:t>
      </w:r>
      <w:r w:rsidRPr="00894396">
        <w:rPr>
          <w:szCs w:val="32"/>
        </w:rPr>
        <w:t>je passai la nuit assis sur l</w:t>
      </w:r>
      <w:r>
        <w:rPr>
          <w:szCs w:val="32"/>
        </w:rPr>
        <w:t>’</w:t>
      </w:r>
      <w:r w:rsidRPr="00894396">
        <w:rPr>
          <w:szCs w:val="32"/>
        </w:rPr>
        <w:t>emplanture du beaupré</w:t>
      </w:r>
      <w:r>
        <w:rPr>
          <w:szCs w:val="32"/>
        </w:rPr>
        <w:t xml:space="preserve">, </w:t>
      </w:r>
      <w:r w:rsidRPr="00894396">
        <w:rPr>
          <w:szCs w:val="32"/>
        </w:rPr>
        <w:t>pour me trouver aussi loin que possible du chemin de Charley</w:t>
      </w:r>
      <w:r>
        <w:rPr>
          <w:szCs w:val="32"/>
        </w:rPr>
        <w:t>.</w:t>
      </w:r>
    </w:p>
    <w:p w14:paraId="35DEAE41" w14:textId="77777777" w:rsidR="008D6F52" w:rsidRDefault="008D6F52" w:rsidP="008D6F52">
      <w:pPr>
        <w:rPr>
          <w:szCs w:val="32"/>
        </w:rPr>
      </w:pPr>
      <w:r>
        <w:t>— </w:t>
      </w:r>
      <w:r w:rsidRPr="00894396">
        <w:rPr>
          <w:szCs w:val="32"/>
        </w:rPr>
        <w:t>Pauvre garçon</w:t>
      </w:r>
      <w:r>
        <w:rPr>
          <w:szCs w:val="32"/>
        </w:rPr>
        <w:t xml:space="preserve">, </w:t>
      </w:r>
      <w:r w:rsidRPr="00894396">
        <w:rPr>
          <w:szCs w:val="32"/>
        </w:rPr>
        <w:t>murmurai-je</w:t>
      </w:r>
      <w:r>
        <w:rPr>
          <w:szCs w:val="32"/>
        </w:rPr>
        <w:t>.</w:t>
      </w:r>
    </w:p>
    <w:p w14:paraId="1236BBD9" w14:textId="096D017C" w:rsidR="008D6F52" w:rsidRDefault="008D6F52" w:rsidP="008D6F52">
      <w:r>
        <w:t>— </w:t>
      </w:r>
      <w:r w:rsidRPr="00894396">
        <w:rPr>
          <w:szCs w:val="32"/>
        </w:rPr>
        <w:t>Oui</w:t>
      </w:r>
      <w:r>
        <w:rPr>
          <w:szCs w:val="32"/>
        </w:rPr>
        <w:t xml:space="preserve">, </w:t>
      </w:r>
      <w:r w:rsidRPr="00894396">
        <w:rPr>
          <w:szCs w:val="32"/>
        </w:rPr>
        <w:t>pauvre garçon</w:t>
      </w:r>
      <w:r>
        <w:rPr>
          <w:szCs w:val="32"/>
        </w:rPr>
        <w:t xml:space="preserve">, </w:t>
      </w:r>
      <w:r w:rsidRPr="00894396">
        <w:rPr>
          <w:szCs w:val="32"/>
        </w:rPr>
        <w:t>répéta-t-il</w:t>
      </w:r>
      <w:r>
        <w:rPr>
          <w:szCs w:val="32"/>
        </w:rPr>
        <w:t xml:space="preserve">, </w:t>
      </w:r>
      <w:r w:rsidRPr="00894396">
        <w:rPr>
          <w:szCs w:val="32"/>
        </w:rPr>
        <w:t>d</w:t>
      </w:r>
      <w:r>
        <w:rPr>
          <w:szCs w:val="32"/>
        </w:rPr>
        <w:t>’</w:t>
      </w:r>
      <w:r w:rsidRPr="00894396">
        <w:rPr>
          <w:szCs w:val="32"/>
        </w:rPr>
        <w:t>un air rêveur</w:t>
      </w:r>
      <w:r>
        <w:rPr>
          <w:szCs w:val="32"/>
        </w:rPr>
        <w:t xml:space="preserve">. </w:t>
      </w:r>
      <w:r w:rsidRPr="00894396">
        <w:rPr>
          <w:szCs w:val="32"/>
        </w:rPr>
        <w:t>Cette brute n</w:t>
      </w:r>
      <w:r>
        <w:rPr>
          <w:szCs w:val="32"/>
        </w:rPr>
        <w:t>’</w:t>
      </w:r>
      <w:r w:rsidRPr="00894396">
        <w:rPr>
          <w:szCs w:val="32"/>
        </w:rPr>
        <w:t>avait pas voulu se laisser frustrer de sa proie par lui</w:t>
      </w:r>
      <w:r>
        <w:rPr>
          <w:szCs w:val="32"/>
        </w:rPr>
        <w:t xml:space="preserve">…, </w:t>
      </w:r>
      <w:r w:rsidRPr="00894396">
        <w:rPr>
          <w:szCs w:val="32"/>
        </w:rPr>
        <w:t>pas même par lui</w:t>
      </w:r>
      <w:r>
        <w:rPr>
          <w:szCs w:val="32"/>
        </w:rPr>
        <w:t xml:space="preserve"> ! </w:t>
      </w:r>
      <w:r w:rsidRPr="00894396">
        <w:rPr>
          <w:szCs w:val="32"/>
        </w:rPr>
        <w:t>Mais le lendemain matin</w:t>
      </w:r>
      <w:r>
        <w:rPr>
          <w:szCs w:val="32"/>
        </w:rPr>
        <w:t xml:space="preserve">, </w:t>
      </w:r>
      <w:r w:rsidRPr="00894396">
        <w:rPr>
          <w:szCs w:val="32"/>
        </w:rPr>
        <w:t>il la mena vivement au dock</w:t>
      </w:r>
      <w:r>
        <w:rPr>
          <w:szCs w:val="32"/>
        </w:rPr>
        <w:t xml:space="preserve">. </w:t>
      </w:r>
      <w:r w:rsidRPr="00894396">
        <w:rPr>
          <w:szCs w:val="32"/>
        </w:rPr>
        <w:t>Ah oui</w:t>
      </w:r>
      <w:r>
        <w:rPr>
          <w:szCs w:val="32"/>
        </w:rPr>
        <w:t xml:space="preserve"> ! </w:t>
      </w:r>
      <w:r w:rsidRPr="00894396">
        <w:rPr>
          <w:szCs w:val="32"/>
        </w:rPr>
        <w:t>Nous n</w:t>
      </w:r>
      <w:r>
        <w:rPr>
          <w:szCs w:val="32"/>
        </w:rPr>
        <w:t>’</w:t>
      </w:r>
      <w:r w:rsidRPr="00894396">
        <w:rPr>
          <w:szCs w:val="32"/>
        </w:rPr>
        <w:t>avions pas échangé une parole</w:t>
      </w:r>
      <w:r>
        <w:rPr>
          <w:szCs w:val="32"/>
        </w:rPr>
        <w:t xml:space="preserve">, </w:t>
      </w:r>
      <w:r w:rsidRPr="00894396">
        <w:rPr>
          <w:szCs w:val="32"/>
        </w:rPr>
        <w:t>pas même un coup d</w:t>
      </w:r>
      <w:r>
        <w:rPr>
          <w:szCs w:val="32"/>
        </w:rPr>
        <w:t>’</w:t>
      </w:r>
      <w:r w:rsidRPr="00894396">
        <w:rPr>
          <w:szCs w:val="32"/>
        </w:rPr>
        <w:t>œil</w:t>
      </w:r>
      <w:r>
        <w:rPr>
          <w:szCs w:val="32"/>
        </w:rPr>
        <w:t xml:space="preserve">. </w:t>
      </w:r>
      <w:r w:rsidRPr="00894396">
        <w:rPr>
          <w:szCs w:val="32"/>
        </w:rPr>
        <w:t>Je n</w:t>
      </w:r>
      <w:r>
        <w:rPr>
          <w:szCs w:val="32"/>
        </w:rPr>
        <w:t>’</w:t>
      </w:r>
      <w:r w:rsidRPr="00894396">
        <w:rPr>
          <w:szCs w:val="32"/>
        </w:rPr>
        <w:t>osais pas le regarder</w:t>
      </w:r>
      <w:r>
        <w:rPr>
          <w:szCs w:val="32"/>
        </w:rPr>
        <w:t xml:space="preserve"> ! </w:t>
      </w:r>
      <w:r w:rsidRPr="00894396">
        <w:rPr>
          <w:szCs w:val="32"/>
        </w:rPr>
        <w:t>Quand la dernière amarre eut été fixée</w:t>
      </w:r>
      <w:r>
        <w:rPr>
          <w:szCs w:val="32"/>
        </w:rPr>
        <w:t xml:space="preserve">, </w:t>
      </w:r>
      <w:r w:rsidRPr="00894396">
        <w:rPr>
          <w:szCs w:val="32"/>
        </w:rPr>
        <w:t>il porta les mains à sa tête et baissa les yeux</w:t>
      </w:r>
      <w:r>
        <w:rPr>
          <w:szCs w:val="32"/>
        </w:rPr>
        <w:t xml:space="preserve">, </w:t>
      </w:r>
      <w:r w:rsidRPr="00894396">
        <w:rPr>
          <w:szCs w:val="32"/>
        </w:rPr>
        <w:t>comme s</w:t>
      </w:r>
      <w:r>
        <w:rPr>
          <w:szCs w:val="32"/>
        </w:rPr>
        <w:t>’</w:t>
      </w:r>
      <w:r w:rsidRPr="00894396">
        <w:rPr>
          <w:szCs w:val="32"/>
        </w:rPr>
        <w:t>il eût cherché à se rappeler quelque chose</w:t>
      </w:r>
      <w:r>
        <w:rPr>
          <w:szCs w:val="32"/>
        </w:rPr>
        <w:t xml:space="preserve">. </w:t>
      </w:r>
      <w:r w:rsidRPr="00894396">
        <w:rPr>
          <w:szCs w:val="32"/>
        </w:rPr>
        <w:t>Sur le pont principal</w:t>
      </w:r>
      <w:r>
        <w:rPr>
          <w:szCs w:val="32"/>
        </w:rPr>
        <w:t xml:space="preserve">, </w:t>
      </w:r>
      <w:r w:rsidRPr="00894396">
        <w:rPr>
          <w:szCs w:val="32"/>
        </w:rPr>
        <w:t>les hommes attendaient les paroles qui terminent le voyage</w:t>
      </w:r>
      <w:r>
        <w:rPr>
          <w:szCs w:val="32"/>
        </w:rPr>
        <w:t xml:space="preserve">. </w:t>
      </w:r>
      <w:r w:rsidRPr="00894396">
        <w:rPr>
          <w:szCs w:val="32"/>
        </w:rPr>
        <w:t>Peut-être était-ce cela qu</w:t>
      </w:r>
      <w:r>
        <w:rPr>
          <w:szCs w:val="32"/>
        </w:rPr>
        <w:t>’</w:t>
      </w:r>
      <w:r w:rsidRPr="00894396">
        <w:rPr>
          <w:szCs w:val="32"/>
        </w:rPr>
        <w:t>il cherchait</w:t>
      </w:r>
      <w:r>
        <w:rPr>
          <w:szCs w:val="32"/>
        </w:rPr>
        <w:t xml:space="preserve">. </w:t>
      </w:r>
      <w:r w:rsidRPr="00894396">
        <w:rPr>
          <w:szCs w:val="32"/>
        </w:rPr>
        <w:t>Je dis à sa place</w:t>
      </w:r>
      <w:r>
        <w:rPr>
          <w:szCs w:val="32"/>
        </w:rPr>
        <w:t> : – « </w:t>
      </w:r>
      <w:r w:rsidRPr="00894396">
        <w:rPr>
          <w:szCs w:val="32"/>
        </w:rPr>
        <w:t>Ça va bien</w:t>
      </w:r>
      <w:r>
        <w:rPr>
          <w:szCs w:val="32"/>
        </w:rPr>
        <w:t xml:space="preserve">, </w:t>
      </w:r>
      <w:r w:rsidRPr="00894396">
        <w:rPr>
          <w:szCs w:val="32"/>
        </w:rPr>
        <w:t>les enfants</w:t>
      </w:r>
      <w:r>
        <w:rPr>
          <w:szCs w:val="32"/>
        </w:rPr>
        <w:t>. »</w:t>
      </w:r>
    </w:p>
    <w:p w14:paraId="4DDDA162" w14:textId="77777777" w:rsidR="008D6F52" w:rsidRDefault="00000000" w:rsidP="008D6F52">
      <w:pPr>
        <w:rPr>
          <w:szCs w:val="32"/>
        </w:rPr>
      </w:pPr>
      <w:r w:rsidRPr="00894396">
        <w:rPr>
          <w:szCs w:val="32"/>
        </w:rPr>
        <w:t>Je n</w:t>
      </w:r>
      <w:r w:rsidR="008D6F52">
        <w:rPr>
          <w:szCs w:val="32"/>
        </w:rPr>
        <w:t>’</w:t>
      </w:r>
      <w:r w:rsidRPr="00894396">
        <w:rPr>
          <w:szCs w:val="32"/>
        </w:rPr>
        <w:t>ai jamais vu équipage quitter aussi tranquillement un navire</w:t>
      </w:r>
      <w:r w:rsidR="008D6F52">
        <w:rPr>
          <w:szCs w:val="32"/>
        </w:rPr>
        <w:t xml:space="preserve">. </w:t>
      </w:r>
      <w:r w:rsidRPr="00894396">
        <w:rPr>
          <w:szCs w:val="32"/>
        </w:rPr>
        <w:t>Les hommes se glissaient l</w:t>
      </w:r>
      <w:r w:rsidR="008D6F52">
        <w:rPr>
          <w:szCs w:val="32"/>
        </w:rPr>
        <w:t>’</w:t>
      </w:r>
      <w:r w:rsidRPr="00894396">
        <w:rPr>
          <w:szCs w:val="32"/>
        </w:rPr>
        <w:t>un après l</w:t>
      </w:r>
      <w:r w:rsidR="008D6F52">
        <w:rPr>
          <w:szCs w:val="32"/>
        </w:rPr>
        <w:t>’</w:t>
      </w:r>
      <w:r w:rsidRPr="00894396">
        <w:rPr>
          <w:szCs w:val="32"/>
        </w:rPr>
        <w:t>autre par la coupée et prenaient garde de ne pas cogner trop fort leurs coffres de mer</w:t>
      </w:r>
      <w:r w:rsidR="008D6F52">
        <w:rPr>
          <w:szCs w:val="32"/>
        </w:rPr>
        <w:t xml:space="preserve">. </w:t>
      </w:r>
      <w:r w:rsidRPr="00894396">
        <w:rPr>
          <w:szCs w:val="32"/>
        </w:rPr>
        <w:t>Ils jetaient les yeux de notre côté</w:t>
      </w:r>
      <w:r w:rsidR="008D6F52">
        <w:rPr>
          <w:szCs w:val="32"/>
        </w:rPr>
        <w:t xml:space="preserve">, </w:t>
      </w:r>
      <w:r w:rsidRPr="00894396">
        <w:rPr>
          <w:szCs w:val="32"/>
        </w:rPr>
        <w:t>mais aucun n</w:t>
      </w:r>
      <w:r w:rsidR="008D6F52">
        <w:rPr>
          <w:szCs w:val="32"/>
        </w:rPr>
        <w:t>’</w:t>
      </w:r>
      <w:r w:rsidRPr="00894396">
        <w:rPr>
          <w:szCs w:val="32"/>
        </w:rPr>
        <w:t>eut le courage de venir</w:t>
      </w:r>
      <w:r w:rsidR="008D6F52">
        <w:rPr>
          <w:szCs w:val="32"/>
        </w:rPr>
        <w:t xml:space="preserve">, </w:t>
      </w:r>
      <w:r w:rsidRPr="00894396">
        <w:rPr>
          <w:szCs w:val="32"/>
        </w:rPr>
        <w:t>selon la coutume</w:t>
      </w:r>
      <w:r w:rsidR="008D6F52">
        <w:rPr>
          <w:szCs w:val="32"/>
        </w:rPr>
        <w:t xml:space="preserve">, </w:t>
      </w:r>
      <w:r w:rsidRPr="00894396">
        <w:rPr>
          <w:szCs w:val="32"/>
        </w:rPr>
        <w:t>serrer la main du second</w:t>
      </w:r>
      <w:r w:rsidR="008D6F52">
        <w:rPr>
          <w:szCs w:val="32"/>
        </w:rPr>
        <w:t>.</w:t>
      </w:r>
    </w:p>
    <w:p w14:paraId="6EC79287" w14:textId="77777777" w:rsidR="008D6F52" w:rsidRDefault="00000000" w:rsidP="008D6F52">
      <w:pPr>
        <w:rPr>
          <w:szCs w:val="32"/>
        </w:rPr>
      </w:pPr>
      <w:r w:rsidRPr="00894396">
        <w:rPr>
          <w:szCs w:val="32"/>
        </w:rPr>
        <w:t>Je le suivais pas à pas sur le bateau où nous ne rencontrions plus âme qui vive</w:t>
      </w:r>
      <w:r w:rsidR="008D6F52">
        <w:rPr>
          <w:szCs w:val="32"/>
        </w:rPr>
        <w:t xml:space="preserve">, </w:t>
      </w:r>
      <w:r w:rsidRPr="00894396">
        <w:rPr>
          <w:szCs w:val="32"/>
        </w:rPr>
        <w:t>car le vieux gardien s</w:t>
      </w:r>
      <w:r w:rsidR="008D6F52">
        <w:rPr>
          <w:szCs w:val="32"/>
        </w:rPr>
        <w:t>’</w:t>
      </w:r>
      <w:r w:rsidRPr="00894396">
        <w:rPr>
          <w:szCs w:val="32"/>
        </w:rPr>
        <w:t>était enfermé dans la cuisine dont il avait verrouillé les deux portes</w:t>
      </w:r>
      <w:r w:rsidR="008D6F52">
        <w:rPr>
          <w:szCs w:val="32"/>
        </w:rPr>
        <w:t xml:space="preserve">. </w:t>
      </w:r>
      <w:r w:rsidRPr="00894396">
        <w:rPr>
          <w:szCs w:val="32"/>
        </w:rPr>
        <w:t>Tout à coup mon pauvre Charley murmure d</w:t>
      </w:r>
      <w:r w:rsidR="008D6F52">
        <w:rPr>
          <w:szCs w:val="32"/>
        </w:rPr>
        <w:t>’</w:t>
      </w:r>
      <w:r w:rsidRPr="00894396">
        <w:rPr>
          <w:szCs w:val="32"/>
        </w:rPr>
        <w:t>une voix brisée</w:t>
      </w:r>
      <w:r w:rsidR="008D6F52">
        <w:rPr>
          <w:szCs w:val="32"/>
        </w:rPr>
        <w:t> : – « </w:t>
      </w:r>
      <w:r w:rsidRPr="00894396">
        <w:rPr>
          <w:szCs w:val="32"/>
        </w:rPr>
        <w:t>Je n</w:t>
      </w:r>
      <w:r w:rsidR="008D6F52">
        <w:rPr>
          <w:szCs w:val="32"/>
        </w:rPr>
        <w:t>’</w:t>
      </w:r>
      <w:r w:rsidRPr="00894396">
        <w:rPr>
          <w:szCs w:val="32"/>
        </w:rPr>
        <w:t>ai plus rien à faire ici</w:t>
      </w:r>
      <w:r w:rsidR="008D6F52">
        <w:rPr>
          <w:szCs w:val="32"/>
        </w:rPr>
        <w:t xml:space="preserve"> », </w:t>
      </w:r>
      <w:r w:rsidRPr="00894396">
        <w:rPr>
          <w:szCs w:val="32"/>
        </w:rPr>
        <w:t>et descend sur le quai</w:t>
      </w:r>
      <w:r w:rsidR="008D6F52">
        <w:rPr>
          <w:szCs w:val="32"/>
        </w:rPr>
        <w:t xml:space="preserve">. </w:t>
      </w:r>
      <w:r w:rsidRPr="00894396">
        <w:rPr>
          <w:szCs w:val="32"/>
        </w:rPr>
        <w:t>Il remonte les docks</w:t>
      </w:r>
      <w:r w:rsidR="008D6F52">
        <w:rPr>
          <w:szCs w:val="32"/>
        </w:rPr>
        <w:t xml:space="preserve">, </w:t>
      </w:r>
      <w:r w:rsidRPr="00894396">
        <w:rPr>
          <w:szCs w:val="32"/>
        </w:rPr>
        <w:t>en franchit la porte</w:t>
      </w:r>
      <w:r w:rsidR="008D6F52">
        <w:rPr>
          <w:szCs w:val="32"/>
        </w:rPr>
        <w:t xml:space="preserve">, </w:t>
      </w:r>
      <w:r w:rsidRPr="00894396">
        <w:rPr>
          <w:szCs w:val="32"/>
        </w:rPr>
        <w:t>et m</w:t>
      </w:r>
      <w:r w:rsidR="008D6F52">
        <w:rPr>
          <w:szCs w:val="32"/>
        </w:rPr>
        <w:t>’</w:t>
      </w:r>
      <w:r w:rsidRPr="00894396">
        <w:rPr>
          <w:szCs w:val="32"/>
        </w:rPr>
        <w:t>ayant toujours sur ses talons</w:t>
      </w:r>
      <w:r w:rsidR="008D6F52">
        <w:rPr>
          <w:szCs w:val="32"/>
        </w:rPr>
        <w:t xml:space="preserve">, </w:t>
      </w:r>
      <w:r w:rsidRPr="00894396">
        <w:rPr>
          <w:szCs w:val="32"/>
        </w:rPr>
        <w:t>se dirige vers le quartier de la Tour</w:t>
      </w:r>
      <w:r w:rsidR="008D6F52">
        <w:rPr>
          <w:szCs w:val="32"/>
        </w:rPr>
        <w:t xml:space="preserve">. </w:t>
      </w:r>
      <w:r w:rsidRPr="00894396">
        <w:rPr>
          <w:szCs w:val="32"/>
        </w:rPr>
        <w:t>Il prenait pension d</w:t>
      </w:r>
      <w:r w:rsidR="008D6F52">
        <w:rPr>
          <w:szCs w:val="32"/>
        </w:rPr>
        <w:t>’</w:t>
      </w:r>
      <w:r w:rsidRPr="00894396">
        <w:rPr>
          <w:szCs w:val="32"/>
        </w:rPr>
        <w:t>habitude chez une bonne vieille logeuse du Square d</w:t>
      </w:r>
      <w:r w:rsidR="008D6F52">
        <w:rPr>
          <w:szCs w:val="32"/>
        </w:rPr>
        <w:t>’</w:t>
      </w:r>
      <w:r w:rsidRPr="00894396">
        <w:rPr>
          <w:szCs w:val="32"/>
        </w:rPr>
        <w:t>Amérique</w:t>
      </w:r>
      <w:r w:rsidR="008D6F52">
        <w:rPr>
          <w:szCs w:val="32"/>
        </w:rPr>
        <w:t xml:space="preserve">, </w:t>
      </w:r>
      <w:r w:rsidRPr="00894396">
        <w:rPr>
          <w:szCs w:val="32"/>
        </w:rPr>
        <w:t>pour n</w:t>
      </w:r>
      <w:r w:rsidR="008D6F52">
        <w:rPr>
          <w:szCs w:val="32"/>
        </w:rPr>
        <w:t>’</w:t>
      </w:r>
      <w:r w:rsidRPr="00894396">
        <w:rPr>
          <w:szCs w:val="32"/>
        </w:rPr>
        <w:t>être pas loin de son travail</w:t>
      </w:r>
      <w:r w:rsidR="008D6F52">
        <w:rPr>
          <w:szCs w:val="32"/>
        </w:rPr>
        <w:t>.</w:t>
      </w:r>
    </w:p>
    <w:p w14:paraId="21EDF016" w14:textId="77777777" w:rsidR="008D6F52" w:rsidRDefault="00000000" w:rsidP="008D6F52">
      <w:pPr>
        <w:rPr>
          <w:szCs w:val="32"/>
        </w:rPr>
      </w:pPr>
      <w:r w:rsidRPr="00894396">
        <w:rPr>
          <w:szCs w:val="32"/>
        </w:rPr>
        <w:lastRenderedPageBreak/>
        <w:t>Brusquement il s</w:t>
      </w:r>
      <w:r w:rsidR="008D6F52">
        <w:rPr>
          <w:szCs w:val="32"/>
        </w:rPr>
        <w:t>’</w:t>
      </w:r>
      <w:r w:rsidRPr="00894396">
        <w:rPr>
          <w:szCs w:val="32"/>
        </w:rPr>
        <w:t>arrête court</w:t>
      </w:r>
      <w:r w:rsidR="008D6F52">
        <w:rPr>
          <w:szCs w:val="32"/>
        </w:rPr>
        <w:t xml:space="preserve">, </w:t>
      </w:r>
      <w:proofErr w:type="gramStart"/>
      <w:r w:rsidRPr="00894396">
        <w:rPr>
          <w:szCs w:val="32"/>
        </w:rPr>
        <w:t>fait</w:t>
      </w:r>
      <w:proofErr w:type="gramEnd"/>
      <w:r w:rsidRPr="00894396">
        <w:rPr>
          <w:szCs w:val="32"/>
        </w:rPr>
        <w:t xml:space="preserve"> demi-tour</w:t>
      </w:r>
      <w:r w:rsidR="008D6F52">
        <w:rPr>
          <w:szCs w:val="32"/>
        </w:rPr>
        <w:t xml:space="preserve">, </w:t>
      </w:r>
      <w:r w:rsidRPr="00894396">
        <w:rPr>
          <w:szCs w:val="32"/>
        </w:rPr>
        <w:t>et revient droit sur moi</w:t>
      </w:r>
      <w:r w:rsidR="008D6F52">
        <w:rPr>
          <w:szCs w:val="32"/>
        </w:rPr>
        <w:t>. – « </w:t>
      </w:r>
      <w:r w:rsidRPr="00894396">
        <w:rPr>
          <w:szCs w:val="32"/>
        </w:rPr>
        <w:t>Ned</w:t>
      </w:r>
      <w:r w:rsidR="008D6F52">
        <w:rPr>
          <w:szCs w:val="32"/>
        </w:rPr>
        <w:t xml:space="preserve"> », </w:t>
      </w:r>
      <w:r w:rsidRPr="00894396">
        <w:rPr>
          <w:szCs w:val="32"/>
        </w:rPr>
        <w:t>me dit-il</w:t>
      </w:r>
      <w:r w:rsidR="008D6F52">
        <w:rPr>
          <w:szCs w:val="32"/>
        </w:rPr>
        <w:t>, « </w:t>
      </w:r>
      <w:r w:rsidRPr="00894396">
        <w:rPr>
          <w:szCs w:val="32"/>
        </w:rPr>
        <w:t>je vais à la maison</w:t>
      </w:r>
      <w:r w:rsidR="008D6F52">
        <w:rPr>
          <w:szCs w:val="32"/>
        </w:rPr>
        <w:t> ! »</w:t>
      </w:r>
      <w:r w:rsidRPr="00894396">
        <w:rPr>
          <w:szCs w:val="32"/>
        </w:rPr>
        <w:t xml:space="preserve"> J</w:t>
      </w:r>
      <w:r w:rsidR="008D6F52">
        <w:rPr>
          <w:szCs w:val="32"/>
        </w:rPr>
        <w:t>’</w:t>
      </w:r>
      <w:r w:rsidRPr="00894396">
        <w:rPr>
          <w:szCs w:val="32"/>
        </w:rPr>
        <w:t>eus la chance d</w:t>
      </w:r>
      <w:r w:rsidR="008D6F52">
        <w:rPr>
          <w:szCs w:val="32"/>
        </w:rPr>
        <w:t>’</w:t>
      </w:r>
      <w:r w:rsidRPr="00894396">
        <w:rPr>
          <w:szCs w:val="32"/>
        </w:rPr>
        <w:t>apercevoir une voiture</w:t>
      </w:r>
      <w:r w:rsidR="008D6F52">
        <w:rPr>
          <w:szCs w:val="32"/>
        </w:rPr>
        <w:t xml:space="preserve">, </w:t>
      </w:r>
      <w:r w:rsidRPr="00894396">
        <w:rPr>
          <w:szCs w:val="32"/>
        </w:rPr>
        <w:t>où je pus l</w:t>
      </w:r>
      <w:r w:rsidR="008D6F52">
        <w:rPr>
          <w:szCs w:val="32"/>
        </w:rPr>
        <w:t>’</w:t>
      </w:r>
      <w:r w:rsidRPr="00894396">
        <w:rPr>
          <w:szCs w:val="32"/>
        </w:rPr>
        <w:t>installer juste à temps</w:t>
      </w:r>
      <w:r w:rsidR="008D6F52">
        <w:rPr>
          <w:szCs w:val="32"/>
        </w:rPr>
        <w:t xml:space="preserve">. </w:t>
      </w:r>
      <w:r w:rsidRPr="00894396">
        <w:rPr>
          <w:szCs w:val="32"/>
        </w:rPr>
        <w:t>Ses jambes ne le soutenaient plus</w:t>
      </w:r>
      <w:r w:rsidR="008D6F52">
        <w:rPr>
          <w:szCs w:val="32"/>
        </w:rPr>
        <w:t xml:space="preserve">. </w:t>
      </w:r>
      <w:r w:rsidRPr="00894396">
        <w:rPr>
          <w:szCs w:val="32"/>
        </w:rPr>
        <w:t>Dans le vestibule</w:t>
      </w:r>
      <w:r w:rsidR="008D6F52">
        <w:rPr>
          <w:szCs w:val="32"/>
        </w:rPr>
        <w:t xml:space="preserve">, </w:t>
      </w:r>
      <w:r w:rsidRPr="00894396">
        <w:rPr>
          <w:szCs w:val="32"/>
        </w:rPr>
        <w:t>chez nous</w:t>
      </w:r>
      <w:r w:rsidR="008D6F52">
        <w:rPr>
          <w:szCs w:val="32"/>
        </w:rPr>
        <w:t xml:space="preserve">, </w:t>
      </w:r>
      <w:r w:rsidRPr="00894396">
        <w:rPr>
          <w:szCs w:val="32"/>
        </w:rPr>
        <w:t>il tomba sur une chaise</w:t>
      </w:r>
      <w:r w:rsidR="008D6F52">
        <w:rPr>
          <w:szCs w:val="32"/>
        </w:rPr>
        <w:t xml:space="preserve">, </w:t>
      </w:r>
      <w:r w:rsidRPr="00894396">
        <w:rPr>
          <w:szCs w:val="32"/>
        </w:rPr>
        <w:t>et je n</w:t>
      </w:r>
      <w:r w:rsidR="008D6F52">
        <w:rPr>
          <w:szCs w:val="32"/>
        </w:rPr>
        <w:t>’</w:t>
      </w:r>
      <w:r w:rsidRPr="00894396">
        <w:rPr>
          <w:szCs w:val="32"/>
        </w:rPr>
        <w:t>oublierai jamais la stupeur ahurie des visages que nos parents penchaient sur lui</w:t>
      </w:r>
      <w:r w:rsidR="008D6F52">
        <w:rPr>
          <w:szCs w:val="32"/>
        </w:rPr>
        <w:t xml:space="preserve">. </w:t>
      </w:r>
      <w:r w:rsidRPr="00894396">
        <w:rPr>
          <w:szCs w:val="32"/>
        </w:rPr>
        <w:t>Ils ne comprenaient pas ce qui avait pu lui arriver</w:t>
      </w:r>
      <w:r w:rsidR="008D6F52">
        <w:rPr>
          <w:szCs w:val="32"/>
        </w:rPr>
        <w:t xml:space="preserve">, </w:t>
      </w:r>
      <w:r w:rsidRPr="00894396">
        <w:rPr>
          <w:szCs w:val="32"/>
        </w:rPr>
        <w:t>et je dus balbutier entre mes larmes</w:t>
      </w:r>
      <w:r w:rsidR="008D6F52">
        <w:rPr>
          <w:szCs w:val="32"/>
        </w:rPr>
        <w:t> : – « </w:t>
      </w:r>
      <w:r w:rsidRPr="00894396">
        <w:rPr>
          <w:szCs w:val="32"/>
        </w:rPr>
        <w:t>Maggie s</w:t>
      </w:r>
      <w:r w:rsidR="008D6F52">
        <w:rPr>
          <w:szCs w:val="32"/>
        </w:rPr>
        <w:t>’</w:t>
      </w:r>
      <w:r w:rsidRPr="00894396">
        <w:rPr>
          <w:szCs w:val="32"/>
        </w:rPr>
        <w:t>est noyée hier soir</w:t>
      </w:r>
      <w:r w:rsidR="008D6F52">
        <w:rPr>
          <w:szCs w:val="32"/>
        </w:rPr>
        <w:t xml:space="preserve">, </w:t>
      </w:r>
      <w:r w:rsidRPr="00894396">
        <w:rPr>
          <w:szCs w:val="32"/>
        </w:rPr>
        <w:t>dans la Tamise</w:t>
      </w:r>
      <w:r w:rsidR="008D6F52">
        <w:rPr>
          <w:szCs w:val="32"/>
        </w:rPr>
        <w:t> ».</w:t>
      </w:r>
    </w:p>
    <w:p w14:paraId="326A2AFC" w14:textId="77777777" w:rsidR="008D6F52" w:rsidRDefault="00000000" w:rsidP="008D6F52">
      <w:pPr>
        <w:rPr>
          <w:szCs w:val="32"/>
        </w:rPr>
      </w:pPr>
      <w:r w:rsidRPr="00894396">
        <w:rPr>
          <w:szCs w:val="32"/>
        </w:rPr>
        <w:t>Ma mère poussa un petit cri</w:t>
      </w:r>
      <w:r w:rsidR="008D6F52">
        <w:rPr>
          <w:szCs w:val="32"/>
        </w:rPr>
        <w:t xml:space="preserve">. </w:t>
      </w:r>
      <w:r w:rsidRPr="00894396">
        <w:rPr>
          <w:szCs w:val="32"/>
        </w:rPr>
        <w:t>Mon père nous regardait tour à tour</w:t>
      </w:r>
      <w:r w:rsidR="008D6F52">
        <w:rPr>
          <w:szCs w:val="32"/>
        </w:rPr>
        <w:t xml:space="preserve">, </w:t>
      </w:r>
      <w:r w:rsidRPr="00894396">
        <w:rPr>
          <w:szCs w:val="32"/>
        </w:rPr>
        <w:t>comme s</w:t>
      </w:r>
      <w:r w:rsidR="008D6F52">
        <w:rPr>
          <w:szCs w:val="32"/>
        </w:rPr>
        <w:t>’</w:t>
      </w:r>
      <w:r w:rsidRPr="00894396">
        <w:rPr>
          <w:szCs w:val="32"/>
        </w:rPr>
        <w:t>il avait voulu comparer nos visages</w:t>
      </w:r>
      <w:r w:rsidR="008D6F52">
        <w:rPr>
          <w:szCs w:val="32"/>
        </w:rPr>
        <w:t xml:space="preserve">, </w:t>
      </w:r>
      <w:r w:rsidRPr="00894396">
        <w:rPr>
          <w:szCs w:val="32"/>
        </w:rPr>
        <w:t>car Dieu sait que Charley ne se ressemblait plus du tout</w:t>
      </w:r>
      <w:r w:rsidR="008D6F52">
        <w:rPr>
          <w:szCs w:val="32"/>
        </w:rPr>
        <w:t xml:space="preserve">. </w:t>
      </w:r>
      <w:r w:rsidRPr="00894396">
        <w:rPr>
          <w:szCs w:val="32"/>
        </w:rPr>
        <w:t>Personne ne bougeait</w:t>
      </w:r>
      <w:r w:rsidR="008D6F52">
        <w:rPr>
          <w:szCs w:val="32"/>
        </w:rPr>
        <w:t xml:space="preserve">, </w:t>
      </w:r>
      <w:r w:rsidRPr="00894396">
        <w:rPr>
          <w:szCs w:val="32"/>
        </w:rPr>
        <w:t>quand le pauvre garçon</w:t>
      </w:r>
      <w:r w:rsidR="008D6F52">
        <w:rPr>
          <w:szCs w:val="32"/>
        </w:rPr>
        <w:t xml:space="preserve">, </w:t>
      </w:r>
      <w:r w:rsidRPr="00894396">
        <w:rPr>
          <w:szCs w:val="32"/>
        </w:rPr>
        <w:t>levant lentement sa grande main brune à sa gorge</w:t>
      </w:r>
      <w:r w:rsidR="008D6F52">
        <w:rPr>
          <w:szCs w:val="32"/>
        </w:rPr>
        <w:t xml:space="preserve">, </w:t>
      </w:r>
      <w:r w:rsidRPr="00894396">
        <w:rPr>
          <w:szCs w:val="32"/>
        </w:rPr>
        <w:t>arracha d</w:t>
      </w:r>
      <w:r w:rsidR="008D6F52">
        <w:rPr>
          <w:szCs w:val="32"/>
        </w:rPr>
        <w:t>’</w:t>
      </w:r>
      <w:r w:rsidRPr="00894396">
        <w:rPr>
          <w:szCs w:val="32"/>
        </w:rPr>
        <w:t>un seul coup col</w:t>
      </w:r>
      <w:r w:rsidR="008D6F52">
        <w:rPr>
          <w:szCs w:val="32"/>
        </w:rPr>
        <w:t xml:space="preserve">, </w:t>
      </w:r>
      <w:r w:rsidRPr="00894396">
        <w:rPr>
          <w:szCs w:val="32"/>
        </w:rPr>
        <w:t>chemise</w:t>
      </w:r>
      <w:r w:rsidR="008D6F52">
        <w:rPr>
          <w:szCs w:val="32"/>
        </w:rPr>
        <w:t xml:space="preserve">, </w:t>
      </w:r>
      <w:r w:rsidRPr="00894396">
        <w:rPr>
          <w:szCs w:val="32"/>
        </w:rPr>
        <w:t>gilet</w:t>
      </w:r>
      <w:r w:rsidR="008D6F52">
        <w:rPr>
          <w:szCs w:val="32"/>
        </w:rPr>
        <w:t xml:space="preserve">, </w:t>
      </w:r>
      <w:r w:rsidRPr="00894396">
        <w:rPr>
          <w:szCs w:val="32"/>
        </w:rPr>
        <w:t>en les réduisant en loques</w:t>
      </w:r>
      <w:r w:rsidR="008D6F52">
        <w:rPr>
          <w:szCs w:val="32"/>
        </w:rPr>
        <w:t xml:space="preserve">. </w:t>
      </w:r>
      <w:r w:rsidRPr="00894396">
        <w:rPr>
          <w:szCs w:val="32"/>
        </w:rPr>
        <w:t>Une vraie ruine</w:t>
      </w:r>
      <w:r w:rsidR="008D6F52">
        <w:rPr>
          <w:szCs w:val="32"/>
        </w:rPr>
        <w:t xml:space="preserve">, </w:t>
      </w:r>
      <w:r w:rsidRPr="00894396">
        <w:rPr>
          <w:szCs w:val="32"/>
        </w:rPr>
        <w:t>une épave humaine</w:t>
      </w:r>
      <w:r w:rsidR="008D6F52">
        <w:rPr>
          <w:szCs w:val="32"/>
        </w:rPr>
        <w:t xml:space="preserve">. </w:t>
      </w:r>
      <w:r w:rsidRPr="00894396">
        <w:rPr>
          <w:szCs w:val="32"/>
        </w:rPr>
        <w:t>Mon père et moi le transportâmes tant bien que mal dans sa chambre</w:t>
      </w:r>
      <w:r w:rsidR="008D6F52">
        <w:rPr>
          <w:szCs w:val="32"/>
        </w:rPr>
        <w:t xml:space="preserve">, </w:t>
      </w:r>
      <w:r w:rsidRPr="00894396">
        <w:rPr>
          <w:szCs w:val="32"/>
        </w:rPr>
        <w:t>et maman faillit se tuer</w:t>
      </w:r>
      <w:r w:rsidR="008D6F52">
        <w:rPr>
          <w:szCs w:val="32"/>
        </w:rPr>
        <w:t xml:space="preserve">, </w:t>
      </w:r>
      <w:r w:rsidRPr="00894396">
        <w:rPr>
          <w:szCs w:val="32"/>
        </w:rPr>
        <w:t>en le soignant d</w:t>
      </w:r>
      <w:r w:rsidR="008D6F52">
        <w:rPr>
          <w:szCs w:val="32"/>
        </w:rPr>
        <w:t>’</w:t>
      </w:r>
      <w:r w:rsidRPr="00894396">
        <w:rPr>
          <w:szCs w:val="32"/>
        </w:rPr>
        <w:t>une fièvre cérébrale</w:t>
      </w:r>
      <w:r w:rsidR="008D6F52">
        <w:rPr>
          <w:szCs w:val="32"/>
        </w:rPr>
        <w:t>.</w:t>
      </w:r>
    </w:p>
    <w:p w14:paraId="4A9CFC7C" w14:textId="77777777" w:rsidR="008D6F52" w:rsidRDefault="00000000" w:rsidP="008D6F52">
      <w:pPr>
        <w:rPr>
          <w:szCs w:val="32"/>
        </w:rPr>
      </w:pPr>
      <w:r w:rsidRPr="00894396">
        <w:rPr>
          <w:szCs w:val="32"/>
        </w:rPr>
        <w:t>L</w:t>
      </w:r>
      <w:r w:rsidR="008D6F52">
        <w:rPr>
          <w:szCs w:val="32"/>
        </w:rPr>
        <w:t>’</w:t>
      </w:r>
      <w:r w:rsidRPr="00894396">
        <w:rPr>
          <w:szCs w:val="32"/>
        </w:rPr>
        <w:t>homme me fit un signe significatif</w:t>
      </w:r>
      <w:r w:rsidR="008D6F52">
        <w:rPr>
          <w:szCs w:val="32"/>
        </w:rPr>
        <w:t>.</w:t>
      </w:r>
    </w:p>
    <w:p w14:paraId="1E27B48E" w14:textId="77777777" w:rsidR="008D6F52" w:rsidRDefault="008D6F52" w:rsidP="008D6F52">
      <w:pPr>
        <w:rPr>
          <w:szCs w:val="32"/>
        </w:rPr>
      </w:pPr>
      <w:r>
        <w:t>— </w:t>
      </w:r>
      <w:r w:rsidRPr="00894396">
        <w:rPr>
          <w:szCs w:val="32"/>
        </w:rPr>
        <w:t>Ah</w:t>
      </w:r>
      <w:r>
        <w:rPr>
          <w:szCs w:val="32"/>
        </w:rPr>
        <w:t xml:space="preserve"> ! </w:t>
      </w:r>
      <w:r w:rsidRPr="00894396">
        <w:rPr>
          <w:szCs w:val="32"/>
        </w:rPr>
        <w:t>il n</w:t>
      </w:r>
      <w:r>
        <w:rPr>
          <w:szCs w:val="32"/>
        </w:rPr>
        <w:t>’</w:t>
      </w:r>
      <w:r w:rsidRPr="00894396">
        <w:rPr>
          <w:szCs w:val="32"/>
        </w:rPr>
        <w:t>y avait rien à faire de cette brute</w:t>
      </w:r>
      <w:r>
        <w:rPr>
          <w:szCs w:val="32"/>
        </w:rPr>
        <w:t xml:space="preserve">. </w:t>
      </w:r>
      <w:r w:rsidRPr="00894396">
        <w:rPr>
          <w:szCs w:val="32"/>
        </w:rPr>
        <w:t>Elle avait un démon dans le corps</w:t>
      </w:r>
      <w:r>
        <w:rPr>
          <w:szCs w:val="32"/>
        </w:rPr>
        <w:t> !</w:t>
      </w:r>
    </w:p>
    <w:p w14:paraId="4C746691" w14:textId="77777777" w:rsidR="008D6F52" w:rsidRDefault="008D6F52" w:rsidP="008D6F52">
      <w:pPr>
        <w:rPr>
          <w:szCs w:val="32"/>
        </w:rPr>
      </w:pPr>
      <w:r>
        <w:t>— </w:t>
      </w:r>
      <w:r w:rsidRPr="00894396">
        <w:rPr>
          <w:szCs w:val="32"/>
        </w:rPr>
        <w:t>Qu</w:t>
      </w:r>
      <w:r>
        <w:rPr>
          <w:szCs w:val="32"/>
        </w:rPr>
        <w:t>’</w:t>
      </w:r>
      <w:r w:rsidRPr="00894396">
        <w:rPr>
          <w:szCs w:val="32"/>
        </w:rPr>
        <w:t>est devenu votre frère</w:t>
      </w:r>
      <w:r>
        <w:rPr>
          <w:szCs w:val="32"/>
        </w:rPr>
        <w:t xml:space="preserve"> ? </w:t>
      </w:r>
      <w:r w:rsidRPr="00894396">
        <w:rPr>
          <w:szCs w:val="32"/>
        </w:rPr>
        <w:t>demandai-je</w:t>
      </w:r>
      <w:r>
        <w:rPr>
          <w:szCs w:val="32"/>
        </w:rPr>
        <w:t xml:space="preserve">, </w:t>
      </w:r>
      <w:r w:rsidRPr="00894396">
        <w:rPr>
          <w:szCs w:val="32"/>
        </w:rPr>
        <w:t>m</w:t>
      </w:r>
      <w:r>
        <w:rPr>
          <w:szCs w:val="32"/>
        </w:rPr>
        <w:t>’</w:t>
      </w:r>
      <w:r w:rsidRPr="00894396">
        <w:rPr>
          <w:szCs w:val="32"/>
        </w:rPr>
        <w:t>attendant à apprendre sa mort</w:t>
      </w:r>
      <w:r>
        <w:rPr>
          <w:szCs w:val="32"/>
        </w:rPr>
        <w:t xml:space="preserve">. </w:t>
      </w:r>
      <w:r w:rsidRPr="00894396">
        <w:rPr>
          <w:szCs w:val="32"/>
        </w:rPr>
        <w:t>Mais non</w:t>
      </w:r>
      <w:r>
        <w:rPr>
          <w:szCs w:val="32"/>
        </w:rPr>
        <w:t xml:space="preserve"> ; </w:t>
      </w:r>
      <w:r w:rsidRPr="00894396">
        <w:rPr>
          <w:szCs w:val="32"/>
        </w:rPr>
        <w:t>il commandait un bon vapeur sur les côtes de Chine et ne rentrait plus jamais au pays</w:t>
      </w:r>
      <w:r>
        <w:rPr>
          <w:szCs w:val="32"/>
        </w:rPr>
        <w:t>.</w:t>
      </w:r>
    </w:p>
    <w:p w14:paraId="2BE9D624" w14:textId="77777777" w:rsidR="008D6F52" w:rsidRDefault="00000000" w:rsidP="008D6F52">
      <w:pPr>
        <w:rPr>
          <w:szCs w:val="32"/>
        </w:rPr>
      </w:pPr>
      <w:proofErr w:type="spellStart"/>
      <w:r w:rsidRPr="00894396">
        <w:rPr>
          <w:szCs w:val="32"/>
        </w:rPr>
        <w:t>Jermyn</w:t>
      </w:r>
      <w:proofErr w:type="spellEnd"/>
      <w:r w:rsidRPr="00894396">
        <w:rPr>
          <w:szCs w:val="32"/>
        </w:rPr>
        <w:t xml:space="preserve"> poussa un gros soupir</w:t>
      </w:r>
      <w:r w:rsidR="008D6F52">
        <w:rPr>
          <w:szCs w:val="32"/>
        </w:rPr>
        <w:t xml:space="preserve">, </w:t>
      </w:r>
      <w:r w:rsidRPr="00894396">
        <w:rPr>
          <w:szCs w:val="32"/>
        </w:rPr>
        <w:t>et jugea son mouchoir assez sec pour l</w:t>
      </w:r>
      <w:r w:rsidR="008D6F52">
        <w:rPr>
          <w:szCs w:val="32"/>
        </w:rPr>
        <w:t>’</w:t>
      </w:r>
      <w:r w:rsidRPr="00894396">
        <w:rPr>
          <w:szCs w:val="32"/>
        </w:rPr>
        <w:t>appliquer tendrement contre son pauvre nez rouge</w:t>
      </w:r>
      <w:r w:rsidR="008D6F52">
        <w:rPr>
          <w:szCs w:val="32"/>
        </w:rPr>
        <w:t>.</w:t>
      </w:r>
    </w:p>
    <w:p w14:paraId="6AB5F668" w14:textId="77777777" w:rsidR="008D6F52" w:rsidRDefault="008D6F52" w:rsidP="008D6F52">
      <w:pPr>
        <w:rPr>
          <w:szCs w:val="32"/>
        </w:rPr>
      </w:pPr>
      <w:r>
        <w:t>— </w:t>
      </w:r>
      <w:r w:rsidRPr="00894396">
        <w:rPr>
          <w:szCs w:val="32"/>
        </w:rPr>
        <w:t>C</w:t>
      </w:r>
      <w:r>
        <w:rPr>
          <w:szCs w:val="32"/>
        </w:rPr>
        <w:t>’</w:t>
      </w:r>
      <w:r w:rsidRPr="00894396">
        <w:rPr>
          <w:szCs w:val="32"/>
        </w:rPr>
        <w:t>était une bête vorace</w:t>
      </w:r>
      <w:r>
        <w:rPr>
          <w:szCs w:val="32"/>
        </w:rPr>
        <w:t xml:space="preserve">, </w:t>
      </w:r>
      <w:r w:rsidRPr="00894396">
        <w:rPr>
          <w:szCs w:val="32"/>
        </w:rPr>
        <w:t>reprit l</w:t>
      </w:r>
      <w:r>
        <w:rPr>
          <w:szCs w:val="32"/>
        </w:rPr>
        <w:t>’</w:t>
      </w:r>
      <w:r w:rsidRPr="00894396">
        <w:rPr>
          <w:szCs w:val="32"/>
        </w:rPr>
        <w:t>homme au complet de drap</w:t>
      </w:r>
      <w:r>
        <w:rPr>
          <w:szCs w:val="32"/>
        </w:rPr>
        <w:t xml:space="preserve">. </w:t>
      </w:r>
      <w:r w:rsidRPr="00894396">
        <w:rPr>
          <w:szCs w:val="32"/>
        </w:rPr>
        <w:t>Le vieux Colchester mit les pieds dans le plat et donna sa démission</w:t>
      </w:r>
      <w:r>
        <w:rPr>
          <w:szCs w:val="32"/>
        </w:rPr>
        <w:t xml:space="preserve">. </w:t>
      </w:r>
      <w:r w:rsidRPr="00894396">
        <w:rPr>
          <w:szCs w:val="32"/>
        </w:rPr>
        <w:t>Eh bien</w:t>
      </w:r>
      <w:r>
        <w:rPr>
          <w:szCs w:val="32"/>
        </w:rPr>
        <w:t xml:space="preserve">, </w:t>
      </w:r>
      <w:r w:rsidRPr="00894396">
        <w:rPr>
          <w:szCs w:val="32"/>
        </w:rPr>
        <w:t>le croiriez-vous</w:t>
      </w:r>
      <w:r>
        <w:rPr>
          <w:szCs w:val="32"/>
        </w:rPr>
        <w:t xml:space="preserve"> ? </w:t>
      </w:r>
      <w:proofErr w:type="spellStart"/>
      <w:r w:rsidRPr="00894396">
        <w:rPr>
          <w:szCs w:val="32"/>
        </w:rPr>
        <w:t>Apse</w:t>
      </w:r>
      <w:proofErr w:type="spellEnd"/>
      <w:r w:rsidRPr="00894396">
        <w:rPr>
          <w:szCs w:val="32"/>
        </w:rPr>
        <w:t xml:space="preserve"> et Fils lui </w:t>
      </w:r>
      <w:r w:rsidRPr="00894396">
        <w:rPr>
          <w:szCs w:val="32"/>
        </w:rPr>
        <w:lastRenderedPageBreak/>
        <w:t>écrivirent pour le prier de revenir sur sa décision</w:t>
      </w:r>
      <w:r>
        <w:rPr>
          <w:szCs w:val="32"/>
        </w:rPr>
        <w:t xml:space="preserve"> ! </w:t>
      </w:r>
      <w:r w:rsidRPr="00894396">
        <w:rPr>
          <w:szCs w:val="32"/>
        </w:rPr>
        <w:t xml:space="preserve">Tout pour sauver le bon renom de leur </w:t>
      </w:r>
      <w:r w:rsidRPr="00894396">
        <w:rPr>
          <w:i/>
          <w:iCs/>
          <w:szCs w:val="32"/>
        </w:rPr>
        <w:t xml:space="preserve">Famille </w:t>
      </w:r>
      <w:proofErr w:type="spellStart"/>
      <w:r w:rsidRPr="00894396">
        <w:rPr>
          <w:i/>
          <w:iCs/>
          <w:szCs w:val="32"/>
        </w:rPr>
        <w:t>Apse</w:t>
      </w:r>
      <w:proofErr w:type="spellEnd"/>
      <w:r>
        <w:rPr>
          <w:i/>
          <w:iCs/>
          <w:szCs w:val="32"/>
        </w:rPr>
        <w:t xml:space="preserve">. </w:t>
      </w:r>
      <w:r w:rsidRPr="00894396">
        <w:rPr>
          <w:szCs w:val="32"/>
        </w:rPr>
        <w:t>Le vieux alla les voir au bureau et dit qu</w:t>
      </w:r>
      <w:r>
        <w:rPr>
          <w:szCs w:val="32"/>
        </w:rPr>
        <w:t>’</w:t>
      </w:r>
      <w:r w:rsidRPr="00894396">
        <w:rPr>
          <w:szCs w:val="32"/>
        </w:rPr>
        <w:t>il consentait à remonter sur leur navire</w:t>
      </w:r>
      <w:r>
        <w:rPr>
          <w:szCs w:val="32"/>
        </w:rPr>
        <w:t xml:space="preserve">, </w:t>
      </w:r>
      <w:r w:rsidRPr="00894396">
        <w:rPr>
          <w:szCs w:val="32"/>
        </w:rPr>
        <w:t>à la condition de le conduire dans la Mer du Nord pour l</w:t>
      </w:r>
      <w:r>
        <w:rPr>
          <w:szCs w:val="32"/>
        </w:rPr>
        <w:t>’</w:t>
      </w:r>
      <w:r w:rsidRPr="00894396">
        <w:rPr>
          <w:szCs w:val="32"/>
        </w:rPr>
        <w:t>y saborder</w:t>
      </w:r>
      <w:r>
        <w:rPr>
          <w:szCs w:val="32"/>
        </w:rPr>
        <w:t xml:space="preserve">. </w:t>
      </w:r>
      <w:r w:rsidRPr="00894396">
        <w:rPr>
          <w:szCs w:val="32"/>
        </w:rPr>
        <w:t>Il avait perdu la boule</w:t>
      </w:r>
      <w:r>
        <w:rPr>
          <w:szCs w:val="32"/>
        </w:rPr>
        <w:t xml:space="preserve">. </w:t>
      </w:r>
      <w:r w:rsidRPr="00894396">
        <w:rPr>
          <w:szCs w:val="32"/>
        </w:rPr>
        <w:t>Gris de fer</w:t>
      </w:r>
      <w:r>
        <w:rPr>
          <w:szCs w:val="32"/>
        </w:rPr>
        <w:t xml:space="preserve">, </w:t>
      </w:r>
      <w:r w:rsidRPr="00894396">
        <w:rPr>
          <w:szCs w:val="32"/>
        </w:rPr>
        <w:t>jusque-là</w:t>
      </w:r>
      <w:r>
        <w:rPr>
          <w:szCs w:val="32"/>
        </w:rPr>
        <w:t xml:space="preserve">, </w:t>
      </w:r>
      <w:r w:rsidRPr="00894396">
        <w:rPr>
          <w:szCs w:val="32"/>
        </w:rPr>
        <w:t>ses cheveux étaient devenus tout blancs en quinze jours</w:t>
      </w:r>
      <w:r>
        <w:rPr>
          <w:szCs w:val="32"/>
        </w:rPr>
        <w:t xml:space="preserve">. </w:t>
      </w:r>
      <w:r w:rsidRPr="00894396">
        <w:rPr>
          <w:szCs w:val="32"/>
        </w:rPr>
        <w:t>Et Mr</w:t>
      </w:r>
      <w:r>
        <w:rPr>
          <w:szCs w:val="32"/>
        </w:rPr>
        <w:t xml:space="preserve">. </w:t>
      </w:r>
      <w:proofErr w:type="spellStart"/>
      <w:r w:rsidRPr="00894396">
        <w:rPr>
          <w:szCs w:val="32"/>
        </w:rPr>
        <w:t>Apse</w:t>
      </w:r>
      <w:proofErr w:type="spellEnd"/>
      <w:r w:rsidRPr="00894396">
        <w:rPr>
          <w:szCs w:val="32"/>
        </w:rPr>
        <w:t xml:space="preserve"> qui le connaissait depuis leur première jeunesse</w:t>
      </w:r>
      <w:r>
        <w:rPr>
          <w:szCs w:val="32"/>
        </w:rPr>
        <w:t xml:space="preserve">, </w:t>
      </w:r>
      <w:r w:rsidRPr="00894396">
        <w:rPr>
          <w:szCs w:val="32"/>
        </w:rPr>
        <w:t>fit semblant de ne pas s</w:t>
      </w:r>
      <w:r>
        <w:rPr>
          <w:szCs w:val="32"/>
        </w:rPr>
        <w:t>’</w:t>
      </w:r>
      <w:r w:rsidRPr="00894396">
        <w:rPr>
          <w:szCs w:val="32"/>
        </w:rPr>
        <w:t>en apercevoir</w:t>
      </w:r>
      <w:r>
        <w:rPr>
          <w:szCs w:val="32"/>
        </w:rPr>
        <w:t xml:space="preserve">. </w:t>
      </w:r>
      <w:r w:rsidRPr="00894396">
        <w:rPr>
          <w:szCs w:val="32"/>
        </w:rPr>
        <w:t>Hein</w:t>
      </w:r>
      <w:r>
        <w:rPr>
          <w:szCs w:val="32"/>
        </w:rPr>
        <w:t xml:space="preserve">, </w:t>
      </w:r>
      <w:r w:rsidRPr="00894396">
        <w:rPr>
          <w:szCs w:val="32"/>
        </w:rPr>
        <w:t>voilà bien de l</w:t>
      </w:r>
      <w:r>
        <w:rPr>
          <w:szCs w:val="32"/>
        </w:rPr>
        <w:t>’</w:t>
      </w:r>
      <w:r w:rsidRPr="00894396">
        <w:rPr>
          <w:szCs w:val="32"/>
        </w:rPr>
        <w:t>engouement et de l</w:t>
      </w:r>
      <w:r>
        <w:rPr>
          <w:szCs w:val="32"/>
        </w:rPr>
        <w:t>’</w:t>
      </w:r>
      <w:r w:rsidRPr="00894396">
        <w:rPr>
          <w:szCs w:val="32"/>
        </w:rPr>
        <w:t>orgueil</w:t>
      </w:r>
      <w:r>
        <w:rPr>
          <w:szCs w:val="32"/>
        </w:rPr>
        <w:t> !</w:t>
      </w:r>
    </w:p>
    <w:p w14:paraId="5A79EFE0" w14:textId="77777777" w:rsidR="008D6F52" w:rsidRDefault="00000000" w:rsidP="008D6F52">
      <w:pPr>
        <w:rPr>
          <w:szCs w:val="32"/>
        </w:rPr>
      </w:pPr>
      <w:r w:rsidRPr="00894396">
        <w:rPr>
          <w:szCs w:val="32"/>
        </w:rPr>
        <w:t>Ils sautèrent sur le premier bonhomme venu</w:t>
      </w:r>
      <w:r w:rsidR="008D6F52">
        <w:rPr>
          <w:szCs w:val="32"/>
        </w:rPr>
        <w:t xml:space="preserve"> ; </w:t>
      </w:r>
      <w:r w:rsidRPr="00894396">
        <w:rPr>
          <w:szCs w:val="32"/>
        </w:rPr>
        <w:t>c</w:t>
      </w:r>
      <w:r w:rsidR="008D6F52">
        <w:rPr>
          <w:szCs w:val="32"/>
        </w:rPr>
        <w:t>’</w:t>
      </w:r>
      <w:r w:rsidRPr="00894396">
        <w:rPr>
          <w:szCs w:val="32"/>
        </w:rPr>
        <w:t xml:space="preserve">eût été un scandale que la </w:t>
      </w:r>
      <w:r w:rsidRPr="00894396">
        <w:rPr>
          <w:i/>
          <w:iCs/>
          <w:szCs w:val="32"/>
        </w:rPr>
        <w:t xml:space="preserve">Famille </w:t>
      </w:r>
      <w:proofErr w:type="spellStart"/>
      <w:r w:rsidRPr="00894396">
        <w:rPr>
          <w:i/>
          <w:iCs/>
          <w:szCs w:val="32"/>
        </w:rPr>
        <w:t>Apse</w:t>
      </w:r>
      <w:proofErr w:type="spellEnd"/>
      <w:r w:rsidRPr="00894396">
        <w:rPr>
          <w:i/>
          <w:iCs/>
          <w:szCs w:val="32"/>
        </w:rPr>
        <w:t xml:space="preserve"> </w:t>
      </w:r>
      <w:r w:rsidRPr="00894396">
        <w:rPr>
          <w:szCs w:val="32"/>
        </w:rPr>
        <w:t>ne pût trouver de capitaine</w:t>
      </w:r>
      <w:r w:rsidR="008D6F52">
        <w:rPr>
          <w:szCs w:val="32"/>
        </w:rPr>
        <w:t xml:space="preserve">. </w:t>
      </w:r>
      <w:r w:rsidRPr="00894396">
        <w:rPr>
          <w:szCs w:val="32"/>
        </w:rPr>
        <w:t>C</w:t>
      </w:r>
      <w:r w:rsidR="008D6F52">
        <w:rPr>
          <w:szCs w:val="32"/>
        </w:rPr>
        <w:t>’</w:t>
      </w:r>
      <w:r w:rsidRPr="00894396">
        <w:rPr>
          <w:szCs w:val="32"/>
        </w:rPr>
        <w:t>était</w:t>
      </w:r>
      <w:r w:rsidR="008D6F52">
        <w:rPr>
          <w:szCs w:val="32"/>
        </w:rPr>
        <w:t xml:space="preserve">, </w:t>
      </w:r>
      <w:r w:rsidRPr="00894396">
        <w:rPr>
          <w:szCs w:val="32"/>
        </w:rPr>
        <w:t>je crois</w:t>
      </w:r>
      <w:r w:rsidR="008D6F52">
        <w:rPr>
          <w:szCs w:val="32"/>
        </w:rPr>
        <w:t xml:space="preserve">, </w:t>
      </w:r>
      <w:r w:rsidRPr="00894396">
        <w:rPr>
          <w:szCs w:val="32"/>
        </w:rPr>
        <w:t>un bon vivant</w:t>
      </w:r>
      <w:r w:rsidR="008D6F52">
        <w:rPr>
          <w:szCs w:val="32"/>
        </w:rPr>
        <w:t xml:space="preserve">, </w:t>
      </w:r>
      <w:r w:rsidRPr="00894396">
        <w:rPr>
          <w:szCs w:val="32"/>
        </w:rPr>
        <w:t>qui se maintint sur le bateau envers et contre tous</w:t>
      </w:r>
      <w:r w:rsidR="008D6F52">
        <w:rPr>
          <w:szCs w:val="32"/>
        </w:rPr>
        <w:t xml:space="preserve">. </w:t>
      </w:r>
      <w:r w:rsidRPr="00894396">
        <w:rPr>
          <w:szCs w:val="32"/>
        </w:rPr>
        <w:t xml:space="preserve">Il avait </w:t>
      </w:r>
      <w:proofErr w:type="spellStart"/>
      <w:r w:rsidRPr="00894396">
        <w:rPr>
          <w:szCs w:val="32"/>
        </w:rPr>
        <w:t>Wilmot</w:t>
      </w:r>
      <w:proofErr w:type="spellEnd"/>
      <w:r w:rsidRPr="00894396">
        <w:rPr>
          <w:szCs w:val="32"/>
        </w:rPr>
        <w:t xml:space="preserve"> pour second lieutenant</w:t>
      </w:r>
      <w:r w:rsidR="008D6F52">
        <w:rPr>
          <w:szCs w:val="32"/>
        </w:rPr>
        <w:t xml:space="preserve">. </w:t>
      </w:r>
      <w:r w:rsidRPr="00894396">
        <w:rPr>
          <w:szCs w:val="32"/>
        </w:rPr>
        <w:t>Une espèce de braque qui affichait un parfait mépris pour toutes les filles</w:t>
      </w:r>
      <w:r w:rsidR="008D6F52">
        <w:rPr>
          <w:szCs w:val="32"/>
        </w:rPr>
        <w:t xml:space="preserve">. </w:t>
      </w:r>
      <w:r w:rsidRPr="00894396">
        <w:rPr>
          <w:szCs w:val="32"/>
        </w:rPr>
        <w:t>La vérité</w:t>
      </w:r>
      <w:r w:rsidR="008D6F52">
        <w:rPr>
          <w:szCs w:val="32"/>
        </w:rPr>
        <w:t xml:space="preserve">, </w:t>
      </w:r>
      <w:r w:rsidRPr="00894396">
        <w:rPr>
          <w:szCs w:val="32"/>
        </w:rPr>
        <w:t>c</w:t>
      </w:r>
      <w:r w:rsidR="008D6F52">
        <w:rPr>
          <w:szCs w:val="32"/>
        </w:rPr>
        <w:t>’</w:t>
      </w:r>
      <w:r w:rsidRPr="00894396">
        <w:rPr>
          <w:szCs w:val="32"/>
        </w:rPr>
        <w:t>est qu</w:t>
      </w:r>
      <w:r w:rsidR="008D6F52">
        <w:rPr>
          <w:szCs w:val="32"/>
        </w:rPr>
        <w:t>’</w:t>
      </w:r>
      <w:r w:rsidRPr="00894396">
        <w:rPr>
          <w:szCs w:val="32"/>
        </w:rPr>
        <w:t>il était affreusement timide</w:t>
      </w:r>
      <w:r w:rsidR="008D6F52">
        <w:rPr>
          <w:szCs w:val="32"/>
        </w:rPr>
        <w:t xml:space="preserve">, </w:t>
      </w:r>
      <w:r w:rsidRPr="00894396">
        <w:rPr>
          <w:szCs w:val="32"/>
        </w:rPr>
        <w:t>mais que l</w:t>
      </w:r>
      <w:r w:rsidR="008D6F52">
        <w:rPr>
          <w:szCs w:val="32"/>
        </w:rPr>
        <w:t>’</w:t>
      </w:r>
      <w:r w:rsidRPr="00894396">
        <w:rPr>
          <w:szCs w:val="32"/>
        </w:rPr>
        <w:t>une d</w:t>
      </w:r>
      <w:r w:rsidR="008D6F52">
        <w:rPr>
          <w:szCs w:val="32"/>
        </w:rPr>
        <w:t>’</w:t>
      </w:r>
      <w:r w:rsidRPr="00894396">
        <w:rPr>
          <w:szCs w:val="32"/>
        </w:rPr>
        <w:t>elles levât seulement le petit doigt en manière d</w:t>
      </w:r>
      <w:r w:rsidR="008D6F52">
        <w:rPr>
          <w:szCs w:val="32"/>
        </w:rPr>
        <w:t>’</w:t>
      </w:r>
      <w:r w:rsidRPr="00894396">
        <w:rPr>
          <w:szCs w:val="32"/>
        </w:rPr>
        <w:t>encouragement</w:t>
      </w:r>
      <w:r w:rsidR="008D6F52">
        <w:rPr>
          <w:szCs w:val="32"/>
        </w:rPr>
        <w:t xml:space="preserve">, </w:t>
      </w:r>
      <w:r w:rsidRPr="00894396">
        <w:rPr>
          <w:szCs w:val="32"/>
        </w:rPr>
        <w:t>et il n</w:t>
      </w:r>
      <w:r w:rsidR="008D6F52">
        <w:rPr>
          <w:szCs w:val="32"/>
        </w:rPr>
        <w:t>’</w:t>
      </w:r>
      <w:r w:rsidRPr="00894396">
        <w:rPr>
          <w:szCs w:val="32"/>
        </w:rPr>
        <w:t>y avait plus à le tenir</w:t>
      </w:r>
      <w:r w:rsidR="008D6F52">
        <w:rPr>
          <w:szCs w:val="32"/>
        </w:rPr>
        <w:t xml:space="preserve">. </w:t>
      </w:r>
      <w:r w:rsidRPr="00894396">
        <w:rPr>
          <w:szCs w:val="32"/>
        </w:rPr>
        <w:t>Comme novice déjà</w:t>
      </w:r>
      <w:r w:rsidR="008D6F52">
        <w:rPr>
          <w:szCs w:val="32"/>
        </w:rPr>
        <w:t xml:space="preserve">, </w:t>
      </w:r>
      <w:r w:rsidRPr="00894396">
        <w:rPr>
          <w:szCs w:val="32"/>
        </w:rPr>
        <w:t>il avait déserté à la suite d</w:t>
      </w:r>
      <w:r w:rsidR="008D6F52">
        <w:rPr>
          <w:szCs w:val="32"/>
        </w:rPr>
        <w:t>’</w:t>
      </w:r>
      <w:r w:rsidRPr="00894396">
        <w:rPr>
          <w:szCs w:val="32"/>
        </w:rPr>
        <w:t>un jupon</w:t>
      </w:r>
      <w:r w:rsidR="008D6F52">
        <w:rPr>
          <w:szCs w:val="32"/>
        </w:rPr>
        <w:t xml:space="preserve">, </w:t>
      </w:r>
      <w:r w:rsidRPr="00894396">
        <w:rPr>
          <w:szCs w:val="32"/>
        </w:rPr>
        <w:t>et aurait été perdu pour toujours</w:t>
      </w:r>
      <w:r w:rsidR="008D6F52">
        <w:rPr>
          <w:szCs w:val="32"/>
        </w:rPr>
        <w:t xml:space="preserve">, </w:t>
      </w:r>
      <w:r w:rsidRPr="00894396">
        <w:rPr>
          <w:szCs w:val="32"/>
        </w:rPr>
        <w:t>si son capitaine n</w:t>
      </w:r>
      <w:r w:rsidR="008D6F52">
        <w:rPr>
          <w:szCs w:val="32"/>
        </w:rPr>
        <w:t>’</w:t>
      </w:r>
      <w:r w:rsidRPr="00894396">
        <w:rPr>
          <w:szCs w:val="32"/>
        </w:rPr>
        <w:t>avait pas pris la peine d</w:t>
      </w:r>
      <w:r w:rsidR="008D6F52">
        <w:rPr>
          <w:szCs w:val="32"/>
        </w:rPr>
        <w:t>’</w:t>
      </w:r>
      <w:r w:rsidRPr="00894396">
        <w:rPr>
          <w:szCs w:val="32"/>
        </w:rPr>
        <w:t>aller le chercher dans une maison de perdition quelconque</w:t>
      </w:r>
      <w:r w:rsidR="008D6F52">
        <w:rPr>
          <w:szCs w:val="32"/>
        </w:rPr>
        <w:t xml:space="preserve">, </w:t>
      </w:r>
      <w:r w:rsidRPr="00894396">
        <w:rPr>
          <w:szCs w:val="32"/>
        </w:rPr>
        <w:t>et de le ramener par les oreilles</w:t>
      </w:r>
      <w:r w:rsidR="008D6F52">
        <w:rPr>
          <w:szCs w:val="32"/>
        </w:rPr>
        <w:t>.</w:t>
      </w:r>
    </w:p>
    <w:p w14:paraId="40D540B4" w14:textId="77777777" w:rsidR="008D6F52" w:rsidRDefault="00000000" w:rsidP="008D6F52">
      <w:pPr>
        <w:rPr>
          <w:szCs w:val="32"/>
        </w:rPr>
      </w:pPr>
      <w:r w:rsidRPr="00894396">
        <w:rPr>
          <w:szCs w:val="32"/>
        </w:rPr>
        <w:t>Il paraît qu</w:t>
      </w:r>
      <w:r w:rsidR="008D6F52">
        <w:rPr>
          <w:szCs w:val="32"/>
        </w:rPr>
        <w:t>’</w:t>
      </w:r>
      <w:r w:rsidRPr="00894396">
        <w:rPr>
          <w:szCs w:val="32"/>
        </w:rPr>
        <w:t>un des chefs de la maison avait un jour exprimé l</w:t>
      </w:r>
      <w:r w:rsidR="008D6F52">
        <w:rPr>
          <w:szCs w:val="32"/>
        </w:rPr>
        <w:t>’</w:t>
      </w:r>
      <w:r w:rsidRPr="00894396">
        <w:rPr>
          <w:szCs w:val="32"/>
        </w:rPr>
        <w:t>espoir de voir bientôt cette brute de bateau se perdre en mer</w:t>
      </w:r>
      <w:r w:rsidR="008D6F52">
        <w:rPr>
          <w:szCs w:val="32"/>
        </w:rPr>
        <w:t xml:space="preserve">. </w:t>
      </w:r>
      <w:r w:rsidRPr="00894396">
        <w:rPr>
          <w:szCs w:val="32"/>
        </w:rPr>
        <w:t>J</w:t>
      </w:r>
      <w:r w:rsidR="008D6F52">
        <w:rPr>
          <w:szCs w:val="32"/>
        </w:rPr>
        <w:t>’</w:t>
      </w:r>
      <w:r w:rsidRPr="00894396">
        <w:rPr>
          <w:szCs w:val="32"/>
        </w:rPr>
        <w:t>ai peine</w:t>
      </w:r>
      <w:r w:rsidR="008D6F52">
        <w:rPr>
          <w:szCs w:val="32"/>
        </w:rPr>
        <w:t xml:space="preserve">, </w:t>
      </w:r>
      <w:r w:rsidRPr="00894396">
        <w:rPr>
          <w:szCs w:val="32"/>
        </w:rPr>
        <w:t>je l</w:t>
      </w:r>
      <w:r w:rsidR="008D6F52">
        <w:rPr>
          <w:szCs w:val="32"/>
        </w:rPr>
        <w:t>’</w:t>
      </w:r>
      <w:r w:rsidRPr="00894396">
        <w:rPr>
          <w:szCs w:val="32"/>
        </w:rPr>
        <w:t>avoue</w:t>
      </w:r>
      <w:r w:rsidR="008D6F52">
        <w:rPr>
          <w:szCs w:val="32"/>
        </w:rPr>
        <w:t xml:space="preserve">, </w:t>
      </w:r>
      <w:r w:rsidRPr="00894396">
        <w:rPr>
          <w:szCs w:val="32"/>
        </w:rPr>
        <w:t>à croire pareille chose</w:t>
      </w:r>
      <w:r w:rsidR="008D6F52">
        <w:rPr>
          <w:szCs w:val="32"/>
        </w:rPr>
        <w:t xml:space="preserve">, </w:t>
      </w:r>
      <w:r w:rsidRPr="00894396">
        <w:rPr>
          <w:szCs w:val="32"/>
        </w:rPr>
        <w:t>à moins qu</w:t>
      </w:r>
      <w:r w:rsidR="008D6F52">
        <w:rPr>
          <w:szCs w:val="32"/>
        </w:rPr>
        <w:t>’</w:t>
      </w:r>
      <w:r w:rsidRPr="00894396">
        <w:rPr>
          <w:szCs w:val="32"/>
        </w:rPr>
        <w:t>il ne s</w:t>
      </w:r>
      <w:r w:rsidR="008D6F52">
        <w:rPr>
          <w:szCs w:val="32"/>
        </w:rPr>
        <w:t>’</w:t>
      </w:r>
      <w:r w:rsidRPr="00894396">
        <w:rPr>
          <w:szCs w:val="32"/>
        </w:rPr>
        <w:t>agît de Mr</w:t>
      </w:r>
      <w:r w:rsidR="008D6F52">
        <w:rPr>
          <w:szCs w:val="32"/>
        </w:rPr>
        <w:t xml:space="preserve">. </w:t>
      </w:r>
      <w:r w:rsidRPr="00894396">
        <w:rPr>
          <w:szCs w:val="32"/>
        </w:rPr>
        <w:t xml:space="preserve">Alfred </w:t>
      </w:r>
      <w:proofErr w:type="spellStart"/>
      <w:r w:rsidRPr="00894396">
        <w:rPr>
          <w:szCs w:val="32"/>
        </w:rPr>
        <w:t>Apse</w:t>
      </w:r>
      <w:proofErr w:type="spellEnd"/>
      <w:r w:rsidR="008D6F52">
        <w:rPr>
          <w:szCs w:val="32"/>
        </w:rPr>
        <w:t xml:space="preserve">, </w:t>
      </w:r>
      <w:r w:rsidRPr="00894396">
        <w:rPr>
          <w:szCs w:val="32"/>
        </w:rPr>
        <w:t>dont on ne faisait pas grand cas dans la famille</w:t>
      </w:r>
      <w:r w:rsidR="008D6F52">
        <w:rPr>
          <w:szCs w:val="32"/>
        </w:rPr>
        <w:t xml:space="preserve">. </w:t>
      </w:r>
      <w:r w:rsidRPr="00894396">
        <w:rPr>
          <w:szCs w:val="32"/>
        </w:rPr>
        <w:t>On lui avait réservé une place dans les bureaux</w:t>
      </w:r>
      <w:r w:rsidR="008D6F52">
        <w:rPr>
          <w:szCs w:val="32"/>
        </w:rPr>
        <w:t xml:space="preserve">, </w:t>
      </w:r>
      <w:r w:rsidRPr="00894396">
        <w:rPr>
          <w:szCs w:val="32"/>
        </w:rPr>
        <w:t>où on le tenait pour un triste sire</w:t>
      </w:r>
      <w:r w:rsidR="008D6F52">
        <w:rPr>
          <w:szCs w:val="32"/>
        </w:rPr>
        <w:t xml:space="preserve"> ; </w:t>
      </w:r>
      <w:r w:rsidRPr="00894396">
        <w:rPr>
          <w:szCs w:val="32"/>
        </w:rPr>
        <w:t>il filait à chaque instant pour aller jouer aux courses et rentrait ivre à la maison</w:t>
      </w:r>
      <w:r w:rsidR="008D6F52">
        <w:rPr>
          <w:szCs w:val="32"/>
        </w:rPr>
        <w:t xml:space="preserve">. </w:t>
      </w:r>
      <w:r w:rsidRPr="00894396">
        <w:rPr>
          <w:szCs w:val="32"/>
        </w:rPr>
        <w:t>On eût pu croire qu</w:t>
      </w:r>
      <w:r w:rsidR="008D6F52">
        <w:rPr>
          <w:szCs w:val="32"/>
        </w:rPr>
        <w:t>’</w:t>
      </w:r>
      <w:r w:rsidRPr="00894396">
        <w:rPr>
          <w:szCs w:val="32"/>
        </w:rPr>
        <w:t>un navire si inventif en tours pendables allait se jeter un jour à la côte par simple perversité</w:t>
      </w:r>
      <w:r w:rsidR="008D6F52">
        <w:rPr>
          <w:szCs w:val="32"/>
        </w:rPr>
        <w:t xml:space="preserve">. </w:t>
      </w:r>
      <w:r w:rsidRPr="00894396">
        <w:rPr>
          <w:szCs w:val="32"/>
        </w:rPr>
        <w:t xml:space="preserve">Ah </w:t>
      </w:r>
      <w:proofErr w:type="spellStart"/>
      <w:r w:rsidRPr="00894396">
        <w:rPr>
          <w:szCs w:val="32"/>
        </w:rPr>
        <w:t>ouat</w:t>
      </w:r>
      <w:proofErr w:type="spellEnd"/>
      <w:r w:rsidR="008D6F52">
        <w:rPr>
          <w:szCs w:val="32"/>
        </w:rPr>
        <w:t xml:space="preserve"> ! </w:t>
      </w:r>
      <w:r w:rsidRPr="00894396">
        <w:rPr>
          <w:szCs w:val="32"/>
        </w:rPr>
        <w:t>La rosse était bâtie pour durer éternellement</w:t>
      </w:r>
      <w:r w:rsidR="008D6F52">
        <w:rPr>
          <w:szCs w:val="32"/>
        </w:rPr>
        <w:t xml:space="preserve">. </w:t>
      </w:r>
      <w:r w:rsidRPr="00894396">
        <w:rPr>
          <w:szCs w:val="32"/>
        </w:rPr>
        <w:t>Elle avait un nez pour flairer le fond</w:t>
      </w:r>
      <w:r w:rsidR="008D6F52">
        <w:rPr>
          <w:szCs w:val="32"/>
        </w:rPr>
        <w:t>.</w:t>
      </w:r>
    </w:p>
    <w:p w14:paraId="772D2B85" w14:textId="77777777" w:rsidR="008D6F52" w:rsidRDefault="00000000" w:rsidP="008D6F52">
      <w:pPr>
        <w:rPr>
          <w:szCs w:val="32"/>
        </w:rPr>
      </w:pPr>
      <w:proofErr w:type="spellStart"/>
      <w:r w:rsidRPr="00894396">
        <w:rPr>
          <w:szCs w:val="32"/>
        </w:rPr>
        <w:lastRenderedPageBreak/>
        <w:t>Jermyn</w:t>
      </w:r>
      <w:proofErr w:type="spellEnd"/>
      <w:r w:rsidRPr="00894396">
        <w:rPr>
          <w:szCs w:val="32"/>
        </w:rPr>
        <w:t xml:space="preserve"> poussa un grognement approbatif</w:t>
      </w:r>
      <w:r w:rsidR="008D6F52">
        <w:rPr>
          <w:szCs w:val="32"/>
        </w:rPr>
        <w:t>.</w:t>
      </w:r>
    </w:p>
    <w:p w14:paraId="584248D7" w14:textId="5271E5D1" w:rsidR="008D6F52" w:rsidRDefault="008D6F52" w:rsidP="008D6F52">
      <w:pPr>
        <w:rPr>
          <w:szCs w:val="32"/>
        </w:rPr>
      </w:pPr>
      <w:r>
        <w:t>— </w:t>
      </w:r>
      <w:r w:rsidRPr="00894396">
        <w:rPr>
          <w:szCs w:val="32"/>
        </w:rPr>
        <w:t>La favorite des pilotes</w:t>
      </w:r>
      <w:r>
        <w:rPr>
          <w:szCs w:val="32"/>
        </w:rPr>
        <w:t xml:space="preserve">, </w:t>
      </w:r>
      <w:r w:rsidRPr="00894396">
        <w:rPr>
          <w:szCs w:val="32"/>
        </w:rPr>
        <w:t>hein</w:t>
      </w:r>
      <w:r>
        <w:rPr>
          <w:szCs w:val="32"/>
        </w:rPr>
        <w:t xml:space="preserve"> ? </w:t>
      </w:r>
      <w:r w:rsidRPr="00894396">
        <w:rPr>
          <w:szCs w:val="32"/>
        </w:rPr>
        <w:t>ricana l</w:t>
      </w:r>
      <w:r>
        <w:rPr>
          <w:szCs w:val="32"/>
        </w:rPr>
        <w:t>’</w:t>
      </w:r>
      <w:r w:rsidRPr="00894396">
        <w:rPr>
          <w:szCs w:val="32"/>
        </w:rPr>
        <w:t>autre</w:t>
      </w:r>
      <w:r>
        <w:rPr>
          <w:szCs w:val="32"/>
        </w:rPr>
        <w:t xml:space="preserve">. </w:t>
      </w:r>
      <w:r w:rsidRPr="00894396">
        <w:rPr>
          <w:szCs w:val="32"/>
        </w:rPr>
        <w:t>Eh bien</w:t>
      </w:r>
      <w:r>
        <w:rPr>
          <w:szCs w:val="32"/>
        </w:rPr>
        <w:t xml:space="preserve">, </w:t>
      </w:r>
      <w:r w:rsidRPr="00894396">
        <w:rPr>
          <w:szCs w:val="32"/>
        </w:rPr>
        <w:t>c</w:t>
      </w:r>
      <w:r>
        <w:rPr>
          <w:szCs w:val="32"/>
        </w:rPr>
        <w:t>’</w:t>
      </w:r>
      <w:r w:rsidRPr="00894396">
        <w:rPr>
          <w:szCs w:val="32"/>
        </w:rPr>
        <w:t xml:space="preserve">est </w:t>
      </w:r>
      <w:proofErr w:type="spellStart"/>
      <w:r w:rsidRPr="00894396">
        <w:rPr>
          <w:szCs w:val="32"/>
        </w:rPr>
        <w:t>Wilmot</w:t>
      </w:r>
      <w:proofErr w:type="spellEnd"/>
      <w:r w:rsidRPr="00894396">
        <w:rPr>
          <w:szCs w:val="32"/>
        </w:rPr>
        <w:t xml:space="preserve"> qui a fini par la démolir</w:t>
      </w:r>
      <w:r>
        <w:rPr>
          <w:szCs w:val="32"/>
        </w:rPr>
        <w:t xml:space="preserve">. </w:t>
      </w:r>
      <w:r w:rsidRPr="00894396">
        <w:rPr>
          <w:szCs w:val="32"/>
        </w:rPr>
        <w:t>C</w:t>
      </w:r>
      <w:r>
        <w:rPr>
          <w:szCs w:val="32"/>
        </w:rPr>
        <w:t>’</w:t>
      </w:r>
      <w:r w:rsidRPr="00894396">
        <w:rPr>
          <w:szCs w:val="32"/>
        </w:rPr>
        <w:t>était bien l</w:t>
      </w:r>
      <w:r>
        <w:rPr>
          <w:szCs w:val="32"/>
        </w:rPr>
        <w:t>’</w:t>
      </w:r>
      <w:r w:rsidRPr="00894396">
        <w:rPr>
          <w:szCs w:val="32"/>
        </w:rPr>
        <w:t>homme voulu pour cela</w:t>
      </w:r>
      <w:r>
        <w:rPr>
          <w:szCs w:val="32"/>
        </w:rPr>
        <w:t xml:space="preserve">, </w:t>
      </w:r>
      <w:r w:rsidRPr="00894396">
        <w:rPr>
          <w:szCs w:val="32"/>
        </w:rPr>
        <w:t>mais il n</w:t>
      </w:r>
      <w:r>
        <w:rPr>
          <w:szCs w:val="32"/>
        </w:rPr>
        <w:t>’</w:t>
      </w:r>
      <w:r w:rsidRPr="00894396">
        <w:rPr>
          <w:szCs w:val="32"/>
        </w:rPr>
        <w:t>en serait pas venu à bout</w:t>
      </w:r>
      <w:r>
        <w:rPr>
          <w:szCs w:val="32"/>
        </w:rPr>
        <w:t xml:space="preserve">, </w:t>
      </w:r>
      <w:r w:rsidRPr="00894396">
        <w:rPr>
          <w:szCs w:val="32"/>
        </w:rPr>
        <w:t>peut-être</w:t>
      </w:r>
      <w:r>
        <w:rPr>
          <w:szCs w:val="32"/>
        </w:rPr>
        <w:t xml:space="preserve">, </w:t>
      </w:r>
      <w:r w:rsidRPr="00894396">
        <w:rPr>
          <w:szCs w:val="32"/>
        </w:rPr>
        <w:t>sans cette institutrice aux yeux verts</w:t>
      </w:r>
      <w:r>
        <w:rPr>
          <w:szCs w:val="32"/>
        </w:rPr>
        <w:t xml:space="preserve">, </w:t>
      </w:r>
      <w:r w:rsidRPr="00894396">
        <w:rPr>
          <w:szCs w:val="32"/>
        </w:rPr>
        <w:t>cette gouvernante ou ce que vous voudrez l</w:t>
      </w:r>
      <w:r>
        <w:rPr>
          <w:szCs w:val="32"/>
        </w:rPr>
        <w:t>’</w:t>
      </w:r>
      <w:r w:rsidRPr="00894396">
        <w:rPr>
          <w:szCs w:val="32"/>
        </w:rPr>
        <w:t>appeler</w:t>
      </w:r>
      <w:r>
        <w:rPr>
          <w:szCs w:val="32"/>
        </w:rPr>
        <w:t xml:space="preserve">, </w:t>
      </w:r>
      <w:r w:rsidRPr="00894396">
        <w:rPr>
          <w:szCs w:val="32"/>
        </w:rPr>
        <w:t xml:space="preserve">des enfants de </w:t>
      </w:r>
      <w:r>
        <w:rPr>
          <w:szCs w:val="32"/>
        </w:rPr>
        <w:t>M. </w:t>
      </w:r>
      <w:r w:rsidRPr="00894396">
        <w:rPr>
          <w:szCs w:val="32"/>
        </w:rPr>
        <w:t xml:space="preserve">et </w:t>
      </w:r>
      <w:r>
        <w:rPr>
          <w:szCs w:val="32"/>
        </w:rPr>
        <w:t>M</w:t>
      </w:r>
      <w:r w:rsidRPr="008D6F52">
        <w:rPr>
          <w:szCs w:val="32"/>
          <w:vertAlign w:val="superscript"/>
        </w:rPr>
        <w:t>me</w:t>
      </w:r>
      <w:r>
        <w:rPr>
          <w:szCs w:val="32"/>
        </w:rPr>
        <w:t> </w:t>
      </w:r>
      <w:proofErr w:type="spellStart"/>
      <w:r w:rsidRPr="00894396">
        <w:rPr>
          <w:szCs w:val="32"/>
        </w:rPr>
        <w:t>Pamphilius</w:t>
      </w:r>
      <w:proofErr w:type="spellEnd"/>
      <w:r>
        <w:rPr>
          <w:szCs w:val="32"/>
        </w:rPr>
        <w:t>.</w:t>
      </w:r>
    </w:p>
    <w:p w14:paraId="1FDE185A" w14:textId="77777777" w:rsidR="008D6F52" w:rsidRDefault="00000000" w:rsidP="008D6F52">
      <w:pPr>
        <w:rPr>
          <w:szCs w:val="32"/>
        </w:rPr>
      </w:pPr>
      <w:r w:rsidRPr="00894396">
        <w:rPr>
          <w:szCs w:val="32"/>
        </w:rPr>
        <w:t>C</w:t>
      </w:r>
      <w:r w:rsidR="008D6F52">
        <w:rPr>
          <w:szCs w:val="32"/>
        </w:rPr>
        <w:t>’</w:t>
      </w:r>
      <w:r w:rsidRPr="00894396">
        <w:rPr>
          <w:szCs w:val="32"/>
        </w:rPr>
        <w:t>étaient des passagers d</w:t>
      </w:r>
      <w:r w:rsidR="008D6F52">
        <w:rPr>
          <w:szCs w:val="32"/>
        </w:rPr>
        <w:t>’</w:t>
      </w:r>
      <w:r w:rsidRPr="00894396">
        <w:rPr>
          <w:szCs w:val="32"/>
        </w:rPr>
        <w:t>Adélaïde au Cap</w:t>
      </w:r>
      <w:r w:rsidR="008D6F52">
        <w:rPr>
          <w:szCs w:val="32"/>
        </w:rPr>
        <w:t xml:space="preserve">. </w:t>
      </w:r>
      <w:r w:rsidRPr="00894396">
        <w:rPr>
          <w:szCs w:val="32"/>
        </w:rPr>
        <w:t>Le navire</w:t>
      </w:r>
      <w:r w:rsidR="008D6F52">
        <w:rPr>
          <w:szCs w:val="32"/>
        </w:rPr>
        <w:t xml:space="preserve">, </w:t>
      </w:r>
      <w:r w:rsidRPr="00894396">
        <w:rPr>
          <w:szCs w:val="32"/>
        </w:rPr>
        <w:t>sorti du port</w:t>
      </w:r>
      <w:r w:rsidR="008D6F52">
        <w:rPr>
          <w:szCs w:val="32"/>
        </w:rPr>
        <w:t xml:space="preserve">, </w:t>
      </w:r>
      <w:r w:rsidRPr="00894396">
        <w:rPr>
          <w:szCs w:val="32"/>
        </w:rPr>
        <w:t>passa une journée à l</w:t>
      </w:r>
      <w:r w:rsidR="008D6F52">
        <w:rPr>
          <w:szCs w:val="32"/>
        </w:rPr>
        <w:t>’</w:t>
      </w:r>
      <w:r w:rsidRPr="00894396">
        <w:rPr>
          <w:szCs w:val="32"/>
        </w:rPr>
        <w:t>ancre dans la rade</w:t>
      </w:r>
      <w:r w:rsidR="008D6F52">
        <w:rPr>
          <w:szCs w:val="32"/>
        </w:rPr>
        <w:t xml:space="preserve">. </w:t>
      </w:r>
      <w:r w:rsidRPr="00894396">
        <w:rPr>
          <w:szCs w:val="32"/>
        </w:rPr>
        <w:t>Le capitaine</w:t>
      </w:r>
      <w:r w:rsidR="008D6F52">
        <w:rPr>
          <w:szCs w:val="32"/>
        </w:rPr>
        <w:t xml:space="preserve">, </w:t>
      </w:r>
      <w:r w:rsidRPr="00894396">
        <w:rPr>
          <w:szCs w:val="32"/>
        </w:rPr>
        <w:t>en homme hospitalier</w:t>
      </w:r>
      <w:r w:rsidR="008D6F52">
        <w:rPr>
          <w:szCs w:val="32"/>
        </w:rPr>
        <w:t xml:space="preserve">, </w:t>
      </w:r>
      <w:r w:rsidRPr="00894396">
        <w:rPr>
          <w:szCs w:val="32"/>
        </w:rPr>
        <w:t>avait</w:t>
      </w:r>
      <w:r w:rsidR="008D6F52">
        <w:rPr>
          <w:szCs w:val="32"/>
        </w:rPr>
        <w:t xml:space="preserve">, </w:t>
      </w:r>
      <w:r w:rsidRPr="00894396">
        <w:rPr>
          <w:szCs w:val="32"/>
        </w:rPr>
        <w:t>selon son habitude</w:t>
      </w:r>
      <w:r w:rsidR="008D6F52">
        <w:rPr>
          <w:szCs w:val="32"/>
        </w:rPr>
        <w:t xml:space="preserve">, </w:t>
      </w:r>
      <w:r w:rsidRPr="00894396">
        <w:rPr>
          <w:szCs w:val="32"/>
        </w:rPr>
        <w:t>invité à un déjeuner d</w:t>
      </w:r>
      <w:r w:rsidR="008D6F52">
        <w:rPr>
          <w:szCs w:val="32"/>
        </w:rPr>
        <w:t>’</w:t>
      </w:r>
      <w:r w:rsidRPr="00894396">
        <w:rPr>
          <w:szCs w:val="32"/>
        </w:rPr>
        <w:t>adieu un tas de gens de la ville</w:t>
      </w:r>
      <w:r w:rsidR="008D6F52">
        <w:rPr>
          <w:szCs w:val="32"/>
        </w:rPr>
        <w:t xml:space="preserve">. </w:t>
      </w:r>
      <w:r w:rsidRPr="00894396">
        <w:rPr>
          <w:szCs w:val="32"/>
        </w:rPr>
        <w:t>Il était cinq heures du soir quand le dernier canot quitta le bord</w:t>
      </w:r>
      <w:r w:rsidR="008D6F52">
        <w:rPr>
          <w:szCs w:val="32"/>
        </w:rPr>
        <w:t xml:space="preserve">, </w:t>
      </w:r>
      <w:r w:rsidRPr="00894396">
        <w:rPr>
          <w:szCs w:val="32"/>
        </w:rPr>
        <w:t>et le ciel était noir et menaçant au-dessus du golfe</w:t>
      </w:r>
      <w:r w:rsidR="008D6F52">
        <w:rPr>
          <w:szCs w:val="32"/>
        </w:rPr>
        <w:t xml:space="preserve">. </w:t>
      </w:r>
      <w:r w:rsidRPr="00894396">
        <w:rPr>
          <w:szCs w:val="32"/>
        </w:rPr>
        <w:t>Le capitaine n</w:t>
      </w:r>
      <w:r w:rsidR="008D6F52">
        <w:rPr>
          <w:szCs w:val="32"/>
        </w:rPr>
        <w:t>’</w:t>
      </w:r>
      <w:r w:rsidRPr="00894396">
        <w:rPr>
          <w:szCs w:val="32"/>
        </w:rPr>
        <w:t>avait aucune raison sérieuse pour appareiller ce soir-là</w:t>
      </w:r>
      <w:r w:rsidR="008D6F52">
        <w:rPr>
          <w:szCs w:val="32"/>
        </w:rPr>
        <w:t xml:space="preserve">. </w:t>
      </w:r>
      <w:r w:rsidRPr="00894396">
        <w:rPr>
          <w:szCs w:val="32"/>
        </w:rPr>
        <w:t>Mais comme il avait dit à tout le monde qu</w:t>
      </w:r>
      <w:r w:rsidR="008D6F52">
        <w:rPr>
          <w:szCs w:val="32"/>
        </w:rPr>
        <w:t>’</w:t>
      </w:r>
      <w:r w:rsidRPr="00894396">
        <w:rPr>
          <w:szCs w:val="32"/>
        </w:rPr>
        <w:t>il allait partir il ne voulut pas s</w:t>
      </w:r>
      <w:r w:rsidR="008D6F52">
        <w:rPr>
          <w:szCs w:val="32"/>
        </w:rPr>
        <w:t>’</w:t>
      </w:r>
      <w:r w:rsidRPr="00894396">
        <w:rPr>
          <w:szCs w:val="32"/>
        </w:rPr>
        <w:t>en dédire</w:t>
      </w:r>
      <w:r w:rsidR="008D6F52">
        <w:rPr>
          <w:szCs w:val="32"/>
        </w:rPr>
        <w:t xml:space="preserve"> ; </w:t>
      </w:r>
      <w:r w:rsidRPr="00894396">
        <w:rPr>
          <w:szCs w:val="32"/>
        </w:rPr>
        <w:t>seulement</w:t>
      </w:r>
      <w:r w:rsidR="008D6F52">
        <w:rPr>
          <w:szCs w:val="32"/>
        </w:rPr>
        <w:t xml:space="preserve">, </w:t>
      </w:r>
      <w:r w:rsidRPr="00894396">
        <w:rPr>
          <w:szCs w:val="32"/>
        </w:rPr>
        <w:t>après ces agapes</w:t>
      </w:r>
      <w:r w:rsidR="008D6F52">
        <w:rPr>
          <w:szCs w:val="32"/>
        </w:rPr>
        <w:t xml:space="preserve">, </w:t>
      </w:r>
      <w:r w:rsidRPr="00894396">
        <w:rPr>
          <w:szCs w:val="32"/>
        </w:rPr>
        <w:t>il ne se souciait guère de se risquer la nuit dans les détroits</w:t>
      </w:r>
      <w:r w:rsidR="008D6F52">
        <w:rPr>
          <w:szCs w:val="32"/>
        </w:rPr>
        <w:t xml:space="preserve">, </w:t>
      </w:r>
      <w:r w:rsidRPr="00894396">
        <w:rPr>
          <w:szCs w:val="32"/>
        </w:rPr>
        <w:t>avec un vent capricieux</w:t>
      </w:r>
      <w:r w:rsidR="008D6F52">
        <w:rPr>
          <w:szCs w:val="32"/>
        </w:rPr>
        <w:t xml:space="preserve">, </w:t>
      </w:r>
      <w:r w:rsidRPr="00894396">
        <w:rPr>
          <w:szCs w:val="32"/>
        </w:rPr>
        <w:t>et il donna l</w:t>
      </w:r>
      <w:r w:rsidR="008D6F52">
        <w:rPr>
          <w:szCs w:val="32"/>
        </w:rPr>
        <w:t>’</w:t>
      </w:r>
      <w:r w:rsidRPr="00894396">
        <w:rPr>
          <w:szCs w:val="32"/>
        </w:rPr>
        <w:t>ordre de serrer le vent au plus près sous misaines et huniers inférieurs</w:t>
      </w:r>
      <w:r w:rsidR="008D6F52">
        <w:rPr>
          <w:szCs w:val="32"/>
        </w:rPr>
        <w:t xml:space="preserve">, </w:t>
      </w:r>
      <w:r w:rsidRPr="00894396">
        <w:rPr>
          <w:szCs w:val="32"/>
        </w:rPr>
        <w:t>jusqu</w:t>
      </w:r>
      <w:r w:rsidR="008D6F52">
        <w:rPr>
          <w:szCs w:val="32"/>
        </w:rPr>
        <w:t>’</w:t>
      </w:r>
      <w:r w:rsidRPr="00894396">
        <w:rPr>
          <w:szCs w:val="32"/>
        </w:rPr>
        <w:t>au matin</w:t>
      </w:r>
      <w:r w:rsidR="008D6F52">
        <w:rPr>
          <w:szCs w:val="32"/>
        </w:rPr>
        <w:t xml:space="preserve">. </w:t>
      </w:r>
      <w:r w:rsidRPr="00894396">
        <w:rPr>
          <w:szCs w:val="32"/>
        </w:rPr>
        <w:t>Après quoi</w:t>
      </w:r>
      <w:r w:rsidR="008D6F52">
        <w:rPr>
          <w:szCs w:val="32"/>
        </w:rPr>
        <w:t xml:space="preserve">, </w:t>
      </w:r>
      <w:r w:rsidRPr="00894396">
        <w:rPr>
          <w:szCs w:val="32"/>
        </w:rPr>
        <w:t>il regagna sa couche vertueuse</w:t>
      </w:r>
      <w:r w:rsidR="008D6F52">
        <w:rPr>
          <w:szCs w:val="32"/>
        </w:rPr>
        <w:t xml:space="preserve">. </w:t>
      </w:r>
      <w:r w:rsidRPr="00894396">
        <w:rPr>
          <w:szCs w:val="32"/>
        </w:rPr>
        <w:t>Le second était sur le pont</w:t>
      </w:r>
      <w:r w:rsidR="008D6F52">
        <w:rPr>
          <w:szCs w:val="32"/>
        </w:rPr>
        <w:t xml:space="preserve">, </w:t>
      </w:r>
      <w:r w:rsidRPr="00894396">
        <w:rPr>
          <w:szCs w:val="32"/>
        </w:rPr>
        <w:t>et se faisait fouetter le visage par les averses</w:t>
      </w:r>
      <w:r w:rsidR="008D6F52">
        <w:rPr>
          <w:szCs w:val="32"/>
        </w:rPr>
        <w:t xml:space="preserve">. </w:t>
      </w:r>
      <w:proofErr w:type="spellStart"/>
      <w:r w:rsidRPr="00894396">
        <w:rPr>
          <w:szCs w:val="32"/>
        </w:rPr>
        <w:t>Wilmot</w:t>
      </w:r>
      <w:proofErr w:type="spellEnd"/>
      <w:r w:rsidRPr="00894396">
        <w:rPr>
          <w:szCs w:val="32"/>
        </w:rPr>
        <w:t xml:space="preserve"> le releva à minuit</w:t>
      </w:r>
      <w:r w:rsidR="008D6F52">
        <w:rPr>
          <w:szCs w:val="32"/>
        </w:rPr>
        <w:t>.</w:t>
      </w:r>
    </w:p>
    <w:p w14:paraId="40A6B0EC" w14:textId="77777777" w:rsidR="008D6F52" w:rsidRDefault="00000000" w:rsidP="008D6F52">
      <w:pPr>
        <w:rPr>
          <w:szCs w:val="32"/>
        </w:rPr>
      </w:pPr>
      <w:r w:rsidRPr="00894396">
        <w:rPr>
          <w:i/>
          <w:iCs/>
          <w:szCs w:val="32"/>
        </w:rPr>
        <w:t xml:space="preserve">La Famille </w:t>
      </w:r>
      <w:proofErr w:type="spellStart"/>
      <w:r w:rsidRPr="00894396">
        <w:rPr>
          <w:i/>
          <w:iCs/>
          <w:szCs w:val="32"/>
        </w:rPr>
        <w:t>Apse</w:t>
      </w:r>
      <w:proofErr w:type="spellEnd"/>
      <w:r w:rsidRPr="00894396">
        <w:rPr>
          <w:i/>
          <w:iCs/>
          <w:szCs w:val="32"/>
        </w:rPr>
        <w:t xml:space="preserve"> </w:t>
      </w:r>
      <w:r w:rsidRPr="00894396">
        <w:rPr>
          <w:szCs w:val="32"/>
        </w:rPr>
        <w:t>avait</w:t>
      </w:r>
      <w:r w:rsidR="008D6F52">
        <w:rPr>
          <w:szCs w:val="32"/>
        </w:rPr>
        <w:t xml:space="preserve">, </w:t>
      </w:r>
      <w:r w:rsidRPr="00894396">
        <w:rPr>
          <w:szCs w:val="32"/>
        </w:rPr>
        <w:t>comme on vous l</w:t>
      </w:r>
      <w:r w:rsidR="008D6F52">
        <w:rPr>
          <w:szCs w:val="32"/>
        </w:rPr>
        <w:t>’</w:t>
      </w:r>
      <w:r w:rsidRPr="00894396">
        <w:rPr>
          <w:szCs w:val="32"/>
        </w:rPr>
        <w:t>a dit</w:t>
      </w:r>
      <w:r w:rsidR="008D6F52">
        <w:rPr>
          <w:szCs w:val="32"/>
        </w:rPr>
        <w:t xml:space="preserve">, </w:t>
      </w:r>
      <w:r w:rsidRPr="00894396">
        <w:rPr>
          <w:szCs w:val="32"/>
        </w:rPr>
        <w:t>une construction sur sa dunette</w:t>
      </w:r>
      <w:r w:rsidR="008D6F52">
        <w:rPr>
          <w:szCs w:val="32"/>
        </w:rPr>
        <w:t>…</w:t>
      </w:r>
    </w:p>
    <w:p w14:paraId="437C2849" w14:textId="77777777" w:rsidR="008D6F52" w:rsidRDefault="008D6F52" w:rsidP="008D6F52">
      <w:pPr>
        <w:rPr>
          <w:szCs w:val="32"/>
        </w:rPr>
      </w:pPr>
      <w:r>
        <w:t>— </w:t>
      </w:r>
      <w:r w:rsidRPr="00894396">
        <w:rPr>
          <w:szCs w:val="32"/>
        </w:rPr>
        <w:t>Une vilaine machine blanche qui se dressait vers le ciel</w:t>
      </w:r>
      <w:r>
        <w:rPr>
          <w:szCs w:val="32"/>
        </w:rPr>
        <w:t xml:space="preserve">, </w:t>
      </w:r>
      <w:r w:rsidRPr="00894396">
        <w:rPr>
          <w:szCs w:val="32"/>
        </w:rPr>
        <w:t xml:space="preserve">soupira tristement </w:t>
      </w:r>
      <w:proofErr w:type="spellStart"/>
      <w:r w:rsidRPr="00894396">
        <w:rPr>
          <w:szCs w:val="32"/>
        </w:rPr>
        <w:t>Jermyn</w:t>
      </w:r>
      <w:proofErr w:type="spellEnd"/>
      <w:r>
        <w:rPr>
          <w:szCs w:val="32"/>
        </w:rPr>
        <w:t>.</w:t>
      </w:r>
    </w:p>
    <w:p w14:paraId="792020B2" w14:textId="77777777" w:rsidR="008D6F52" w:rsidRDefault="008D6F52" w:rsidP="008D6F52">
      <w:pPr>
        <w:rPr>
          <w:szCs w:val="32"/>
        </w:rPr>
      </w:pPr>
      <w:r>
        <w:t>— </w:t>
      </w:r>
      <w:r w:rsidRPr="00894396">
        <w:rPr>
          <w:szCs w:val="32"/>
        </w:rPr>
        <w:t>C</w:t>
      </w:r>
      <w:r>
        <w:rPr>
          <w:szCs w:val="32"/>
        </w:rPr>
        <w:t>’</w:t>
      </w:r>
      <w:r w:rsidRPr="00894396">
        <w:rPr>
          <w:szCs w:val="32"/>
        </w:rPr>
        <w:t>est bien cela</w:t>
      </w:r>
      <w:r>
        <w:rPr>
          <w:szCs w:val="32"/>
        </w:rPr>
        <w:t xml:space="preserve"> : </w:t>
      </w:r>
      <w:r w:rsidRPr="00894396">
        <w:rPr>
          <w:szCs w:val="32"/>
        </w:rPr>
        <w:t>un capot pour les escaliers des cabines et une sorte de kiosque de veille combinés</w:t>
      </w:r>
      <w:r>
        <w:rPr>
          <w:szCs w:val="32"/>
        </w:rPr>
        <w:t xml:space="preserve">. </w:t>
      </w:r>
      <w:r w:rsidRPr="00894396">
        <w:rPr>
          <w:szCs w:val="32"/>
        </w:rPr>
        <w:t xml:space="preserve">Les rafales de pluie fouettaient mon </w:t>
      </w:r>
      <w:proofErr w:type="spellStart"/>
      <w:r w:rsidRPr="00894396">
        <w:rPr>
          <w:szCs w:val="32"/>
        </w:rPr>
        <w:t>Wilmot</w:t>
      </w:r>
      <w:proofErr w:type="spellEnd"/>
      <w:r w:rsidRPr="00894396">
        <w:rPr>
          <w:szCs w:val="32"/>
        </w:rPr>
        <w:t xml:space="preserve"> engourdi de sommeil</w:t>
      </w:r>
      <w:r>
        <w:rPr>
          <w:szCs w:val="32"/>
        </w:rPr>
        <w:t xml:space="preserve">. </w:t>
      </w:r>
      <w:r w:rsidRPr="00894396">
        <w:rPr>
          <w:szCs w:val="32"/>
        </w:rPr>
        <w:t>Serré au plus près</w:t>
      </w:r>
      <w:r>
        <w:rPr>
          <w:szCs w:val="32"/>
        </w:rPr>
        <w:t xml:space="preserve">, </w:t>
      </w:r>
      <w:r w:rsidRPr="00894396">
        <w:rPr>
          <w:szCs w:val="32"/>
        </w:rPr>
        <w:t>le navire se dirigeait lentement vers le sud</w:t>
      </w:r>
      <w:r>
        <w:rPr>
          <w:szCs w:val="32"/>
        </w:rPr>
        <w:t xml:space="preserve">, </w:t>
      </w:r>
      <w:r w:rsidRPr="00894396">
        <w:rPr>
          <w:szCs w:val="32"/>
        </w:rPr>
        <w:t xml:space="preserve">avec la </w:t>
      </w:r>
      <w:r w:rsidRPr="00894396">
        <w:rPr>
          <w:szCs w:val="32"/>
        </w:rPr>
        <w:lastRenderedPageBreak/>
        <w:t>côte à quelque trois milles sous le vent</w:t>
      </w:r>
      <w:r>
        <w:rPr>
          <w:szCs w:val="32"/>
        </w:rPr>
        <w:t xml:space="preserve">. </w:t>
      </w:r>
      <w:r w:rsidRPr="00894396">
        <w:rPr>
          <w:szCs w:val="32"/>
        </w:rPr>
        <w:t>Il n</w:t>
      </w:r>
      <w:r>
        <w:rPr>
          <w:szCs w:val="32"/>
        </w:rPr>
        <w:t>’</w:t>
      </w:r>
      <w:r w:rsidRPr="00894396">
        <w:rPr>
          <w:szCs w:val="32"/>
        </w:rPr>
        <w:t>y avait rien à craindre dans cette partie du golfe</w:t>
      </w:r>
      <w:r>
        <w:rPr>
          <w:szCs w:val="32"/>
        </w:rPr>
        <w:t xml:space="preserve">, </w:t>
      </w:r>
      <w:r w:rsidRPr="00894396">
        <w:rPr>
          <w:szCs w:val="32"/>
        </w:rPr>
        <w:t xml:space="preserve">et </w:t>
      </w:r>
      <w:proofErr w:type="spellStart"/>
      <w:r w:rsidRPr="00894396">
        <w:rPr>
          <w:szCs w:val="32"/>
        </w:rPr>
        <w:t>Wilmot</w:t>
      </w:r>
      <w:proofErr w:type="spellEnd"/>
      <w:r w:rsidRPr="00894396">
        <w:rPr>
          <w:szCs w:val="32"/>
        </w:rPr>
        <w:t xml:space="preserve"> alla se placer à l</w:t>
      </w:r>
      <w:r>
        <w:rPr>
          <w:szCs w:val="32"/>
        </w:rPr>
        <w:t>’</w:t>
      </w:r>
      <w:r w:rsidRPr="00894396">
        <w:rPr>
          <w:szCs w:val="32"/>
        </w:rPr>
        <w:t>abri des bourrasques</w:t>
      </w:r>
      <w:r>
        <w:rPr>
          <w:szCs w:val="32"/>
        </w:rPr>
        <w:t xml:space="preserve">, </w:t>
      </w:r>
      <w:r w:rsidRPr="00894396">
        <w:rPr>
          <w:szCs w:val="32"/>
        </w:rPr>
        <w:t>derrière le kiosque de veille</w:t>
      </w:r>
      <w:r>
        <w:rPr>
          <w:szCs w:val="32"/>
        </w:rPr>
        <w:t xml:space="preserve">, </w:t>
      </w:r>
      <w:r w:rsidRPr="00894396">
        <w:rPr>
          <w:szCs w:val="32"/>
        </w:rPr>
        <w:t>dont la porte était ouverte de ce côté</w:t>
      </w:r>
      <w:r>
        <w:rPr>
          <w:szCs w:val="32"/>
        </w:rPr>
        <w:t xml:space="preserve">. </w:t>
      </w:r>
      <w:r w:rsidRPr="00894396">
        <w:rPr>
          <w:szCs w:val="32"/>
        </w:rPr>
        <w:t>La nuit était noire comme un tonneau de goudron</w:t>
      </w:r>
      <w:r>
        <w:rPr>
          <w:szCs w:val="32"/>
        </w:rPr>
        <w:t xml:space="preserve">. </w:t>
      </w:r>
      <w:r w:rsidRPr="00894396">
        <w:rPr>
          <w:szCs w:val="32"/>
        </w:rPr>
        <w:t>Tout à coup</w:t>
      </w:r>
      <w:r>
        <w:rPr>
          <w:szCs w:val="32"/>
        </w:rPr>
        <w:t xml:space="preserve">, </w:t>
      </w:r>
      <w:r w:rsidRPr="00894396">
        <w:rPr>
          <w:szCs w:val="32"/>
        </w:rPr>
        <w:t>il entendit une voix de femme qui lui parlait dans l</w:t>
      </w:r>
      <w:r>
        <w:rPr>
          <w:szCs w:val="32"/>
        </w:rPr>
        <w:t>’</w:t>
      </w:r>
      <w:r w:rsidRPr="00894396">
        <w:rPr>
          <w:szCs w:val="32"/>
        </w:rPr>
        <w:t>oreille</w:t>
      </w:r>
      <w:r>
        <w:rPr>
          <w:szCs w:val="32"/>
        </w:rPr>
        <w:t>.</w:t>
      </w:r>
    </w:p>
    <w:p w14:paraId="0A275E5F" w14:textId="77777777" w:rsidR="008D6F52" w:rsidRDefault="00000000" w:rsidP="008D6F52">
      <w:pPr>
        <w:rPr>
          <w:szCs w:val="32"/>
        </w:rPr>
      </w:pPr>
      <w:r w:rsidRPr="00894396">
        <w:rPr>
          <w:szCs w:val="32"/>
        </w:rPr>
        <w:t xml:space="preserve">Cette maudite gouvernante aux yeux verts avait depuis longtemps couché les gosses </w:t>
      </w:r>
      <w:proofErr w:type="spellStart"/>
      <w:r w:rsidRPr="00894396">
        <w:rPr>
          <w:szCs w:val="32"/>
        </w:rPr>
        <w:t>Pamphilius</w:t>
      </w:r>
      <w:proofErr w:type="spellEnd"/>
      <w:r w:rsidR="008D6F52">
        <w:rPr>
          <w:szCs w:val="32"/>
        </w:rPr>
        <w:t xml:space="preserve">, </w:t>
      </w:r>
      <w:r w:rsidRPr="00894396">
        <w:rPr>
          <w:szCs w:val="32"/>
        </w:rPr>
        <w:t>et ne pouvait pas dormir</w:t>
      </w:r>
      <w:r w:rsidR="008D6F52">
        <w:rPr>
          <w:szCs w:val="32"/>
        </w:rPr>
        <w:t xml:space="preserve">, </w:t>
      </w:r>
      <w:r w:rsidRPr="00894396">
        <w:rPr>
          <w:szCs w:val="32"/>
        </w:rPr>
        <w:t>probablement</w:t>
      </w:r>
      <w:r w:rsidR="008D6F52">
        <w:rPr>
          <w:szCs w:val="32"/>
        </w:rPr>
        <w:t xml:space="preserve">. </w:t>
      </w:r>
      <w:r w:rsidRPr="00894396">
        <w:rPr>
          <w:szCs w:val="32"/>
        </w:rPr>
        <w:t>Elle avait entendu sonner minuit</w:t>
      </w:r>
      <w:r w:rsidR="008D6F52">
        <w:rPr>
          <w:szCs w:val="32"/>
        </w:rPr>
        <w:t xml:space="preserve">, </w:t>
      </w:r>
      <w:r w:rsidRPr="00894396">
        <w:rPr>
          <w:szCs w:val="32"/>
        </w:rPr>
        <w:t>et le second était descendu dans sa cabine</w:t>
      </w:r>
      <w:r w:rsidR="008D6F52">
        <w:rPr>
          <w:szCs w:val="32"/>
        </w:rPr>
        <w:t xml:space="preserve">. </w:t>
      </w:r>
      <w:r w:rsidRPr="00894396">
        <w:rPr>
          <w:szCs w:val="32"/>
        </w:rPr>
        <w:t>Elle attendit un instant</w:t>
      </w:r>
      <w:r w:rsidR="008D6F52">
        <w:rPr>
          <w:szCs w:val="32"/>
        </w:rPr>
        <w:t xml:space="preserve">, </w:t>
      </w:r>
      <w:r w:rsidRPr="00894396">
        <w:rPr>
          <w:szCs w:val="32"/>
        </w:rPr>
        <w:t>enfila sa robe de chambre</w:t>
      </w:r>
      <w:r w:rsidR="008D6F52">
        <w:rPr>
          <w:szCs w:val="32"/>
        </w:rPr>
        <w:t xml:space="preserve">, </w:t>
      </w:r>
      <w:r w:rsidRPr="00894396">
        <w:rPr>
          <w:szCs w:val="32"/>
        </w:rPr>
        <w:t>se glissa à travers le salon vide et monta l</w:t>
      </w:r>
      <w:r w:rsidR="008D6F52">
        <w:rPr>
          <w:szCs w:val="32"/>
        </w:rPr>
        <w:t>’</w:t>
      </w:r>
      <w:r w:rsidRPr="00894396">
        <w:rPr>
          <w:szCs w:val="32"/>
        </w:rPr>
        <w:t>escalier du kiosque de veille</w:t>
      </w:r>
      <w:r w:rsidR="008D6F52">
        <w:rPr>
          <w:szCs w:val="32"/>
        </w:rPr>
        <w:t xml:space="preserve">. </w:t>
      </w:r>
      <w:r w:rsidRPr="00894396">
        <w:rPr>
          <w:szCs w:val="32"/>
        </w:rPr>
        <w:t>Elle s</w:t>
      </w:r>
      <w:r w:rsidR="008D6F52">
        <w:rPr>
          <w:szCs w:val="32"/>
        </w:rPr>
        <w:t>’</w:t>
      </w:r>
      <w:r w:rsidRPr="00894396">
        <w:rPr>
          <w:szCs w:val="32"/>
        </w:rPr>
        <w:t>assit sur le divan</w:t>
      </w:r>
      <w:r w:rsidR="008D6F52">
        <w:rPr>
          <w:szCs w:val="32"/>
        </w:rPr>
        <w:t xml:space="preserve">, </w:t>
      </w:r>
      <w:r w:rsidRPr="00894396">
        <w:rPr>
          <w:szCs w:val="32"/>
        </w:rPr>
        <w:t>près de la porte ouverte</w:t>
      </w:r>
      <w:r w:rsidR="008D6F52">
        <w:rPr>
          <w:szCs w:val="32"/>
        </w:rPr>
        <w:t xml:space="preserve">, </w:t>
      </w:r>
      <w:r w:rsidRPr="00894396">
        <w:rPr>
          <w:szCs w:val="32"/>
        </w:rPr>
        <w:t>pour se rafraîchir sans doute</w:t>
      </w:r>
      <w:r w:rsidR="008D6F52">
        <w:rPr>
          <w:szCs w:val="32"/>
        </w:rPr>
        <w:t>.</w:t>
      </w:r>
    </w:p>
    <w:p w14:paraId="1D0110E3" w14:textId="77777777" w:rsidR="008D6F52" w:rsidRDefault="00000000" w:rsidP="008D6F52">
      <w:pPr>
        <w:rPr>
          <w:szCs w:val="32"/>
        </w:rPr>
      </w:pPr>
      <w:r w:rsidRPr="00894396">
        <w:rPr>
          <w:szCs w:val="32"/>
        </w:rPr>
        <w:t>Son murmure dut faire</w:t>
      </w:r>
      <w:r w:rsidR="008D6F52">
        <w:rPr>
          <w:szCs w:val="32"/>
        </w:rPr>
        <w:t xml:space="preserve">, </w:t>
      </w:r>
      <w:r w:rsidRPr="00894396">
        <w:rPr>
          <w:szCs w:val="32"/>
        </w:rPr>
        <w:t xml:space="preserve">sur </w:t>
      </w:r>
      <w:proofErr w:type="spellStart"/>
      <w:r w:rsidRPr="00894396">
        <w:rPr>
          <w:szCs w:val="32"/>
        </w:rPr>
        <w:t>Wilmot</w:t>
      </w:r>
      <w:proofErr w:type="spellEnd"/>
      <w:r w:rsidR="008D6F52">
        <w:rPr>
          <w:szCs w:val="32"/>
        </w:rPr>
        <w:t xml:space="preserve">, </w:t>
      </w:r>
      <w:r w:rsidRPr="00894396">
        <w:rPr>
          <w:szCs w:val="32"/>
        </w:rPr>
        <w:t>l</w:t>
      </w:r>
      <w:r w:rsidR="008D6F52">
        <w:rPr>
          <w:szCs w:val="32"/>
        </w:rPr>
        <w:t>’</w:t>
      </w:r>
      <w:r w:rsidRPr="00894396">
        <w:rPr>
          <w:szCs w:val="32"/>
        </w:rPr>
        <w:t>effet d</w:t>
      </w:r>
      <w:r w:rsidR="008D6F52">
        <w:rPr>
          <w:szCs w:val="32"/>
        </w:rPr>
        <w:t>’</w:t>
      </w:r>
      <w:r w:rsidRPr="00894396">
        <w:rPr>
          <w:szCs w:val="32"/>
        </w:rPr>
        <w:t>une allumette enflammée dans son cerveau</w:t>
      </w:r>
      <w:r w:rsidR="008D6F52">
        <w:rPr>
          <w:szCs w:val="32"/>
        </w:rPr>
        <w:t xml:space="preserve">. </w:t>
      </w:r>
      <w:r w:rsidRPr="00894396">
        <w:rPr>
          <w:szCs w:val="32"/>
        </w:rPr>
        <w:t>Je ne sais pas comment ces deux-là étaient arrivés à être si bien ensemble</w:t>
      </w:r>
      <w:r w:rsidR="008D6F52">
        <w:rPr>
          <w:szCs w:val="32"/>
        </w:rPr>
        <w:t xml:space="preserve">. </w:t>
      </w:r>
      <w:r w:rsidRPr="00894396">
        <w:rPr>
          <w:szCs w:val="32"/>
        </w:rPr>
        <w:t>Je crois qu</w:t>
      </w:r>
      <w:r w:rsidR="008D6F52">
        <w:rPr>
          <w:szCs w:val="32"/>
        </w:rPr>
        <w:t>’</w:t>
      </w:r>
      <w:r w:rsidRPr="00894396">
        <w:rPr>
          <w:szCs w:val="32"/>
        </w:rPr>
        <w:t>il l</w:t>
      </w:r>
      <w:r w:rsidR="008D6F52">
        <w:rPr>
          <w:szCs w:val="32"/>
        </w:rPr>
        <w:t>’</w:t>
      </w:r>
      <w:r w:rsidRPr="00894396">
        <w:rPr>
          <w:szCs w:val="32"/>
        </w:rPr>
        <w:t>avait déjà rencontrée quelquefois à terre</w:t>
      </w:r>
      <w:r w:rsidR="008D6F52">
        <w:rPr>
          <w:szCs w:val="32"/>
        </w:rPr>
        <w:t xml:space="preserve">. </w:t>
      </w:r>
      <w:r w:rsidRPr="00894396">
        <w:rPr>
          <w:szCs w:val="32"/>
        </w:rPr>
        <w:t>Je n</w:t>
      </w:r>
      <w:r w:rsidR="008D6F52">
        <w:rPr>
          <w:szCs w:val="32"/>
        </w:rPr>
        <w:t>’</w:t>
      </w:r>
      <w:r w:rsidRPr="00894396">
        <w:rPr>
          <w:szCs w:val="32"/>
        </w:rPr>
        <w:t>ai jamais pu tirer l</w:t>
      </w:r>
      <w:r w:rsidR="008D6F52">
        <w:rPr>
          <w:szCs w:val="32"/>
        </w:rPr>
        <w:t>’</w:t>
      </w:r>
      <w:r w:rsidRPr="00894396">
        <w:rPr>
          <w:szCs w:val="32"/>
        </w:rPr>
        <w:t>affaire au clair</w:t>
      </w:r>
      <w:r w:rsidR="008D6F52">
        <w:rPr>
          <w:szCs w:val="32"/>
        </w:rPr>
        <w:t xml:space="preserve">, </w:t>
      </w:r>
      <w:r w:rsidRPr="00894396">
        <w:rPr>
          <w:szCs w:val="32"/>
        </w:rPr>
        <w:t>parce qu</w:t>
      </w:r>
      <w:r w:rsidR="008D6F52">
        <w:rPr>
          <w:szCs w:val="32"/>
        </w:rPr>
        <w:t>’</w:t>
      </w:r>
      <w:r w:rsidRPr="00894396">
        <w:rPr>
          <w:szCs w:val="32"/>
        </w:rPr>
        <w:t>en racontant l</w:t>
      </w:r>
      <w:r w:rsidR="008D6F52">
        <w:rPr>
          <w:szCs w:val="32"/>
        </w:rPr>
        <w:t>’</w:t>
      </w:r>
      <w:r w:rsidRPr="00894396">
        <w:rPr>
          <w:szCs w:val="32"/>
        </w:rPr>
        <w:t>histoire</w:t>
      </w:r>
      <w:r w:rsidR="008D6F52">
        <w:rPr>
          <w:szCs w:val="32"/>
        </w:rPr>
        <w:t xml:space="preserve">, </w:t>
      </w:r>
      <w:proofErr w:type="spellStart"/>
      <w:r w:rsidRPr="00894396">
        <w:rPr>
          <w:szCs w:val="32"/>
        </w:rPr>
        <w:t>Wilmot</w:t>
      </w:r>
      <w:proofErr w:type="spellEnd"/>
      <w:r w:rsidRPr="00894396">
        <w:rPr>
          <w:szCs w:val="32"/>
        </w:rPr>
        <w:t xml:space="preserve"> ne disait pas deux mots sans lancer un affreux juron</w:t>
      </w:r>
      <w:r w:rsidR="008D6F52">
        <w:rPr>
          <w:szCs w:val="32"/>
        </w:rPr>
        <w:t xml:space="preserve">. </w:t>
      </w:r>
      <w:r w:rsidRPr="00894396">
        <w:rPr>
          <w:szCs w:val="32"/>
        </w:rPr>
        <w:t>Je l</w:t>
      </w:r>
      <w:r w:rsidR="008D6F52">
        <w:rPr>
          <w:szCs w:val="32"/>
        </w:rPr>
        <w:t>’</w:t>
      </w:r>
      <w:r w:rsidRPr="00894396">
        <w:rPr>
          <w:szCs w:val="32"/>
        </w:rPr>
        <w:t>ai aperçu un jour sur un quai de Sydney</w:t>
      </w:r>
      <w:r w:rsidR="008D6F52">
        <w:rPr>
          <w:szCs w:val="32"/>
        </w:rPr>
        <w:t xml:space="preserve"> ; </w:t>
      </w:r>
      <w:r w:rsidRPr="00894396">
        <w:rPr>
          <w:szCs w:val="32"/>
        </w:rPr>
        <w:t>il avait un tablier de toile jusqu</w:t>
      </w:r>
      <w:r w:rsidR="008D6F52">
        <w:rPr>
          <w:szCs w:val="32"/>
        </w:rPr>
        <w:t>’</w:t>
      </w:r>
      <w:r w:rsidRPr="00894396">
        <w:rPr>
          <w:szCs w:val="32"/>
        </w:rPr>
        <w:t>au menton et un grand fouet à la main</w:t>
      </w:r>
      <w:r w:rsidR="008D6F52">
        <w:rPr>
          <w:szCs w:val="32"/>
        </w:rPr>
        <w:t xml:space="preserve">. </w:t>
      </w:r>
      <w:r w:rsidRPr="00894396">
        <w:rPr>
          <w:szCs w:val="32"/>
        </w:rPr>
        <w:t>Il était devenu toucheur de bœufs</w:t>
      </w:r>
      <w:r w:rsidR="008D6F52">
        <w:rPr>
          <w:szCs w:val="32"/>
        </w:rPr>
        <w:t xml:space="preserve">, </w:t>
      </w:r>
      <w:r w:rsidRPr="00894396">
        <w:rPr>
          <w:szCs w:val="32"/>
        </w:rPr>
        <w:t>trop content encore de trouver quelque chose pour ne pas crever de faim</w:t>
      </w:r>
      <w:r w:rsidR="008D6F52">
        <w:rPr>
          <w:szCs w:val="32"/>
        </w:rPr>
        <w:t xml:space="preserve">. </w:t>
      </w:r>
      <w:r w:rsidRPr="00894396">
        <w:rPr>
          <w:szCs w:val="32"/>
        </w:rPr>
        <w:t>Voilà où il en était arrivé</w:t>
      </w:r>
      <w:r w:rsidR="008D6F52">
        <w:rPr>
          <w:szCs w:val="32"/>
        </w:rPr>
        <w:t> !</w:t>
      </w:r>
    </w:p>
    <w:p w14:paraId="04EF09CD" w14:textId="235C0A3A" w:rsidR="008D6F52" w:rsidRDefault="00000000" w:rsidP="008D6F52">
      <w:r w:rsidRPr="00894396">
        <w:rPr>
          <w:szCs w:val="32"/>
        </w:rPr>
        <w:t>En tout cas</w:t>
      </w:r>
      <w:r w:rsidR="008D6F52">
        <w:rPr>
          <w:szCs w:val="32"/>
        </w:rPr>
        <w:t xml:space="preserve">, </w:t>
      </w:r>
      <w:r w:rsidRPr="00894396">
        <w:rPr>
          <w:szCs w:val="32"/>
        </w:rPr>
        <w:t>cette nuit-là</w:t>
      </w:r>
      <w:r w:rsidR="008D6F52">
        <w:rPr>
          <w:szCs w:val="32"/>
        </w:rPr>
        <w:t xml:space="preserve">, </w:t>
      </w:r>
      <w:r w:rsidRPr="00894396">
        <w:rPr>
          <w:szCs w:val="32"/>
        </w:rPr>
        <w:t>il était sur le pont</w:t>
      </w:r>
      <w:r w:rsidR="008D6F52">
        <w:rPr>
          <w:szCs w:val="32"/>
        </w:rPr>
        <w:t xml:space="preserve">, </w:t>
      </w:r>
      <w:r w:rsidRPr="00894396">
        <w:rPr>
          <w:szCs w:val="32"/>
        </w:rPr>
        <w:t>la tête passée par la porte</w:t>
      </w:r>
      <w:r w:rsidR="008D6F52">
        <w:rPr>
          <w:szCs w:val="32"/>
        </w:rPr>
        <w:t xml:space="preserve">, </w:t>
      </w:r>
      <w:r w:rsidRPr="00894396">
        <w:rPr>
          <w:szCs w:val="32"/>
        </w:rPr>
        <w:t>et sur l</w:t>
      </w:r>
      <w:r w:rsidR="008D6F52">
        <w:rPr>
          <w:szCs w:val="32"/>
        </w:rPr>
        <w:t>’</w:t>
      </w:r>
      <w:r w:rsidRPr="00894396">
        <w:rPr>
          <w:szCs w:val="32"/>
        </w:rPr>
        <w:t>épaule de la fille</w:t>
      </w:r>
      <w:r w:rsidR="008D6F52">
        <w:rPr>
          <w:szCs w:val="32"/>
        </w:rPr>
        <w:t xml:space="preserve">, </w:t>
      </w:r>
      <w:r w:rsidRPr="00894396">
        <w:rPr>
          <w:szCs w:val="32"/>
        </w:rPr>
        <w:t>je suppose</w:t>
      </w:r>
      <w:r w:rsidR="008D6F52">
        <w:rPr>
          <w:szCs w:val="32"/>
        </w:rPr>
        <w:t xml:space="preserve">. </w:t>
      </w:r>
      <w:r w:rsidRPr="00894396">
        <w:rPr>
          <w:szCs w:val="32"/>
        </w:rPr>
        <w:t>Un officier de quart</w:t>
      </w:r>
      <w:r w:rsidR="008D6F52">
        <w:rPr>
          <w:szCs w:val="32"/>
        </w:rPr>
        <w:t xml:space="preserve"> ! </w:t>
      </w:r>
      <w:r w:rsidRPr="00894396">
        <w:rPr>
          <w:szCs w:val="32"/>
        </w:rPr>
        <w:t>Plus tard</w:t>
      </w:r>
      <w:r w:rsidR="008D6F52">
        <w:rPr>
          <w:szCs w:val="32"/>
        </w:rPr>
        <w:t xml:space="preserve">, </w:t>
      </w:r>
      <w:r w:rsidRPr="00894396">
        <w:rPr>
          <w:szCs w:val="32"/>
        </w:rPr>
        <w:t>l</w:t>
      </w:r>
      <w:r w:rsidR="008D6F52">
        <w:rPr>
          <w:szCs w:val="32"/>
        </w:rPr>
        <w:t>’</w:t>
      </w:r>
      <w:r w:rsidRPr="00894396">
        <w:rPr>
          <w:szCs w:val="32"/>
        </w:rPr>
        <w:t>homme de barre déposa qu</w:t>
      </w:r>
      <w:r w:rsidR="008D6F52">
        <w:rPr>
          <w:szCs w:val="32"/>
        </w:rPr>
        <w:t>’</w:t>
      </w:r>
      <w:r w:rsidRPr="00894396">
        <w:rPr>
          <w:szCs w:val="32"/>
        </w:rPr>
        <w:t>il avait</w:t>
      </w:r>
      <w:r w:rsidR="008D6F52">
        <w:rPr>
          <w:szCs w:val="32"/>
        </w:rPr>
        <w:t xml:space="preserve">, </w:t>
      </w:r>
      <w:r w:rsidRPr="00894396">
        <w:rPr>
          <w:szCs w:val="32"/>
        </w:rPr>
        <w:t>à diverses reprises</w:t>
      </w:r>
      <w:r w:rsidR="008D6F52">
        <w:rPr>
          <w:szCs w:val="32"/>
        </w:rPr>
        <w:t xml:space="preserve">, </w:t>
      </w:r>
      <w:r w:rsidRPr="00894396">
        <w:rPr>
          <w:szCs w:val="32"/>
        </w:rPr>
        <w:t>signalé l</w:t>
      </w:r>
      <w:r w:rsidR="008D6F52">
        <w:rPr>
          <w:szCs w:val="32"/>
        </w:rPr>
        <w:t>’</w:t>
      </w:r>
      <w:r w:rsidRPr="00894396">
        <w:rPr>
          <w:szCs w:val="32"/>
        </w:rPr>
        <w:t>extinction de la lampe de l</w:t>
      </w:r>
      <w:r w:rsidR="008D6F52">
        <w:rPr>
          <w:szCs w:val="32"/>
        </w:rPr>
        <w:t>’</w:t>
      </w:r>
      <w:r w:rsidRPr="00894396">
        <w:rPr>
          <w:szCs w:val="32"/>
        </w:rPr>
        <w:t>habitacle</w:t>
      </w:r>
      <w:r w:rsidR="008D6F52">
        <w:rPr>
          <w:szCs w:val="32"/>
        </w:rPr>
        <w:t xml:space="preserve">. </w:t>
      </w:r>
      <w:r w:rsidRPr="00894396">
        <w:rPr>
          <w:szCs w:val="32"/>
        </w:rPr>
        <w:t>Peu importait</w:t>
      </w:r>
      <w:r w:rsidR="008D6F52">
        <w:rPr>
          <w:szCs w:val="32"/>
        </w:rPr>
        <w:t xml:space="preserve">, </w:t>
      </w:r>
      <w:r w:rsidRPr="00894396">
        <w:rPr>
          <w:szCs w:val="32"/>
        </w:rPr>
        <w:t>pour lui</w:t>
      </w:r>
      <w:r w:rsidR="008D6F52">
        <w:rPr>
          <w:szCs w:val="32"/>
        </w:rPr>
        <w:t xml:space="preserve">, </w:t>
      </w:r>
      <w:r w:rsidRPr="00894396">
        <w:rPr>
          <w:szCs w:val="32"/>
        </w:rPr>
        <w:t>puisque la consigne était de serrer le vent</w:t>
      </w:r>
      <w:r w:rsidR="008D6F52">
        <w:rPr>
          <w:szCs w:val="32"/>
        </w:rPr>
        <w:t>. – « </w:t>
      </w:r>
      <w:r w:rsidRPr="00894396">
        <w:rPr>
          <w:szCs w:val="32"/>
        </w:rPr>
        <w:t>Je trouvais bien drôle</w:t>
      </w:r>
      <w:r w:rsidR="008D6F52">
        <w:rPr>
          <w:szCs w:val="32"/>
        </w:rPr>
        <w:t xml:space="preserve">, </w:t>
      </w:r>
      <w:r w:rsidRPr="00894396">
        <w:rPr>
          <w:szCs w:val="32"/>
        </w:rPr>
        <w:t>expliqua-t-il</w:t>
      </w:r>
      <w:r w:rsidR="008D6F52">
        <w:rPr>
          <w:szCs w:val="32"/>
        </w:rPr>
        <w:t xml:space="preserve">, </w:t>
      </w:r>
      <w:r w:rsidRPr="00894396">
        <w:rPr>
          <w:szCs w:val="32"/>
        </w:rPr>
        <w:t>que le bateau continuât à arriver pendant les grains</w:t>
      </w:r>
      <w:r w:rsidR="008D6F52">
        <w:rPr>
          <w:szCs w:val="32"/>
        </w:rPr>
        <w:t xml:space="preserve">, </w:t>
      </w:r>
      <w:r w:rsidRPr="00894396">
        <w:rPr>
          <w:szCs w:val="32"/>
        </w:rPr>
        <w:t xml:space="preserve">mais je lofais </w:t>
      </w:r>
      <w:r w:rsidRPr="00894396">
        <w:rPr>
          <w:szCs w:val="32"/>
        </w:rPr>
        <w:lastRenderedPageBreak/>
        <w:t>chaque fois pour le ramener aussi près que possible du vent</w:t>
      </w:r>
      <w:r w:rsidR="008D6F52">
        <w:rPr>
          <w:szCs w:val="32"/>
        </w:rPr>
        <w:t xml:space="preserve">. </w:t>
      </w:r>
      <w:r w:rsidRPr="00894396">
        <w:rPr>
          <w:szCs w:val="32"/>
        </w:rPr>
        <w:t>La nuit était si noire que je ne voyais pas ma main devant mes yeux</w:t>
      </w:r>
      <w:r w:rsidR="008D6F52">
        <w:rPr>
          <w:szCs w:val="32"/>
        </w:rPr>
        <w:t xml:space="preserve">, </w:t>
      </w:r>
      <w:r w:rsidRPr="00894396">
        <w:rPr>
          <w:szCs w:val="32"/>
        </w:rPr>
        <w:t>et la pluie me tombait à seaux sur la tête</w:t>
      </w:r>
      <w:r w:rsidR="008D6F52">
        <w:rPr>
          <w:szCs w:val="32"/>
        </w:rPr>
        <w:t>. »</w:t>
      </w:r>
    </w:p>
    <w:p w14:paraId="6DE121B4" w14:textId="77777777" w:rsidR="008D6F52" w:rsidRDefault="00000000" w:rsidP="008D6F52">
      <w:pPr>
        <w:rPr>
          <w:szCs w:val="32"/>
        </w:rPr>
      </w:pPr>
      <w:r w:rsidRPr="00894396">
        <w:rPr>
          <w:szCs w:val="32"/>
        </w:rPr>
        <w:t>La vérité</w:t>
      </w:r>
      <w:r w:rsidR="008D6F52">
        <w:rPr>
          <w:szCs w:val="32"/>
        </w:rPr>
        <w:t xml:space="preserve">, </w:t>
      </w:r>
      <w:r w:rsidRPr="00894396">
        <w:rPr>
          <w:szCs w:val="32"/>
        </w:rPr>
        <w:t>c</w:t>
      </w:r>
      <w:r w:rsidR="008D6F52">
        <w:rPr>
          <w:szCs w:val="32"/>
        </w:rPr>
        <w:t>’</w:t>
      </w:r>
      <w:r w:rsidRPr="00894396">
        <w:rPr>
          <w:szCs w:val="32"/>
        </w:rPr>
        <w:t>est qu</w:t>
      </w:r>
      <w:r w:rsidR="008D6F52">
        <w:rPr>
          <w:szCs w:val="32"/>
        </w:rPr>
        <w:t>’</w:t>
      </w:r>
      <w:r w:rsidRPr="00894396">
        <w:rPr>
          <w:szCs w:val="32"/>
        </w:rPr>
        <w:t>à chaque rafale</w:t>
      </w:r>
      <w:r w:rsidR="008D6F52">
        <w:rPr>
          <w:szCs w:val="32"/>
        </w:rPr>
        <w:t xml:space="preserve">, </w:t>
      </w:r>
      <w:r w:rsidRPr="00894396">
        <w:rPr>
          <w:szCs w:val="32"/>
        </w:rPr>
        <w:t>la brise adonnait un peu et que le bateau finit par avoir progressivement le cap en plein sur la côte</w:t>
      </w:r>
      <w:r w:rsidR="008D6F52">
        <w:rPr>
          <w:szCs w:val="32"/>
        </w:rPr>
        <w:t xml:space="preserve">, </w:t>
      </w:r>
      <w:r w:rsidRPr="00894396">
        <w:rPr>
          <w:szCs w:val="32"/>
        </w:rPr>
        <w:t>sans que personne s</w:t>
      </w:r>
      <w:r w:rsidR="008D6F52">
        <w:rPr>
          <w:szCs w:val="32"/>
        </w:rPr>
        <w:t>’</w:t>
      </w:r>
      <w:r w:rsidRPr="00894396">
        <w:rPr>
          <w:szCs w:val="32"/>
        </w:rPr>
        <w:t>en doutât</w:t>
      </w:r>
      <w:r w:rsidR="008D6F52">
        <w:rPr>
          <w:szCs w:val="32"/>
        </w:rPr>
        <w:t xml:space="preserve">. </w:t>
      </w:r>
      <w:proofErr w:type="spellStart"/>
      <w:r w:rsidRPr="00894396">
        <w:rPr>
          <w:szCs w:val="32"/>
        </w:rPr>
        <w:t>Wilmot</w:t>
      </w:r>
      <w:proofErr w:type="spellEnd"/>
      <w:r w:rsidRPr="00894396">
        <w:rPr>
          <w:szCs w:val="32"/>
        </w:rPr>
        <w:t xml:space="preserve"> avoua qu</w:t>
      </w:r>
      <w:r w:rsidR="008D6F52">
        <w:rPr>
          <w:szCs w:val="32"/>
        </w:rPr>
        <w:t>’</w:t>
      </w:r>
      <w:r w:rsidRPr="00894396">
        <w:rPr>
          <w:szCs w:val="32"/>
        </w:rPr>
        <w:t>il n</w:t>
      </w:r>
      <w:r w:rsidR="008D6F52">
        <w:rPr>
          <w:szCs w:val="32"/>
        </w:rPr>
        <w:t>’</w:t>
      </w:r>
      <w:r w:rsidRPr="00894396">
        <w:rPr>
          <w:szCs w:val="32"/>
        </w:rPr>
        <w:t>avait pas</w:t>
      </w:r>
      <w:r w:rsidR="008D6F52">
        <w:rPr>
          <w:szCs w:val="32"/>
        </w:rPr>
        <w:t xml:space="preserve">, </w:t>
      </w:r>
      <w:r w:rsidRPr="00894396">
        <w:rPr>
          <w:szCs w:val="32"/>
        </w:rPr>
        <w:t>de tout une heure</w:t>
      </w:r>
      <w:r w:rsidR="008D6F52">
        <w:rPr>
          <w:szCs w:val="32"/>
        </w:rPr>
        <w:t xml:space="preserve">, </w:t>
      </w:r>
      <w:r w:rsidRPr="00894396">
        <w:rPr>
          <w:szCs w:val="32"/>
        </w:rPr>
        <w:t>jeté un coup d</w:t>
      </w:r>
      <w:r w:rsidR="008D6F52">
        <w:rPr>
          <w:szCs w:val="32"/>
        </w:rPr>
        <w:t>’</w:t>
      </w:r>
      <w:r w:rsidRPr="00894396">
        <w:rPr>
          <w:szCs w:val="32"/>
        </w:rPr>
        <w:t>œil au compas</w:t>
      </w:r>
      <w:r w:rsidR="008D6F52">
        <w:rPr>
          <w:szCs w:val="32"/>
        </w:rPr>
        <w:t xml:space="preserve">. </w:t>
      </w:r>
      <w:r w:rsidRPr="00894396">
        <w:rPr>
          <w:szCs w:val="32"/>
        </w:rPr>
        <w:t>Il pouvait bien avouer</w:t>
      </w:r>
      <w:r w:rsidR="008D6F52">
        <w:rPr>
          <w:szCs w:val="32"/>
        </w:rPr>
        <w:t xml:space="preserve"> ! </w:t>
      </w:r>
      <w:r w:rsidRPr="00894396">
        <w:rPr>
          <w:szCs w:val="32"/>
        </w:rPr>
        <w:t>La première chose qui le réveilla</w:t>
      </w:r>
      <w:r w:rsidR="008D6F52">
        <w:rPr>
          <w:szCs w:val="32"/>
        </w:rPr>
        <w:t xml:space="preserve">, </w:t>
      </w:r>
      <w:r w:rsidRPr="00894396">
        <w:rPr>
          <w:szCs w:val="32"/>
        </w:rPr>
        <w:t>ce furent les cris de la vigie qui hurlait comme un possédé</w:t>
      </w:r>
      <w:r w:rsidR="008D6F52">
        <w:rPr>
          <w:szCs w:val="32"/>
        </w:rPr>
        <w:t xml:space="preserve">, </w:t>
      </w:r>
      <w:r w:rsidRPr="00894396">
        <w:rPr>
          <w:szCs w:val="32"/>
        </w:rPr>
        <w:t>à l</w:t>
      </w:r>
      <w:r w:rsidR="008D6F52">
        <w:rPr>
          <w:szCs w:val="32"/>
        </w:rPr>
        <w:t>’</w:t>
      </w:r>
      <w:r w:rsidRPr="00894396">
        <w:rPr>
          <w:szCs w:val="32"/>
        </w:rPr>
        <w:t>avant</w:t>
      </w:r>
      <w:r w:rsidR="008D6F52">
        <w:rPr>
          <w:szCs w:val="32"/>
        </w:rPr>
        <w:t>.</w:t>
      </w:r>
    </w:p>
    <w:p w14:paraId="7D5376AC" w14:textId="4CF1A8AF" w:rsidR="008D6F52" w:rsidRDefault="00000000" w:rsidP="008D6F52">
      <w:r w:rsidRPr="00894396">
        <w:rPr>
          <w:szCs w:val="32"/>
        </w:rPr>
        <w:t>Il s</w:t>
      </w:r>
      <w:r w:rsidR="008D6F52">
        <w:rPr>
          <w:szCs w:val="32"/>
        </w:rPr>
        <w:t>’</w:t>
      </w:r>
      <w:r w:rsidRPr="00894396">
        <w:rPr>
          <w:szCs w:val="32"/>
        </w:rPr>
        <w:t>arracha des bras de la donzelle</w:t>
      </w:r>
      <w:r w:rsidR="008D6F52">
        <w:rPr>
          <w:szCs w:val="32"/>
        </w:rPr>
        <w:t>. – « </w:t>
      </w:r>
      <w:r w:rsidRPr="00894396">
        <w:rPr>
          <w:szCs w:val="32"/>
        </w:rPr>
        <w:t>Qu</w:t>
      </w:r>
      <w:r w:rsidR="008D6F52">
        <w:rPr>
          <w:szCs w:val="32"/>
        </w:rPr>
        <w:t>’</w:t>
      </w:r>
      <w:r w:rsidRPr="00894396">
        <w:rPr>
          <w:szCs w:val="32"/>
        </w:rPr>
        <w:t>est-ce que vous dites</w:t>
      </w:r>
      <w:r w:rsidR="008D6F52">
        <w:rPr>
          <w:szCs w:val="32"/>
        </w:rPr>
        <w:t> ? »</w:t>
      </w:r>
    </w:p>
    <w:p w14:paraId="569D1687" w14:textId="08CE7C0E" w:rsidR="008D6F52" w:rsidRDefault="008D6F52" w:rsidP="008D6F52">
      <w:r>
        <w:t>— </w:t>
      </w:r>
      <w:r>
        <w:rPr>
          <w:szCs w:val="32"/>
        </w:rPr>
        <w:t>« </w:t>
      </w:r>
      <w:r w:rsidRPr="00894396">
        <w:rPr>
          <w:szCs w:val="32"/>
        </w:rPr>
        <w:t>Je crois entendre des brisants à l</w:t>
      </w:r>
      <w:r>
        <w:rPr>
          <w:szCs w:val="32"/>
        </w:rPr>
        <w:t>’</w:t>
      </w:r>
      <w:r w:rsidRPr="00894396">
        <w:rPr>
          <w:szCs w:val="32"/>
        </w:rPr>
        <w:t>avant</w:t>
      </w:r>
      <w:r>
        <w:rPr>
          <w:szCs w:val="32"/>
        </w:rPr>
        <w:t xml:space="preserve">, </w:t>
      </w:r>
      <w:r w:rsidRPr="00894396">
        <w:rPr>
          <w:szCs w:val="32"/>
        </w:rPr>
        <w:t>Monsieur</w:t>
      </w:r>
      <w:r>
        <w:rPr>
          <w:szCs w:val="32"/>
        </w:rPr>
        <w:t xml:space="preserve"> », </w:t>
      </w:r>
      <w:r w:rsidRPr="00894396">
        <w:rPr>
          <w:szCs w:val="32"/>
        </w:rPr>
        <w:t>répondit l</w:t>
      </w:r>
      <w:r>
        <w:rPr>
          <w:szCs w:val="32"/>
        </w:rPr>
        <w:t>’</w:t>
      </w:r>
      <w:r w:rsidRPr="00894396">
        <w:rPr>
          <w:szCs w:val="32"/>
        </w:rPr>
        <w:t>homme en se précipitant à l</w:t>
      </w:r>
      <w:r>
        <w:rPr>
          <w:szCs w:val="32"/>
        </w:rPr>
        <w:t>’</w:t>
      </w:r>
      <w:r w:rsidRPr="00894396">
        <w:rPr>
          <w:szCs w:val="32"/>
        </w:rPr>
        <w:t>arrière avec ses camarades de veille</w:t>
      </w:r>
      <w:r>
        <w:rPr>
          <w:szCs w:val="32"/>
        </w:rPr>
        <w:t xml:space="preserve">, </w:t>
      </w:r>
      <w:r w:rsidRPr="00894396">
        <w:rPr>
          <w:szCs w:val="32"/>
        </w:rPr>
        <w:t>sous le plus abominable et aveuglant déluge qui soit jamais tombé du ciel</w:t>
      </w:r>
      <w:r>
        <w:rPr>
          <w:szCs w:val="32"/>
        </w:rPr>
        <w:t xml:space="preserve">, </w:t>
      </w:r>
      <w:r w:rsidRPr="00894396">
        <w:rPr>
          <w:szCs w:val="32"/>
        </w:rPr>
        <w:t xml:space="preserve">à en croire </w:t>
      </w:r>
      <w:proofErr w:type="spellStart"/>
      <w:r w:rsidRPr="00894396">
        <w:rPr>
          <w:szCs w:val="32"/>
        </w:rPr>
        <w:t>Wilmot</w:t>
      </w:r>
      <w:proofErr w:type="spellEnd"/>
      <w:r>
        <w:rPr>
          <w:szCs w:val="32"/>
        </w:rPr>
        <w:t xml:space="preserve">. </w:t>
      </w:r>
      <w:r w:rsidRPr="00894396">
        <w:rPr>
          <w:szCs w:val="32"/>
        </w:rPr>
        <w:t>Pendant une ou deux secondes</w:t>
      </w:r>
      <w:r>
        <w:rPr>
          <w:szCs w:val="32"/>
        </w:rPr>
        <w:t xml:space="preserve">, </w:t>
      </w:r>
      <w:r w:rsidRPr="00894396">
        <w:rPr>
          <w:szCs w:val="32"/>
        </w:rPr>
        <w:t>il resta affolé</w:t>
      </w:r>
      <w:r>
        <w:rPr>
          <w:szCs w:val="32"/>
        </w:rPr>
        <w:t xml:space="preserve">, </w:t>
      </w:r>
      <w:r w:rsidRPr="00894396">
        <w:rPr>
          <w:szCs w:val="32"/>
        </w:rPr>
        <w:t>éberlué au point de ne plus savoir de quel côté du golfe se trouvait le navire</w:t>
      </w:r>
      <w:r>
        <w:rPr>
          <w:szCs w:val="32"/>
        </w:rPr>
        <w:t xml:space="preserve">. </w:t>
      </w:r>
      <w:r w:rsidRPr="00894396">
        <w:rPr>
          <w:szCs w:val="32"/>
        </w:rPr>
        <w:t>Mais s</w:t>
      </w:r>
      <w:r>
        <w:rPr>
          <w:szCs w:val="32"/>
        </w:rPr>
        <w:t>’</w:t>
      </w:r>
      <w:r w:rsidRPr="00894396">
        <w:rPr>
          <w:szCs w:val="32"/>
        </w:rPr>
        <w:t>il n</w:t>
      </w:r>
      <w:r>
        <w:rPr>
          <w:szCs w:val="32"/>
        </w:rPr>
        <w:t>’</w:t>
      </w:r>
      <w:r w:rsidRPr="00894396">
        <w:rPr>
          <w:szCs w:val="32"/>
        </w:rPr>
        <w:t>était pas bon officier</w:t>
      </w:r>
      <w:r>
        <w:rPr>
          <w:szCs w:val="32"/>
        </w:rPr>
        <w:t xml:space="preserve">, </w:t>
      </w:r>
      <w:r w:rsidRPr="00894396">
        <w:rPr>
          <w:szCs w:val="32"/>
        </w:rPr>
        <w:t>il était marin tout de même</w:t>
      </w:r>
      <w:r>
        <w:rPr>
          <w:szCs w:val="32"/>
        </w:rPr>
        <w:t xml:space="preserve">. </w:t>
      </w:r>
      <w:r w:rsidRPr="00894396">
        <w:rPr>
          <w:szCs w:val="32"/>
        </w:rPr>
        <w:t>Il se ressaisit soudain et les ordres voulus lui montèrent spontanément aux lèvres</w:t>
      </w:r>
      <w:r>
        <w:rPr>
          <w:szCs w:val="32"/>
        </w:rPr>
        <w:t> : – « </w:t>
      </w:r>
      <w:r w:rsidRPr="00894396">
        <w:rPr>
          <w:szCs w:val="32"/>
        </w:rPr>
        <w:t>La barre au vent</w:t>
      </w:r>
      <w:r>
        <w:rPr>
          <w:szCs w:val="32"/>
        </w:rPr>
        <w:t xml:space="preserve">, </w:t>
      </w:r>
      <w:r w:rsidRPr="00894396">
        <w:rPr>
          <w:szCs w:val="32"/>
        </w:rPr>
        <w:t>toute</w:t>
      </w:r>
      <w:r>
        <w:rPr>
          <w:szCs w:val="32"/>
        </w:rPr>
        <w:t xml:space="preserve"> ! </w:t>
      </w:r>
      <w:r w:rsidRPr="00894396">
        <w:rPr>
          <w:szCs w:val="32"/>
        </w:rPr>
        <w:t>Brassez en ralingue le grand hunier et le petit perroquet</w:t>
      </w:r>
      <w:r>
        <w:rPr>
          <w:szCs w:val="32"/>
        </w:rPr>
        <w:t> ! »</w:t>
      </w:r>
    </w:p>
    <w:p w14:paraId="02011412" w14:textId="77777777" w:rsidR="008D6F52" w:rsidRDefault="00000000" w:rsidP="008D6F52">
      <w:pPr>
        <w:rPr>
          <w:szCs w:val="32"/>
        </w:rPr>
      </w:pPr>
      <w:r w:rsidRPr="00894396">
        <w:rPr>
          <w:szCs w:val="32"/>
        </w:rPr>
        <w:t>Les voiles prirent le vent</w:t>
      </w:r>
      <w:r w:rsidR="008D6F52">
        <w:rPr>
          <w:szCs w:val="32"/>
        </w:rPr>
        <w:t xml:space="preserve">. </w:t>
      </w:r>
      <w:r w:rsidRPr="00894396">
        <w:rPr>
          <w:szCs w:val="32"/>
        </w:rPr>
        <w:t>Il ne les voyait pas</w:t>
      </w:r>
      <w:r w:rsidR="008D6F52">
        <w:rPr>
          <w:szCs w:val="32"/>
        </w:rPr>
        <w:t xml:space="preserve">, </w:t>
      </w:r>
      <w:r w:rsidRPr="00894396">
        <w:rPr>
          <w:szCs w:val="32"/>
        </w:rPr>
        <w:t>mais il les entendit battre et claquer au-dessus de sa tête</w:t>
      </w:r>
      <w:r w:rsidR="008D6F52">
        <w:rPr>
          <w:szCs w:val="32"/>
        </w:rPr>
        <w:t xml:space="preserve">. </w:t>
      </w:r>
      <w:r w:rsidRPr="00894396">
        <w:rPr>
          <w:szCs w:val="32"/>
        </w:rPr>
        <w:t>Inutile</w:t>
      </w:r>
      <w:r w:rsidR="008D6F52">
        <w:rPr>
          <w:szCs w:val="32"/>
        </w:rPr>
        <w:t> : – « </w:t>
      </w:r>
      <w:r w:rsidRPr="00894396">
        <w:rPr>
          <w:szCs w:val="32"/>
        </w:rPr>
        <w:t>La garce n</w:t>
      </w:r>
      <w:r w:rsidR="008D6F52">
        <w:rPr>
          <w:szCs w:val="32"/>
        </w:rPr>
        <w:t>’</w:t>
      </w:r>
      <w:r w:rsidRPr="00894396">
        <w:rPr>
          <w:szCs w:val="32"/>
        </w:rPr>
        <w:t>a pas obéi assez vite</w:t>
      </w:r>
      <w:r w:rsidR="008D6F52">
        <w:rPr>
          <w:szCs w:val="32"/>
        </w:rPr>
        <w:t xml:space="preserve"> », </w:t>
      </w:r>
      <w:r w:rsidRPr="00894396">
        <w:rPr>
          <w:szCs w:val="32"/>
        </w:rPr>
        <w:t>expliquait-il en tordant son visage osseux</w:t>
      </w:r>
      <w:r w:rsidR="008D6F52">
        <w:rPr>
          <w:szCs w:val="32"/>
        </w:rPr>
        <w:t xml:space="preserve">, </w:t>
      </w:r>
      <w:r w:rsidRPr="00894396">
        <w:rPr>
          <w:szCs w:val="32"/>
        </w:rPr>
        <w:t>cependant que son fouet de charretier tremblait dans sa main</w:t>
      </w:r>
      <w:r w:rsidR="008D6F52">
        <w:rPr>
          <w:szCs w:val="32"/>
        </w:rPr>
        <w:t>. « </w:t>
      </w:r>
      <w:r w:rsidRPr="00894396">
        <w:rPr>
          <w:szCs w:val="32"/>
        </w:rPr>
        <w:t>On aurait dit que nous étions rivés sur place</w:t>
      </w:r>
      <w:r w:rsidR="008D6F52">
        <w:rPr>
          <w:szCs w:val="32"/>
        </w:rPr>
        <w:t>. »</w:t>
      </w:r>
      <w:r w:rsidRPr="00894396">
        <w:rPr>
          <w:szCs w:val="32"/>
        </w:rPr>
        <w:t xml:space="preserve"> Le frémissement de la toile cessa tout à coup au-dessus de sa tête</w:t>
      </w:r>
      <w:r w:rsidR="008D6F52">
        <w:rPr>
          <w:szCs w:val="32"/>
        </w:rPr>
        <w:t xml:space="preserve">. </w:t>
      </w:r>
      <w:r w:rsidRPr="00894396">
        <w:rPr>
          <w:szCs w:val="32"/>
        </w:rPr>
        <w:t>À ce moment critique</w:t>
      </w:r>
      <w:r w:rsidR="008D6F52">
        <w:rPr>
          <w:szCs w:val="32"/>
        </w:rPr>
        <w:t xml:space="preserve">, </w:t>
      </w:r>
      <w:r w:rsidRPr="00894396">
        <w:rPr>
          <w:szCs w:val="32"/>
        </w:rPr>
        <w:t>le</w:t>
      </w:r>
      <w:r w:rsidRPr="00894396">
        <w:rPr>
          <w:i/>
          <w:iCs/>
          <w:szCs w:val="32"/>
        </w:rPr>
        <w:t xml:space="preserve"> </w:t>
      </w:r>
      <w:r w:rsidRPr="00894396">
        <w:rPr>
          <w:szCs w:val="32"/>
        </w:rPr>
        <w:t>vent</w:t>
      </w:r>
      <w:r w:rsidR="008D6F52">
        <w:rPr>
          <w:szCs w:val="32"/>
        </w:rPr>
        <w:t xml:space="preserve">, </w:t>
      </w:r>
      <w:r w:rsidRPr="00894396">
        <w:rPr>
          <w:szCs w:val="32"/>
        </w:rPr>
        <w:t>tourné à nouveau en une brusque rafale</w:t>
      </w:r>
      <w:r w:rsidR="008D6F52">
        <w:rPr>
          <w:szCs w:val="32"/>
        </w:rPr>
        <w:t xml:space="preserve">, </w:t>
      </w:r>
      <w:r w:rsidRPr="00894396">
        <w:rPr>
          <w:szCs w:val="32"/>
        </w:rPr>
        <w:t xml:space="preserve">emplit les voiles et lança avec violence la </w:t>
      </w:r>
      <w:r w:rsidRPr="00894396">
        <w:rPr>
          <w:i/>
          <w:iCs/>
          <w:szCs w:val="32"/>
        </w:rPr>
        <w:t>Famille</w:t>
      </w:r>
      <w:r w:rsidRPr="00894396">
        <w:rPr>
          <w:szCs w:val="32"/>
        </w:rPr>
        <w:t xml:space="preserve"> </w:t>
      </w:r>
      <w:proofErr w:type="spellStart"/>
      <w:r w:rsidRPr="00894396">
        <w:rPr>
          <w:i/>
          <w:iCs/>
          <w:szCs w:val="32"/>
        </w:rPr>
        <w:t>Apse</w:t>
      </w:r>
      <w:proofErr w:type="spellEnd"/>
      <w:r w:rsidRPr="00894396">
        <w:rPr>
          <w:i/>
          <w:iCs/>
          <w:szCs w:val="32"/>
        </w:rPr>
        <w:t xml:space="preserve"> </w:t>
      </w:r>
      <w:r w:rsidRPr="00894396">
        <w:rPr>
          <w:szCs w:val="32"/>
        </w:rPr>
        <w:t>à la côte</w:t>
      </w:r>
      <w:r w:rsidR="008D6F52">
        <w:rPr>
          <w:szCs w:val="32"/>
        </w:rPr>
        <w:t xml:space="preserve">, </w:t>
      </w:r>
      <w:r w:rsidRPr="00894396">
        <w:rPr>
          <w:szCs w:val="32"/>
        </w:rPr>
        <w:t>par son bossoir sous le vent</w:t>
      </w:r>
      <w:r w:rsidR="008D6F52">
        <w:rPr>
          <w:szCs w:val="32"/>
        </w:rPr>
        <w:t xml:space="preserve">. </w:t>
      </w:r>
      <w:r w:rsidRPr="00894396">
        <w:rPr>
          <w:szCs w:val="32"/>
        </w:rPr>
        <w:t xml:space="preserve">Elle avait </w:t>
      </w:r>
      <w:r w:rsidRPr="00894396">
        <w:rPr>
          <w:szCs w:val="32"/>
        </w:rPr>
        <w:lastRenderedPageBreak/>
        <w:t>poussé la plaisanterie un peu loin</w:t>
      </w:r>
      <w:r w:rsidR="008D6F52">
        <w:rPr>
          <w:szCs w:val="32"/>
        </w:rPr>
        <w:t xml:space="preserve">, </w:t>
      </w:r>
      <w:r w:rsidRPr="00894396">
        <w:rPr>
          <w:szCs w:val="32"/>
        </w:rPr>
        <w:t>pour une fois</w:t>
      </w:r>
      <w:r w:rsidR="008D6F52">
        <w:rPr>
          <w:szCs w:val="32"/>
        </w:rPr>
        <w:t xml:space="preserve">. </w:t>
      </w:r>
      <w:r w:rsidRPr="00894396">
        <w:rPr>
          <w:szCs w:val="32"/>
        </w:rPr>
        <w:t>Son heure était venue</w:t>
      </w:r>
      <w:r w:rsidR="008D6F52">
        <w:rPr>
          <w:szCs w:val="32"/>
        </w:rPr>
        <w:t xml:space="preserve">, </w:t>
      </w:r>
      <w:r w:rsidRPr="00894396">
        <w:rPr>
          <w:szCs w:val="32"/>
        </w:rPr>
        <w:t>l</w:t>
      </w:r>
      <w:r w:rsidR="008D6F52">
        <w:rPr>
          <w:szCs w:val="32"/>
        </w:rPr>
        <w:t>’</w:t>
      </w:r>
      <w:r w:rsidRPr="00894396">
        <w:rPr>
          <w:szCs w:val="32"/>
        </w:rPr>
        <w:t>heure</w:t>
      </w:r>
      <w:r w:rsidR="008D6F52">
        <w:rPr>
          <w:szCs w:val="32"/>
        </w:rPr>
        <w:t xml:space="preserve">, </w:t>
      </w:r>
      <w:r w:rsidRPr="00894396">
        <w:rPr>
          <w:szCs w:val="32"/>
        </w:rPr>
        <w:t>l</w:t>
      </w:r>
      <w:r w:rsidR="008D6F52">
        <w:rPr>
          <w:szCs w:val="32"/>
        </w:rPr>
        <w:t>’</w:t>
      </w:r>
      <w:r w:rsidRPr="00894396">
        <w:rPr>
          <w:szCs w:val="32"/>
        </w:rPr>
        <w:t>homme</w:t>
      </w:r>
      <w:r w:rsidR="008D6F52">
        <w:rPr>
          <w:szCs w:val="32"/>
        </w:rPr>
        <w:t xml:space="preserve">, </w:t>
      </w:r>
      <w:r w:rsidRPr="00894396">
        <w:rPr>
          <w:szCs w:val="32"/>
        </w:rPr>
        <w:t>la nuit noire</w:t>
      </w:r>
      <w:r w:rsidR="008D6F52">
        <w:rPr>
          <w:szCs w:val="32"/>
        </w:rPr>
        <w:t xml:space="preserve">, </w:t>
      </w:r>
      <w:r w:rsidRPr="00894396">
        <w:rPr>
          <w:szCs w:val="32"/>
        </w:rPr>
        <w:t>la bourrasque traîtresse</w:t>
      </w:r>
      <w:r w:rsidR="008D6F52">
        <w:rPr>
          <w:szCs w:val="32"/>
        </w:rPr>
        <w:t xml:space="preserve">, </w:t>
      </w:r>
      <w:r w:rsidRPr="00894396">
        <w:rPr>
          <w:szCs w:val="32"/>
        </w:rPr>
        <w:t>la femme fatale qui devaient mettre fin à ses exploits</w:t>
      </w:r>
      <w:r w:rsidR="008D6F52">
        <w:rPr>
          <w:szCs w:val="32"/>
        </w:rPr>
        <w:t xml:space="preserve">. </w:t>
      </w:r>
      <w:r w:rsidRPr="00894396">
        <w:rPr>
          <w:szCs w:val="32"/>
        </w:rPr>
        <w:t>La brute ne méritait pas mieux</w:t>
      </w:r>
      <w:r w:rsidR="008D6F52">
        <w:rPr>
          <w:szCs w:val="32"/>
        </w:rPr>
        <w:t xml:space="preserve">. </w:t>
      </w:r>
      <w:r w:rsidRPr="00894396">
        <w:rPr>
          <w:szCs w:val="32"/>
        </w:rPr>
        <w:t>Les instruments de la Providence sont étranges</w:t>
      </w:r>
      <w:r w:rsidR="008D6F52">
        <w:rPr>
          <w:szCs w:val="32"/>
        </w:rPr>
        <w:t xml:space="preserve"> ! </w:t>
      </w:r>
      <w:r w:rsidRPr="00894396">
        <w:rPr>
          <w:szCs w:val="32"/>
        </w:rPr>
        <w:t>Il y a une sorte de justice poétique</w:t>
      </w:r>
      <w:r w:rsidR="008D6F52">
        <w:rPr>
          <w:szCs w:val="32"/>
        </w:rPr>
        <w:t>…</w:t>
      </w:r>
    </w:p>
    <w:p w14:paraId="02B9B4E4" w14:textId="77777777" w:rsidR="008D6F52" w:rsidRDefault="00000000" w:rsidP="008D6F52">
      <w:pPr>
        <w:rPr>
          <w:szCs w:val="32"/>
        </w:rPr>
      </w:pPr>
      <w:r w:rsidRPr="00894396">
        <w:rPr>
          <w:szCs w:val="32"/>
        </w:rPr>
        <w:t>L</w:t>
      </w:r>
      <w:r w:rsidR="008D6F52">
        <w:rPr>
          <w:szCs w:val="32"/>
        </w:rPr>
        <w:t>’</w:t>
      </w:r>
      <w:r w:rsidRPr="00894396">
        <w:rPr>
          <w:szCs w:val="32"/>
        </w:rPr>
        <w:t>homme au complet de drap me regarda fixement</w:t>
      </w:r>
      <w:r w:rsidR="008D6F52">
        <w:rPr>
          <w:szCs w:val="32"/>
        </w:rPr>
        <w:t>.</w:t>
      </w:r>
    </w:p>
    <w:p w14:paraId="79F939AE" w14:textId="77777777" w:rsidR="008D6F52" w:rsidRDefault="008D6F52" w:rsidP="008D6F52">
      <w:pPr>
        <w:rPr>
          <w:szCs w:val="32"/>
        </w:rPr>
      </w:pPr>
      <w:r>
        <w:t>— </w:t>
      </w:r>
      <w:r w:rsidRPr="00894396">
        <w:rPr>
          <w:szCs w:val="32"/>
        </w:rPr>
        <w:t>La première rangée d</w:t>
      </w:r>
      <w:r>
        <w:rPr>
          <w:szCs w:val="32"/>
        </w:rPr>
        <w:t>’</w:t>
      </w:r>
      <w:r w:rsidRPr="00894396">
        <w:rPr>
          <w:szCs w:val="32"/>
        </w:rPr>
        <w:t>écueils lui arracha sa fausse quille</w:t>
      </w:r>
      <w:r>
        <w:rPr>
          <w:szCs w:val="32"/>
        </w:rPr>
        <w:t xml:space="preserve"> : </w:t>
      </w:r>
      <w:r w:rsidRPr="00894396">
        <w:rPr>
          <w:szCs w:val="32"/>
        </w:rPr>
        <w:t>Rip</w:t>
      </w:r>
      <w:r>
        <w:rPr>
          <w:szCs w:val="32"/>
        </w:rPr>
        <w:t xml:space="preserve"> !… </w:t>
      </w:r>
      <w:r w:rsidRPr="00894396">
        <w:rPr>
          <w:szCs w:val="32"/>
        </w:rPr>
        <w:t>Le capitaine se précipita sur le pont et vit une femme courir affolée</w:t>
      </w:r>
      <w:r>
        <w:rPr>
          <w:szCs w:val="32"/>
        </w:rPr>
        <w:t xml:space="preserve">, </w:t>
      </w:r>
      <w:r w:rsidRPr="00894396">
        <w:rPr>
          <w:szCs w:val="32"/>
        </w:rPr>
        <w:t>en robe de flanelle rouge</w:t>
      </w:r>
      <w:r>
        <w:rPr>
          <w:szCs w:val="32"/>
        </w:rPr>
        <w:t xml:space="preserve">, </w:t>
      </w:r>
      <w:r w:rsidRPr="00894396">
        <w:rPr>
          <w:szCs w:val="32"/>
        </w:rPr>
        <w:t>autour du kiosque de veille</w:t>
      </w:r>
      <w:r>
        <w:rPr>
          <w:szCs w:val="32"/>
        </w:rPr>
        <w:t xml:space="preserve">, </w:t>
      </w:r>
      <w:r w:rsidRPr="00894396">
        <w:rPr>
          <w:szCs w:val="32"/>
        </w:rPr>
        <w:t>avec des cris de cacatoès</w:t>
      </w:r>
      <w:r>
        <w:rPr>
          <w:szCs w:val="32"/>
        </w:rPr>
        <w:t>.</w:t>
      </w:r>
    </w:p>
    <w:p w14:paraId="0DE69339" w14:textId="77777777" w:rsidR="008D6F52" w:rsidRDefault="00000000" w:rsidP="008D6F52">
      <w:pPr>
        <w:rPr>
          <w:szCs w:val="32"/>
        </w:rPr>
      </w:pPr>
      <w:r w:rsidRPr="00894396">
        <w:rPr>
          <w:szCs w:val="32"/>
        </w:rPr>
        <w:t>Le second choc atteignit la brute sous la grande cabine</w:t>
      </w:r>
      <w:r w:rsidR="008D6F52">
        <w:rPr>
          <w:szCs w:val="32"/>
        </w:rPr>
        <w:t xml:space="preserve">, </w:t>
      </w:r>
      <w:r w:rsidRPr="00894396">
        <w:rPr>
          <w:szCs w:val="32"/>
        </w:rPr>
        <w:t>démolit l</w:t>
      </w:r>
      <w:r w:rsidR="008D6F52">
        <w:rPr>
          <w:szCs w:val="32"/>
        </w:rPr>
        <w:t>’</w:t>
      </w:r>
      <w:r w:rsidRPr="00894396">
        <w:rPr>
          <w:szCs w:val="32"/>
        </w:rPr>
        <w:t>étambot et emporta le gouvernail</w:t>
      </w:r>
      <w:r w:rsidR="008D6F52">
        <w:rPr>
          <w:szCs w:val="32"/>
        </w:rPr>
        <w:t xml:space="preserve">, </w:t>
      </w:r>
      <w:r w:rsidRPr="00894396">
        <w:rPr>
          <w:szCs w:val="32"/>
        </w:rPr>
        <w:t>après quoi elle se lança à l</w:t>
      </w:r>
      <w:r w:rsidR="008D6F52">
        <w:rPr>
          <w:szCs w:val="32"/>
        </w:rPr>
        <w:t>’</w:t>
      </w:r>
      <w:r w:rsidRPr="00894396">
        <w:rPr>
          <w:szCs w:val="32"/>
        </w:rPr>
        <w:t>assaut des rochers en pente</w:t>
      </w:r>
      <w:r w:rsidR="008D6F52">
        <w:rPr>
          <w:szCs w:val="32"/>
        </w:rPr>
        <w:t xml:space="preserve">, </w:t>
      </w:r>
      <w:r w:rsidRPr="00894396">
        <w:rPr>
          <w:szCs w:val="32"/>
        </w:rPr>
        <w:t>y ouvrit sa coque</w:t>
      </w:r>
      <w:r w:rsidR="008D6F52">
        <w:rPr>
          <w:szCs w:val="32"/>
        </w:rPr>
        <w:t xml:space="preserve">, </w:t>
      </w:r>
      <w:r w:rsidRPr="00894396">
        <w:rPr>
          <w:szCs w:val="32"/>
        </w:rPr>
        <w:t>et s</w:t>
      </w:r>
      <w:r w:rsidR="008D6F52">
        <w:rPr>
          <w:szCs w:val="32"/>
        </w:rPr>
        <w:t>’</w:t>
      </w:r>
      <w:r w:rsidRPr="00894396">
        <w:rPr>
          <w:szCs w:val="32"/>
        </w:rPr>
        <w:t>arrêta net en brisant son mât de misaine</w:t>
      </w:r>
      <w:r w:rsidR="008D6F52">
        <w:rPr>
          <w:szCs w:val="32"/>
        </w:rPr>
        <w:t xml:space="preserve">, </w:t>
      </w:r>
      <w:r w:rsidRPr="00894396">
        <w:rPr>
          <w:szCs w:val="32"/>
        </w:rPr>
        <w:t>qui tomba par-dessus la lisse</w:t>
      </w:r>
      <w:r w:rsidR="008D6F52">
        <w:rPr>
          <w:szCs w:val="32"/>
        </w:rPr>
        <w:t xml:space="preserve">, </w:t>
      </w:r>
      <w:r w:rsidRPr="00894396">
        <w:rPr>
          <w:szCs w:val="32"/>
        </w:rPr>
        <w:t>et forma un passavant naturel</w:t>
      </w:r>
      <w:r w:rsidR="008D6F52">
        <w:rPr>
          <w:szCs w:val="32"/>
        </w:rPr>
        <w:t>.</w:t>
      </w:r>
    </w:p>
    <w:p w14:paraId="6CA9558F" w14:textId="77777777" w:rsidR="008D6F52" w:rsidRDefault="008D6F52" w:rsidP="008D6F52">
      <w:pPr>
        <w:rPr>
          <w:szCs w:val="32"/>
        </w:rPr>
      </w:pPr>
      <w:r>
        <w:t>— </w:t>
      </w:r>
      <w:r w:rsidRPr="00894396">
        <w:rPr>
          <w:szCs w:val="32"/>
        </w:rPr>
        <w:t>Pas de victimes</w:t>
      </w:r>
      <w:r>
        <w:rPr>
          <w:szCs w:val="32"/>
        </w:rPr>
        <w:t xml:space="preserve"> ? </w:t>
      </w:r>
      <w:r w:rsidRPr="00894396">
        <w:rPr>
          <w:szCs w:val="32"/>
        </w:rPr>
        <w:t>demandai-je</w:t>
      </w:r>
      <w:r>
        <w:rPr>
          <w:szCs w:val="32"/>
        </w:rPr>
        <w:t>.</w:t>
      </w:r>
    </w:p>
    <w:p w14:paraId="520AC36F" w14:textId="7CC5DF54" w:rsidR="008D6F52" w:rsidRDefault="008D6F52" w:rsidP="008D6F52">
      <w:pPr>
        <w:rPr>
          <w:szCs w:val="32"/>
        </w:rPr>
      </w:pPr>
      <w:r>
        <w:t>— </w:t>
      </w:r>
      <w:r w:rsidRPr="00894396">
        <w:rPr>
          <w:szCs w:val="32"/>
        </w:rPr>
        <w:t>Personne</w:t>
      </w:r>
      <w:r>
        <w:rPr>
          <w:szCs w:val="32"/>
        </w:rPr>
        <w:t xml:space="preserve">, </w:t>
      </w:r>
      <w:r w:rsidRPr="00894396">
        <w:rPr>
          <w:szCs w:val="32"/>
        </w:rPr>
        <w:t xml:space="preserve">excepté cet animal de </w:t>
      </w:r>
      <w:proofErr w:type="spellStart"/>
      <w:r w:rsidRPr="00894396">
        <w:rPr>
          <w:szCs w:val="32"/>
        </w:rPr>
        <w:t>Wilmot</w:t>
      </w:r>
      <w:proofErr w:type="spellEnd"/>
      <w:r>
        <w:rPr>
          <w:szCs w:val="32"/>
        </w:rPr>
        <w:t xml:space="preserve">, </w:t>
      </w:r>
      <w:r w:rsidRPr="00894396">
        <w:rPr>
          <w:szCs w:val="32"/>
        </w:rPr>
        <w:t>répondit le gentleman inconnu de Miss Blank</w:t>
      </w:r>
      <w:r>
        <w:rPr>
          <w:szCs w:val="32"/>
        </w:rPr>
        <w:t xml:space="preserve">, </w:t>
      </w:r>
      <w:r w:rsidRPr="00894396">
        <w:rPr>
          <w:szCs w:val="32"/>
        </w:rPr>
        <w:t>qui cherchait des yeux sa casquette</w:t>
      </w:r>
      <w:r>
        <w:rPr>
          <w:szCs w:val="32"/>
        </w:rPr>
        <w:t xml:space="preserve">. </w:t>
      </w:r>
      <w:r w:rsidRPr="00894396">
        <w:rPr>
          <w:szCs w:val="32"/>
        </w:rPr>
        <w:t>Et mieux eût valu pour lui y rester</w:t>
      </w:r>
      <w:r>
        <w:rPr>
          <w:szCs w:val="32"/>
        </w:rPr>
        <w:t xml:space="preserve">. </w:t>
      </w:r>
      <w:r w:rsidRPr="00894396">
        <w:rPr>
          <w:szCs w:val="32"/>
        </w:rPr>
        <w:t>Tout le monde débarqua sans encombre</w:t>
      </w:r>
      <w:r>
        <w:rPr>
          <w:szCs w:val="32"/>
        </w:rPr>
        <w:t xml:space="preserve">. </w:t>
      </w:r>
      <w:r w:rsidRPr="00894396">
        <w:rPr>
          <w:szCs w:val="32"/>
        </w:rPr>
        <w:t>La tempête n</w:t>
      </w:r>
      <w:r>
        <w:rPr>
          <w:szCs w:val="32"/>
        </w:rPr>
        <w:t>’</w:t>
      </w:r>
      <w:r w:rsidRPr="00894396">
        <w:rPr>
          <w:szCs w:val="32"/>
        </w:rPr>
        <w:t>éclata que le lendemain</w:t>
      </w:r>
      <w:r>
        <w:rPr>
          <w:szCs w:val="32"/>
        </w:rPr>
        <w:t xml:space="preserve">, </w:t>
      </w:r>
      <w:r w:rsidRPr="00894396">
        <w:rPr>
          <w:szCs w:val="32"/>
        </w:rPr>
        <w:t>soufflant de plein ouest</w:t>
      </w:r>
      <w:r>
        <w:rPr>
          <w:szCs w:val="32"/>
        </w:rPr>
        <w:t xml:space="preserve">, </w:t>
      </w:r>
      <w:r w:rsidRPr="00894396">
        <w:rPr>
          <w:szCs w:val="32"/>
        </w:rPr>
        <w:t>et démolit la brute avec une rapidité extraordinaire</w:t>
      </w:r>
      <w:r>
        <w:rPr>
          <w:szCs w:val="32"/>
        </w:rPr>
        <w:t xml:space="preserve">. </w:t>
      </w:r>
      <w:r w:rsidRPr="00894396">
        <w:rPr>
          <w:szCs w:val="32"/>
        </w:rPr>
        <w:t>On aurait dit qu</w:t>
      </w:r>
      <w:r>
        <w:rPr>
          <w:szCs w:val="32"/>
        </w:rPr>
        <w:t>’</w:t>
      </w:r>
      <w:r w:rsidRPr="00894396">
        <w:rPr>
          <w:szCs w:val="32"/>
        </w:rPr>
        <w:t>elle était pourrie jusqu</w:t>
      </w:r>
      <w:r>
        <w:rPr>
          <w:szCs w:val="32"/>
        </w:rPr>
        <w:t>’</w:t>
      </w:r>
      <w:r w:rsidRPr="00894396">
        <w:rPr>
          <w:szCs w:val="32"/>
        </w:rPr>
        <w:t xml:space="preserve">aux </w:t>
      </w:r>
      <w:r>
        <w:rPr>
          <w:szCs w:val="32"/>
        </w:rPr>
        <w:t>moel</w:t>
      </w:r>
      <w:r w:rsidRPr="00894396">
        <w:rPr>
          <w:szCs w:val="32"/>
        </w:rPr>
        <w:t>les</w:t>
      </w:r>
      <w:r>
        <w:rPr>
          <w:szCs w:val="32"/>
        </w:rPr>
        <w:t xml:space="preserve">… </w:t>
      </w:r>
      <w:r w:rsidRPr="00894396">
        <w:rPr>
          <w:szCs w:val="32"/>
        </w:rPr>
        <w:t>Il changea de ton</w:t>
      </w:r>
      <w:r>
        <w:rPr>
          <w:szCs w:val="32"/>
        </w:rPr>
        <w:t xml:space="preserve">. </w:t>
      </w:r>
      <w:r w:rsidRPr="00894396">
        <w:rPr>
          <w:szCs w:val="32"/>
        </w:rPr>
        <w:t>La pluie a cessé</w:t>
      </w:r>
      <w:r>
        <w:rPr>
          <w:szCs w:val="32"/>
        </w:rPr>
        <w:t xml:space="preserve">. </w:t>
      </w:r>
      <w:r w:rsidRPr="00894396">
        <w:rPr>
          <w:szCs w:val="32"/>
        </w:rPr>
        <w:t>Il faut que je prenne ma bécane et que je file déjeuner chez moi</w:t>
      </w:r>
      <w:r>
        <w:rPr>
          <w:szCs w:val="32"/>
        </w:rPr>
        <w:t xml:space="preserve">. </w:t>
      </w:r>
      <w:r w:rsidRPr="00894396">
        <w:rPr>
          <w:szCs w:val="32"/>
        </w:rPr>
        <w:t>J</w:t>
      </w:r>
      <w:r>
        <w:rPr>
          <w:szCs w:val="32"/>
        </w:rPr>
        <w:t>’</w:t>
      </w:r>
      <w:r w:rsidRPr="00894396">
        <w:rPr>
          <w:szCs w:val="32"/>
        </w:rPr>
        <w:t>habite Hernie Bay et j</w:t>
      </w:r>
      <w:r>
        <w:rPr>
          <w:szCs w:val="32"/>
        </w:rPr>
        <w:t>’</w:t>
      </w:r>
      <w:r w:rsidRPr="00894396">
        <w:rPr>
          <w:szCs w:val="32"/>
        </w:rPr>
        <w:t>étais venu ce matin bavarder un peu</w:t>
      </w:r>
      <w:r>
        <w:rPr>
          <w:szCs w:val="32"/>
        </w:rPr>
        <w:t>…</w:t>
      </w:r>
    </w:p>
    <w:p w14:paraId="314A4506" w14:textId="77777777" w:rsidR="008D6F52" w:rsidRDefault="00000000" w:rsidP="008D6F52">
      <w:pPr>
        <w:rPr>
          <w:szCs w:val="32"/>
        </w:rPr>
      </w:pPr>
      <w:r w:rsidRPr="00894396">
        <w:rPr>
          <w:szCs w:val="32"/>
        </w:rPr>
        <w:t>Il me fit un signe de tête amical et sortit vivement</w:t>
      </w:r>
      <w:r w:rsidR="008D6F52">
        <w:rPr>
          <w:szCs w:val="32"/>
        </w:rPr>
        <w:t>.</w:t>
      </w:r>
    </w:p>
    <w:p w14:paraId="78DCA2E2" w14:textId="77777777" w:rsidR="008D6F52" w:rsidRDefault="008D6F52" w:rsidP="008D6F52">
      <w:pPr>
        <w:rPr>
          <w:szCs w:val="32"/>
        </w:rPr>
      </w:pPr>
      <w:r>
        <w:t>— </w:t>
      </w:r>
      <w:r w:rsidRPr="00894396">
        <w:rPr>
          <w:szCs w:val="32"/>
        </w:rPr>
        <w:t>Savez-vous qui c</w:t>
      </w:r>
      <w:r>
        <w:rPr>
          <w:szCs w:val="32"/>
        </w:rPr>
        <w:t>’</w:t>
      </w:r>
      <w:r w:rsidRPr="00894396">
        <w:rPr>
          <w:szCs w:val="32"/>
        </w:rPr>
        <w:t>est</w:t>
      </w:r>
      <w:r>
        <w:rPr>
          <w:szCs w:val="32"/>
        </w:rPr>
        <w:t xml:space="preserve">, </w:t>
      </w:r>
      <w:proofErr w:type="spellStart"/>
      <w:r w:rsidRPr="00894396">
        <w:rPr>
          <w:szCs w:val="32"/>
        </w:rPr>
        <w:t>Jermyn</w:t>
      </w:r>
      <w:proofErr w:type="spellEnd"/>
      <w:r>
        <w:rPr>
          <w:szCs w:val="32"/>
        </w:rPr>
        <w:t xml:space="preserve"> ? </w:t>
      </w:r>
      <w:r w:rsidRPr="00894396">
        <w:rPr>
          <w:szCs w:val="32"/>
        </w:rPr>
        <w:t>demandai-je</w:t>
      </w:r>
      <w:r>
        <w:rPr>
          <w:szCs w:val="32"/>
        </w:rPr>
        <w:t>.</w:t>
      </w:r>
    </w:p>
    <w:p w14:paraId="13C93E0A" w14:textId="77777777" w:rsidR="008D6F52" w:rsidRDefault="00000000" w:rsidP="008D6F52">
      <w:pPr>
        <w:rPr>
          <w:szCs w:val="32"/>
        </w:rPr>
      </w:pPr>
      <w:r w:rsidRPr="00894396">
        <w:rPr>
          <w:szCs w:val="32"/>
        </w:rPr>
        <w:lastRenderedPageBreak/>
        <w:t>Le pilote de la Mer du Nord eut un hochement de tête douloureux</w:t>
      </w:r>
      <w:r w:rsidR="008D6F52">
        <w:rPr>
          <w:szCs w:val="32"/>
        </w:rPr>
        <w:t xml:space="preserve">. – </w:t>
      </w:r>
      <w:r w:rsidRPr="00894396">
        <w:rPr>
          <w:szCs w:val="32"/>
        </w:rPr>
        <w:t>Perdre un navire d</w:t>
      </w:r>
      <w:r w:rsidR="008D6F52">
        <w:rPr>
          <w:szCs w:val="32"/>
        </w:rPr>
        <w:t>’</w:t>
      </w:r>
      <w:r w:rsidRPr="00894396">
        <w:rPr>
          <w:szCs w:val="32"/>
        </w:rPr>
        <w:t>une façon aussi stupide</w:t>
      </w:r>
      <w:r w:rsidR="008D6F52">
        <w:rPr>
          <w:szCs w:val="32"/>
        </w:rPr>
        <w:t xml:space="preserve"> ! </w:t>
      </w:r>
      <w:r w:rsidRPr="00894396">
        <w:rPr>
          <w:szCs w:val="32"/>
        </w:rPr>
        <w:t>Mon Dieu</w:t>
      </w:r>
      <w:r w:rsidR="008D6F52">
        <w:rPr>
          <w:szCs w:val="32"/>
        </w:rPr>
        <w:t xml:space="preserve">, </w:t>
      </w:r>
      <w:r w:rsidRPr="00894396">
        <w:rPr>
          <w:szCs w:val="32"/>
        </w:rPr>
        <w:t>mon Dieu</w:t>
      </w:r>
      <w:r w:rsidR="008D6F52">
        <w:rPr>
          <w:szCs w:val="32"/>
        </w:rPr>
        <w:t xml:space="preserve"> ! </w:t>
      </w:r>
      <w:r w:rsidRPr="00894396">
        <w:rPr>
          <w:szCs w:val="32"/>
        </w:rPr>
        <w:t>pensez donc</w:t>
      </w:r>
      <w:r w:rsidR="008D6F52">
        <w:rPr>
          <w:szCs w:val="32"/>
        </w:rPr>
        <w:t xml:space="preserve"> ! </w:t>
      </w:r>
      <w:r w:rsidRPr="00894396">
        <w:rPr>
          <w:szCs w:val="32"/>
        </w:rPr>
        <w:t>gémit-il avec des accents lugubres</w:t>
      </w:r>
      <w:r w:rsidR="008D6F52">
        <w:rPr>
          <w:szCs w:val="32"/>
        </w:rPr>
        <w:t xml:space="preserve">, </w:t>
      </w:r>
      <w:r w:rsidRPr="00894396">
        <w:rPr>
          <w:szCs w:val="32"/>
        </w:rPr>
        <w:t>en étalant à nouveau</w:t>
      </w:r>
      <w:r w:rsidR="008D6F52">
        <w:rPr>
          <w:szCs w:val="32"/>
        </w:rPr>
        <w:t xml:space="preserve">, </w:t>
      </w:r>
      <w:r w:rsidRPr="00894396">
        <w:rPr>
          <w:szCs w:val="32"/>
        </w:rPr>
        <w:t>comme un rideau</w:t>
      </w:r>
      <w:r w:rsidR="008D6F52">
        <w:rPr>
          <w:szCs w:val="32"/>
        </w:rPr>
        <w:t xml:space="preserve">, </w:t>
      </w:r>
      <w:r w:rsidRPr="00894396">
        <w:rPr>
          <w:szCs w:val="32"/>
        </w:rPr>
        <w:t>son mouchoir humide devant la grille rouge</w:t>
      </w:r>
      <w:r w:rsidR="008D6F52">
        <w:rPr>
          <w:szCs w:val="32"/>
        </w:rPr>
        <w:t>.</w:t>
      </w:r>
    </w:p>
    <w:p w14:paraId="68C416A5" w14:textId="77777777" w:rsidR="008D6F52" w:rsidRDefault="00000000" w:rsidP="008D6F52">
      <w:pPr>
        <w:rPr>
          <w:i/>
          <w:iCs/>
          <w:szCs w:val="32"/>
        </w:rPr>
      </w:pPr>
      <w:r w:rsidRPr="00894396">
        <w:rPr>
          <w:szCs w:val="32"/>
        </w:rPr>
        <w:t>En sortant</w:t>
      </w:r>
      <w:r w:rsidR="008D6F52">
        <w:rPr>
          <w:szCs w:val="32"/>
        </w:rPr>
        <w:t xml:space="preserve">, </w:t>
      </w:r>
      <w:r w:rsidRPr="00894396">
        <w:rPr>
          <w:szCs w:val="32"/>
        </w:rPr>
        <w:t>j</w:t>
      </w:r>
      <w:r w:rsidR="008D6F52">
        <w:rPr>
          <w:szCs w:val="32"/>
        </w:rPr>
        <w:t>’</w:t>
      </w:r>
      <w:r w:rsidRPr="00894396">
        <w:rPr>
          <w:szCs w:val="32"/>
        </w:rPr>
        <w:t>échangeai un coup d</w:t>
      </w:r>
      <w:r w:rsidR="008D6F52">
        <w:rPr>
          <w:szCs w:val="32"/>
        </w:rPr>
        <w:t>’</w:t>
      </w:r>
      <w:r w:rsidRPr="00894396">
        <w:rPr>
          <w:szCs w:val="32"/>
        </w:rPr>
        <w:t>œil et un sourire</w:t>
      </w:r>
      <w:r w:rsidR="008D6F52">
        <w:rPr>
          <w:szCs w:val="32"/>
        </w:rPr>
        <w:t xml:space="preserve"> (</w:t>
      </w:r>
      <w:r w:rsidRPr="00894396">
        <w:rPr>
          <w:szCs w:val="32"/>
        </w:rPr>
        <w:t>en toute correction</w:t>
      </w:r>
      <w:r w:rsidR="008D6F52">
        <w:rPr>
          <w:szCs w:val="32"/>
        </w:rPr>
        <w:t xml:space="preserve">), </w:t>
      </w:r>
      <w:r w:rsidRPr="00894396">
        <w:rPr>
          <w:szCs w:val="32"/>
        </w:rPr>
        <w:t>avec la respectable Miss Blank</w:t>
      </w:r>
      <w:r w:rsidR="008D6F52">
        <w:rPr>
          <w:szCs w:val="32"/>
        </w:rPr>
        <w:t xml:space="preserve">, </w:t>
      </w:r>
      <w:r w:rsidRPr="00894396">
        <w:rPr>
          <w:szCs w:val="32"/>
        </w:rPr>
        <w:t xml:space="preserve">demoiselle de comptoir aux </w:t>
      </w:r>
      <w:r w:rsidRPr="00894396">
        <w:rPr>
          <w:i/>
          <w:iCs/>
          <w:szCs w:val="32"/>
        </w:rPr>
        <w:t>Trois Corbeaux</w:t>
      </w:r>
      <w:r w:rsidR="008D6F52">
        <w:rPr>
          <w:i/>
          <w:iCs/>
          <w:szCs w:val="32"/>
        </w:rPr>
        <w:t>.</w:t>
      </w:r>
    </w:p>
    <w:p w14:paraId="2171B61D" w14:textId="2A5DBA62" w:rsidR="00C71140" w:rsidRPr="00CC0E56" w:rsidRDefault="00000000" w:rsidP="008D6F52">
      <w:pPr>
        <w:pStyle w:val="Titre1"/>
        <w:spacing w:before="2640"/>
      </w:pPr>
      <w:bookmarkStart w:id="16" w:name="_Toc199599803"/>
      <w:r w:rsidRPr="00CC0E56">
        <w:rPr>
          <w:sz w:val="60"/>
          <w:szCs w:val="60"/>
        </w:rPr>
        <w:lastRenderedPageBreak/>
        <w:t>UN ANARCHISTE</w:t>
      </w:r>
      <w:r w:rsidRPr="00CC0E56">
        <w:br/>
      </w:r>
      <w:r w:rsidRPr="00CC0E56">
        <w:br/>
        <w:t>CONTE DE DÉSESPOIR</w:t>
      </w:r>
      <w:bookmarkEnd w:id="16"/>
    </w:p>
    <w:p w14:paraId="5B89D6AE" w14:textId="77777777" w:rsidR="008D6F52" w:rsidRDefault="00000000" w:rsidP="003705D0">
      <w:pPr>
        <w:pStyle w:val="NormalEspAvtGrand"/>
      </w:pPr>
      <w:r w:rsidRPr="00894396">
        <w:t>Cette année-là</w:t>
      </w:r>
      <w:r w:rsidR="008D6F52">
        <w:t xml:space="preserve">, </w:t>
      </w:r>
      <w:r w:rsidRPr="00894396">
        <w:t>je passai les deux plus beaux mois de la saison sèche sur l</w:t>
      </w:r>
      <w:r w:rsidR="008D6F52">
        <w:t>’</w:t>
      </w:r>
      <w:r w:rsidRPr="00894396">
        <w:t>un des domaines</w:t>
      </w:r>
      <w:r w:rsidR="008D6F52">
        <w:t xml:space="preserve">, – </w:t>
      </w:r>
      <w:r w:rsidRPr="00894396">
        <w:t>sur le principal domaine</w:t>
      </w:r>
      <w:r w:rsidR="008D6F52">
        <w:t xml:space="preserve">, </w:t>
      </w:r>
      <w:r w:rsidRPr="00894396">
        <w:t>devrais-je dire</w:t>
      </w:r>
      <w:r w:rsidR="008D6F52">
        <w:t xml:space="preserve">, – </w:t>
      </w:r>
      <w:r w:rsidRPr="00894396">
        <w:t>d</w:t>
      </w:r>
      <w:r w:rsidR="008D6F52">
        <w:t>’</w:t>
      </w:r>
      <w:r w:rsidRPr="00894396">
        <w:t>une célèbre société de fabrication d</w:t>
      </w:r>
      <w:r w:rsidR="008D6F52">
        <w:t>’</w:t>
      </w:r>
      <w:r w:rsidRPr="00894396">
        <w:t>extrait de viande</w:t>
      </w:r>
      <w:r w:rsidR="008D6F52">
        <w:t>.</w:t>
      </w:r>
    </w:p>
    <w:p w14:paraId="0B670599" w14:textId="27B591F0" w:rsidR="008D6F52" w:rsidRDefault="008D6F52" w:rsidP="008D6F52">
      <w:pPr>
        <w:rPr>
          <w:szCs w:val="32"/>
        </w:rPr>
      </w:pPr>
      <w:proofErr w:type="spellStart"/>
      <w:r w:rsidRPr="00894396">
        <w:rPr>
          <w:szCs w:val="32"/>
        </w:rPr>
        <w:t>B</w:t>
      </w:r>
      <w:r>
        <w:rPr>
          <w:szCs w:val="32"/>
        </w:rPr>
        <w:t>.</w:t>
      </w:r>
      <w:r w:rsidRPr="00894396">
        <w:rPr>
          <w:szCs w:val="32"/>
        </w:rPr>
        <w:t>O</w:t>
      </w:r>
      <w:r>
        <w:rPr>
          <w:szCs w:val="32"/>
        </w:rPr>
        <w:t>.</w:t>
      </w:r>
      <w:r w:rsidRPr="00894396">
        <w:rPr>
          <w:szCs w:val="32"/>
        </w:rPr>
        <w:t>S</w:t>
      </w:r>
      <w:proofErr w:type="spellEnd"/>
      <w:r>
        <w:rPr>
          <w:szCs w:val="32"/>
        </w:rPr>
        <w:t xml:space="preserve">. </w:t>
      </w:r>
      <w:r w:rsidRPr="00894396">
        <w:rPr>
          <w:szCs w:val="32"/>
        </w:rPr>
        <w:t>BOS</w:t>
      </w:r>
      <w:r>
        <w:rPr>
          <w:szCs w:val="32"/>
        </w:rPr>
        <w:t xml:space="preserve">. </w:t>
      </w:r>
      <w:r w:rsidRPr="00894396">
        <w:rPr>
          <w:szCs w:val="32"/>
        </w:rPr>
        <w:t>Vous avez lu les trois lettres magiques sur les pages de réclame des journaux et des revues</w:t>
      </w:r>
      <w:r>
        <w:rPr>
          <w:szCs w:val="32"/>
        </w:rPr>
        <w:t xml:space="preserve">, </w:t>
      </w:r>
      <w:r w:rsidRPr="00894396">
        <w:rPr>
          <w:szCs w:val="32"/>
        </w:rPr>
        <w:t>à la devanture des marchands de comestibles et dans les calendriers de l</w:t>
      </w:r>
      <w:r>
        <w:rPr>
          <w:szCs w:val="32"/>
        </w:rPr>
        <w:t>’</w:t>
      </w:r>
      <w:r w:rsidRPr="00894396">
        <w:rPr>
          <w:szCs w:val="32"/>
        </w:rPr>
        <w:t>année à venir que la poste vous apporte au mois de novembre</w:t>
      </w:r>
      <w:r>
        <w:rPr>
          <w:szCs w:val="32"/>
        </w:rPr>
        <w:t xml:space="preserve">. </w:t>
      </w:r>
      <w:r w:rsidRPr="00894396">
        <w:rPr>
          <w:szCs w:val="32"/>
        </w:rPr>
        <w:t>Vous avez lu ces brochures rédigées en plusieurs langues</w:t>
      </w:r>
      <w:r>
        <w:rPr>
          <w:szCs w:val="32"/>
        </w:rPr>
        <w:t xml:space="preserve">, </w:t>
      </w:r>
      <w:r w:rsidRPr="00894396">
        <w:rPr>
          <w:szCs w:val="32"/>
        </w:rPr>
        <w:t>en un style d</w:t>
      </w:r>
      <w:r>
        <w:rPr>
          <w:szCs w:val="32"/>
        </w:rPr>
        <w:t>’</w:t>
      </w:r>
      <w:r w:rsidRPr="00894396">
        <w:rPr>
          <w:szCs w:val="32"/>
        </w:rPr>
        <w:t>un pâle enthousiasme</w:t>
      </w:r>
      <w:r>
        <w:rPr>
          <w:szCs w:val="32"/>
        </w:rPr>
        <w:t xml:space="preserve">, </w:t>
      </w:r>
      <w:r w:rsidRPr="00894396">
        <w:rPr>
          <w:szCs w:val="32"/>
        </w:rPr>
        <w:t>et dont les statistiques de massacre et de sang ont de quoi faire pâlir un Turc</w:t>
      </w:r>
      <w:r>
        <w:rPr>
          <w:szCs w:val="32"/>
        </w:rPr>
        <w:t xml:space="preserve">. </w:t>
      </w:r>
      <w:r w:rsidRPr="00894396">
        <w:rPr>
          <w:szCs w:val="32"/>
        </w:rPr>
        <w:t xml:space="preserve">La partie </w:t>
      </w:r>
      <w:r>
        <w:rPr>
          <w:szCs w:val="32"/>
        </w:rPr>
        <w:t>« </w:t>
      </w:r>
      <w:r w:rsidRPr="00894396">
        <w:rPr>
          <w:szCs w:val="32"/>
        </w:rPr>
        <w:t>artistique</w:t>
      </w:r>
      <w:r>
        <w:rPr>
          <w:szCs w:val="32"/>
        </w:rPr>
        <w:t xml:space="preserve"> », </w:t>
      </w:r>
      <w:r w:rsidRPr="00894396">
        <w:rPr>
          <w:szCs w:val="32"/>
        </w:rPr>
        <w:t xml:space="preserve">destinée à illustrer cette </w:t>
      </w:r>
      <w:r>
        <w:rPr>
          <w:szCs w:val="32"/>
        </w:rPr>
        <w:t>« </w:t>
      </w:r>
      <w:r w:rsidRPr="00894396">
        <w:rPr>
          <w:i/>
          <w:iCs/>
          <w:szCs w:val="32"/>
        </w:rPr>
        <w:t>littérature</w:t>
      </w:r>
      <w:r>
        <w:rPr>
          <w:i/>
          <w:iCs/>
          <w:szCs w:val="32"/>
        </w:rPr>
        <w:t> »</w:t>
      </w:r>
      <w:r>
        <w:rPr>
          <w:szCs w:val="32"/>
        </w:rPr>
        <w:t xml:space="preserve">, </w:t>
      </w:r>
      <w:r w:rsidRPr="00894396">
        <w:rPr>
          <w:szCs w:val="32"/>
        </w:rPr>
        <w:t>représente</w:t>
      </w:r>
      <w:r>
        <w:rPr>
          <w:szCs w:val="32"/>
        </w:rPr>
        <w:t xml:space="preserve">, </w:t>
      </w:r>
      <w:r w:rsidRPr="00894396">
        <w:rPr>
          <w:szCs w:val="32"/>
        </w:rPr>
        <w:t>en couleurs brutales et luisantes</w:t>
      </w:r>
      <w:r>
        <w:rPr>
          <w:szCs w:val="32"/>
        </w:rPr>
        <w:t xml:space="preserve">, </w:t>
      </w:r>
      <w:r w:rsidRPr="00894396">
        <w:rPr>
          <w:szCs w:val="32"/>
        </w:rPr>
        <w:t>un énorme taureau noir qui piétine furieusement un serpent jaune convulsé d</w:t>
      </w:r>
      <w:r>
        <w:rPr>
          <w:szCs w:val="32"/>
        </w:rPr>
        <w:t>’</w:t>
      </w:r>
      <w:r w:rsidRPr="00894396">
        <w:rPr>
          <w:szCs w:val="32"/>
        </w:rPr>
        <w:t>agonie dans une herbe vert émeraude</w:t>
      </w:r>
      <w:r>
        <w:rPr>
          <w:szCs w:val="32"/>
        </w:rPr>
        <w:t xml:space="preserve"> : </w:t>
      </w:r>
      <w:r w:rsidRPr="00894396">
        <w:rPr>
          <w:szCs w:val="32"/>
        </w:rPr>
        <w:t>le tout se détache sur un ciel de cobalt</w:t>
      </w:r>
      <w:r>
        <w:rPr>
          <w:szCs w:val="32"/>
        </w:rPr>
        <w:t xml:space="preserve">. </w:t>
      </w:r>
      <w:r w:rsidRPr="00894396">
        <w:rPr>
          <w:szCs w:val="32"/>
        </w:rPr>
        <w:t>C</w:t>
      </w:r>
      <w:r>
        <w:rPr>
          <w:szCs w:val="32"/>
        </w:rPr>
        <w:t>’</w:t>
      </w:r>
      <w:r w:rsidRPr="00894396">
        <w:rPr>
          <w:szCs w:val="32"/>
        </w:rPr>
        <w:t>est atroce et allégorique</w:t>
      </w:r>
      <w:r>
        <w:rPr>
          <w:szCs w:val="32"/>
        </w:rPr>
        <w:t xml:space="preserve">. </w:t>
      </w:r>
      <w:r w:rsidRPr="00894396">
        <w:rPr>
          <w:szCs w:val="32"/>
        </w:rPr>
        <w:t>Le serpent représente la maladie</w:t>
      </w:r>
      <w:r>
        <w:rPr>
          <w:szCs w:val="32"/>
        </w:rPr>
        <w:t xml:space="preserve">, </w:t>
      </w:r>
      <w:r w:rsidRPr="00894396">
        <w:rPr>
          <w:szCs w:val="32"/>
        </w:rPr>
        <w:t>la faiblesse</w:t>
      </w:r>
      <w:r>
        <w:rPr>
          <w:szCs w:val="32"/>
        </w:rPr>
        <w:t xml:space="preserve">, </w:t>
      </w:r>
      <w:r w:rsidRPr="00894396">
        <w:rPr>
          <w:szCs w:val="32"/>
        </w:rPr>
        <w:t>peut-être simplement la faim</w:t>
      </w:r>
      <w:r>
        <w:rPr>
          <w:szCs w:val="32"/>
        </w:rPr>
        <w:t xml:space="preserve">, </w:t>
      </w:r>
      <w:r w:rsidRPr="00894396">
        <w:rPr>
          <w:szCs w:val="32"/>
        </w:rPr>
        <w:t>cette maladie chronique de la plus grande partie de l</w:t>
      </w:r>
      <w:r>
        <w:rPr>
          <w:szCs w:val="32"/>
        </w:rPr>
        <w:t>’</w:t>
      </w:r>
      <w:r w:rsidRPr="00894396">
        <w:rPr>
          <w:szCs w:val="32"/>
        </w:rPr>
        <w:t>humanité</w:t>
      </w:r>
      <w:r>
        <w:rPr>
          <w:szCs w:val="32"/>
        </w:rPr>
        <w:t xml:space="preserve">. </w:t>
      </w:r>
      <w:r w:rsidRPr="00894396">
        <w:rPr>
          <w:szCs w:val="32"/>
        </w:rPr>
        <w:t>Naturellement</w:t>
      </w:r>
      <w:r>
        <w:rPr>
          <w:szCs w:val="32"/>
        </w:rPr>
        <w:t xml:space="preserve">, </w:t>
      </w:r>
      <w:r w:rsidRPr="00894396">
        <w:rPr>
          <w:szCs w:val="32"/>
        </w:rPr>
        <w:t xml:space="preserve">tout le monde connaît la </w:t>
      </w:r>
      <w:proofErr w:type="spellStart"/>
      <w:r w:rsidRPr="00894396">
        <w:rPr>
          <w:szCs w:val="32"/>
        </w:rPr>
        <w:t>B</w:t>
      </w:r>
      <w:r>
        <w:rPr>
          <w:szCs w:val="32"/>
        </w:rPr>
        <w:t>.</w:t>
      </w:r>
      <w:r w:rsidRPr="00894396">
        <w:rPr>
          <w:szCs w:val="32"/>
        </w:rPr>
        <w:t>O</w:t>
      </w:r>
      <w:r>
        <w:rPr>
          <w:szCs w:val="32"/>
        </w:rPr>
        <w:t>.</w:t>
      </w:r>
      <w:r w:rsidRPr="00894396">
        <w:rPr>
          <w:szCs w:val="32"/>
        </w:rPr>
        <w:t>S</w:t>
      </w:r>
      <w:proofErr w:type="spellEnd"/>
      <w:r>
        <w:rPr>
          <w:szCs w:val="32"/>
        </w:rPr>
        <w:t xml:space="preserve">. </w:t>
      </w:r>
      <w:r w:rsidRPr="00894396">
        <w:rPr>
          <w:szCs w:val="32"/>
        </w:rPr>
        <w:t>Co Ltd</w:t>
      </w:r>
      <w:r>
        <w:rPr>
          <w:szCs w:val="32"/>
        </w:rPr>
        <w:t xml:space="preserve">, </w:t>
      </w:r>
      <w:r w:rsidRPr="00894396">
        <w:rPr>
          <w:szCs w:val="32"/>
        </w:rPr>
        <w:t>avec ses produits sans rivaux</w:t>
      </w:r>
      <w:r>
        <w:rPr>
          <w:szCs w:val="32"/>
        </w:rPr>
        <w:t xml:space="preserve">. </w:t>
      </w:r>
      <w:proofErr w:type="spellStart"/>
      <w:r w:rsidRPr="00894396">
        <w:rPr>
          <w:szCs w:val="32"/>
        </w:rPr>
        <w:t>Vinibos</w:t>
      </w:r>
      <w:proofErr w:type="spellEnd"/>
      <w:r>
        <w:rPr>
          <w:szCs w:val="32"/>
        </w:rPr>
        <w:t xml:space="preserve">, </w:t>
      </w:r>
      <w:proofErr w:type="spellStart"/>
      <w:r w:rsidRPr="00894396">
        <w:rPr>
          <w:szCs w:val="32"/>
        </w:rPr>
        <w:t>Jellybos</w:t>
      </w:r>
      <w:proofErr w:type="spellEnd"/>
      <w:r>
        <w:rPr>
          <w:szCs w:val="32"/>
        </w:rPr>
        <w:t xml:space="preserve">, </w:t>
      </w:r>
      <w:r w:rsidRPr="00894396">
        <w:rPr>
          <w:szCs w:val="32"/>
        </w:rPr>
        <w:t>et la suprême</w:t>
      </w:r>
      <w:r>
        <w:rPr>
          <w:szCs w:val="32"/>
        </w:rPr>
        <w:t xml:space="preserve">, </w:t>
      </w:r>
      <w:r w:rsidRPr="00894396">
        <w:rPr>
          <w:szCs w:val="32"/>
        </w:rPr>
        <w:t>l</w:t>
      </w:r>
      <w:r>
        <w:rPr>
          <w:szCs w:val="32"/>
        </w:rPr>
        <w:t>’</w:t>
      </w:r>
      <w:r w:rsidRPr="00894396">
        <w:rPr>
          <w:szCs w:val="32"/>
        </w:rPr>
        <w:t>inégalable perfection</w:t>
      </w:r>
      <w:r>
        <w:rPr>
          <w:szCs w:val="32"/>
        </w:rPr>
        <w:t xml:space="preserve">, </w:t>
      </w:r>
      <w:r w:rsidRPr="00894396">
        <w:rPr>
          <w:szCs w:val="32"/>
        </w:rPr>
        <w:t xml:space="preserve">le </w:t>
      </w:r>
      <w:proofErr w:type="spellStart"/>
      <w:r w:rsidRPr="00894396">
        <w:rPr>
          <w:szCs w:val="32"/>
        </w:rPr>
        <w:t>Tribos</w:t>
      </w:r>
      <w:proofErr w:type="spellEnd"/>
      <w:r>
        <w:rPr>
          <w:szCs w:val="32"/>
        </w:rPr>
        <w:t xml:space="preserve">, </w:t>
      </w:r>
      <w:r w:rsidRPr="00894396">
        <w:rPr>
          <w:szCs w:val="32"/>
        </w:rPr>
        <w:t>dont les vertus nutritives</w:t>
      </w:r>
      <w:r>
        <w:rPr>
          <w:szCs w:val="32"/>
        </w:rPr>
        <w:t xml:space="preserve">, </w:t>
      </w:r>
      <w:r w:rsidRPr="00894396">
        <w:rPr>
          <w:szCs w:val="32"/>
        </w:rPr>
        <w:t xml:space="preserve">non contentes de se présenter sous un haut degré de </w:t>
      </w:r>
      <w:r w:rsidRPr="00894396">
        <w:rPr>
          <w:szCs w:val="32"/>
        </w:rPr>
        <w:lastRenderedPageBreak/>
        <w:t>concentration</w:t>
      </w:r>
      <w:r>
        <w:rPr>
          <w:szCs w:val="32"/>
        </w:rPr>
        <w:t xml:space="preserve">, </w:t>
      </w:r>
      <w:r w:rsidRPr="00894396">
        <w:rPr>
          <w:szCs w:val="32"/>
        </w:rPr>
        <w:t>se targuent d</w:t>
      </w:r>
      <w:r>
        <w:rPr>
          <w:szCs w:val="32"/>
        </w:rPr>
        <w:t>’</w:t>
      </w:r>
      <w:r w:rsidRPr="00894396">
        <w:rPr>
          <w:szCs w:val="32"/>
        </w:rPr>
        <w:t>une digestion à demi achevée déjà</w:t>
      </w:r>
      <w:r>
        <w:rPr>
          <w:szCs w:val="32"/>
        </w:rPr>
        <w:t xml:space="preserve">. </w:t>
      </w:r>
      <w:r w:rsidRPr="00894396">
        <w:rPr>
          <w:szCs w:val="32"/>
        </w:rPr>
        <w:t>Tel est apparemment l</w:t>
      </w:r>
      <w:r>
        <w:rPr>
          <w:szCs w:val="32"/>
        </w:rPr>
        <w:t>’</w:t>
      </w:r>
      <w:r w:rsidRPr="00894396">
        <w:rPr>
          <w:szCs w:val="32"/>
        </w:rPr>
        <w:t>amour que la Compagnie Limited porte à ses contemporains</w:t>
      </w:r>
      <w:r>
        <w:rPr>
          <w:szCs w:val="32"/>
        </w:rPr>
        <w:t xml:space="preserve">, </w:t>
      </w:r>
      <w:r w:rsidRPr="00894396">
        <w:rPr>
          <w:szCs w:val="32"/>
        </w:rPr>
        <w:t>amour pareil à celui des père et mère pingouins pour leurs rejetons affamés</w:t>
      </w:r>
      <w:r>
        <w:rPr>
          <w:szCs w:val="32"/>
        </w:rPr>
        <w:t>.</w:t>
      </w:r>
    </w:p>
    <w:p w14:paraId="7D696767" w14:textId="77777777" w:rsidR="008D6F52" w:rsidRDefault="00000000" w:rsidP="008D6F52">
      <w:pPr>
        <w:rPr>
          <w:szCs w:val="32"/>
        </w:rPr>
      </w:pPr>
      <w:r w:rsidRPr="00894396">
        <w:rPr>
          <w:szCs w:val="32"/>
        </w:rPr>
        <w:t>Évidemment</w:t>
      </w:r>
      <w:r w:rsidR="008D6F52">
        <w:rPr>
          <w:szCs w:val="32"/>
        </w:rPr>
        <w:t xml:space="preserve">, </w:t>
      </w:r>
      <w:r w:rsidRPr="00894396">
        <w:rPr>
          <w:szCs w:val="32"/>
        </w:rPr>
        <w:t>il faut bien employer de façon convenable les capitaux d</w:t>
      </w:r>
      <w:r w:rsidR="008D6F52">
        <w:rPr>
          <w:szCs w:val="32"/>
        </w:rPr>
        <w:t>’</w:t>
      </w:r>
      <w:r w:rsidRPr="00894396">
        <w:rPr>
          <w:szCs w:val="32"/>
        </w:rPr>
        <w:t>un pays</w:t>
      </w:r>
      <w:r w:rsidR="008D6F52">
        <w:rPr>
          <w:szCs w:val="32"/>
        </w:rPr>
        <w:t xml:space="preserve">, </w:t>
      </w:r>
      <w:r w:rsidRPr="00894396">
        <w:rPr>
          <w:szCs w:val="32"/>
        </w:rPr>
        <w:t>et je n</w:t>
      </w:r>
      <w:r w:rsidR="008D6F52">
        <w:rPr>
          <w:szCs w:val="32"/>
        </w:rPr>
        <w:t>’</w:t>
      </w:r>
      <w:r w:rsidRPr="00894396">
        <w:rPr>
          <w:szCs w:val="32"/>
        </w:rPr>
        <w:t>ai rien à dire contre la Compagnie</w:t>
      </w:r>
      <w:r w:rsidR="008D6F52">
        <w:rPr>
          <w:szCs w:val="32"/>
        </w:rPr>
        <w:t xml:space="preserve">. </w:t>
      </w:r>
      <w:r w:rsidRPr="00894396">
        <w:rPr>
          <w:szCs w:val="32"/>
        </w:rPr>
        <w:t>Mais</w:t>
      </w:r>
      <w:r w:rsidR="008D6F52">
        <w:rPr>
          <w:szCs w:val="32"/>
        </w:rPr>
        <w:t xml:space="preserve">, </w:t>
      </w:r>
      <w:r w:rsidRPr="00894396">
        <w:rPr>
          <w:szCs w:val="32"/>
        </w:rPr>
        <w:t>étant moi-même animé de sentiments affectifs pour mes frères en humanité</w:t>
      </w:r>
      <w:r w:rsidR="008D6F52">
        <w:rPr>
          <w:szCs w:val="32"/>
        </w:rPr>
        <w:t xml:space="preserve">, </w:t>
      </w:r>
      <w:r w:rsidRPr="00894396">
        <w:rPr>
          <w:szCs w:val="32"/>
        </w:rPr>
        <w:t>je suis attristé par les excès de la réclame moderne</w:t>
      </w:r>
      <w:r w:rsidR="008D6F52">
        <w:rPr>
          <w:szCs w:val="32"/>
        </w:rPr>
        <w:t xml:space="preserve">. </w:t>
      </w:r>
      <w:r w:rsidRPr="00894396">
        <w:rPr>
          <w:szCs w:val="32"/>
        </w:rPr>
        <w:t>Malgré tout ce qu</w:t>
      </w:r>
      <w:r w:rsidR="008D6F52">
        <w:rPr>
          <w:szCs w:val="32"/>
        </w:rPr>
        <w:t>’</w:t>
      </w:r>
      <w:r w:rsidRPr="00894396">
        <w:rPr>
          <w:szCs w:val="32"/>
        </w:rPr>
        <w:t>elle peut attester d</w:t>
      </w:r>
      <w:r w:rsidR="008D6F52">
        <w:rPr>
          <w:szCs w:val="32"/>
        </w:rPr>
        <w:t>’</w:t>
      </w:r>
      <w:r w:rsidRPr="00894396">
        <w:rPr>
          <w:szCs w:val="32"/>
        </w:rPr>
        <w:t>énergie</w:t>
      </w:r>
      <w:r w:rsidR="008D6F52">
        <w:rPr>
          <w:szCs w:val="32"/>
        </w:rPr>
        <w:t xml:space="preserve">, </w:t>
      </w:r>
      <w:r w:rsidRPr="00894396">
        <w:rPr>
          <w:szCs w:val="32"/>
        </w:rPr>
        <w:t>d</w:t>
      </w:r>
      <w:r w:rsidR="008D6F52">
        <w:rPr>
          <w:szCs w:val="32"/>
        </w:rPr>
        <w:t>’</w:t>
      </w:r>
      <w:r w:rsidRPr="00894396">
        <w:rPr>
          <w:szCs w:val="32"/>
        </w:rPr>
        <w:t>ingéniosité</w:t>
      </w:r>
      <w:r w:rsidR="008D6F52">
        <w:rPr>
          <w:szCs w:val="32"/>
        </w:rPr>
        <w:t xml:space="preserve">, </w:t>
      </w:r>
      <w:r w:rsidRPr="00894396">
        <w:rPr>
          <w:szCs w:val="32"/>
        </w:rPr>
        <w:t>de trouvailles et d</w:t>
      </w:r>
      <w:r w:rsidR="008D6F52">
        <w:rPr>
          <w:szCs w:val="32"/>
        </w:rPr>
        <w:t>’</w:t>
      </w:r>
      <w:r w:rsidRPr="00894396">
        <w:rPr>
          <w:szCs w:val="32"/>
        </w:rPr>
        <w:t>impudence chez certains individus</w:t>
      </w:r>
      <w:r w:rsidR="008D6F52">
        <w:rPr>
          <w:szCs w:val="32"/>
        </w:rPr>
        <w:t xml:space="preserve">, </w:t>
      </w:r>
      <w:r w:rsidRPr="00894396">
        <w:rPr>
          <w:szCs w:val="32"/>
        </w:rPr>
        <w:t>elle trahit surtout</w:t>
      </w:r>
      <w:r w:rsidR="008D6F52">
        <w:rPr>
          <w:szCs w:val="32"/>
        </w:rPr>
        <w:t xml:space="preserve">, </w:t>
      </w:r>
      <w:r w:rsidRPr="00894396">
        <w:rPr>
          <w:szCs w:val="32"/>
        </w:rPr>
        <w:t>à mon sens</w:t>
      </w:r>
      <w:r w:rsidR="008D6F52">
        <w:rPr>
          <w:szCs w:val="32"/>
        </w:rPr>
        <w:t xml:space="preserve">, </w:t>
      </w:r>
      <w:r w:rsidRPr="00894396">
        <w:rPr>
          <w:szCs w:val="32"/>
        </w:rPr>
        <w:t>la triste prédominance de cette forme de dégradation mentale qui s</w:t>
      </w:r>
      <w:r w:rsidR="008D6F52">
        <w:rPr>
          <w:szCs w:val="32"/>
        </w:rPr>
        <w:t>’</w:t>
      </w:r>
      <w:r w:rsidRPr="00894396">
        <w:rPr>
          <w:szCs w:val="32"/>
        </w:rPr>
        <w:t>appelle crédulité</w:t>
      </w:r>
      <w:r w:rsidR="008D6F52">
        <w:rPr>
          <w:szCs w:val="32"/>
        </w:rPr>
        <w:t>.</w:t>
      </w:r>
    </w:p>
    <w:p w14:paraId="4FDC6AC8" w14:textId="523FFDFC" w:rsidR="008D6F52" w:rsidRDefault="00000000" w:rsidP="008D6F52">
      <w:pPr>
        <w:rPr>
          <w:szCs w:val="32"/>
        </w:rPr>
      </w:pPr>
      <w:r w:rsidRPr="00894396">
        <w:rPr>
          <w:szCs w:val="32"/>
        </w:rPr>
        <w:t>J</w:t>
      </w:r>
      <w:r w:rsidR="008D6F52">
        <w:rPr>
          <w:szCs w:val="32"/>
        </w:rPr>
        <w:t>’</w:t>
      </w:r>
      <w:r w:rsidRPr="00894396">
        <w:rPr>
          <w:szCs w:val="32"/>
        </w:rPr>
        <w:t>ai dû</w:t>
      </w:r>
      <w:r w:rsidR="008D6F52">
        <w:rPr>
          <w:szCs w:val="32"/>
        </w:rPr>
        <w:t xml:space="preserve">, </w:t>
      </w:r>
      <w:r w:rsidRPr="00894396">
        <w:rPr>
          <w:szCs w:val="32"/>
        </w:rPr>
        <w:t>en maintes régions du monde civilisé ou non</w:t>
      </w:r>
      <w:r w:rsidR="008D6F52">
        <w:rPr>
          <w:szCs w:val="32"/>
        </w:rPr>
        <w:t xml:space="preserve">, </w:t>
      </w:r>
      <w:r w:rsidRPr="00894396">
        <w:rPr>
          <w:szCs w:val="32"/>
        </w:rPr>
        <w:t>avaler du</w:t>
      </w:r>
      <w:r w:rsidR="008D6F52" w:rsidRPr="00894396">
        <w:rPr>
          <w:szCs w:val="32"/>
        </w:rPr>
        <w:t xml:space="preserve"> </w:t>
      </w:r>
      <w:proofErr w:type="spellStart"/>
      <w:r w:rsidR="008D6F52" w:rsidRPr="00894396">
        <w:rPr>
          <w:szCs w:val="32"/>
        </w:rPr>
        <w:t>B</w:t>
      </w:r>
      <w:r w:rsidR="008D6F52">
        <w:rPr>
          <w:szCs w:val="32"/>
        </w:rPr>
        <w:t>.</w:t>
      </w:r>
      <w:r w:rsidR="008D6F52" w:rsidRPr="00894396">
        <w:rPr>
          <w:szCs w:val="32"/>
        </w:rPr>
        <w:t>O</w:t>
      </w:r>
      <w:r w:rsidR="008D6F52">
        <w:rPr>
          <w:szCs w:val="32"/>
        </w:rPr>
        <w:t>.</w:t>
      </w:r>
      <w:r w:rsidR="008D6F52" w:rsidRPr="00894396">
        <w:rPr>
          <w:szCs w:val="32"/>
        </w:rPr>
        <w:t>S</w:t>
      </w:r>
      <w:proofErr w:type="spellEnd"/>
      <w:r w:rsidR="008D6F52">
        <w:rPr>
          <w:szCs w:val="32"/>
        </w:rPr>
        <w:t xml:space="preserve">. </w:t>
      </w:r>
      <w:r w:rsidRPr="00894396">
        <w:rPr>
          <w:szCs w:val="32"/>
        </w:rPr>
        <w:t>avec plus ou moins de profit pour moi-même</w:t>
      </w:r>
      <w:r w:rsidR="008D6F52">
        <w:rPr>
          <w:szCs w:val="32"/>
        </w:rPr>
        <w:t xml:space="preserve">, </w:t>
      </w:r>
      <w:r w:rsidRPr="00894396">
        <w:rPr>
          <w:szCs w:val="32"/>
        </w:rPr>
        <w:t>mais toujours sans grand plaisir</w:t>
      </w:r>
      <w:r w:rsidR="008D6F52">
        <w:rPr>
          <w:szCs w:val="32"/>
        </w:rPr>
        <w:t xml:space="preserve">. </w:t>
      </w:r>
      <w:r w:rsidRPr="00894396">
        <w:rPr>
          <w:szCs w:val="32"/>
        </w:rPr>
        <w:t>Dissous dans de l</w:t>
      </w:r>
      <w:r w:rsidR="008D6F52">
        <w:rPr>
          <w:szCs w:val="32"/>
        </w:rPr>
        <w:t>’</w:t>
      </w:r>
      <w:r w:rsidRPr="00894396">
        <w:rPr>
          <w:szCs w:val="32"/>
        </w:rPr>
        <w:t>eau chaude</w:t>
      </w:r>
      <w:r w:rsidR="008D6F52">
        <w:rPr>
          <w:szCs w:val="32"/>
        </w:rPr>
        <w:t xml:space="preserve">, </w:t>
      </w:r>
      <w:r w:rsidRPr="00894396">
        <w:rPr>
          <w:szCs w:val="32"/>
        </w:rPr>
        <w:t>et abondamment poivré pour en faire ressortir le goût</w:t>
      </w:r>
      <w:r w:rsidR="008D6F52">
        <w:rPr>
          <w:szCs w:val="32"/>
        </w:rPr>
        <w:t xml:space="preserve">, </w:t>
      </w:r>
      <w:r w:rsidRPr="00894396">
        <w:rPr>
          <w:szCs w:val="32"/>
        </w:rPr>
        <w:t>cet extrait n</w:t>
      </w:r>
      <w:r w:rsidR="008D6F52">
        <w:rPr>
          <w:szCs w:val="32"/>
        </w:rPr>
        <w:t>’</w:t>
      </w:r>
      <w:r w:rsidRPr="00894396">
        <w:rPr>
          <w:szCs w:val="32"/>
        </w:rPr>
        <w:t>est pas absolument déplaisant</w:t>
      </w:r>
      <w:r w:rsidR="008D6F52">
        <w:rPr>
          <w:szCs w:val="32"/>
        </w:rPr>
        <w:t xml:space="preserve">. </w:t>
      </w:r>
      <w:r w:rsidRPr="00894396">
        <w:rPr>
          <w:szCs w:val="32"/>
        </w:rPr>
        <w:t>Mais je n</w:t>
      </w:r>
      <w:r w:rsidR="008D6F52">
        <w:rPr>
          <w:szCs w:val="32"/>
        </w:rPr>
        <w:t>’</w:t>
      </w:r>
      <w:r w:rsidRPr="00894396">
        <w:rPr>
          <w:szCs w:val="32"/>
        </w:rPr>
        <w:t>ai jamais pu avaler sa réclame</w:t>
      </w:r>
      <w:r w:rsidR="008D6F52">
        <w:rPr>
          <w:szCs w:val="32"/>
        </w:rPr>
        <w:t xml:space="preserve">. </w:t>
      </w:r>
      <w:r w:rsidRPr="00894396">
        <w:rPr>
          <w:szCs w:val="32"/>
        </w:rPr>
        <w:t>Peut-être n</w:t>
      </w:r>
      <w:r w:rsidR="008D6F52">
        <w:rPr>
          <w:szCs w:val="32"/>
        </w:rPr>
        <w:t>’</w:t>
      </w:r>
      <w:r w:rsidRPr="00894396">
        <w:rPr>
          <w:szCs w:val="32"/>
        </w:rPr>
        <w:t>a-t-elle pas une audace suffisante</w:t>
      </w:r>
      <w:r w:rsidR="008D6F52">
        <w:rPr>
          <w:szCs w:val="32"/>
        </w:rPr>
        <w:t xml:space="preserve">. </w:t>
      </w:r>
      <w:r w:rsidRPr="00894396">
        <w:rPr>
          <w:szCs w:val="32"/>
        </w:rPr>
        <w:t>Autant que je m</w:t>
      </w:r>
      <w:r w:rsidR="008D6F52">
        <w:rPr>
          <w:szCs w:val="32"/>
        </w:rPr>
        <w:t>’</w:t>
      </w:r>
      <w:r w:rsidRPr="00894396">
        <w:rPr>
          <w:szCs w:val="32"/>
        </w:rPr>
        <w:t>en souvienne</w:t>
      </w:r>
      <w:r w:rsidR="008D6F52">
        <w:rPr>
          <w:szCs w:val="32"/>
        </w:rPr>
        <w:t xml:space="preserve">, </w:t>
      </w:r>
      <w:r w:rsidRPr="00894396">
        <w:rPr>
          <w:szCs w:val="32"/>
        </w:rPr>
        <w:t>les annonces ne promettent pas une jeunesse éternelle à ceux qui font usage du</w:t>
      </w:r>
      <w:r w:rsidR="008D6F52" w:rsidRPr="00894396">
        <w:rPr>
          <w:szCs w:val="32"/>
        </w:rPr>
        <w:t xml:space="preserve"> </w:t>
      </w:r>
      <w:proofErr w:type="spellStart"/>
      <w:r w:rsidR="008D6F52" w:rsidRPr="00894396">
        <w:rPr>
          <w:szCs w:val="32"/>
        </w:rPr>
        <w:t>B</w:t>
      </w:r>
      <w:r w:rsidR="008D6F52">
        <w:rPr>
          <w:szCs w:val="32"/>
        </w:rPr>
        <w:t>.</w:t>
      </w:r>
      <w:r w:rsidR="008D6F52" w:rsidRPr="00894396">
        <w:rPr>
          <w:szCs w:val="32"/>
        </w:rPr>
        <w:t>O</w:t>
      </w:r>
      <w:r w:rsidR="008D6F52">
        <w:rPr>
          <w:szCs w:val="32"/>
        </w:rPr>
        <w:t>.</w:t>
      </w:r>
      <w:r w:rsidR="008D6F52" w:rsidRPr="00894396">
        <w:rPr>
          <w:szCs w:val="32"/>
        </w:rPr>
        <w:t>S</w:t>
      </w:r>
      <w:proofErr w:type="spellEnd"/>
      <w:r w:rsidR="008D6F52">
        <w:rPr>
          <w:szCs w:val="32"/>
        </w:rPr>
        <w:t xml:space="preserve">., </w:t>
      </w:r>
      <w:r w:rsidRPr="00894396">
        <w:rPr>
          <w:szCs w:val="32"/>
        </w:rPr>
        <w:t>et n</w:t>
      </w:r>
      <w:r w:rsidR="008D6F52">
        <w:rPr>
          <w:szCs w:val="32"/>
        </w:rPr>
        <w:t>’</w:t>
      </w:r>
      <w:r w:rsidRPr="00894396">
        <w:rPr>
          <w:szCs w:val="32"/>
        </w:rPr>
        <w:t>ont pas encore attribué à leur estimable produit le pouvoir de ressusciter les morts</w:t>
      </w:r>
      <w:r w:rsidR="008D6F52">
        <w:rPr>
          <w:szCs w:val="32"/>
        </w:rPr>
        <w:t xml:space="preserve">. </w:t>
      </w:r>
      <w:r w:rsidRPr="00894396">
        <w:rPr>
          <w:szCs w:val="32"/>
        </w:rPr>
        <w:t>Pourquoi cette réserve austère</w:t>
      </w:r>
      <w:r w:rsidR="008D6F52">
        <w:rPr>
          <w:szCs w:val="32"/>
        </w:rPr>
        <w:t xml:space="preserve">, </w:t>
      </w:r>
      <w:r w:rsidRPr="00894396">
        <w:rPr>
          <w:szCs w:val="32"/>
        </w:rPr>
        <w:t>je me le demande</w:t>
      </w:r>
      <w:r w:rsidR="008D6F52">
        <w:rPr>
          <w:szCs w:val="32"/>
        </w:rPr>
        <w:t xml:space="preserve">. </w:t>
      </w:r>
      <w:r w:rsidRPr="00894396">
        <w:rPr>
          <w:szCs w:val="32"/>
        </w:rPr>
        <w:t>Je ne crois d</w:t>
      </w:r>
      <w:r w:rsidR="008D6F52">
        <w:rPr>
          <w:szCs w:val="32"/>
        </w:rPr>
        <w:t>’</w:t>
      </w:r>
      <w:r w:rsidRPr="00894396">
        <w:rPr>
          <w:szCs w:val="32"/>
        </w:rPr>
        <w:t>ailleurs pas que</w:t>
      </w:r>
      <w:r w:rsidR="008D6F52">
        <w:rPr>
          <w:szCs w:val="32"/>
        </w:rPr>
        <w:t xml:space="preserve">, </w:t>
      </w:r>
      <w:r w:rsidRPr="00894396">
        <w:rPr>
          <w:szCs w:val="32"/>
        </w:rPr>
        <w:t>même à ce prix</w:t>
      </w:r>
      <w:r w:rsidR="008D6F52">
        <w:rPr>
          <w:szCs w:val="32"/>
        </w:rPr>
        <w:t xml:space="preserve">, </w:t>
      </w:r>
      <w:r w:rsidRPr="00894396">
        <w:rPr>
          <w:szCs w:val="32"/>
        </w:rPr>
        <w:t>je me laisse séduire</w:t>
      </w:r>
      <w:r w:rsidR="008D6F52">
        <w:rPr>
          <w:szCs w:val="32"/>
        </w:rPr>
        <w:t xml:space="preserve">. </w:t>
      </w:r>
      <w:r w:rsidRPr="00894396">
        <w:rPr>
          <w:szCs w:val="32"/>
        </w:rPr>
        <w:t>De quelque forme de la dégradation humaine que je souffre</w:t>
      </w:r>
      <w:r w:rsidR="008D6F52">
        <w:rPr>
          <w:szCs w:val="32"/>
        </w:rPr>
        <w:t xml:space="preserve"> (</w:t>
      </w:r>
      <w:r w:rsidRPr="00894396">
        <w:rPr>
          <w:szCs w:val="32"/>
        </w:rPr>
        <w:t>étant humain moi-même</w:t>
      </w:r>
      <w:r w:rsidR="008D6F52">
        <w:rPr>
          <w:szCs w:val="32"/>
        </w:rPr>
        <w:t xml:space="preserve">), </w:t>
      </w:r>
      <w:r w:rsidRPr="00894396">
        <w:rPr>
          <w:szCs w:val="32"/>
        </w:rPr>
        <w:t>ce n</w:t>
      </w:r>
      <w:r w:rsidR="008D6F52">
        <w:rPr>
          <w:szCs w:val="32"/>
        </w:rPr>
        <w:t>’</w:t>
      </w:r>
      <w:r w:rsidRPr="00894396">
        <w:rPr>
          <w:szCs w:val="32"/>
        </w:rPr>
        <w:t>est pas de la forme populaire</w:t>
      </w:r>
      <w:r w:rsidR="008D6F52">
        <w:rPr>
          <w:szCs w:val="32"/>
        </w:rPr>
        <w:t xml:space="preserve">. </w:t>
      </w:r>
      <w:r w:rsidRPr="00894396">
        <w:rPr>
          <w:szCs w:val="32"/>
        </w:rPr>
        <w:t>Je ne suis pas gobeur</w:t>
      </w:r>
      <w:r w:rsidR="008D6F52">
        <w:rPr>
          <w:szCs w:val="32"/>
        </w:rPr>
        <w:t>.</w:t>
      </w:r>
    </w:p>
    <w:p w14:paraId="578A908F" w14:textId="77777777" w:rsidR="008D6F52" w:rsidRDefault="00000000" w:rsidP="008D6F52">
      <w:pPr>
        <w:rPr>
          <w:szCs w:val="32"/>
        </w:rPr>
      </w:pPr>
      <w:r w:rsidRPr="00894396">
        <w:rPr>
          <w:szCs w:val="32"/>
        </w:rPr>
        <w:t>J</w:t>
      </w:r>
      <w:r w:rsidR="008D6F52">
        <w:rPr>
          <w:szCs w:val="32"/>
        </w:rPr>
        <w:t>’</w:t>
      </w:r>
      <w:r w:rsidRPr="00894396">
        <w:rPr>
          <w:szCs w:val="32"/>
        </w:rPr>
        <w:t>ai voulu affirmer nettement cette vérité</w:t>
      </w:r>
      <w:r w:rsidR="008D6F52">
        <w:rPr>
          <w:szCs w:val="32"/>
        </w:rPr>
        <w:t xml:space="preserve">, </w:t>
      </w:r>
      <w:r w:rsidRPr="00894396">
        <w:rPr>
          <w:szCs w:val="32"/>
        </w:rPr>
        <w:t>au début du récit qui va suivre</w:t>
      </w:r>
      <w:r w:rsidR="008D6F52">
        <w:rPr>
          <w:szCs w:val="32"/>
        </w:rPr>
        <w:t xml:space="preserve">. </w:t>
      </w:r>
      <w:r w:rsidRPr="00894396">
        <w:rPr>
          <w:szCs w:val="32"/>
        </w:rPr>
        <w:t>J</w:t>
      </w:r>
      <w:r w:rsidR="008D6F52">
        <w:rPr>
          <w:szCs w:val="32"/>
        </w:rPr>
        <w:t>’</w:t>
      </w:r>
      <w:r w:rsidRPr="00894396">
        <w:rPr>
          <w:szCs w:val="32"/>
        </w:rPr>
        <w:t>en ai</w:t>
      </w:r>
      <w:r w:rsidR="008D6F52">
        <w:rPr>
          <w:szCs w:val="32"/>
        </w:rPr>
        <w:t xml:space="preserve">, </w:t>
      </w:r>
      <w:r w:rsidRPr="00894396">
        <w:rPr>
          <w:szCs w:val="32"/>
        </w:rPr>
        <w:t>dans la mesure du possible</w:t>
      </w:r>
      <w:r w:rsidR="008D6F52">
        <w:rPr>
          <w:szCs w:val="32"/>
        </w:rPr>
        <w:t xml:space="preserve">, </w:t>
      </w:r>
      <w:r w:rsidRPr="00894396">
        <w:rPr>
          <w:szCs w:val="32"/>
        </w:rPr>
        <w:t>contrôlé les données</w:t>
      </w:r>
      <w:r w:rsidR="008D6F52">
        <w:rPr>
          <w:szCs w:val="32"/>
        </w:rPr>
        <w:t xml:space="preserve">. </w:t>
      </w:r>
      <w:r w:rsidRPr="00894396">
        <w:rPr>
          <w:szCs w:val="32"/>
        </w:rPr>
        <w:t>J</w:t>
      </w:r>
      <w:r w:rsidR="008D6F52">
        <w:rPr>
          <w:szCs w:val="32"/>
        </w:rPr>
        <w:t>’</w:t>
      </w:r>
      <w:r w:rsidRPr="00894396">
        <w:rPr>
          <w:szCs w:val="32"/>
        </w:rPr>
        <w:t xml:space="preserve">ai parcouru des collections de journaux </w:t>
      </w:r>
      <w:r w:rsidRPr="00894396">
        <w:rPr>
          <w:szCs w:val="32"/>
        </w:rPr>
        <w:lastRenderedPageBreak/>
        <w:t>français</w:t>
      </w:r>
      <w:r w:rsidR="008D6F52">
        <w:rPr>
          <w:szCs w:val="32"/>
        </w:rPr>
        <w:t xml:space="preserve">, </w:t>
      </w:r>
      <w:r w:rsidRPr="00894396">
        <w:rPr>
          <w:szCs w:val="32"/>
        </w:rPr>
        <w:t>et j</w:t>
      </w:r>
      <w:r w:rsidR="008D6F52">
        <w:rPr>
          <w:szCs w:val="32"/>
        </w:rPr>
        <w:t>’</w:t>
      </w:r>
      <w:r w:rsidRPr="00894396">
        <w:rPr>
          <w:szCs w:val="32"/>
        </w:rPr>
        <w:t>ai causé</w:t>
      </w:r>
      <w:r w:rsidR="008D6F52">
        <w:rPr>
          <w:szCs w:val="32"/>
        </w:rPr>
        <w:t xml:space="preserve">, </w:t>
      </w:r>
      <w:r w:rsidRPr="00894396">
        <w:rPr>
          <w:szCs w:val="32"/>
        </w:rPr>
        <w:t>lorsque le hasard de mes voyages m</w:t>
      </w:r>
      <w:r w:rsidR="008D6F52">
        <w:rPr>
          <w:szCs w:val="32"/>
        </w:rPr>
        <w:t>’</w:t>
      </w:r>
      <w:r w:rsidRPr="00894396">
        <w:rPr>
          <w:szCs w:val="32"/>
        </w:rPr>
        <w:t>amena à Cayenne</w:t>
      </w:r>
      <w:r w:rsidR="008D6F52">
        <w:rPr>
          <w:szCs w:val="32"/>
        </w:rPr>
        <w:t xml:space="preserve">, </w:t>
      </w:r>
      <w:r w:rsidRPr="00894396">
        <w:rPr>
          <w:szCs w:val="32"/>
        </w:rPr>
        <w:t>avec l</w:t>
      </w:r>
      <w:r w:rsidR="008D6F52">
        <w:rPr>
          <w:szCs w:val="32"/>
        </w:rPr>
        <w:t>’</w:t>
      </w:r>
      <w:r w:rsidRPr="00894396">
        <w:rPr>
          <w:szCs w:val="32"/>
        </w:rPr>
        <w:t>officier qui commande la garde militaire de l</w:t>
      </w:r>
      <w:r w:rsidR="008D6F52">
        <w:rPr>
          <w:szCs w:val="32"/>
        </w:rPr>
        <w:t>’</w:t>
      </w:r>
      <w:r w:rsidRPr="00894396">
        <w:rPr>
          <w:szCs w:val="32"/>
        </w:rPr>
        <w:t>île Royale</w:t>
      </w:r>
      <w:r w:rsidR="008D6F52">
        <w:rPr>
          <w:szCs w:val="32"/>
        </w:rPr>
        <w:t xml:space="preserve">. </w:t>
      </w:r>
      <w:r w:rsidRPr="00894396">
        <w:rPr>
          <w:szCs w:val="32"/>
        </w:rPr>
        <w:t>Je crois l</w:t>
      </w:r>
      <w:r w:rsidR="008D6F52">
        <w:rPr>
          <w:szCs w:val="32"/>
        </w:rPr>
        <w:t>’</w:t>
      </w:r>
      <w:r w:rsidRPr="00894396">
        <w:rPr>
          <w:szCs w:val="32"/>
        </w:rPr>
        <w:t>histoire vraie</w:t>
      </w:r>
      <w:r w:rsidR="008D6F52">
        <w:rPr>
          <w:szCs w:val="32"/>
        </w:rPr>
        <w:t xml:space="preserve">, </w:t>
      </w:r>
      <w:r w:rsidRPr="00894396">
        <w:rPr>
          <w:szCs w:val="32"/>
        </w:rPr>
        <w:t>au fond</w:t>
      </w:r>
      <w:r w:rsidR="008D6F52">
        <w:rPr>
          <w:szCs w:val="32"/>
        </w:rPr>
        <w:t xml:space="preserve">. </w:t>
      </w:r>
      <w:r w:rsidRPr="00894396">
        <w:rPr>
          <w:szCs w:val="32"/>
        </w:rPr>
        <w:t>Ce n</w:t>
      </w:r>
      <w:r w:rsidR="008D6F52">
        <w:rPr>
          <w:szCs w:val="32"/>
        </w:rPr>
        <w:t>’</w:t>
      </w:r>
      <w:r w:rsidRPr="00894396">
        <w:rPr>
          <w:szCs w:val="32"/>
        </w:rPr>
        <w:t>est pas une de ces aventures qu</w:t>
      </w:r>
      <w:r w:rsidR="008D6F52">
        <w:rPr>
          <w:szCs w:val="32"/>
        </w:rPr>
        <w:t>’</w:t>
      </w:r>
      <w:r w:rsidRPr="00894396">
        <w:rPr>
          <w:szCs w:val="32"/>
        </w:rPr>
        <w:t>un homme puisse inventer sur son propre compte</w:t>
      </w:r>
      <w:r w:rsidR="008D6F52">
        <w:rPr>
          <w:szCs w:val="32"/>
        </w:rPr>
        <w:t xml:space="preserve">, </w:t>
      </w:r>
      <w:r w:rsidRPr="00894396">
        <w:rPr>
          <w:szCs w:val="32"/>
        </w:rPr>
        <w:t>car elle n</w:t>
      </w:r>
      <w:r w:rsidR="008D6F52">
        <w:rPr>
          <w:szCs w:val="32"/>
        </w:rPr>
        <w:t>’</w:t>
      </w:r>
      <w:r w:rsidRPr="00894396">
        <w:rPr>
          <w:szCs w:val="32"/>
        </w:rPr>
        <w:t>est ni grandiose ni glorieuse</w:t>
      </w:r>
      <w:r w:rsidR="008D6F52">
        <w:rPr>
          <w:szCs w:val="32"/>
        </w:rPr>
        <w:t xml:space="preserve">, </w:t>
      </w:r>
      <w:r w:rsidRPr="00894396">
        <w:rPr>
          <w:szCs w:val="32"/>
        </w:rPr>
        <w:t>ni assez drôle non plus pour flatter une vanité pervertie</w:t>
      </w:r>
      <w:r w:rsidR="008D6F52">
        <w:rPr>
          <w:szCs w:val="32"/>
        </w:rPr>
        <w:t>.</w:t>
      </w:r>
    </w:p>
    <w:p w14:paraId="0882ACAF" w14:textId="4B46BE4E" w:rsidR="008D6F52" w:rsidRDefault="00000000" w:rsidP="008D6F52">
      <w:pPr>
        <w:rPr>
          <w:szCs w:val="32"/>
        </w:rPr>
      </w:pPr>
      <w:r w:rsidRPr="00894396">
        <w:rPr>
          <w:szCs w:val="32"/>
        </w:rPr>
        <w:t>Elle a trait au mécanicien d</w:t>
      </w:r>
      <w:r w:rsidR="008D6F52">
        <w:rPr>
          <w:szCs w:val="32"/>
        </w:rPr>
        <w:t>’</w:t>
      </w:r>
      <w:r w:rsidRPr="00894396">
        <w:rPr>
          <w:szCs w:val="32"/>
        </w:rPr>
        <w:t>un petit vapeur</w:t>
      </w:r>
      <w:r w:rsidR="008D6F52">
        <w:rPr>
          <w:szCs w:val="32"/>
        </w:rPr>
        <w:t xml:space="preserve">, </w:t>
      </w:r>
      <w:r w:rsidRPr="00894396">
        <w:rPr>
          <w:szCs w:val="32"/>
        </w:rPr>
        <w:t>appartenant à la Compagnie</w:t>
      </w:r>
      <w:r w:rsidR="008D6F52" w:rsidRPr="00894396">
        <w:rPr>
          <w:szCs w:val="32"/>
        </w:rPr>
        <w:t xml:space="preserve"> </w:t>
      </w:r>
      <w:proofErr w:type="spellStart"/>
      <w:r w:rsidR="008D6F52" w:rsidRPr="00894396">
        <w:rPr>
          <w:szCs w:val="32"/>
        </w:rPr>
        <w:t>B</w:t>
      </w:r>
      <w:r w:rsidR="008D6F52">
        <w:rPr>
          <w:szCs w:val="32"/>
        </w:rPr>
        <w:t>.</w:t>
      </w:r>
      <w:r w:rsidR="008D6F52" w:rsidRPr="00894396">
        <w:rPr>
          <w:szCs w:val="32"/>
        </w:rPr>
        <w:t>O</w:t>
      </w:r>
      <w:r w:rsidR="008D6F52">
        <w:rPr>
          <w:szCs w:val="32"/>
        </w:rPr>
        <w:t>.</w:t>
      </w:r>
      <w:r w:rsidR="008D6F52" w:rsidRPr="00894396">
        <w:rPr>
          <w:szCs w:val="32"/>
        </w:rPr>
        <w:t>S</w:t>
      </w:r>
      <w:proofErr w:type="spellEnd"/>
      <w:r w:rsidR="008D6F52">
        <w:rPr>
          <w:szCs w:val="32"/>
        </w:rPr>
        <w:t xml:space="preserve">. </w:t>
      </w:r>
      <w:r w:rsidRPr="00894396">
        <w:rPr>
          <w:szCs w:val="32"/>
        </w:rPr>
        <w:t>Ltd</w:t>
      </w:r>
      <w:r w:rsidR="008D6F52">
        <w:rPr>
          <w:szCs w:val="32"/>
        </w:rPr>
        <w:t xml:space="preserve">., </w:t>
      </w:r>
      <w:r w:rsidRPr="00894396">
        <w:rPr>
          <w:szCs w:val="32"/>
        </w:rPr>
        <w:t xml:space="preserve">dans son domaine du </w:t>
      </w:r>
      <w:proofErr w:type="spellStart"/>
      <w:r w:rsidRPr="00894396">
        <w:rPr>
          <w:szCs w:val="32"/>
        </w:rPr>
        <w:t>Marañon</w:t>
      </w:r>
      <w:proofErr w:type="spellEnd"/>
      <w:r w:rsidR="008D6F52">
        <w:rPr>
          <w:szCs w:val="32"/>
        </w:rPr>
        <w:t xml:space="preserve">. </w:t>
      </w:r>
      <w:r w:rsidRPr="00894396">
        <w:rPr>
          <w:szCs w:val="32"/>
        </w:rPr>
        <w:t>Ce gigantesque parc à bestiaux est une île</w:t>
      </w:r>
      <w:r w:rsidR="008D6F52">
        <w:rPr>
          <w:szCs w:val="32"/>
        </w:rPr>
        <w:t xml:space="preserve">, </w:t>
      </w:r>
      <w:r w:rsidRPr="00894396">
        <w:rPr>
          <w:szCs w:val="32"/>
        </w:rPr>
        <w:t>une île grande comme une petite province</w:t>
      </w:r>
      <w:r w:rsidR="008D6F52">
        <w:rPr>
          <w:szCs w:val="32"/>
        </w:rPr>
        <w:t xml:space="preserve">, </w:t>
      </w:r>
      <w:r w:rsidRPr="00894396">
        <w:rPr>
          <w:szCs w:val="32"/>
        </w:rPr>
        <w:t>située dans l</w:t>
      </w:r>
      <w:r w:rsidR="008D6F52">
        <w:rPr>
          <w:szCs w:val="32"/>
        </w:rPr>
        <w:t>’</w:t>
      </w:r>
      <w:r w:rsidRPr="00894396">
        <w:rPr>
          <w:szCs w:val="32"/>
        </w:rPr>
        <w:t>estuaire d</w:t>
      </w:r>
      <w:r w:rsidR="008D6F52">
        <w:rPr>
          <w:szCs w:val="32"/>
        </w:rPr>
        <w:t>’</w:t>
      </w:r>
      <w:r w:rsidRPr="00894396">
        <w:rPr>
          <w:szCs w:val="32"/>
        </w:rPr>
        <w:t>un grand fleuve de l</w:t>
      </w:r>
      <w:r w:rsidR="008D6F52">
        <w:rPr>
          <w:szCs w:val="32"/>
        </w:rPr>
        <w:t>’</w:t>
      </w:r>
      <w:r w:rsidRPr="00894396">
        <w:rPr>
          <w:szCs w:val="32"/>
        </w:rPr>
        <w:t>Amérique du Sud</w:t>
      </w:r>
      <w:r w:rsidR="008D6F52">
        <w:rPr>
          <w:szCs w:val="32"/>
        </w:rPr>
        <w:t xml:space="preserve">. </w:t>
      </w:r>
      <w:r w:rsidRPr="00894396">
        <w:rPr>
          <w:szCs w:val="32"/>
        </w:rPr>
        <w:t>Elle est déserte et sans beauté</w:t>
      </w:r>
      <w:r w:rsidR="008D6F52">
        <w:rPr>
          <w:szCs w:val="32"/>
        </w:rPr>
        <w:t xml:space="preserve">, </w:t>
      </w:r>
      <w:r w:rsidRPr="00894396">
        <w:rPr>
          <w:szCs w:val="32"/>
        </w:rPr>
        <w:t>mais l</w:t>
      </w:r>
      <w:r w:rsidR="008D6F52">
        <w:rPr>
          <w:szCs w:val="32"/>
        </w:rPr>
        <w:t>’</w:t>
      </w:r>
      <w:r w:rsidRPr="00894396">
        <w:rPr>
          <w:szCs w:val="32"/>
        </w:rPr>
        <w:t>herbe qui pousse sur ses plaines basses paraît douée de qualités nutritives exceptionnelles et d</w:t>
      </w:r>
      <w:r w:rsidR="008D6F52">
        <w:rPr>
          <w:szCs w:val="32"/>
        </w:rPr>
        <w:t>’</w:t>
      </w:r>
      <w:r w:rsidRPr="00894396">
        <w:rPr>
          <w:szCs w:val="32"/>
        </w:rPr>
        <w:t>un parfum particulier</w:t>
      </w:r>
      <w:r w:rsidR="008D6F52">
        <w:rPr>
          <w:szCs w:val="32"/>
        </w:rPr>
        <w:t xml:space="preserve">. </w:t>
      </w:r>
      <w:r w:rsidRPr="00894396">
        <w:rPr>
          <w:szCs w:val="32"/>
        </w:rPr>
        <w:t>Elle retentit des beuglements de troupeaux innombrables</w:t>
      </w:r>
      <w:r w:rsidR="008D6F52">
        <w:rPr>
          <w:szCs w:val="32"/>
        </w:rPr>
        <w:t xml:space="preserve">, </w:t>
      </w:r>
      <w:r w:rsidRPr="00894396">
        <w:rPr>
          <w:szCs w:val="32"/>
        </w:rPr>
        <w:t>et ce bruit sourd et déchirant monte sous le vaste ciel comme une protestation formidable de prisonniers condamnés à mort</w:t>
      </w:r>
      <w:r w:rsidR="008D6F52">
        <w:rPr>
          <w:szCs w:val="32"/>
        </w:rPr>
        <w:t xml:space="preserve">. </w:t>
      </w:r>
      <w:r w:rsidRPr="00894396">
        <w:rPr>
          <w:szCs w:val="32"/>
        </w:rPr>
        <w:t>Sur la terre ferme</w:t>
      </w:r>
      <w:r w:rsidR="008D6F52">
        <w:rPr>
          <w:szCs w:val="32"/>
        </w:rPr>
        <w:t xml:space="preserve">, </w:t>
      </w:r>
      <w:proofErr w:type="spellStart"/>
      <w:r w:rsidRPr="00894396">
        <w:rPr>
          <w:szCs w:val="32"/>
        </w:rPr>
        <w:t>par delà</w:t>
      </w:r>
      <w:proofErr w:type="spellEnd"/>
      <w:r w:rsidRPr="00894396">
        <w:rPr>
          <w:szCs w:val="32"/>
        </w:rPr>
        <w:t xml:space="preserve"> vingt milles d</w:t>
      </w:r>
      <w:r w:rsidR="008D6F52">
        <w:rPr>
          <w:szCs w:val="32"/>
        </w:rPr>
        <w:t>’</w:t>
      </w:r>
      <w:r w:rsidRPr="00894396">
        <w:rPr>
          <w:szCs w:val="32"/>
        </w:rPr>
        <w:t>eau boueuse et décolorée</w:t>
      </w:r>
      <w:r w:rsidR="008D6F52">
        <w:rPr>
          <w:szCs w:val="32"/>
        </w:rPr>
        <w:t xml:space="preserve">, </w:t>
      </w:r>
      <w:r w:rsidRPr="00894396">
        <w:rPr>
          <w:szCs w:val="32"/>
        </w:rPr>
        <w:t>dort une ville que nous appellerons</w:t>
      </w:r>
      <w:r w:rsidR="008D6F52">
        <w:rPr>
          <w:szCs w:val="32"/>
        </w:rPr>
        <w:t xml:space="preserve">, </w:t>
      </w:r>
      <w:r w:rsidRPr="00894396">
        <w:rPr>
          <w:szCs w:val="32"/>
        </w:rPr>
        <w:t>si vous voulez</w:t>
      </w:r>
      <w:r w:rsidR="008D6F52">
        <w:rPr>
          <w:szCs w:val="32"/>
        </w:rPr>
        <w:t xml:space="preserve">, </w:t>
      </w:r>
      <w:r w:rsidRPr="00894396">
        <w:rPr>
          <w:szCs w:val="32"/>
        </w:rPr>
        <w:t>Horta</w:t>
      </w:r>
      <w:r w:rsidR="008D6F52">
        <w:rPr>
          <w:szCs w:val="32"/>
        </w:rPr>
        <w:t>.</w:t>
      </w:r>
    </w:p>
    <w:p w14:paraId="3AA56D04" w14:textId="77777777" w:rsidR="008D6F52" w:rsidRDefault="00000000" w:rsidP="008D6F52">
      <w:pPr>
        <w:rPr>
          <w:szCs w:val="32"/>
        </w:rPr>
      </w:pPr>
      <w:r w:rsidRPr="00894396">
        <w:rPr>
          <w:szCs w:val="32"/>
        </w:rPr>
        <w:t>Le trait le plus intéressant de cette île</w:t>
      </w:r>
      <w:r w:rsidR="008D6F52">
        <w:rPr>
          <w:szCs w:val="32"/>
        </w:rPr>
        <w:t xml:space="preserve">, </w:t>
      </w:r>
      <w:r w:rsidRPr="00894396">
        <w:rPr>
          <w:szCs w:val="32"/>
        </w:rPr>
        <w:t>qui fait l</w:t>
      </w:r>
      <w:r w:rsidR="008D6F52">
        <w:rPr>
          <w:szCs w:val="32"/>
        </w:rPr>
        <w:t>’</w:t>
      </w:r>
      <w:r w:rsidRPr="00894396">
        <w:rPr>
          <w:szCs w:val="32"/>
        </w:rPr>
        <w:t>effet d</w:t>
      </w:r>
      <w:r w:rsidR="008D6F52">
        <w:rPr>
          <w:szCs w:val="32"/>
        </w:rPr>
        <w:t>’</w:t>
      </w:r>
      <w:r w:rsidRPr="00894396">
        <w:rPr>
          <w:szCs w:val="32"/>
        </w:rPr>
        <w:t xml:space="preserve">une sorte de </w:t>
      </w:r>
      <w:r w:rsidR="008D6F52">
        <w:rPr>
          <w:szCs w:val="32"/>
        </w:rPr>
        <w:t>« </w:t>
      </w:r>
      <w:r w:rsidRPr="00894396">
        <w:rPr>
          <w:szCs w:val="32"/>
        </w:rPr>
        <w:t>pénitencier pour animaux</w:t>
      </w:r>
      <w:r w:rsidR="008D6F52">
        <w:rPr>
          <w:szCs w:val="32"/>
        </w:rPr>
        <w:t xml:space="preserve"> », </w:t>
      </w:r>
      <w:r w:rsidRPr="00894396">
        <w:rPr>
          <w:szCs w:val="32"/>
        </w:rPr>
        <w:t>c</w:t>
      </w:r>
      <w:r w:rsidR="008D6F52">
        <w:rPr>
          <w:szCs w:val="32"/>
        </w:rPr>
        <w:t>’</w:t>
      </w:r>
      <w:r w:rsidRPr="00894396">
        <w:rPr>
          <w:szCs w:val="32"/>
        </w:rPr>
        <w:t>est qu</w:t>
      </w:r>
      <w:r w:rsidR="008D6F52">
        <w:rPr>
          <w:szCs w:val="32"/>
        </w:rPr>
        <w:t>’</w:t>
      </w:r>
      <w:r w:rsidRPr="00894396">
        <w:rPr>
          <w:szCs w:val="32"/>
        </w:rPr>
        <w:t>elle abrite exclusivement un papillon parfaitement rare et somptueux</w:t>
      </w:r>
      <w:r w:rsidR="008D6F52">
        <w:rPr>
          <w:szCs w:val="32"/>
        </w:rPr>
        <w:t xml:space="preserve">. </w:t>
      </w:r>
      <w:r w:rsidRPr="00894396">
        <w:rPr>
          <w:szCs w:val="32"/>
        </w:rPr>
        <w:t>L</w:t>
      </w:r>
      <w:r w:rsidR="008D6F52">
        <w:rPr>
          <w:szCs w:val="32"/>
        </w:rPr>
        <w:t>’</w:t>
      </w:r>
      <w:r w:rsidRPr="00894396">
        <w:rPr>
          <w:szCs w:val="32"/>
        </w:rPr>
        <w:t>espèce en est même plus rare que belle</w:t>
      </w:r>
      <w:r w:rsidR="008D6F52">
        <w:rPr>
          <w:szCs w:val="32"/>
        </w:rPr>
        <w:t xml:space="preserve">, </w:t>
      </w:r>
      <w:r w:rsidRPr="00894396">
        <w:rPr>
          <w:szCs w:val="32"/>
        </w:rPr>
        <w:t>ce qui n</w:t>
      </w:r>
      <w:r w:rsidR="008D6F52">
        <w:rPr>
          <w:szCs w:val="32"/>
        </w:rPr>
        <w:t>’</w:t>
      </w:r>
      <w:r w:rsidRPr="00894396">
        <w:rPr>
          <w:szCs w:val="32"/>
        </w:rPr>
        <w:t>est pas peu dire</w:t>
      </w:r>
      <w:r w:rsidR="008D6F52">
        <w:rPr>
          <w:szCs w:val="32"/>
        </w:rPr>
        <w:t xml:space="preserve">. </w:t>
      </w:r>
      <w:r w:rsidRPr="00894396">
        <w:rPr>
          <w:szCs w:val="32"/>
        </w:rPr>
        <w:t>J</w:t>
      </w:r>
      <w:r w:rsidR="008D6F52">
        <w:rPr>
          <w:szCs w:val="32"/>
        </w:rPr>
        <w:t>’</w:t>
      </w:r>
      <w:r w:rsidRPr="00894396">
        <w:rPr>
          <w:szCs w:val="32"/>
        </w:rPr>
        <w:t>ai déjà fait allusion à mes voyages</w:t>
      </w:r>
      <w:r w:rsidR="008D6F52">
        <w:rPr>
          <w:szCs w:val="32"/>
        </w:rPr>
        <w:t xml:space="preserve">. </w:t>
      </w:r>
      <w:r w:rsidRPr="00894396">
        <w:rPr>
          <w:szCs w:val="32"/>
        </w:rPr>
        <w:t>Je voyageais à cette époque</w:t>
      </w:r>
      <w:r w:rsidR="008D6F52">
        <w:rPr>
          <w:szCs w:val="32"/>
        </w:rPr>
        <w:t xml:space="preserve">, </w:t>
      </w:r>
      <w:r w:rsidRPr="00894396">
        <w:rPr>
          <w:szCs w:val="32"/>
        </w:rPr>
        <w:t>mais strictement pour moi</w:t>
      </w:r>
      <w:r w:rsidR="008D6F52">
        <w:rPr>
          <w:szCs w:val="32"/>
        </w:rPr>
        <w:t xml:space="preserve">, </w:t>
      </w:r>
      <w:r w:rsidRPr="00894396">
        <w:rPr>
          <w:szCs w:val="32"/>
        </w:rPr>
        <w:t>et avec une modération inconnue à ce temps d</w:t>
      </w:r>
      <w:r w:rsidR="008D6F52">
        <w:rPr>
          <w:szCs w:val="32"/>
        </w:rPr>
        <w:t>’</w:t>
      </w:r>
      <w:r w:rsidRPr="00894396">
        <w:rPr>
          <w:szCs w:val="32"/>
        </w:rPr>
        <w:t>excursions autour du monde</w:t>
      </w:r>
      <w:r w:rsidR="008D6F52">
        <w:rPr>
          <w:szCs w:val="32"/>
        </w:rPr>
        <w:t xml:space="preserve">. </w:t>
      </w:r>
      <w:r w:rsidRPr="00894396">
        <w:rPr>
          <w:szCs w:val="32"/>
        </w:rPr>
        <w:t>Je voyageais même avec un but</w:t>
      </w:r>
      <w:r w:rsidR="008D6F52">
        <w:rPr>
          <w:szCs w:val="32"/>
        </w:rPr>
        <w:t xml:space="preserve">. </w:t>
      </w:r>
      <w:r w:rsidRPr="00894396">
        <w:rPr>
          <w:szCs w:val="32"/>
        </w:rPr>
        <w:t>En fait je suis</w:t>
      </w:r>
      <w:r w:rsidR="008D6F52">
        <w:rPr>
          <w:szCs w:val="32"/>
        </w:rPr>
        <w:t xml:space="preserve"> : – </w:t>
      </w:r>
      <w:r w:rsidRPr="00894396">
        <w:rPr>
          <w:szCs w:val="32"/>
        </w:rPr>
        <w:t>ha</w:t>
      </w:r>
      <w:r w:rsidR="008D6F52">
        <w:rPr>
          <w:szCs w:val="32"/>
        </w:rPr>
        <w:t xml:space="preserve"> ! </w:t>
      </w:r>
      <w:r w:rsidRPr="00894396">
        <w:rPr>
          <w:szCs w:val="32"/>
        </w:rPr>
        <w:t>ha</w:t>
      </w:r>
      <w:r w:rsidR="008D6F52">
        <w:rPr>
          <w:szCs w:val="32"/>
        </w:rPr>
        <w:t xml:space="preserve"> ! </w:t>
      </w:r>
      <w:r w:rsidRPr="00894396">
        <w:rPr>
          <w:szCs w:val="32"/>
        </w:rPr>
        <w:t>un terrible tueur de papillons</w:t>
      </w:r>
      <w:r w:rsidR="008D6F52">
        <w:rPr>
          <w:szCs w:val="32"/>
        </w:rPr>
        <w:t xml:space="preserve">, </w:t>
      </w:r>
      <w:r w:rsidRPr="00894396">
        <w:rPr>
          <w:szCs w:val="32"/>
        </w:rPr>
        <w:t>ha</w:t>
      </w:r>
      <w:r w:rsidR="008D6F52">
        <w:rPr>
          <w:szCs w:val="32"/>
        </w:rPr>
        <w:t xml:space="preserve"> ! </w:t>
      </w:r>
      <w:r w:rsidRPr="00894396">
        <w:rPr>
          <w:szCs w:val="32"/>
        </w:rPr>
        <w:t>ha</w:t>
      </w:r>
      <w:r w:rsidR="008D6F52">
        <w:rPr>
          <w:szCs w:val="32"/>
        </w:rPr>
        <w:t xml:space="preserve"> ! </w:t>
      </w:r>
      <w:r w:rsidRPr="00894396">
        <w:rPr>
          <w:szCs w:val="32"/>
        </w:rPr>
        <w:t>ha</w:t>
      </w:r>
      <w:r w:rsidR="008D6F52">
        <w:rPr>
          <w:szCs w:val="32"/>
        </w:rPr>
        <w:t> !</w:t>
      </w:r>
    </w:p>
    <w:p w14:paraId="6E62AB2D" w14:textId="51BF61FD" w:rsidR="008D6F52" w:rsidRDefault="00000000" w:rsidP="008D6F52">
      <w:pPr>
        <w:rPr>
          <w:szCs w:val="32"/>
        </w:rPr>
      </w:pPr>
      <w:r w:rsidRPr="00894396">
        <w:rPr>
          <w:szCs w:val="32"/>
        </w:rPr>
        <w:t>C</w:t>
      </w:r>
      <w:r w:rsidR="008D6F52">
        <w:rPr>
          <w:szCs w:val="32"/>
        </w:rPr>
        <w:t>’</w:t>
      </w:r>
      <w:r w:rsidRPr="00894396">
        <w:rPr>
          <w:szCs w:val="32"/>
        </w:rPr>
        <w:t xml:space="preserve">est en ces termes et sur ce ton que </w:t>
      </w:r>
      <w:r w:rsidR="008D6F52">
        <w:rPr>
          <w:szCs w:val="32"/>
        </w:rPr>
        <w:t>M. </w:t>
      </w:r>
      <w:r w:rsidRPr="00894396">
        <w:rPr>
          <w:szCs w:val="32"/>
        </w:rPr>
        <w:t>Harry Gee</w:t>
      </w:r>
      <w:r w:rsidR="008D6F52">
        <w:rPr>
          <w:szCs w:val="32"/>
        </w:rPr>
        <w:t xml:space="preserve">, </w:t>
      </w:r>
      <w:r w:rsidRPr="00894396">
        <w:rPr>
          <w:szCs w:val="32"/>
        </w:rPr>
        <w:t>régisseur du domaine</w:t>
      </w:r>
      <w:r w:rsidR="008D6F52">
        <w:rPr>
          <w:szCs w:val="32"/>
        </w:rPr>
        <w:t xml:space="preserve">, </w:t>
      </w:r>
      <w:r w:rsidRPr="00894396">
        <w:rPr>
          <w:szCs w:val="32"/>
        </w:rPr>
        <w:t>parlait de mes travaux</w:t>
      </w:r>
      <w:r w:rsidR="008D6F52">
        <w:rPr>
          <w:szCs w:val="32"/>
        </w:rPr>
        <w:t xml:space="preserve">. </w:t>
      </w:r>
      <w:r w:rsidRPr="00894396">
        <w:rPr>
          <w:szCs w:val="32"/>
        </w:rPr>
        <w:t>Il semblait tenir mes recherches pour la plus parfaite absurdité du monde</w:t>
      </w:r>
      <w:r w:rsidR="008D6F52">
        <w:rPr>
          <w:szCs w:val="32"/>
        </w:rPr>
        <w:t xml:space="preserve">, </w:t>
      </w:r>
      <w:r w:rsidRPr="00894396">
        <w:rPr>
          <w:szCs w:val="32"/>
        </w:rPr>
        <w:t xml:space="preserve">alors </w:t>
      </w:r>
      <w:r w:rsidRPr="00894396">
        <w:rPr>
          <w:szCs w:val="32"/>
        </w:rPr>
        <w:lastRenderedPageBreak/>
        <w:t>qu</w:t>
      </w:r>
      <w:r w:rsidR="008D6F52">
        <w:rPr>
          <w:szCs w:val="32"/>
        </w:rPr>
        <w:t>’</w:t>
      </w:r>
      <w:r w:rsidRPr="00894396">
        <w:rPr>
          <w:szCs w:val="32"/>
        </w:rPr>
        <w:t>à ses yeux la Compagnie</w:t>
      </w:r>
      <w:r w:rsidR="008D6F52" w:rsidRPr="00894396">
        <w:rPr>
          <w:szCs w:val="32"/>
        </w:rPr>
        <w:t xml:space="preserve"> </w:t>
      </w:r>
      <w:proofErr w:type="spellStart"/>
      <w:r w:rsidR="008D6F52" w:rsidRPr="00894396">
        <w:rPr>
          <w:szCs w:val="32"/>
        </w:rPr>
        <w:t>B</w:t>
      </w:r>
      <w:r w:rsidR="008D6F52">
        <w:rPr>
          <w:szCs w:val="32"/>
        </w:rPr>
        <w:t>.</w:t>
      </w:r>
      <w:r w:rsidR="008D6F52" w:rsidRPr="00894396">
        <w:rPr>
          <w:szCs w:val="32"/>
        </w:rPr>
        <w:t>O</w:t>
      </w:r>
      <w:r w:rsidR="008D6F52">
        <w:rPr>
          <w:szCs w:val="32"/>
        </w:rPr>
        <w:t>.</w:t>
      </w:r>
      <w:r w:rsidR="008D6F52" w:rsidRPr="00894396">
        <w:rPr>
          <w:szCs w:val="32"/>
        </w:rPr>
        <w:t>S</w:t>
      </w:r>
      <w:proofErr w:type="spellEnd"/>
      <w:r w:rsidR="008D6F52">
        <w:rPr>
          <w:szCs w:val="32"/>
        </w:rPr>
        <w:t xml:space="preserve">. </w:t>
      </w:r>
      <w:r w:rsidRPr="00894396">
        <w:rPr>
          <w:szCs w:val="32"/>
        </w:rPr>
        <w:t xml:space="preserve">Limited représentait au contraire la suprême pensée du </w:t>
      </w:r>
      <w:r w:rsidR="008D6F52" w:rsidRPr="00894396">
        <w:rPr>
          <w:szCs w:val="32"/>
        </w:rPr>
        <w:t>XIX</w:t>
      </w:r>
      <w:r w:rsidR="008D6F52" w:rsidRPr="008D6F52">
        <w:rPr>
          <w:szCs w:val="32"/>
          <w:vertAlign w:val="superscript"/>
        </w:rPr>
        <w:t>e</w:t>
      </w:r>
      <w:r w:rsidR="008D6F52">
        <w:rPr>
          <w:szCs w:val="32"/>
        </w:rPr>
        <w:t xml:space="preserve"> siècle. </w:t>
      </w:r>
      <w:r w:rsidRPr="00894396">
        <w:rPr>
          <w:szCs w:val="32"/>
        </w:rPr>
        <w:t>Je crois qu</w:t>
      </w:r>
      <w:r w:rsidR="008D6F52">
        <w:rPr>
          <w:szCs w:val="32"/>
        </w:rPr>
        <w:t>’</w:t>
      </w:r>
      <w:r w:rsidRPr="00894396">
        <w:rPr>
          <w:szCs w:val="32"/>
        </w:rPr>
        <w:t>il couchait en bottes et en éperons</w:t>
      </w:r>
      <w:r w:rsidR="008D6F52">
        <w:rPr>
          <w:szCs w:val="32"/>
        </w:rPr>
        <w:t xml:space="preserve">. </w:t>
      </w:r>
      <w:r w:rsidRPr="00894396">
        <w:rPr>
          <w:szCs w:val="32"/>
        </w:rPr>
        <w:t>Il passait ses journées en selle</w:t>
      </w:r>
      <w:r w:rsidR="008D6F52">
        <w:rPr>
          <w:szCs w:val="32"/>
        </w:rPr>
        <w:t xml:space="preserve">, </w:t>
      </w:r>
      <w:r w:rsidRPr="00894396">
        <w:rPr>
          <w:szCs w:val="32"/>
        </w:rPr>
        <w:t>et volait par la plaine</w:t>
      </w:r>
      <w:r w:rsidR="008D6F52">
        <w:rPr>
          <w:szCs w:val="32"/>
        </w:rPr>
        <w:t xml:space="preserve">, </w:t>
      </w:r>
      <w:r w:rsidRPr="00894396">
        <w:rPr>
          <w:szCs w:val="32"/>
        </w:rPr>
        <w:t>suivi d</w:t>
      </w:r>
      <w:r w:rsidR="008D6F52">
        <w:rPr>
          <w:szCs w:val="32"/>
        </w:rPr>
        <w:t>’</w:t>
      </w:r>
      <w:r w:rsidRPr="00894396">
        <w:rPr>
          <w:szCs w:val="32"/>
        </w:rPr>
        <w:t>une escorte de cavaliers à demi sauvages qui l</w:t>
      </w:r>
      <w:r w:rsidR="008D6F52">
        <w:rPr>
          <w:szCs w:val="32"/>
        </w:rPr>
        <w:t>’</w:t>
      </w:r>
      <w:r w:rsidRPr="00894396">
        <w:rPr>
          <w:szCs w:val="32"/>
        </w:rPr>
        <w:t>appelaient Don Enrique et ne se faisaient pas une idée bien nette de la Compagnie</w:t>
      </w:r>
      <w:r w:rsidR="008D6F52" w:rsidRPr="00894396">
        <w:rPr>
          <w:szCs w:val="32"/>
        </w:rPr>
        <w:t xml:space="preserve"> </w:t>
      </w:r>
      <w:proofErr w:type="spellStart"/>
      <w:r w:rsidR="008D6F52" w:rsidRPr="00894396">
        <w:rPr>
          <w:szCs w:val="32"/>
        </w:rPr>
        <w:t>B</w:t>
      </w:r>
      <w:r w:rsidR="008D6F52">
        <w:rPr>
          <w:szCs w:val="32"/>
        </w:rPr>
        <w:t>.</w:t>
      </w:r>
      <w:r w:rsidR="008D6F52" w:rsidRPr="00894396">
        <w:rPr>
          <w:szCs w:val="32"/>
        </w:rPr>
        <w:t>O</w:t>
      </w:r>
      <w:r w:rsidR="008D6F52">
        <w:rPr>
          <w:szCs w:val="32"/>
        </w:rPr>
        <w:t>.</w:t>
      </w:r>
      <w:r w:rsidR="008D6F52" w:rsidRPr="00894396">
        <w:rPr>
          <w:szCs w:val="32"/>
        </w:rPr>
        <w:t>S</w:t>
      </w:r>
      <w:proofErr w:type="spellEnd"/>
      <w:r w:rsidR="008D6F52">
        <w:rPr>
          <w:szCs w:val="32"/>
        </w:rPr>
        <w:t xml:space="preserve">. </w:t>
      </w:r>
      <w:r w:rsidRPr="00894396">
        <w:rPr>
          <w:szCs w:val="32"/>
        </w:rPr>
        <w:t>Ltd qui payait leurs gages</w:t>
      </w:r>
      <w:r w:rsidR="008D6F52">
        <w:rPr>
          <w:szCs w:val="32"/>
        </w:rPr>
        <w:t xml:space="preserve">. </w:t>
      </w:r>
      <w:r w:rsidRPr="00894396">
        <w:rPr>
          <w:szCs w:val="32"/>
        </w:rPr>
        <w:t>C</w:t>
      </w:r>
      <w:r w:rsidR="008D6F52">
        <w:rPr>
          <w:szCs w:val="32"/>
        </w:rPr>
        <w:t>’</w:t>
      </w:r>
      <w:r w:rsidRPr="00894396">
        <w:rPr>
          <w:szCs w:val="32"/>
        </w:rPr>
        <w:t>était un excellent directeur</w:t>
      </w:r>
      <w:r w:rsidR="008D6F52">
        <w:rPr>
          <w:szCs w:val="32"/>
        </w:rPr>
        <w:t xml:space="preserve">, </w:t>
      </w:r>
      <w:r w:rsidRPr="00894396">
        <w:rPr>
          <w:szCs w:val="32"/>
        </w:rPr>
        <w:t>bien que je ne m</w:t>
      </w:r>
      <w:r w:rsidR="008D6F52">
        <w:rPr>
          <w:szCs w:val="32"/>
        </w:rPr>
        <w:t>’</w:t>
      </w:r>
      <w:r w:rsidRPr="00894396">
        <w:rPr>
          <w:szCs w:val="32"/>
        </w:rPr>
        <w:t>explique pas pourquoi il s</w:t>
      </w:r>
      <w:r w:rsidR="008D6F52">
        <w:rPr>
          <w:szCs w:val="32"/>
        </w:rPr>
        <w:t>’</w:t>
      </w:r>
      <w:r w:rsidRPr="00894396">
        <w:rPr>
          <w:szCs w:val="32"/>
        </w:rPr>
        <w:t>obstinait</w:t>
      </w:r>
      <w:r w:rsidR="008D6F52">
        <w:rPr>
          <w:szCs w:val="32"/>
        </w:rPr>
        <w:t xml:space="preserve">, </w:t>
      </w:r>
      <w:r w:rsidRPr="00894396">
        <w:rPr>
          <w:szCs w:val="32"/>
        </w:rPr>
        <w:t>quand nous nous retrouvions aux repas</w:t>
      </w:r>
      <w:r w:rsidR="008D6F52">
        <w:rPr>
          <w:szCs w:val="32"/>
        </w:rPr>
        <w:t xml:space="preserve">, </w:t>
      </w:r>
      <w:r w:rsidRPr="00894396">
        <w:rPr>
          <w:szCs w:val="32"/>
        </w:rPr>
        <w:t>à me donner de grandes tapes dans le dos</w:t>
      </w:r>
      <w:r w:rsidR="008D6F52">
        <w:rPr>
          <w:szCs w:val="32"/>
        </w:rPr>
        <w:t xml:space="preserve">, </w:t>
      </w:r>
      <w:r w:rsidRPr="00894396">
        <w:rPr>
          <w:szCs w:val="32"/>
        </w:rPr>
        <w:t>en me demandant avec des accents de bruyante dérision</w:t>
      </w:r>
      <w:r w:rsidR="008D6F52">
        <w:rPr>
          <w:szCs w:val="32"/>
        </w:rPr>
        <w:t xml:space="preserve"> : – </w:t>
      </w:r>
      <w:r w:rsidRPr="00894396">
        <w:rPr>
          <w:szCs w:val="32"/>
        </w:rPr>
        <w:t>Comment marche votre sacrée chasse aujourd</w:t>
      </w:r>
      <w:r w:rsidR="008D6F52">
        <w:rPr>
          <w:szCs w:val="32"/>
        </w:rPr>
        <w:t>’</w:t>
      </w:r>
      <w:r w:rsidRPr="00894396">
        <w:rPr>
          <w:szCs w:val="32"/>
        </w:rPr>
        <w:t>hui</w:t>
      </w:r>
      <w:r w:rsidR="008D6F52">
        <w:rPr>
          <w:szCs w:val="32"/>
        </w:rPr>
        <w:t xml:space="preserve"> ? </w:t>
      </w:r>
      <w:r w:rsidRPr="00894396">
        <w:rPr>
          <w:szCs w:val="32"/>
        </w:rPr>
        <w:t>Les papillons vont fort</w:t>
      </w:r>
      <w:r w:rsidR="008D6F52">
        <w:rPr>
          <w:szCs w:val="32"/>
        </w:rPr>
        <w:t xml:space="preserve"> ? </w:t>
      </w:r>
      <w:r w:rsidRPr="00894396">
        <w:rPr>
          <w:szCs w:val="32"/>
        </w:rPr>
        <w:t>ha</w:t>
      </w:r>
      <w:r w:rsidR="008D6F52">
        <w:rPr>
          <w:szCs w:val="32"/>
        </w:rPr>
        <w:t xml:space="preserve"> ! </w:t>
      </w:r>
      <w:r w:rsidRPr="00894396">
        <w:rPr>
          <w:szCs w:val="32"/>
        </w:rPr>
        <w:t>ha</w:t>
      </w:r>
      <w:r w:rsidR="008D6F52">
        <w:rPr>
          <w:szCs w:val="32"/>
        </w:rPr>
        <w:t xml:space="preserve"> ! </w:t>
      </w:r>
      <w:r w:rsidRPr="00894396">
        <w:rPr>
          <w:szCs w:val="32"/>
        </w:rPr>
        <w:t>ha</w:t>
      </w:r>
      <w:r w:rsidR="008D6F52">
        <w:rPr>
          <w:szCs w:val="32"/>
        </w:rPr>
        <w:t xml:space="preserve"> ! </w:t>
      </w:r>
      <w:r w:rsidRPr="00894396">
        <w:rPr>
          <w:szCs w:val="32"/>
        </w:rPr>
        <w:t>Surtout qu</w:t>
      </w:r>
      <w:r w:rsidR="008D6F52">
        <w:rPr>
          <w:szCs w:val="32"/>
        </w:rPr>
        <w:t>’</w:t>
      </w:r>
      <w:r w:rsidRPr="00894396">
        <w:rPr>
          <w:szCs w:val="32"/>
        </w:rPr>
        <w:t>il me comptait au prix de deux dollars par jour l</w:t>
      </w:r>
      <w:r w:rsidR="008D6F52">
        <w:rPr>
          <w:szCs w:val="32"/>
        </w:rPr>
        <w:t>’</w:t>
      </w:r>
      <w:r w:rsidRPr="00894396">
        <w:rPr>
          <w:szCs w:val="32"/>
        </w:rPr>
        <w:t>hospitalité de la</w:t>
      </w:r>
      <w:r w:rsidR="008D6F52" w:rsidRPr="00894396">
        <w:rPr>
          <w:szCs w:val="32"/>
        </w:rPr>
        <w:t xml:space="preserve"> </w:t>
      </w:r>
      <w:proofErr w:type="spellStart"/>
      <w:r w:rsidR="008D6F52" w:rsidRPr="00894396">
        <w:rPr>
          <w:szCs w:val="32"/>
        </w:rPr>
        <w:t>B</w:t>
      </w:r>
      <w:r w:rsidR="008D6F52">
        <w:rPr>
          <w:szCs w:val="32"/>
        </w:rPr>
        <w:t>.</w:t>
      </w:r>
      <w:r w:rsidR="008D6F52" w:rsidRPr="00894396">
        <w:rPr>
          <w:szCs w:val="32"/>
        </w:rPr>
        <w:t>O</w:t>
      </w:r>
      <w:r w:rsidR="008D6F52">
        <w:rPr>
          <w:szCs w:val="32"/>
        </w:rPr>
        <w:t>.</w:t>
      </w:r>
      <w:r w:rsidR="008D6F52" w:rsidRPr="00894396">
        <w:rPr>
          <w:szCs w:val="32"/>
        </w:rPr>
        <w:t>S</w:t>
      </w:r>
      <w:proofErr w:type="spellEnd"/>
      <w:r w:rsidR="008D6F52">
        <w:rPr>
          <w:szCs w:val="32"/>
        </w:rPr>
        <w:t xml:space="preserve">. </w:t>
      </w:r>
      <w:r w:rsidRPr="00894396">
        <w:rPr>
          <w:szCs w:val="32"/>
        </w:rPr>
        <w:t>Co Ltd</w:t>
      </w:r>
      <w:r w:rsidR="008D6F52">
        <w:rPr>
          <w:szCs w:val="32"/>
        </w:rPr>
        <w:t xml:space="preserve">, </w:t>
      </w:r>
      <w:r w:rsidRPr="00894396">
        <w:rPr>
          <w:szCs w:val="32"/>
        </w:rPr>
        <w:t xml:space="preserve">au capital de </w:t>
      </w:r>
      <w:r w:rsidR="008D6F52" w:rsidRPr="00894396">
        <w:rPr>
          <w:szCs w:val="32"/>
        </w:rPr>
        <w:t>1</w:t>
      </w:r>
      <w:r w:rsidR="008D6F52">
        <w:rPr>
          <w:szCs w:val="32"/>
        </w:rPr>
        <w:t>.</w:t>
      </w:r>
      <w:r w:rsidR="008D6F52" w:rsidRPr="00894396">
        <w:rPr>
          <w:szCs w:val="32"/>
        </w:rPr>
        <w:t>5</w:t>
      </w:r>
      <w:r w:rsidRPr="00894396">
        <w:rPr>
          <w:szCs w:val="32"/>
        </w:rPr>
        <w:t>0</w:t>
      </w:r>
      <w:r w:rsidR="008D6F52" w:rsidRPr="00894396">
        <w:rPr>
          <w:szCs w:val="32"/>
        </w:rPr>
        <w:t>0</w:t>
      </w:r>
      <w:r w:rsidR="008D6F52">
        <w:rPr>
          <w:szCs w:val="32"/>
        </w:rPr>
        <w:t>.</w:t>
      </w:r>
      <w:r w:rsidR="008D6F52" w:rsidRPr="00894396">
        <w:rPr>
          <w:szCs w:val="32"/>
        </w:rPr>
        <w:t>0</w:t>
      </w:r>
      <w:r w:rsidRPr="00894396">
        <w:rPr>
          <w:szCs w:val="32"/>
        </w:rPr>
        <w:t>00 livres sterling entièrement versé</w:t>
      </w:r>
      <w:r w:rsidR="008D6F52">
        <w:rPr>
          <w:szCs w:val="32"/>
        </w:rPr>
        <w:t xml:space="preserve">, </w:t>
      </w:r>
      <w:r w:rsidRPr="00894396">
        <w:rPr>
          <w:szCs w:val="32"/>
        </w:rPr>
        <w:t>dont le bilan pour cette année-là doit sans doute faire état de ces sommes</w:t>
      </w:r>
      <w:r w:rsidR="008D6F52">
        <w:rPr>
          <w:szCs w:val="32"/>
        </w:rPr>
        <w:t xml:space="preserve">. – </w:t>
      </w:r>
      <w:r w:rsidRPr="00894396">
        <w:rPr>
          <w:szCs w:val="32"/>
        </w:rPr>
        <w:t>Je ne crois pas</w:t>
      </w:r>
      <w:r w:rsidR="008D6F52">
        <w:rPr>
          <w:szCs w:val="32"/>
        </w:rPr>
        <w:t xml:space="preserve">, </w:t>
      </w:r>
      <w:r w:rsidRPr="00894396">
        <w:rPr>
          <w:szCs w:val="32"/>
        </w:rPr>
        <w:t>en toute justice pour la Compagnie</w:t>
      </w:r>
      <w:r w:rsidR="008D6F52">
        <w:rPr>
          <w:szCs w:val="32"/>
        </w:rPr>
        <w:t xml:space="preserve">, </w:t>
      </w:r>
      <w:r w:rsidRPr="00894396">
        <w:rPr>
          <w:szCs w:val="32"/>
        </w:rPr>
        <w:t>pouvoir vous demander moins</w:t>
      </w:r>
      <w:r w:rsidR="008D6F52">
        <w:rPr>
          <w:szCs w:val="32"/>
        </w:rPr>
        <w:t xml:space="preserve">, </w:t>
      </w:r>
      <w:r w:rsidRPr="00894396">
        <w:rPr>
          <w:szCs w:val="32"/>
        </w:rPr>
        <w:t>m</w:t>
      </w:r>
      <w:r w:rsidR="008D6F52">
        <w:rPr>
          <w:szCs w:val="32"/>
        </w:rPr>
        <w:t>’</w:t>
      </w:r>
      <w:r w:rsidRPr="00894396">
        <w:rPr>
          <w:szCs w:val="32"/>
        </w:rPr>
        <w:t>avait-il expliqué avec une gravité extrême</w:t>
      </w:r>
      <w:r w:rsidR="008D6F52">
        <w:rPr>
          <w:szCs w:val="32"/>
        </w:rPr>
        <w:t xml:space="preserve">, </w:t>
      </w:r>
      <w:r w:rsidRPr="00894396">
        <w:rPr>
          <w:szCs w:val="32"/>
        </w:rPr>
        <w:t>en débattant avec moi les conditions de mon séjour dans l</w:t>
      </w:r>
      <w:r w:rsidR="008D6F52">
        <w:rPr>
          <w:szCs w:val="32"/>
        </w:rPr>
        <w:t>’</w:t>
      </w:r>
      <w:r w:rsidRPr="00894396">
        <w:rPr>
          <w:szCs w:val="32"/>
        </w:rPr>
        <w:t>île</w:t>
      </w:r>
      <w:r w:rsidR="008D6F52">
        <w:rPr>
          <w:szCs w:val="32"/>
        </w:rPr>
        <w:t>.</w:t>
      </w:r>
    </w:p>
    <w:p w14:paraId="73A470BB" w14:textId="77777777" w:rsidR="008D6F52" w:rsidRDefault="00000000" w:rsidP="008D6F52">
      <w:pPr>
        <w:rPr>
          <w:szCs w:val="32"/>
        </w:rPr>
      </w:pPr>
      <w:r w:rsidRPr="00894396">
        <w:rPr>
          <w:szCs w:val="32"/>
        </w:rPr>
        <w:t>Ces bouffonneries auraient été assez inoffensives</w:t>
      </w:r>
      <w:r w:rsidR="008D6F52">
        <w:rPr>
          <w:szCs w:val="32"/>
        </w:rPr>
        <w:t xml:space="preserve">, </w:t>
      </w:r>
      <w:r w:rsidRPr="00894396">
        <w:rPr>
          <w:szCs w:val="32"/>
        </w:rPr>
        <w:t>s</w:t>
      </w:r>
      <w:r w:rsidR="008D6F52">
        <w:rPr>
          <w:szCs w:val="32"/>
        </w:rPr>
        <w:t>’</w:t>
      </w:r>
      <w:r w:rsidRPr="00894396">
        <w:rPr>
          <w:szCs w:val="32"/>
        </w:rPr>
        <w:t>il n</w:t>
      </w:r>
      <w:r w:rsidR="008D6F52">
        <w:rPr>
          <w:szCs w:val="32"/>
        </w:rPr>
        <w:t>’</w:t>
      </w:r>
      <w:r w:rsidRPr="00894396">
        <w:rPr>
          <w:szCs w:val="32"/>
        </w:rPr>
        <w:t>y avait toujours quelque chose de détestable dans une intimité qui ne comporte aucun sentiment amical</w:t>
      </w:r>
      <w:r w:rsidR="008D6F52">
        <w:rPr>
          <w:szCs w:val="32"/>
        </w:rPr>
        <w:t xml:space="preserve">. </w:t>
      </w:r>
      <w:r w:rsidRPr="00894396">
        <w:rPr>
          <w:szCs w:val="32"/>
        </w:rPr>
        <w:t>Et puis ses plaisanteries n</w:t>
      </w:r>
      <w:r w:rsidR="008D6F52">
        <w:rPr>
          <w:szCs w:val="32"/>
        </w:rPr>
        <w:t>’</w:t>
      </w:r>
      <w:r w:rsidRPr="00894396">
        <w:rPr>
          <w:szCs w:val="32"/>
        </w:rPr>
        <w:t>étaient pas des plus amusantes</w:t>
      </w:r>
      <w:r w:rsidR="008D6F52">
        <w:rPr>
          <w:szCs w:val="32"/>
        </w:rPr>
        <w:t xml:space="preserve"> : </w:t>
      </w:r>
      <w:r w:rsidRPr="00894396">
        <w:rPr>
          <w:szCs w:val="32"/>
        </w:rPr>
        <w:t>elles consistaient en une répétition lassante et soulignée d</w:t>
      </w:r>
      <w:r w:rsidR="008D6F52">
        <w:rPr>
          <w:szCs w:val="32"/>
        </w:rPr>
        <w:t>’</w:t>
      </w:r>
      <w:r w:rsidRPr="00894396">
        <w:rPr>
          <w:szCs w:val="32"/>
        </w:rPr>
        <w:t>éclats de rire des épithètes descriptives appliquées à ses victimes</w:t>
      </w:r>
      <w:r w:rsidR="008D6F52">
        <w:rPr>
          <w:szCs w:val="32"/>
        </w:rPr>
        <w:t xml:space="preserve"> : – </w:t>
      </w:r>
      <w:r w:rsidRPr="00894396">
        <w:rPr>
          <w:szCs w:val="32"/>
        </w:rPr>
        <w:t>Terrible tueur de papillons</w:t>
      </w:r>
      <w:r w:rsidR="008D6F52">
        <w:rPr>
          <w:szCs w:val="32"/>
        </w:rPr>
        <w:t xml:space="preserve"> ! </w:t>
      </w:r>
      <w:r w:rsidRPr="00894396">
        <w:rPr>
          <w:szCs w:val="32"/>
        </w:rPr>
        <w:t>Ha</w:t>
      </w:r>
      <w:r w:rsidR="008D6F52">
        <w:rPr>
          <w:szCs w:val="32"/>
        </w:rPr>
        <w:t xml:space="preserve"> ! </w:t>
      </w:r>
      <w:r w:rsidRPr="00894396">
        <w:rPr>
          <w:szCs w:val="32"/>
        </w:rPr>
        <w:t>ha</w:t>
      </w:r>
      <w:r w:rsidR="008D6F52">
        <w:rPr>
          <w:szCs w:val="32"/>
        </w:rPr>
        <w:t xml:space="preserve"> ! </w:t>
      </w:r>
      <w:r w:rsidRPr="00894396">
        <w:rPr>
          <w:szCs w:val="32"/>
        </w:rPr>
        <w:t>ha</w:t>
      </w:r>
      <w:r w:rsidR="008D6F52">
        <w:rPr>
          <w:szCs w:val="32"/>
        </w:rPr>
        <w:t xml:space="preserve"> ! </w:t>
      </w:r>
      <w:r w:rsidRPr="00894396">
        <w:rPr>
          <w:szCs w:val="32"/>
        </w:rPr>
        <w:t>Voilà un échantillon de cet esprit que le directeur prisait si fort</w:t>
      </w:r>
      <w:r w:rsidR="008D6F52">
        <w:rPr>
          <w:szCs w:val="32"/>
        </w:rPr>
        <w:t xml:space="preserve">. </w:t>
      </w:r>
      <w:r w:rsidRPr="00894396">
        <w:rPr>
          <w:szCs w:val="32"/>
        </w:rPr>
        <w:t>C</w:t>
      </w:r>
      <w:r w:rsidR="008D6F52">
        <w:rPr>
          <w:szCs w:val="32"/>
        </w:rPr>
        <w:t>’</w:t>
      </w:r>
      <w:r w:rsidRPr="00894396">
        <w:rPr>
          <w:szCs w:val="32"/>
        </w:rPr>
        <w:t>est dans une disposition d</w:t>
      </w:r>
      <w:r w:rsidR="008D6F52">
        <w:rPr>
          <w:szCs w:val="32"/>
        </w:rPr>
        <w:t>’</w:t>
      </w:r>
      <w:r w:rsidRPr="00894396">
        <w:rPr>
          <w:szCs w:val="32"/>
        </w:rPr>
        <w:t>humeur aussi exquise qu</w:t>
      </w:r>
      <w:r w:rsidR="008D6F52">
        <w:rPr>
          <w:szCs w:val="32"/>
        </w:rPr>
        <w:t>’</w:t>
      </w:r>
      <w:r w:rsidRPr="00894396">
        <w:rPr>
          <w:szCs w:val="32"/>
        </w:rPr>
        <w:t>il attira mon attention sur le mécanicien du vapeur</w:t>
      </w:r>
      <w:r w:rsidR="008D6F52">
        <w:rPr>
          <w:szCs w:val="32"/>
        </w:rPr>
        <w:t xml:space="preserve">, </w:t>
      </w:r>
      <w:r w:rsidRPr="00894396">
        <w:rPr>
          <w:szCs w:val="32"/>
        </w:rPr>
        <w:t>un jour que nous arpentions le sentier qui longe la baie</w:t>
      </w:r>
      <w:r w:rsidR="008D6F52">
        <w:rPr>
          <w:szCs w:val="32"/>
        </w:rPr>
        <w:t>.</w:t>
      </w:r>
    </w:p>
    <w:p w14:paraId="52A64EAA" w14:textId="77777777" w:rsidR="008D6F52" w:rsidRDefault="00000000" w:rsidP="008D6F52">
      <w:pPr>
        <w:rPr>
          <w:szCs w:val="32"/>
        </w:rPr>
      </w:pPr>
      <w:r w:rsidRPr="00894396">
        <w:rPr>
          <w:szCs w:val="32"/>
        </w:rPr>
        <w:t>La tête et les épaules de l</w:t>
      </w:r>
      <w:r w:rsidR="008D6F52">
        <w:rPr>
          <w:szCs w:val="32"/>
        </w:rPr>
        <w:t>’</w:t>
      </w:r>
      <w:r w:rsidRPr="00894396">
        <w:rPr>
          <w:szCs w:val="32"/>
        </w:rPr>
        <w:t>homme émergeaient au-dessus du pont</w:t>
      </w:r>
      <w:r w:rsidR="008D6F52">
        <w:rPr>
          <w:szCs w:val="32"/>
        </w:rPr>
        <w:t xml:space="preserve">, </w:t>
      </w:r>
      <w:r w:rsidRPr="00894396">
        <w:rPr>
          <w:szCs w:val="32"/>
        </w:rPr>
        <w:t xml:space="preserve">où gisaient divers outils et quelques pièces de </w:t>
      </w:r>
      <w:r w:rsidRPr="00894396">
        <w:rPr>
          <w:szCs w:val="32"/>
        </w:rPr>
        <w:lastRenderedPageBreak/>
        <w:t>mécanique</w:t>
      </w:r>
      <w:r w:rsidR="008D6F52">
        <w:rPr>
          <w:szCs w:val="32"/>
        </w:rPr>
        <w:t xml:space="preserve">. </w:t>
      </w:r>
      <w:r w:rsidRPr="00894396">
        <w:rPr>
          <w:szCs w:val="32"/>
        </w:rPr>
        <w:t>Il faisait une réparation aux machines</w:t>
      </w:r>
      <w:r w:rsidR="008D6F52">
        <w:rPr>
          <w:szCs w:val="32"/>
        </w:rPr>
        <w:t xml:space="preserve">. </w:t>
      </w:r>
      <w:r w:rsidRPr="00894396">
        <w:rPr>
          <w:szCs w:val="32"/>
        </w:rPr>
        <w:t>Au bruit de nos pas</w:t>
      </w:r>
      <w:r w:rsidR="008D6F52">
        <w:rPr>
          <w:szCs w:val="32"/>
        </w:rPr>
        <w:t xml:space="preserve">, </w:t>
      </w:r>
      <w:r w:rsidRPr="00894396">
        <w:rPr>
          <w:szCs w:val="32"/>
        </w:rPr>
        <w:t>il leva avec inquiétude un visage sale</w:t>
      </w:r>
      <w:r w:rsidR="008D6F52">
        <w:rPr>
          <w:szCs w:val="32"/>
        </w:rPr>
        <w:t xml:space="preserve">, </w:t>
      </w:r>
      <w:r w:rsidRPr="00894396">
        <w:rPr>
          <w:szCs w:val="32"/>
        </w:rPr>
        <w:t>au menton pointu et à la petite moustache blonde</w:t>
      </w:r>
      <w:r w:rsidR="008D6F52">
        <w:rPr>
          <w:szCs w:val="32"/>
        </w:rPr>
        <w:t xml:space="preserve">. </w:t>
      </w:r>
      <w:r w:rsidRPr="00894396">
        <w:rPr>
          <w:szCs w:val="32"/>
        </w:rPr>
        <w:t>Ce que je distinguai de ses traits délicats sous les zébrures noires</w:t>
      </w:r>
      <w:r w:rsidR="008D6F52">
        <w:rPr>
          <w:szCs w:val="32"/>
        </w:rPr>
        <w:t xml:space="preserve">, </w:t>
      </w:r>
      <w:r w:rsidRPr="00894396">
        <w:rPr>
          <w:szCs w:val="32"/>
        </w:rPr>
        <w:t>m</w:t>
      </w:r>
      <w:r w:rsidR="008D6F52">
        <w:rPr>
          <w:szCs w:val="32"/>
        </w:rPr>
        <w:t>’</w:t>
      </w:r>
      <w:r w:rsidRPr="00894396">
        <w:rPr>
          <w:szCs w:val="32"/>
        </w:rPr>
        <w:t>apparut livide et épuisé</w:t>
      </w:r>
      <w:r w:rsidR="008D6F52">
        <w:rPr>
          <w:szCs w:val="32"/>
        </w:rPr>
        <w:t xml:space="preserve">, </w:t>
      </w:r>
      <w:r w:rsidRPr="00894396">
        <w:rPr>
          <w:szCs w:val="32"/>
        </w:rPr>
        <w:t>dans l</w:t>
      </w:r>
      <w:r w:rsidR="008D6F52">
        <w:rPr>
          <w:szCs w:val="32"/>
        </w:rPr>
        <w:t>’</w:t>
      </w:r>
      <w:r w:rsidRPr="00894396">
        <w:rPr>
          <w:szCs w:val="32"/>
        </w:rPr>
        <w:t>ombre verdâtre de l</w:t>
      </w:r>
      <w:r w:rsidR="008D6F52">
        <w:rPr>
          <w:szCs w:val="32"/>
        </w:rPr>
        <w:t>’</w:t>
      </w:r>
      <w:r w:rsidRPr="00894396">
        <w:rPr>
          <w:szCs w:val="32"/>
        </w:rPr>
        <w:t>arbre énorme qui étendait son feuillage au-dessus du bateau amarré à la berge</w:t>
      </w:r>
      <w:r w:rsidR="008D6F52">
        <w:rPr>
          <w:szCs w:val="32"/>
        </w:rPr>
        <w:t>.</w:t>
      </w:r>
    </w:p>
    <w:p w14:paraId="092EA5DE" w14:textId="77777777" w:rsidR="008D6F52" w:rsidRDefault="00000000" w:rsidP="008D6F52">
      <w:pPr>
        <w:rPr>
          <w:szCs w:val="32"/>
        </w:rPr>
      </w:pPr>
      <w:r w:rsidRPr="00894396">
        <w:rPr>
          <w:szCs w:val="32"/>
        </w:rPr>
        <w:t>À ma grande surprise</w:t>
      </w:r>
      <w:r w:rsidR="008D6F52">
        <w:rPr>
          <w:szCs w:val="32"/>
        </w:rPr>
        <w:t xml:space="preserve">, </w:t>
      </w:r>
      <w:r w:rsidRPr="00894396">
        <w:rPr>
          <w:szCs w:val="32"/>
        </w:rPr>
        <w:t xml:space="preserve">Harry Gee interpella le mécanicien sous le nom de </w:t>
      </w:r>
      <w:r w:rsidR="008D6F52">
        <w:rPr>
          <w:szCs w:val="32"/>
        </w:rPr>
        <w:t>« </w:t>
      </w:r>
      <w:r w:rsidRPr="00894396">
        <w:rPr>
          <w:szCs w:val="32"/>
        </w:rPr>
        <w:t>Crocodile</w:t>
      </w:r>
      <w:r w:rsidR="008D6F52">
        <w:rPr>
          <w:szCs w:val="32"/>
        </w:rPr>
        <w:t xml:space="preserve"> », </w:t>
      </w:r>
      <w:r w:rsidRPr="00894396">
        <w:rPr>
          <w:szCs w:val="32"/>
        </w:rPr>
        <w:t>avec ce ton mi-blagueur</w:t>
      </w:r>
      <w:r w:rsidR="008D6F52">
        <w:rPr>
          <w:szCs w:val="32"/>
        </w:rPr>
        <w:t xml:space="preserve">, </w:t>
      </w:r>
      <w:r w:rsidRPr="00894396">
        <w:rPr>
          <w:szCs w:val="32"/>
        </w:rPr>
        <w:t>mi-brutal qui traduit chez les gens de son acabit une parfaite satisfaction de soi</w:t>
      </w:r>
      <w:r w:rsidR="008D6F52">
        <w:rPr>
          <w:szCs w:val="32"/>
        </w:rPr>
        <w:t> :</w:t>
      </w:r>
    </w:p>
    <w:p w14:paraId="0C8CB33E" w14:textId="77777777" w:rsidR="008D6F52" w:rsidRDefault="008D6F52" w:rsidP="008D6F52">
      <w:pPr>
        <w:rPr>
          <w:szCs w:val="32"/>
        </w:rPr>
      </w:pPr>
      <w:r>
        <w:t>— </w:t>
      </w:r>
      <w:r w:rsidRPr="00894396">
        <w:rPr>
          <w:szCs w:val="32"/>
        </w:rPr>
        <w:t>Comment va l</w:t>
      </w:r>
      <w:r>
        <w:rPr>
          <w:szCs w:val="32"/>
        </w:rPr>
        <w:t>’</w:t>
      </w:r>
      <w:r w:rsidRPr="00894396">
        <w:rPr>
          <w:szCs w:val="32"/>
        </w:rPr>
        <w:t>ouvrage</w:t>
      </w:r>
      <w:r>
        <w:rPr>
          <w:szCs w:val="32"/>
        </w:rPr>
        <w:t xml:space="preserve">, </w:t>
      </w:r>
      <w:r w:rsidRPr="00894396">
        <w:rPr>
          <w:szCs w:val="32"/>
        </w:rPr>
        <w:t>Crocodile</w:t>
      </w:r>
      <w:r>
        <w:rPr>
          <w:szCs w:val="32"/>
        </w:rPr>
        <w:t> ?</w:t>
      </w:r>
    </w:p>
    <w:p w14:paraId="7DB6BEA9" w14:textId="77777777" w:rsidR="008D6F52" w:rsidRDefault="00000000" w:rsidP="008D6F52">
      <w:pPr>
        <w:rPr>
          <w:szCs w:val="32"/>
        </w:rPr>
      </w:pPr>
      <w:r w:rsidRPr="00894396">
        <w:rPr>
          <w:szCs w:val="32"/>
        </w:rPr>
        <w:t>J</w:t>
      </w:r>
      <w:r w:rsidR="008D6F52">
        <w:rPr>
          <w:szCs w:val="32"/>
        </w:rPr>
        <w:t>’</w:t>
      </w:r>
      <w:r w:rsidRPr="00894396">
        <w:rPr>
          <w:szCs w:val="32"/>
        </w:rPr>
        <w:t>aurais dû vous dire déjà que l</w:t>
      </w:r>
      <w:r w:rsidR="008D6F52">
        <w:rPr>
          <w:szCs w:val="32"/>
        </w:rPr>
        <w:t>’</w:t>
      </w:r>
      <w:r w:rsidRPr="00894396">
        <w:rPr>
          <w:szCs w:val="32"/>
        </w:rPr>
        <w:t>aimable Harry Gee avait appris un peu de français</w:t>
      </w:r>
      <w:r w:rsidR="008D6F52">
        <w:rPr>
          <w:szCs w:val="32"/>
        </w:rPr>
        <w:t xml:space="preserve">, – </w:t>
      </w:r>
      <w:r w:rsidRPr="00894396">
        <w:rPr>
          <w:szCs w:val="32"/>
        </w:rPr>
        <w:t>dans une colonie quelconque</w:t>
      </w:r>
      <w:r w:rsidR="008D6F52">
        <w:rPr>
          <w:szCs w:val="32"/>
        </w:rPr>
        <w:t xml:space="preserve">, – </w:t>
      </w:r>
      <w:r w:rsidRPr="00894396">
        <w:rPr>
          <w:szCs w:val="32"/>
        </w:rPr>
        <w:t>et qu</w:t>
      </w:r>
      <w:r w:rsidR="008D6F52">
        <w:rPr>
          <w:szCs w:val="32"/>
        </w:rPr>
        <w:t>’</w:t>
      </w:r>
      <w:r w:rsidRPr="00894396">
        <w:rPr>
          <w:szCs w:val="32"/>
        </w:rPr>
        <w:t>il le prononçait avec une précision déplaisante et forcée</w:t>
      </w:r>
      <w:r w:rsidR="008D6F52">
        <w:rPr>
          <w:szCs w:val="32"/>
        </w:rPr>
        <w:t xml:space="preserve">, </w:t>
      </w:r>
      <w:r w:rsidRPr="00894396">
        <w:rPr>
          <w:szCs w:val="32"/>
        </w:rPr>
        <w:t>comme une langue guindée et morte</w:t>
      </w:r>
      <w:r w:rsidR="008D6F52">
        <w:rPr>
          <w:szCs w:val="32"/>
        </w:rPr>
        <w:t xml:space="preserve">. </w:t>
      </w:r>
      <w:r w:rsidRPr="00894396">
        <w:rPr>
          <w:szCs w:val="32"/>
        </w:rPr>
        <w:t>L</w:t>
      </w:r>
      <w:r w:rsidR="008D6F52">
        <w:rPr>
          <w:szCs w:val="32"/>
        </w:rPr>
        <w:t>’</w:t>
      </w:r>
      <w:r w:rsidRPr="00894396">
        <w:rPr>
          <w:szCs w:val="32"/>
        </w:rPr>
        <w:t>homme du bateau lui répondit vivement</w:t>
      </w:r>
      <w:r w:rsidR="008D6F52">
        <w:rPr>
          <w:szCs w:val="32"/>
        </w:rPr>
        <w:t xml:space="preserve">, </w:t>
      </w:r>
      <w:r w:rsidRPr="00894396">
        <w:rPr>
          <w:szCs w:val="32"/>
        </w:rPr>
        <w:t>avec une voix agréable</w:t>
      </w:r>
      <w:r w:rsidR="008D6F52">
        <w:rPr>
          <w:szCs w:val="32"/>
        </w:rPr>
        <w:t xml:space="preserve">. </w:t>
      </w:r>
      <w:r w:rsidRPr="00894396">
        <w:rPr>
          <w:szCs w:val="32"/>
        </w:rPr>
        <w:t>Ses yeux avaient une douceur liquide et ses dents luisaient d</w:t>
      </w:r>
      <w:r w:rsidR="008D6F52">
        <w:rPr>
          <w:szCs w:val="32"/>
        </w:rPr>
        <w:t>’</w:t>
      </w:r>
      <w:r w:rsidRPr="00894396">
        <w:rPr>
          <w:szCs w:val="32"/>
        </w:rPr>
        <w:t>un éclat extraordinaire entre ses lèvres minces et flétries</w:t>
      </w:r>
      <w:r w:rsidR="008D6F52">
        <w:rPr>
          <w:szCs w:val="32"/>
        </w:rPr>
        <w:t xml:space="preserve">. </w:t>
      </w:r>
      <w:r w:rsidRPr="00894396">
        <w:rPr>
          <w:szCs w:val="32"/>
        </w:rPr>
        <w:t>Le directeur se tourna vers moi</w:t>
      </w:r>
      <w:r w:rsidR="008D6F52">
        <w:rPr>
          <w:szCs w:val="32"/>
        </w:rPr>
        <w:t xml:space="preserve">, </w:t>
      </w:r>
      <w:r w:rsidRPr="00894396">
        <w:rPr>
          <w:szCs w:val="32"/>
        </w:rPr>
        <w:t>pour m</w:t>
      </w:r>
      <w:r w:rsidR="008D6F52">
        <w:rPr>
          <w:szCs w:val="32"/>
        </w:rPr>
        <w:t>’</w:t>
      </w:r>
      <w:r w:rsidRPr="00894396">
        <w:rPr>
          <w:szCs w:val="32"/>
        </w:rPr>
        <w:t>expliquer d</w:t>
      </w:r>
      <w:r w:rsidR="008D6F52">
        <w:rPr>
          <w:szCs w:val="32"/>
        </w:rPr>
        <w:t>’</w:t>
      </w:r>
      <w:r w:rsidRPr="00894396">
        <w:rPr>
          <w:szCs w:val="32"/>
        </w:rPr>
        <w:t>un ton jovial et bruyant</w:t>
      </w:r>
      <w:r w:rsidR="008D6F52">
        <w:rPr>
          <w:szCs w:val="32"/>
        </w:rPr>
        <w:t> :</w:t>
      </w:r>
    </w:p>
    <w:p w14:paraId="072C0AE4" w14:textId="77777777" w:rsidR="008D6F52" w:rsidRDefault="008D6F52" w:rsidP="008D6F52">
      <w:pPr>
        <w:rPr>
          <w:szCs w:val="32"/>
        </w:rPr>
      </w:pPr>
      <w:r>
        <w:t>— </w:t>
      </w:r>
      <w:r w:rsidRPr="00894396">
        <w:rPr>
          <w:szCs w:val="32"/>
        </w:rPr>
        <w:t>Je l</w:t>
      </w:r>
      <w:r>
        <w:rPr>
          <w:szCs w:val="32"/>
        </w:rPr>
        <w:t>’</w:t>
      </w:r>
      <w:r w:rsidRPr="00894396">
        <w:rPr>
          <w:szCs w:val="32"/>
        </w:rPr>
        <w:t>appelle Crocodile parce qu</w:t>
      </w:r>
      <w:r>
        <w:rPr>
          <w:szCs w:val="32"/>
        </w:rPr>
        <w:t>’</w:t>
      </w:r>
      <w:r w:rsidRPr="00894396">
        <w:rPr>
          <w:szCs w:val="32"/>
        </w:rPr>
        <w:t>il vit à moitié dans l</w:t>
      </w:r>
      <w:r>
        <w:rPr>
          <w:szCs w:val="32"/>
        </w:rPr>
        <w:t>’</w:t>
      </w:r>
      <w:r w:rsidRPr="00894396">
        <w:rPr>
          <w:szCs w:val="32"/>
        </w:rPr>
        <w:t>eau</w:t>
      </w:r>
      <w:r>
        <w:rPr>
          <w:szCs w:val="32"/>
        </w:rPr>
        <w:t xml:space="preserve">, </w:t>
      </w:r>
      <w:r w:rsidRPr="00894396">
        <w:rPr>
          <w:szCs w:val="32"/>
        </w:rPr>
        <w:t>à moitié sur terre</w:t>
      </w:r>
      <w:r>
        <w:rPr>
          <w:szCs w:val="32"/>
        </w:rPr>
        <w:t xml:space="preserve">. </w:t>
      </w:r>
      <w:r w:rsidRPr="00894396">
        <w:rPr>
          <w:szCs w:val="32"/>
        </w:rPr>
        <w:t>Un amphibie</w:t>
      </w:r>
      <w:r>
        <w:rPr>
          <w:szCs w:val="32"/>
        </w:rPr>
        <w:t xml:space="preserve">, </w:t>
      </w:r>
      <w:r w:rsidRPr="00894396">
        <w:rPr>
          <w:szCs w:val="32"/>
        </w:rPr>
        <w:t>quoi</w:t>
      </w:r>
      <w:r>
        <w:rPr>
          <w:szCs w:val="32"/>
        </w:rPr>
        <w:t xml:space="preserve"> ! </w:t>
      </w:r>
      <w:r w:rsidRPr="00894396">
        <w:rPr>
          <w:szCs w:val="32"/>
        </w:rPr>
        <w:t>Il n</w:t>
      </w:r>
      <w:r>
        <w:rPr>
          <w:szCs w:val="32"/>
        </w:rPr>
        <w:t>’</w:t>
      </w:r>
      <w:r w:rsidRPr="00894396">
        <w:rPr>
          <w:szCs w:val="32"/>
        </w:rPr>
        <w:t>y a pas d</w:t>
      </w:r>
      <w:r>
        <w:rPr>
          <w:szCs w:val="32"/>
        </w:rPr>
        <w:t>’</w:t>
      </w:r>
      <w:r w:rsidRPr="00894396">
        <w:rPr>
          <w:szCs w:val="32"/>
        </w:rPr>
        <w:t>autres amphibies sur l</w:t>
      </w:r>
      <w:r>
        <w:rPr>
          <w:szCs w:val="32"/>
        </w:rPr>
        <w:t>’</w:t>
      </w:r>
      <w:r w:rsidRPr="00894396">
        <w:rPr>
          <w:szCs w:val="32"/>
        </w:rPr>
        <w:t>île que les crocodiles</w:t>
      </w:r>
      <w:r>
        <w:rPr>
          <w:szCs w:val="32"/>
        </w:rPr>
        <w:t xml:space="preserve"> ; </w:t>
      </w:r>
      <w:r w:rsidRPr="00894396">
        <w:rPr>
          <w:szCs w:val="32"/>
        </w:rPr>
        <w:t>alors il faut qu</w:t>
      </w:r>
      <w:r>
        <w:rPr>
          <w:szCs w:val="32"/>
        </w:rPr>
        <w:t>’</w:t>
      </w:r>
      <w:r w:rsidRPr="00894396">
        <w:rPr>
          <w:szCs w:val="32"/>
        </w:rPr>
        <w:t>il appartienne à cette espèce-là</w:t>
      </w:r>
      <w:r>
        <w:rPr>
          <w:szCs w:val="32"/>
        </w:rPr>
        <w:t xml:space="preserve">, </w:t>
      </w:r>
      <w:r w:rsidRPr="00894396">
        <w:rPr>
          <w:szCs w:val="32"/>
        </w:rPr>
        <w:t>hein</w:t>
      </w:r>
      <w:r>
        <w:rPr>
          <w:szCs w:val="32"/>
        </w:rPr>
        <w:t xml:space="preserve"> ? </w:t>
      </w:r>
      <w:r w:rsidRPr="00894396">
        <w:rPr>
          <w:szCs w:val="32"/>
        </w:rPr>
        <w:t>En réalité</w:t>
      </w:r>
      <w:r>
        <w:rPr>
          <w:szCs w:val="32"/>
        </w:rPr>
        <w:t xml:space="preserve">, </w:t>
      </w:r>
      <w:r w:rsidRPr="00894396">
        <w:rPr>
          <w:szCs w:val="32"/>
        </w:rPr>
        <w:t>ce n</w:t>
      </w:r>
      <w:r>
        <w:rPr>
          <w:szCs w:val="32"/>
        </w:rPr>
        <w:t>’</w:t>
      </w:r>
      <w:r w:rsidRPr="00894396">
        <w:rPr>
          <w:szCs w:val="32"/>
        </w:rPr>
        <w:t>est rien moins qu</w:t>
      </w:r>
      <w:r>
        <w:rPr>
          <w:szCs w:val="32"/>
        </w:rPr>
        <w:t>’</w:t>
      </w:r>
      <w:r w:rsidRPr="00894396">
        <w:rPr>
          <w:szCs w:val="32"/>
        </w:rPr>
        <w:t>un citoyen anarchiste de Barcelone</w:t>
      </w:r>
      <w:r>
        <w:rPr>
          <w:szCs w:val="32"/>
        </w:rPr>
        <w:t> !</w:t>
      </w:r>
    </w:p>
    <w:p w14:paraId="09CFB01C" w14:textId="77777777" w:rsidR="008D6F52" w:rsidRDefault="008D6F52" w:rsidP="008D6F52">
      <w:pPr>
        <w:rPr>
          <w:szCs w:val="32"/>
        </w:rPr>
      </w:pPr>
      <w:r>
        <w:t>— </w:t>
      </w:r>
      <w:r w:rsidRPr="00894396">
        <w:rPr>
          <w:szCs w:val="32"/>
        </w:rPr>
        <w:t>Un citoyen anarchiste de Barcelone</w:t>
      </w:r>
      <w:r>
        <w:rPr>
          <w:szCs w:val="32"/>
        </w:rPr>
        <w:t xml:space="preserve"> ? </w:t>
      </w:r>
      <w:r w:rsidRPr="00894396">
        <w:rPr>
          <w:szCs w:val="32"/>
        </w:rPr>
        <w:t>répétai-je stupidement</w:t>
      </w:r>
      <w:r>
        <w:rPr>
          <w:szCs w:val="32"/>
        </w:rPr>
        <w:t xml:space="preserve">, </w:t>
      </w:r>
      <w:r w:rsidRPr="00894396">
        <w:rPr>
          <w:szCs w:val="32"/>
        </w:rPr>
        <w:t>les yeux baissés sur l</w:t>
      </w:r>
      <w:r>
        <w:rPr>
          <w:szCs w:val="32"/>
        </w:rPr>
        <w:t>’</w:t>
      </w:r>
      <w:r w:rsidRPr="00894396">
        <w:rPr>
          <w:szCs w:val="32"/>
        </w:rPr>
        <w:t>homme qui s</w:t>
      </w:r>
      <w:r>
        <w:rPr>
          <w:szCs w:val="32"/>
        </w:rPr>
        <w:t>’</w:t>
      </w:r>
      <w:r w:rsidRPr="00894396">
        <w:rPr>
          <w:szCs w:val="32"/>
        </w:rPr>
        <w:t>était remis à l</w:t>
      </w:r>
      <w:r>
        <w:rPr>
          <w:szCs w:val="32"/>
        </w:rPr>
        <w:t>’</w:t>
      </w:r>
      <w:r w:rsidRPr="00894396">
        <w:rPr>
          <w:szCs w:val="32"/>
        </w:rPr>
        <w:t>ouvrage et se penchait vers la machine en nous tournant le dos</w:t>
      </w:r>
      <w:r>
        <w:rPr>
          <w:szCs w:val="32"/>
        </w:rPr>
        <w:t xml:space="preserve">. </w:t>
      </w:r>
      <w:r w:rsidRPr="00894396">
        <w:rPr>
          <w:szCs w:val="32"/>
        </w:rPr>
        <w:t>Je l</w:t>
      </w:r>
      <w:r>
        <w:rPr>
          <w:szCs w:val="32"/>
        </w:rPr>
        <w:t>’</w:t>
      </w:r>
      <w:r w:rsidRPr="00894396">
        <w:rPr>
          <w:szCs w:val="32"/>
        </w:rPr>
        <w:t>entendis protester à voix très intelligible</w:t>
      </w:r>
      <w:r>
        <w:rPr>
          <w:szCs w:val="32"/>
        </w:rPr>
        <w:t xml:space="preserve">, </w:t>
      </w:r>
      <w:r w:rsidRPr="00894396">
        <w:rPr>
          <w:szCs w:val="32"/>
        </w:rPr>
        <w:t>sans changer de position</w:t>
      </w:r>
      <w:r>
        <w:rPr>
          <w:szCs w:val="32"/>
        </w:rPr>
        <w:t> :</w:t>
      </w:r>
    </w:p>
    <w:p w14:paraId="498A8706" w14:textId="77777777" w:rsidR="008D6F52" w:rsidRDefault="008D6F52" w:rsidP="008D6F52">
      <w:pPr>
        <w:rPr>
          <w:szCs w:val="32"/>
        </w:rPr>
      </w:pPr>
      <w:r>
        <w:t>— </w:t>
      </w:r>
      <w:r w:rsidRPr="00894396">
        <w:rPr>
          <w:szCs w:val="32"/>
        </w:rPr>
        <w:t>Je ne sais même pas l</w:t>
      </w:r>
      <w:r>
        <w:rPr>
          <w:szCs w:val="32"/>
        </w:rPr>
        <w:t>’</w:t>
      </w:r>
      <w:r w:rsidRPr="00894396">
        <w:rPr>
          <w:szCs w:val="32"/>
        </w:rPr>
        <w:t>espagnol</w:t>
      </w:r>
      <w:r>
        <w:rPr>
          <w:szCs w:val="32"/>
        </w:rPr>
        <w:t>.</w:t>
      </w:r>
    </w:p>
    <w:p w14:paraId="33EA6849" w14:textId="77777777" w:rsidR="008D6F52" w:rsidRDefault="008D6F52" w:rsidP="008D6F52">
      <w:pPr>
        <w:rPr>
          <w:szCs w:val="32"/>
        </w:rPr>
      </w:pPr>
      <w:r>
        <w:lastRenderedPageBreak/>
        <w:t>— </w:t>
      </w:r>
      <w:r w:rsidRPr="00894396">
        <w:rPr>
          <w:szCs w:val="32"/>
        </w:rPr>
        <w:t>Hein</w:t>
      </w:r>
      <w:r>
        <w:rPr>
          <w:szCs w:val="32"/>
        </w:rPr>
        <w:t xml:space="preserve"> ? </w:t>
      </w:r>
      <w:r w:rsidRPr="00894396">
        <w:rPr>
          <w:szCs w:val="32"/>
        </w:rPr>
        <w:t>Comment</w:t>
      </w:r>
      <w:r>
        <w:rPr>
          <w:szCs w:val="32"/>
        </w:rPr>
        <w:t xml:space="preserve"> ? </w:t>
      </w:r>
      <w:r w:rsidRPr="00894396">
        <w:rPr>
          <w:szCs w:val="32"/>
        </w:rPr>
        <w:t>Vous osez nier que vous venez de là-bas</w:t>
      </w:r>
      <w:r>
        <w:rPr>
          <w:szCs w:val="32"/>
        </w:rPr>
        <w:t xml:space="preserve"> ? </w:t>
      </w:r>
      <w:r w:rsidRPr="00894396">
        <w:rPr>
          <w:szCs w:val="32"/>
        </w:rPr>
        <w:t>se récria brutalement le directeur modèle</w:t>
      </w:r>
      <w:r>
        <w:rPr>
          <w:szCs w:val="32"/>
        </w:rPr>
        <w:t>.</w:t>
      </w:r>
    </w:p>
    <w:p w14:paraId="63247563" w14:textId="77777777" w:rsidR="008D6F52" w:rsidRDefault="00000000" w:rsidP="008D6F52">
      <w:pPr>
        <w:rPr>
          <w:szCs w:val="32"/>
        </w:rPr>
      </w:pPr>
      <w:r w:rsidRPr="00894396">
        <w:rPr>
          <w:szCs w:val="32"/>
        </w:rPr>
        <w:t>Sur quoi l</w:t>
      </w:r>
      <w:r w:rsidR="008D6F52">
        <w:rPr>
          <w:szCs w:val="32"/>
        </w:rPr>
        <w:t>’</w:t>
      </w:r>
      <w:r w:rsidRPr="00894396">
        <w:rPr>
          <w:szCs w:val="32"/>
        </w:rPr>
        <w:t>homme se redressant</w:t>
      </w:r>
      <w:r w:rsidR="008D6F52">
        <w:rPr>
          <w:szCs w:val="32"/>
        </w:rPr>
        <w:t xml:space="preserve">, </w:t>
      </w:r>
      <w:r w:rsidRPr="00894396">
        <w:rPr>
          <w:szCs w:val="32"/>
        </w:rPr>
        <w:t>laissa choir une clé anglaise dont il venait de se servir</w:t>
      </w:r>
      <w:r w:rsidR="008D6F52">
        <w:rPr>
          <w:szCs w:val="32"/>
        </w:rPr>
        <w:t xml:space="preserve">, </w:t>
      </w:r>
      <w:r w:rsidRPr="00894396">
        <w:rPr>
          <w:szCs w:val="32"/>
        </w:rPr>
        <w:t>et nous regarda</w:t>
      </w:r>
      <w:r w:rsidR="008D6F52">
        <w:rPr>
          <w:szCs w:val="32"/>
        </w:rPr>
        <w:t xml:space="preserve">. </w:t>
      </w:r>
      <w:r w:rsidRPr="00894396">
        <w:rPr>
          <w:szCs w:val="32"/>
        </w:rPr>
        <w:t>Il tremblait de tous ses membres</w:t>
      </w:r>
      <w:r w:rsidR="008D6F52">
        <w:rPr>
          <w:szCs w:val="32"/>
        </w:rPr>
        <w:t>.</w:t>
      </w:r>
    </w:p>
    <w:p w14:paraId="20377DDA" w14:textId="77777777" w:rsidR="008D6F52" w:rsidRDefault="008D6F52" w:rsidP="008D6F52">
      <w:pPr>
        <w:rPr>
          <w:szCs w:val="32"/>
        </w:rPr>
      </w:pPr>
      <w:r>
        <w:t>— </w:t>
      </w:r>
      <w:r w:rsidRPr="00894396">
        <w:rPr>
          <w:szCs w:val="32"/>
        </w:rPr>
        <w:t>Je ne nie rien</w:t>
      </w:r>
      <w:r>
        <w:rPr>
          <w:szCs w:val="32"/>
        </w:rPr>
        <w:t xml:space="preserve">, </w:t>
      </w:r>
      <w:r w:rsidRPr="00894396">
        <w:rPr>
          <w:szCs w:val="32"/>
        </w:rPr>
        <w:t>rien</w:t>
      </w:r>
      <w:r>
        <w:rPr>
          <w:szCs w:val="32"/>
        </w:rPr>
        <w:t xml:space="preserve">, </w:t>
      </w:r>
      <w:r w:rsidRPr="00894396">
        <w:rPr>
          <w:szCs w:val="32"/>
        </w:rPr>
        <w:t>rien du tout</w:t>
      </w:r>
      <w:r>
        <w:rPr>
          <w:szCs w:val="32"/>
        </w:rPr>
        <w:t xml:space="preserve">, </w:t>
      </w:r>
      <w:r w:rsidRPr="00894396">
        <w:rPr>
          <w:szCs w:val="32"/>
        </w:rPr>
        <w:t>fit-il nerveusement</w:t>
      </w:r>
      <w:r>
        <w:rPr>
          <w:szCs w:val="32"/>
        </w:rPr>
        <w:t>.</w:t>
      </w:r>
    </w:p>
    <w:p w14:paraId="3D9515F7" w14:textId="77777777" w:rsidR="008D6F52" w:rsidRDefault="00000000" w:rsidP="008D6F52">
      <w:pPr>
        <w:rPr>
          <w:szCs w:val="32"/>
        </w:rPr>
      </w:pPr>
      <w:r w:rsidRPr="00894396">
        <w:rPr>
          <w:szCs w:val="32"/>
        </w:rPr>
        <w:t>Et ramassant son outil</w:t>
      </w:r>
      <w:r w:rsidR="008D6F52">
        <w:rPr>
          <w:szCs w:val="32"/>
        </w:rPr>
        <w:t xml:space="preserve">, </w:t>
      </w:r>
      <w:r w:rsidRPr="00894396">
        <w:rPr>
          <w:szCs w:val="32"/>
        </w:rPr>
        <w:t>il se remit à son travail sans prêter plus d</w:t>
      </w:r>
      <w:r w:rsidR="008D6F52">
        <w:rPr>
          <w:szCs w:val="32"/>
        </w:rPr>
        <w:t>’</w:t>
      </w:r>
      <w:r w:rsidRPr="00894396">
        <w:rPr>
          <w:szCs w:val="32"/>
        </w:rPr>
        <w:t>attention à notre présence</w:t>
      </w:r>
      <w:r w:rsidR="008D6F52">
        <w:rPr>
          <w:szCs w:val="32"/>
        </w:rPr>
        <w:t xml:space="preserve">. </w:t>
      </w:r>
      <w:r w:rsidRPr="00894396">
        <w:rPr>
          <w:szCs w:val="32"/>
        </w:rPr>
        <w:t>Après l</w:t>
      </w:r>
      <w:r w:rsidR="008D6F52">
        <w:rPr>
          <w:szCs w:val="32"/>
        </w:rPr>
        <w:t>’</w:t>
      </w:r>
      <w:r w:rsidRPr="00894396">
        <w:rPr>
          <w:szCs w:val="32"/>
        </w:rPr>
        <w:t>avoir regardé une ou deux minutes nous nous éloignâmes</w:t>
      </w:r>
      <w:r w:rsidR="008D6F52">
        <w:rPr>
          <w:szCs w:val="32"/>
        </w:rPr>
        <w:t>.</w:t>
      </w:r>
    </w:p>
    <w:p w14:paraId="78CA76A3" w14:textId="77777777" w:rsidR="008D6F52" w:rsidRDefault="008D6F52" w:rsidP="008D6F52">
      <w:pPr>
        <w:rPr>
          <w:szCs w:val="32"/>
        </w:rPr>
      </w:pPr>
      <w:r>
        <w:t>— </w:t>
      </w:r>
      <w:r w:rsidRPr="00894396">
        <w:rPr>
          <w:szCs w:val="32"/>
        </w:rPr>
        <w:t>Est-ce vraiment un anarchiste</w:t>
      </w:r>
      <w:r>
        <w:rPr>
          <w:szCs w:val="32"/>
        </w:rPr>
        <w:t xml:space="preserve"> ? </w:t>
      </w:r>
      <w:r w:rsidRPr="00894396">
        <w:rPr>
          <w:szCs w:val="32"/>
        </w:rPr>
        <w:t>demandai-je</w:t>
      </w:r>
      <w:r>
        <w:rPr>
          <w:szCs w:val="32"/>
        </w:rPr>
        <w:t xml:space="preserve">, </w:t>
      </w:r>
      <w:r w:rsidRPr="00894396">
        <w:rPr>
          <w:szCs w:val="32"/>
        </w:rPr>
        <w:t>une fois hors de portée de l</w:t>
      </w:r>
      <w:r>
        <w:rPr>
          <w:szCs w:val="32"/>
        </w:rPr>
        <w:t>’</w:t>
      </w:r>
      <w:r w:rsidRPr="00894396">
        <w:rPr>
          <w:szCs w:val="32"/>
        </w:rPr>
        <w:t>oreille</w:t>
      </w:r>
      <w:r>
        <w:rPr>
          <w:szCs w:val="32"/>
        </w:rPr>
        <w:t>.</w:t>
      </w:r>
    </w:p>
    <w:p w14:paraId="6184C7C5" w14:textId="1E523F53" w:rsidR="008D6F52" w:rsidRDefault="008D6F52" w:rsidP="008D6F52">
      <w:pPr>
        <w:rPr>
          <w:szCs w:val="32"/>
        </w:rPr>
      </w:pPr>
      <w:r>
        <w:t>— </w:t>
      </w:r>
      <w:r w:rsidRPr="00894396">
        <w:rPr>
          <w:szCs w:val="32"/>
        </w:rPr>
        <w:t>Je m</w:t>
      </w:r>
      <w:r>
        <w:rPr>
          <w:szCs w:val="32"/>
        </w:rPr>
        <w:t>’</w:t>
      </w:r>
      <w:r w:rsidRPr="00894396">
        <w:rPr>
          <w:szCs w:val="32"/>
        </w:rPr>
        <w:t>en fiche comme de l</w:t>
      </w:r>
      <w:r>
        <w:rPr>
          <w:szCs w:val="32"/>
        </w:rPr>
        <w:t>’</w:t>
      </w:r>
      <w:r w:rsidRPr="00894396">
        <w:rPr>
          <w:szCs w:val="32"/>
        </w:rPr>
        <w:t>an quarante</w:t>
      </w:r>
      <w:r>
        <w:rPr>
          <w:szCs w:val="32"/>
        </w:rPr>
        <w:t xml:space="preserve">, </w:t>
      </w:r>
      <w:r w:rsidRPr="00894396">
        <w:rPr>
          <w:szCs w:val="32"/>
        </w:rPr>
        <w:t xml:space="preserve">répondit le jovial fonctionnaire de la </w:t>
      </w:r>
      <w:proofErr w:type="spellStart"/>
      <w:r w:rsidRPr="00894396">
        <w:rPr>
          <w:szCs w:val="32"/>
        </w:rPr>
        <w:t>B</w:t>
      </w:r>
      <w:r>
        <w:rPr>
          <w:szCs w:val="32"/>
        </w:rPr>
        <w:t>.</w:t>
      </w:r>
      <w:r w:rsidRPr="00894396">
        <w:rPr>
          <w:szCs w:val="32"/>
        </w:rPr>
        <w:t>O</w:t>
      </w:r>
      <w:r>
        <w:rPr>
          <w:szCs w:val="32"/>
        </w:rPr>
        <w:t>.</w:t>
      </w:r>
      <w:r w:rsidRPr="00894396">
        <w:rPr>
          <w:szCs w:val="32"/>
        </w:rPr>
        <w:t>S</w:t>
      </w:r>
      <w:proofErr w:type="spellEnd"/>
      <w:r>
        <w:rPr>
          <w:szCs w:val="32"/>
        </w:rPr>
        <w:t xml:space="preserve">. </w:t>
      </w:r>
      <w:r w:rsidRPr="00894396">
        <w:rPr>
          <w:szCs w:val="32"/>
        </w:rPr>
        <w:t>Je lui ai donné ce nom-là parce qu</w:t>
      </w:r>
      <w:r>
        <w:rPr>
          <w:szCs w:val="32"/>
        </w:rPr>
        <w:t>’</w:t>
      </w:r>
      <w:r w:rsidRPr="00894396">
        <w:rPr>
          <w:szCs w:val="32"/>
        </w:rPr>
        <w:t>il me convenait de le désigner ainsi</w:t>
      </w:r>
      <w:r>
        <w:rPr>
          <w:szCs w:val="32"/>
        </w:rPr>
        <w:t xml:space="preserve">. </w:t>
      </w:r>
      <w:r w:rsidRPr="00894396">
        <w:rPr>
          <w:szCs w:val="32"/>
        </w:rPr>
        <w:t>C</w:t>
      </w:r>
      <w:r>
        <w:rPr>
          <w:szCs w:val="32"/>
        </w:rPr>
        <w:t>’</w:t>
      </w:r>
      <w:r w:rsidRPr="00894396">
        <w:rPr>
          <w:szCs w:val="32"/>
        </w:rPr>
        <w:t>est l</w:t>
      </w:r>
      <w:r>
        <w:rPr>
          <w:szCs w:val="32"/>
        </w:rPr>
        <w:t>’</w:t>
      </w:r>
      <w:r w:rsidRPr="00894396">
        <w:rPr>
          <w:szCs w:val="32"/>
        </w:rPr>
        <w:t>intérêt de la Compagnie</w:t>
      </w:r>
      <w:r>
        <w:rPr>
          <w:szCs w:val="32"/>
        </w:rPr>
        <w:t>.</w:t>
      </w:r>
    </w:p>
    <w:p w14:paraId="56C2F290" w14:textId="77777777" w:rsidR="008D6F52" w:rsidRDefault="008D6F52" w:rsidP="008D6F52">
      <w:pPr>
        <w:rPr>
          <w:szCs w:val="32"/>
        </w:rPr>
      </w:pPr>
      <w:r>
        <w:t>— </w:t>
      </w:r>
      <w:r w:rsidRPr="00894396">
        <w:rPr>
          <w:szCs w:val="32"/>
        </w:rPr>
        <w:t>De la Compagnie</w:t>
      </w:r>
      <w:r>
        <w:rPr>
          <w:szCs w:val="32"/>
        </w:rPr>
        <w:t xml:space="preserve"> ? </w:t>
      </w:r>
      <w:r w:rsidRPr="00894396">
        <w:rPr>
          <w:szCs w:val="32"/>
        </w:rPr>
        <w:t>m</w:t>
      </w:r>
      <w:r>
        <w:rPr>
          <w:szCs w:val="32"/>
        </w:rPr>
        <w:t>’</w:t>
      </w:r>
      <w:r w:rsidRPr="00894396">
        <w:rPr>
          <w:szCs w:val="32"/>
        </w:rPr>
        <w:t>écriai-je en m</w:t>
      </w:r>
      <w:r>
        <w:rPr>
          <w:szCs w:val="32"/>
        </w:rPr>
        <w:t>’</w:t>
      </w:r>
      <w:r w:rsidRPr="00894396">
        <w:rPr>
          <w:szCs w:val="32"/>
        </w:rPr>
        <w:t>arrêtant court</w:t>
      </w:r>
      <w:r>
        <w:rPr>
          <w:szCs w:val="32"/>
        </w:rPr>
        <w:t>.</w:t>
      </w:r>
    </w:p>
    <w:p w14:paraId="2C7D4386" w14:textId="53E76EA1" w:rsidR="008D6F52" w:rsidRDefault="008D6F52" w:rsidP="008D6F52">
      <w:pPr>
        <w:rPr>
          <w:szCs w:val="32"/>
        </w:rPr>
      </w:pPr>
      <w:r>
        <w:t>— </w:t>
      </w:r>
      <w:proofErr w:type="spellStart"/>
      <w:r w:rsidRPr="00894396">
        <w:rPr>
          <w:szCs w:val="32"/>
        </w:rPr>
        <w:t>Aha</w:t>
      </w:r>
      <w:proofErr w:type="spellEnd"/>
      <w:r>
        <w:rPr>
          <w:szCs w:val="32"/>
        </w:rPr>
        <w:t xml:space="preserve"> ! </w:t>
      </w:r>
      <w:r w:rsidRPr="00894396">
        <w:rPr>
          <w:szCs w:val="32"/>
        </w:rPr>
        <w:t>triompha-t-il</w:t>
      </w:r>
      <w:r>
        <w:rPr>
          <w:szCs w:val="32"/>
        </w:rPr>
        <w:t xml:space="preserve">, </w:t>
      </w:r>
      <w:r w:rsidRPr="00894396">
        <w:rPr>
          <w:szCs w:val="32"/>
        </w:rPr>
        <w:t>en levant son museau glabre et en écartant ses grandes jambes maigres</w:t>
      </w:r>
      <w:r>
        <w:rPr>
          <w:szCs w:val="32"/>
        </w:rPr>
        <w:t xml:space="preserve">. </w:t>
      </w:r>
      <w:r w:rsidRPr="00894396">
        <w:rPr>
          <w:szCs w:val="32"/>
        </w:rPr>
        <w:t>Ça vous épate</w:t>
      </w:r>
      <w:r>
        <w:rPr>
          <w:szCs w:val="32"/>
        </w:rPr>
        <w:t xml:space="preserve"> ? </w:t>
      </w:r>
      <w:r w:rsidRPr="00894396">
        <w:rPr>
          <w:szCs w:val="32"/>
        </w:rPr>
        <w:t>Je me crois tenu à faire de mon mieux pour la Compagnie</w:t>
      </w:r>
      <w:r>
        <w:rPr>
          <w:szCs w:val="32"/>
        </w:rPr>
        <w:t xml:space="preserve">, </w:t>
      </w:r>
      <w:r w:rsidRPr="00894396">
        <w:rPr>
          <w:szCs w:val="32"/>
        </w:rPr>
        <w:t>qui a d</w:t>
      </w:r>
      <w:r>
        <w:rPr>
          <w:szCs w:val="32"/>
        </w:rPr>
        <w:t>’</w:t>
      </w:r>
      <w:r w:rsidRPr="00894396">
        <w:rPr>
          <w:szCs w:val="32"/>
        </w:rPr>
        <w:t>énormes frais</w:t>
      </w:r>
      <w:r>
        <w:rPr>
          <w:szCs w:val="32"/>
        </w:rPr>
        <w:t xml:space="preserve">. </w:t>
      </w:r>
      <w:r w:rsidRPr="00894396">
        <w:rPr>
          <w:szCs w:val="32"/>
        </w:rPr>
        <w:t>Tenez</w:t>
      </w:r>
      <w:r>
        <w:rPr>
          <w:szCs w:val="32"/>
        </w:rPr>
        <w:t xml:space="preserve"> ! </w:t>
      </w:r>
      <w:r w:rsidRPr="00894396">
        <w:rPr>
          <w:szCs w:val="32"/>
        </w:rPr>
        <w:t>notre représentant de Horta me dit qu</w:t>
      </w:r>
      <w:r>
        <w:rPr>
          <w:szCs w:val="32"/>
        </w:rPr>
        <w:t>’</w:t>
      </w:r>
      <w:r w:rsidRPr="00894396">
        <w:rPr>
          <w:szCs w:val="32"/>
        </w:rPr>
        <w:t>on dépense 50</w:t>
      </w:r>
      <w:r>
        <w:rPr>
          <w:szCs w:val="32"/>
        </w:rPr>
        <w:t>.</w:t>
      </w:r>
      <w:r w:rsidRPr="00894396">
        <w:rPr>
          <w:szCs w:val="32"/>
        </w:rPr>
        <w:t>000 livres par an rien qu</w:t>
      </w:r>
      <w:r>
        <w:rPr>
          <w:szCs w:val="32"/>
        </w:rPr>
        <w:t>’</w:t>
      </w:r>
      <w:r w:rsidRPr="00894396">
        <w:rPr>
          <w:szCs w:val="32"/>
        </w:rPr>
        <w:t>en réclames</w:t>
      </w:r>
      <w:r>
        <w:rPr>
          <w:szCs w:val="32"/>
        </w:rPr>
        <w:t xml:space="preserve">, </w:t>
      </w:r>
      <w:proofErr w:type="gramStart"/>
      <w:r w:rsidRPr="00894396">
        <w:rPr>
          <w:szCs w:val="32"/>
        </w:rPr>
        <w:t>de par le</w:t>
      </w:r>
      <w:proofErr w:type="gramEnd"/>
      <w:r w:rsidRPr="00894396">
        <w:rPr>
          <w:szCs w:val="32"/>
        </w:rPr>
        <w:t xml:space="preserve"> monde</w:t>
      </w:r>
      <w:r>
        <w:rPr>
          <w:szCs w:val="32"/>
        </w:rPr>
        <w:t xml:space="preserve">. </w:t>
      </w:r>
      <w:r w:rsidRPr="00894396">
        <w:rPr>
          <w:szCs w:val="32"/>
        </w:rPr>
        <w:t>Il ne faut pas lésiner pour le tape-à-l</w:t>
      </w:r>
      <w:r>
        <w:rPr>
          <w:szCs w:val="32"/>
        </w:rPr>
        <w:t>’</w:t>
      </w:r>
      <w:r w:rsidRPr="00894396">
        <w:rPr>
          <w:szCs w:val="32"/>
        </w:rPr>
        <w:t>œil</w:t>
      </w:r>
      <w:r>
        <w:rPr>
          <w:szCs w:val="32"/>
        </w:rPr>
        <w:t xml:space="preserve"> ! </w:t>
      </w:r>
      <w:r w:rsidRPr="00894396">
        <w:rPr>
          <w:szCs w:val="32"/>
        </w:rPr>
        <w:t>Eh bien</w:t>
      </w:r>
      <w:r>
        <w:rPr>
          <w:szCs w:val="32"/>
        </w:rPr>
        <w:t xml:space="preserve">, </w:t>
      </w:r>
      <w:r w:rsidRPr="00894396">
        <w:rPr>
          <w:szCs w:val="32"/>
        </w:rPr>
        <w:t>écoutez</w:t>
      </w:r>
      <w:r>
        <w:rPr>
          <w:szCs w:val="32"/>
        </w:rPr>
        <w:t xml:space="preserve">. </w:t>
      </w:r>
      <w:r w:rsidRPr="00894396">
        <w:rPr>
          <w:szCs w:val="32"/>
        </w:rPr>
        <w:t>Quand je suis arrivé ici</w:t>
      </w:r>
      <w:r>
        <w:rPr>
          <w:szCs w:val="32"/>
        </w:rPr>
        <w:t xml:space="preserve">, </w:t>
      </w:r>
      <w:r w:rsidRPr="00894396">
        <w:rPr>
          <w:szCs w:val="32"/>
        </w:rPr>
        <w:t>il n</w:t>
      </w:r>
      <w:r>
        <w:rPr>
          <w:szCs w:val="32"/>
        </w:rPr>
        <w:t>’</w:t>
      </w:r>
      <w:r w:rsidRPr="00894396">
        <w:rPr>
          <w:szCs w:val="32"/>
        </w:rPr>
        <w:t>y avait pas de vedette de service</w:t>
      </w:r>
      <w:r>
        <w:rPr>
          <w:szCs w:val="32"/>
        </w:rPr>
        <w:t xml:space="preserve"> : </w:t>
      </w:r>
      <w:r w:rsidRPr="00894396">
        <w:rPr>
          <w:szCs w:val="32"/>
        </w:rPr>
        <w:t>j</w:t>
      </w:r>
      <w:r>
        <w:rPr>
          <w:szCs w:val="32"/>
        </w:rPr>
        <w:t>’</w:t>
      </w:r>
      <w:r w:rsidRPr="00894396">
        <w:rPr>
          <w:szCs w:val="32"/>
        </w:rPr>
        <w:t>en ai demandé une tout de suite</w:t>
      </w:r>
      <w:r>
        <w:rPr>
          <w:szCs w:val="32"/>
        </w:rPr>
        <w:t xml:space="preserve">, </w:t>
      </w:r>
      <w:r w:rsidRPr="00894396">
        <w:rPr>
          <w:szCs w:val="32"/>
        </w:rPr>
        <w:t>et n</w:t>
      </w:r>
      <w:r>
        <w:rPr>
          <w:szCs w:val="32"/>
        </w:rPr>
        <w:t>’</w:t>
      </w:r>
      <w:r w:rsidRPr="00894396">
        <w:rPr>
          <w:szCs w:val="32"/>
        </w:rPr>
        <w:t>ai pas cessé de réclamer par chaque courrier jusqu</w:t>
      </w:r>
      <w:r>
        <w:rPr>
          <w:szCs w:val="32"/>
        </w:rPr>
        <w:t>’</w:t>
      </w:r>
      <w:r w:rsidRPr="00894396">
        <w:rPr>
          <w:szCs w:val="32"/>
        </w:rPr>
        <w:t>à ce qu</w:t>
      </w:r>
      <w:r>
        <w:rPr>
          <w:szCs w:val="32"/>
        </w:rPr>
        <w:t>’</w:t>
      </w:r>
      <w:r w:rsidRPr="00894396">
        <w:rPr>
          <w:szCs w:val="32"/>
        </w:rPr>
        <w:t>on m</w:t>
      </w:r>
      <w:r>
        <w:rPr>
          <w:szCs w:val="32"/>
        </w:rPr>
        <w:t>’</w:t>
      </w:r>
      <w:r w:rsidRPr="00894396">
        <w:rPr>
          <w:szCs w:val="32"/>
        </w:rPr>
        <w:t>en ait donné une</w:t>
      </w:r>
      <w:r>
        <w:rPr>
          <w:szCs w:val="32"/>
        </w:rPr>
        <w:t xml:space="preserve">. </w:t>
      </w:r>
      <w:r w:rsidRPr="00894396">
        <w:rPr>
          <w:szCs w:val="32"/>
        </w:rPr>
        <w:t>Seulement le bonhomme qu</w:t>
      </w:r>
      <w:r>
        <w:rPr>
          <w:szCs w:val="32"/>
        </w:rPr>
        <w:t>’</w:t>
      </w:r>
      <w:r w:rsidRPr="00894396">
        <w:rPr>
          <w:szCs w:val="32"/>
        </w:rPr>
        <w:t>on avait envoyé avec</w:t>
      </w:r>
      <w:r>
        <w:rPr>
          <w:szCs w:val="32"/>
        </w:rPr>
        <w:t xml:space="preserve">, </w:t>
      </w:r>
      <w:r w:rsidRPr="00894396">
        <w:rPr>
          <w:szCs w:val="32"/>
        </w:rPr>
        <w:t>nous a lâchés au bout de deux mois</w:t>
      </w:r>
      <w:r>
        <w:rPr>
          <w:szCs w:val="32"/>
        </w:rPr>
        <w:t xml:space="preserve">, </w:t>
      </w:r>
      <w:r w:rsidRPr="00894396">
        <w:rPr>
          <w:szCs w:val="32"/>
        </w:rPr>
        <w:t>en laissant son bateau amarré au ponton de Horta</w:t>
      </w:r>
      <w:r>
        <w:rPr>
          <w:szCs w:val="32"/>
        </w:rPr>
        <w:t xml:space="preserve">. </w:t>
      </w:r>
      <w:r w:rsidRPr="00894396">
        <w:rPr>
          <w:szCs w:val="32"/>
        </w:rPr>
        <w:t>Il avait trouvé un poste plus avantageux dans une scierie du fleuve</w:t>
      </w:r>
      <w:r>
        <w:rPr>
          <w:szCs w:val="32"/>
        </w:rPr>
        <w:t xml:space="preserve">, </w:t>
      </w:r>
      <w:r w:rsidRPr="00894396">
        <w:rPr>
          <w:szCs w:val="32"/>
        </w:rPr>
        <w:t>l</w:t>
      </w:r>
      <w:r>
        <w:rPr>
          <w:szCs w:val="32"/>
        </w:rPr>
        <w:t>’</w:t>
      </w:r>
      <w:r w:rsidRPr="00894396">
        <w:rPr>
          <w:szCs w:val="32"/>
        </w:rPr>
        <w:t>animal</w:t>
      </w:r>
      <w:r>
        <w:rPr>
          <w:szCs w:val="32"/>
        </w:rPr>
        <w:t xml:space="preserve"> ! </w:t>
      </w:r>
      <w:r w:rsidRPr="00894396">
        <w:rPr>
          <w:szCs w:val="32"/>
        </w:rPr>
        <w:t xml:space="preserve">Et depuis ce </w:t>
      </w:r>
      <w:r w:rsidRPr="00894396">
        <w:rPr>
          <w:szCs w:val="32"/>
        </w:rPr>
        <w:lastRenderedPageBreak/>
        <w:t>temps-là</w:t>
      </w:r>
      <w:r>
        <w:rPr>
          <w:szCs w:val="32"/>
        </w:rPr>
        <w:t xml:space="preserve">, </w:t>
      </w:r>
      <w:r w:rsidRPr="00894396">
        <w:rPr>
          <w:szCs w:val="32"/>
        </w:rPr>
        <w:t>ça a toujours été la même histoire</w:t>
      </w:r>
      <w:r>
        <w:rPr>
          <w:szCs w:val="32"/>
        </w:rPr>
        <w:t xml:space="preserve">. </w:t>
      </w:r>
      <w:r w:rsidRPr="00894396">
        <w:rPr>
          <w:szCs w:val="32"/>
        </w:rPr>
        <w:t>Par ici</w:t>
      </w:r>
      <w:r>
        <w:rPr>
          <w:szCs w:val="32"/>
        </w:rPr>
        <w:t xml:space="preserve">, </w:t>
      </w:r>
      <w:r w:rsidRPr="00894396">
        <w:rPr>
          <w:szCs w:val="32"/>
        </w:rPr>
        <w:t>le moindre vagabond Écossais ou Yankee qui s</w:t>
      </w:r>
      <w:r>
        <w:rPr>
          <w:szCs w:val="32"/>
        </w:rPr>
        <w:t>’</w:t>
      </w:r>
      <w:r w:rsidRPr="00894396">
        <w:rPr>
          <w:szCs w:val="32"/>
        </w:rPr>
        <w:t>intitule mécanicien</w:t>
      </w:r>
      <w:r>
        <w:rPr>
          <w:szCs w:val="32"/>
        </w:rPr>
        <w:t xml:space="preserve">, </w:t>
      </w:r>
      <w:r w:rsidRPr="00894396">
        <w:rPr>
          <w:szCs w:val="32"/>
        </w:rPr>
        <w:t>vous demande dix-huit livres par mois</w:t>
      </w:r>
      <w:r>
        <w:rPr>
          <w:szCs w:val="32"/>
        </w:rPr>
        <w:t xml:space="preserve">, </w:t>
      </w:r>
      <w:r w:rsidRPr="00894396">
        <w:rPr>
          <w:szCs w:val="32"/>
        </w:rPr>
        <w:t>et à peine avez-vous eu le temps de vous retourner qu</w:t>
      </w:r>
      <w:r>
        <w:rPr>
          <w:szCs w:val="32"/>
        </w:rPr>
        <w:t>’</w:t>
      </w:r>
      <w:r w:rsidRPr="00894396">
        <w:rPr>
          <w:szCs w:val="32"/>
        </w:rPr>
        <w:t>il décampe</w:t>
      </w:r>
      <w:r>
        <w:rPr>
          <w:szCs w:val="32"/>
        </w:rPr>
        <w:t xml:space="preserve">, </w:t>
      </w:r>
      <w:r w:rsidRPr="00894396">
        <w:rPr>
          <w:szCs w:val="32"/>
        </w:rPr>
        <w:t>après avoir démoli quelque chose</w:t>
      </w:r>
      <w:r>
        <w:rPr>
          <w:szCs w:val="32"/>
        </w:rPr>
        <w:t xml:space="preserve">, </w:t>
      </w:r>
      <w:r w:rsidRPr="00894396">
        <w:rPr>
          <w:szCs w:val="32"/>
        </w:rPr>
        <w:t>en général</w:t>
      </w:r>
      <w:r>
        <w:rPr>
          <w:szCs w:val="32"/>
        </w:rPr>
        <w:t xml:space="preserve">. </w:t>
      </w:r>
      <w:r w:rsidRPr="00894396">
        <w:rPr>
          <w:szCs w:val="32"/>
        </w:rPr>
        <w:t>Je vous donne ma parole que quelques-uns des jean-foutre que j</w:t>
      </w:r>
      <w:r>
        <w:rPr>
          <w:szCs w:val="32"/>
        </w:rPr>
        <w:t>’</w:t>
      </w:r>
      <w:r w:rsidRPr="00894396">
        <w:rPr>
          <w:szCs w:val="32"/>
        </w:rPr>
        <w:t>ai eus comme mécaniciens ne distinguaient pas la chaudière de la cheminée</w:t>
      </w:r>
      <w:r>
        <w:rPr>
          <w:szCs w:val="32"/>
        </w:rPr>
        <w:t xml:space="preserve">. </w:t>
      </w:r>
      <w:r w:rsidRPr="00894396">
        <w:rPr>
          <w:szCs w:val="32"/>
        </w:rPr>
        <w:t>Quant à celui-là</w:t>
      </w:r>
      <w:r>
        <w:rPr>
          <w:szCs w:val="32"/>
        </w:rPr>
        <w:t xml:space="preserve">, </w:t>
      </w:r>
      <w:r w:rsidRPr="00894396">
        <w:rPr>
          <w:szCs w:val="32"/>
        </w:rPr>
        <w:t>il connaît son affaire</w:t>
      </w:r>
      <w:r>
        <w:rPr>
          <w:szCs w:val="32"/>
        </w:rPr>
        <w:t xml:space="preserve">, </w:t>
      </w:r>
      <w:r w:rsidRPr="00894396">
        <w:rPr>
          <w:szCs w:val="32"/>
        </w:rPr>
        <w:t>et je n</w:t>
      </w:r>
      <w:r>
        <w:rPr>
          <w:szCs w:val="32"/>
        </w:rPr>
        <w:t>’</w:t>
      </w:r>
      <w:r w:rsidRPr="00894396">
        <w:rPr>
          <w:szCs w:val="32"/>
        </w:rPr>
        <w:t>ai pas envie de le laisser filer</w:t>
      </w:r>
      <w:r>
        <w:rPr>
          <w:szCs w:val="32"/>
        </w:rPr>
        <w:t xml:space="preserve">, </w:t>
      </w:r>
      <w:r w:rsidRPr="00894396">
        <w:rPr>
          <w:szCs w:val="32"/>
        </w:rPr>
        <w:t>comprenez-vous</w:t>
      </w:r>
      <w:r>
        <w:rPr>
          <w:szCs w:val="32"/>
        </w:rPr>
        <w:t> ?</w:t>
      </w:r>
    </w:p>
    <w:p w14:paraId="3BB259BA" w14:textId="77777777" w:rsidR="008D6F52" w:rsidRDefault="00000000" w:rsidP="008D6F52">
      <w:pPr>
        <w:rPr>
          <w:szCs w:val="32"/>
        </w:rPr>
      </w:pPr>
      <w:r w:rsidRPr="00894396">
        <w:rPr>
          <w:szCs w:val="32"/>
        </w:rPr>
        <w:t>Il me donna un petit coup sur la poitrine pour accentuer l</w:t>
      </w:r>
      <w:r w:rsidR="008D6F52">
        <w:rPr>
          <w:szCs w:val="32"/>
        </w:rPr>
        <w:t>’</w:t>
      </w:r>
      <w:r w:rsidRPr="00894396">
        <w:rPr>
          <w:szCs w:val="32"/>
        </w:rPr>
        <w:t>effet de ses paroles</w:t>
      </w:r>
      <w:r w:rsidR="008D6F52">
        <w:rPr>
          <w:szCs w:val="32"/>
        </w:rPr>
        <w:t xml:space="preserve">. </w:t>
      </w:r>
      <w:r w:rsidRPr="00894396">
        <w:rPr>
          <w:szCs w:val="32"/>
        </w:rPr>
        <w:t>Sans m</w:t>
      </w:r>
      <w:r w:rsidR="008D6F52">
        <w:rPr>
          <w:szCs w:val="32"/>
        </w:rPr>
        <w:t>’</w:t>
      </w:r>
      <w:r w:rsidRPr="00894396">
        <w:rPr>
          <w:szCs w:val="32"/>
        </w:rPr>
        <w:t>arrêter à cette familiarité</w:t>
      </w:r>
      <w:r w:rsidR="008D6F52">
        <w:rPr>
          <w:szCs w:val="32"/>
        </w:rPr>
        <w:t xml:space="preserve">, </w:t>
      </w:r>
      <w:r w:rsidRPr="00894396">
        <w:rPr>
          <w:szCs w:val="32"/>
        </w:rPr>
        <w:t>je lui demandai ce que venait faire là-dedans la profession d</w:t>
      </w:r>
      <w:r w:rsidR="008D6F52">
        <w:rPr>
          <w:szCs w:val="32"/>
        </w:rPr>
        <w:t>’</w:t>
      </w:r>
      <w:r w:rsidRPr="00894396">
        <w:rPr>
          <w:szCs w:val="32"/>
        </w:rPr>
        <w:t>anarchiste de son mécanicien</w:t>
      </w:r>
      <w:r w:rsidR="008D6F52">
        <w:rPr>
          <w:szCs w:val="32"/>
        </w:rPr>
        <w:t>.</w:t>
      </w:r>
    </w:p>
    <w:p w14:paraId="751ACF53" w14:textId="77777777" w:rsidR="008D6F52" w:rsidRDefault="008D6F52" w:rsidP="008D6F52">
      <w:pPr>
        <w:rPr>
          <w:szCs w:val="32"/>
        </w:rPr>
      </w:pPr>
      <w:r>
        <w:t>— </w:t>
      </w:r>
      <w:r w:rsidRPr="00894396">
        <w:rPr>
          <w:szCs w:val="32"/>
        </w:rPr>
        <w:t>Tiens</w:t>
      </w:r>
      <w:r>
        <w:rPr>
          <w:szCs w:val="32"/>
        </w:rPr>
        <w:t xml:space="preserve"> ! </w:t>
      </w:r>
      <w:r w:rsidRPr="00894396">
        <w:rPr>
          <w:szCs w:val="32"/>
        </w:rPr>
        <w:t>ricana le directeur</w:t>
      </w:r>
      <w:r>
        <w:rPr>
          <w:szCs w:val="32"/>
        </w:rPr>
        <w:t xml:space="preserve">. </w:t>
      </w:r>
      <w:r w:rsidRPr="00894396">
        <w:rPr>
          <w:szCs w:val="32"/>
        </w:rPr>
        <w:t>Si vous voyiez un beau jour un va-nu-pieds en loques se cacher dans les fourrés du côté de la mer</w:t>
      </w:r>
      <w:r>
        <w:rPr>
          <w:szCs w:val="32"/>
        </w:rPr>
        <w:t xml:space="preserve">, </w:t>
      </w:r>
      <w:r w:rsidRPr="00894396">
        <w:rPr>
          <w:szCs w:val="32"/>
        </w:rPr>
        <w:t>et que vous aperceviez du même coup</w:t>
      </w:r>
      <w:r>
        <w:rPr>
          <w:szCs w:val="32"/>
        </w:rPr>
        <w:t xml:space="preserve">, </w:t>
      </w:r>
      <w:r w:rsidRPr="00894396">
        <w:rPr>
          <w:szCs w:val="32"/>
        </w:rPr>
        <w:t>à moins d</w:t>
      </w:r>
      <w:r>
        <w:rPr>
          <w:szCs w:val="32"/>
        </w:rPr>
        <w:t>’</w:t>
      </w:r>
      <w:r w:rsidRPr="00894396">
        <w:rPr>
          <w:szCs w:val="32"/>
        </w:rPr>
        <w:t>un mille de la côte</w:t>
      </w:r>
      <w:r>
        <w:rPr>
          <w:szCs w:val="32"/>
        </w:rPr>
        <w:t xml:space="preserve">, </w:t>
      </w:r>
      <w:r w:rsidRPr="00894396">
        <w:rPr>
          <w:szCs w:val="32"/>
        </w:rPr>
        <w:t>une petite goélette pleine de nègres filer à toutes voiles</w:t>
      </w:r>
      <w:r>
        <w:rPr>
          <w:szCs w:val="32"/>
        </w:rPr>
        <w:t xml:space="preserve">, </w:t>
      </w:r>
      <w:r w:rsidRPr="00894396">
        <w:rPr>
          <w:szCs w:val="32"/>
        </w:rPr>
        <w:t>vous ne croiriez pas le gars tombé du ciel</w:t>
      </w:r>
      <w:r>
        <w:rPr>
          <w:szCs w:val="32"/>
        </w:rPr>
        <w:t xml:space="preserve">, </w:t>
      </w:r>
      <w:r w:rsidRPr="00894396">
        <w:rPr>
          <w:szCs w:val="32"/>
        </w:rPr>
        <w:t>peut-être</w:t>
      </w:r>
      <w:r>
        <w:rPr>
          <w:szCs w:val="32"/>
        </w:rPr>
        <w:t xml:space="preserve"> ? </w:t>
      </w:r>
      <w:r w:rsidRPr="00894396">
        <w:rPr>
          <w:szCs w:val="32"/>
        </w:rPr>
        <w:t>Et il ne pourrait venir que du ciel ou de Cayenne</w:t>
      </w:r>
      <w:r>
        <w:rPr>
          <w:szCs w:val="32"/>
        </w:rPr>
        <w:t xml:space="preserve">. </w:t>
      </w:r>
      <w:r w:rsidRPr="00894396">
        <w:rPr>
          <w:szCs w:val="32"/>
        </w:rPr>
        <w:t>Moi</w:t>
      </w:r>
      <w:r>
        <w:rPr>
          <w:szCs w:val="32"/>
        </w:rPr>
        <w:t xml:space="preserve">, </w:t>
      </w:r>
      <w:r w:rsidRPr="00894396">
        <w:rPr>
          <w:szCs w:val="32"/>
        </w:rPr>
        <w:t>je ne perds pas le nord</w:t>
      </w:r>
      <w:r>
        <w:rPr>
          <w:szCs w:val="32"/>
        </w:rPr>
        <w:t xml:space="preserve">. </w:t>
      </w:r>
      <w:r w:rsidRPr="00894396">
        <w:rPr>
          <w:szCs w:val="32"/>
        </w:rPr>
        <w:t>Dès que j</w:t>
      </w:r>
      <w:r>
        <w:rPr>
          <w:szCs w:val="32"/>
        </w:rPr>
        <w:t>’</w:t>
      </w:r>
      <w:r w:rsidRPr="00894396">
        <w:rPr>
          <w:szCs w:val="32"/>
        </w:rPr>
        <w:t>eus compris de quoi il retournait</w:t>
      </w:r>
      <w:r>
        <w:rPr>
          <w:szCs w:val="32"/>
        </w:rPr>
        <w:t xml:space="preserve">, </w:t>
      </w:r>
      <w:r w:rsidRPr="00894396">
        <w:rPr>
          <w:szCs w:val="32"/>
        </w:rPr>
        <w:t>je me dis</w:t>
      </w:r>
      <w:r>
        <w:rPr>
          <w:szCs w:val="32"/>
        </w:rPr>
        <w:t> : – « </w:t>
      </w:r>
      <w:r w:rsidRPr="00894396">
        <w:rPr>
          <w:szCs w:val="32"/>
        </w:rPr>
        <w:t>Un forçat évadé</w:t>
      </w:r>
      <w:r>
        <w:rPr>
          <w:szCs w:val="32"/>
        </w:rPr>
        <w:t> ! »</w:t>
      </w:r>
      <w:r w:rsidRPr="00894396">
        <w:rPr>
          <w:szCs w:val="32"/>
        </w:rPr>
        <w:t xml:space="preserve"> J</w:t>
      </w:r>
      <w:r>
        <w:rPr>
          <w:szCs w:val="32"/>
        </w:rPr>
        <w:t>’</w:t>
      </w:r>
      <w:r w:rsidRPr="00894396">
        <w:rPr>
          <w:szCs w:val="32"/>
        </w:rPr>
        <w:t>en étais aussi certain que de vous voir là</w:t>
      </w:r>
      <w:r>
        <w:rPr>
          <w:szCs w:val="32"/>
        </w:rPr>
        <w:t xml:space="preserve">, </w:t>
      </w:r>
      <w:r w:rsidRPr="00894396">
        <w:rPr>
          <w:szCs w:val="32"/>
        </w:rPr>
        <w:t>devant moi</w:t>
      </w:r>
      <w:r>
        <w:rPr>
          <w:szCs w:val="32"/>
        </w:rPr>
        <w:t xml:space="preserve">, </w:t>
      </w:r>
      <w:r w:rsidRPr="00894396">
        <w:rPr>
          <w:szCs w:val="32"/>
        </w:rPr>
        <w:t>en ce moment</w:t>
      </w:r>
      <w:r>
        <w:rPr>
          <w:szCs w:val="32"/>
        </w:rPr>
        <w:t xml:space="preserve">. </w:t>
      </w:r>
      <w:r w:rsidRPr="00894396">
        <w:rPr>
          <w:szCs w:val="32"/>
        </w:rPr>
        <w:t>Je poussai mon cheval droit sur lui</w:t>
      </w:r>
      <w:r>
        <w:rPr>
          <w:szCs w:val="32"/>
        </w:rPr>
        <w:t xml:space="preserve">. </w:t>
      </w:r>
      <w:r w:rsidRPr="00894396">
        <w:rPr>
          <w:szCs w:val="32"/>
        </w:rPr>
        <w:t>Perché sur un monticule de sable</w:t>
      </w:r>
      <w:r>
        <w:rPr>
          <w:szCs w:val="32"/>
        </w:rPr>
        <w:t xml:space="preserve">, </w:t>
      </w:r>
      <w:r w:rsidRPr="00894396">
        <w:rPr>
          <w:szCs w:val="32"/>
        </w:rPr>
        <w:t>il resta un moment immobile</w:t>
      </w:r>
      <w:r>
        <w:rPr>
          <w:szCs w:val="32"/>
        </w:rPr>
        <w:t xml:space="preserve">, </w:t>
      </w:r>
      <w:r w:rsidRPr="00894396">
        <w:rPr>
          <w:szCs w:val="32"/>
        </w:rPr>
        <w:t>il criait</w:t>
      </w:r>
      <w:r>
        <w:rPr>
          <w:szCs w:val="32"/>
        </w:rPr>
        <w:t> :</w:t>
      </w:r>
    </w:p>
    <w:p w14:paraId="653FA99A" w14:textId="77777777" w:rsidR="008D6F52" w:rsidRDefault="008D6F52" w:rsidP="008D6F52">
      <w:pPr>
        <w:rPr>
          <w:szCs w:val="32"/>
        </w:rPr>
      </w:pPr>
      <w:r>
        <w:t>— </w:t>
      </w:r>
      <w:r>
        <w:rPr>
          <w:szCs w:val="32"/>
        </w:rPr>
        <w:t>« </w:t>
      </w:r>
      <w:r w:rsidRPr="00894396">
        <w:rPr>
          <w:szCs w:val="32"/>
        </w:rPr>
        <w:t>Monsieur</w:t>
      </w:r>
      <w:r>
        <w:rPr>
          <w:szCs w:val="32"/>
        </w:rPr>
        <w:t xml:space="preserve"> ! </w:t>
      </w:r>
      <w:r w:rsidRPr="00894396">
        <w:rPr>
          <w:szCs w:val="32"/>
        </w:rPr>
        <w:t>Monsieur</w:t>
      </w:r>
      <w:r>
        <w:rPr>
          <w:szCs w:val="32"/>
        </w:rPr>
        <w:t xml:space="preserve"> ! </w:t>
      </w:r>
      <w:r w:rsidRPr="00894396">
        <w:rPr>
          <w:szCs w:val="32"/>
        </w:rPr>
        <w:t>Arrêtez</w:t>
      </w:r>
      <w:r>
        <w:rPr>
          <w:szCs w:val="32"/>
        </w:rPr>
        <w:t> ! »</w:t>
      </w:r>
      <w:r w:rsidRPr="00894396">
        <w:rPr>
          <w:szCs w:val="32"/>
        </w:rPr>
        <w:t xml:space="preserve"> puis</w:t>
      </w:r>
      <w:r>
        <w:rPr>
          <w:szCs w:val="32"/>
        </w:rPr>
        <w:t xml:space="preserve">, </w:t>
      </w:r>
      <w:r w:rsidRPr="00894396">
        <w:rPr>
          <w:szCs w:val="32"/>
        </w:rPr>
        <w:t>au dernier moment</w:t>
      </w:r>
      <w:r>
        <w:rPr>
          <w:szCs w:val="32"/>
        </w:rPr>
        <w:t xml:space="preserve">, </w:t>
      </w:r>
      <w:r w:rsidRPr="00894396">
        <w:rPr>
          <w:szCs w:val="32"/>
        </w:rPr>
        <w:t>il tourna le dos et prit les jambes à son cou</w:t>
      </w:r>
      <w:r>
        <w:rPr>
          <w:szCs w:val="32"/>
        </w:rPr>
        <w:t xml:space="preserve">. </w:t>
      </w:r>
      <w:r w:rsidRPr="00894396">
        <w:rPr>
          <w:szCs w:val="32"/>
        </w:rPr>
        <w:t>Je me dis</w:t>
      </w:r>
      <w:r>
        <w:rPr>
          <w:szCs w:val="32"/>
        </w:rPr>
        <w:t> : – « </w:t>
      </w:r>
      <w:r w:rsidRPr="00894396">
        <w:rPr>
          <w:szCs w:val="32"/>
        </w:rPr>
        <w:t>Toi</w:t>
      </w:r>
      <w:r>
        <w:rPr>
          <w:szCs w:val="32"/>
        </w:rPr>
        <w:t xml:space="preserve">, </w:t>
      </w:r>
      <w:r w:rsidRPr="00894396">
        <w:rPr>
          <w:szCs w:val="32"/>
        </w:rPr>
        <w:t>je te materai avant de te laisser en paix</w:t>
      </w:r>
      <w:r>
        <w:rPr>
          <w:szCs w:val="32"/>
        </w:rPr>
        <w:t> ! »</w:t>
      </w:r>
      <w:r w:rsidRPr="00894396">
        <w:rPr>
          <w:szCs w:val="32"/>
        </w:rPr>
        <w:t xml:space="preserve"> et sans un mot</w:t>
      </w:r>
      <w:r>
        <w:rPr>
          <w:szCs w:val="32"/>
        </w:rPr>
        <w:t xml:space="preserve">, </w:t>
      </w:r>
      <w:r w:rsidRPr="00894396">
        <w:rPr>
          <w:szCs w:val="32"/>
        </w:rPr>
        <w:t>je continuai la poursuite et le pourchassai à droite et à gauche</w:t>
      </w:r>
      <w:r>
        <w:rPr>
          <w:szCs w:val="32"/>
        </w:rPr>
        <w:t xml:space="preserve">. </w:t>
      </w:r>
      <w:r w:rsidRPr="00894396">
        <w:rPr>
          <w:szCs w:val="32"/>
        </w:rPr>
        <w:t>Je finis par l</w:t>
      </w:r>
      <w:r>
        <w:rPr>
          <w:szCs w:val="32"/>
        </w:rPr>
        <w:t>’</w:t>
      </w:r>
      <w:r w:rsidRPr="00894396">
        <w:rPr>
          <w:szCs w:val="32"/>
        </w:rPr>
        <w:t>amener à la côte</w:t>
      </w:r>
      <w:r>
        <w:rPr>
          <w:szCs w:val="32"/>
        </w:rPr>
        <w:t xml:space="preserve">, </w:t>
      </w:r>
      <w:r w:rsidRPr="00894396">
        <w:rPr>
          <w:szCs w:val="32"/>
        </w:rPr>
        <w:t>et à l</w:t>
      </w:r>
      <w:r>
        <w:rPr>
          <w:szCs w:val="32"/>
        </w:rPr>
        <w:t>’</w:t>
      </w:r>
      <w:r w:rsidRPr="00894396">
        <w:rPr>
          <w:szCs w:val="32"/>
        </w:rPr>
        <w:t>acculer sur une petite langue de terre</w:t>
      </w:r>
      <w:r>
        <w:rPr>
          <w:szCs w:val="32"/>
        </w:rPr>
        <w:t xml:space="preserve"> ; </w:t>
      </w:r>
      <w:r w:rsidRPr="00894396">
        <w:rPr>
          <w:szCs w:val="32"/>
        </w:rPr>
        <w:t>les talons dans l</w:t>
      </w:r>
      <w:r>
        <w:rPr>
          <w:szCs w:val="32"/>
        </w:rPr>
        <w:t>’</w:t>
      </w:r>
      <w:r w:rsidRPr="00894396">
        <w:rPr>
          <w:szCs w:val="32"/>
        </w:rPr>
        <w:t>eau</w:t>
      </w:r>
      <w:r>
        <w:rPr>
          <w:szCs w:val="32"/>
        </w:rPr>
        <w:t xml:space="preserve">, </w:t>
      </w:r>
      <w:r w:rsidRPr="00894396">
        <w:rPr>
          <w:szCs w:val="32"/>
        </w:rPr>
        <w:t>il n</w:t>
      </w:r>
      <w:r>
        <w:rPr>
          <w:szCs w:val="32"/>
        </w:rPr>
        <w:t>’</w:t>
      </w:r>
      <w:r w:rsidRPr="00894396">
        <w:rPr>
          <w:szCs w:val="32"/>
        </w:rPr>
        <w:t xml:space="preserve">avait derrière </w:t>
      </w:r>
      <w:r w:rsidRPr="00894396">
        <w:rPr>
          <w:szCs w:val="32"/>
        </w:rPr>
        <w:lastRenderedPageBreak/>
        <w:t>lui que le ciel et la mer</w:t>
      </w:r>
      <w:r>
        <w:rPr>
          <w:szCs w:val="32"/>
        </w:rPr>
        <w:t xml:space="preserve">, </w:t>
      </w:r>
      <w:r w:rsidRPr="00894396">
        <w:rPr>
          <w:szCs w:val="32"/>
        </w:rPr>
        <w:t>et devant</w:t>
      </w:r>
      <w:r>
        <w:rPr>
          <w:szCs w:val="32"/>
        </w:rPr>
        <w:t xml:space="preserve">, </w:t>
      </w:r>
      <w:r w:rsidRPr="00894396">
        <w:rPr>
          <w:szCs w:val="32"/>
        </w:rPr>
        <w:t>à moins d</w:t>
      </w:r>
      <w:r>
        <w:rPr>
          <w:szCs w:val="32"/>
        </w:rPr>
        <w:t>’</w:t>
      </w:r>
      <w:r w:rsidRPr="00894396">
        <w:rPr>
          <w:szCs w:val="32"/>
        </w:rPr>
        <w:t>un mètre</w:t>
      </w:r>
      <w:r>
        <w:rPr>
          <w:szCs w:val="32"/>
        </w:rPr>
        <w:t xml:space="preserve">, </w:t>
      </w:r>
      <w:r w:rsidRPr="00894396">
        <w:rPr>
          <w:szCs w:val="32"/>
        </w:rPr>
        <w:t>mon cheval qui s</w:t>
      </w:r>
      <w:r>
        <w:rPr>
          <w:szCs w:val="32"/>
        </w:rPr>
        <w:t>’</w:t>
      </w:r>
      <w:r w:rsidRPr="00894396">
        <w:rPr>
          <w:szCs w:val="32"/>
        </w:rPr>
        <w:t>ébrouait et piétinait le sable</w:t>
      </w:r>
      <w:r>
        <w:rPr>
          <w:szCs w:val="32"/>
        </w:rPr>
        <w:t>.</w:t>
      </w:r>
    </w:p>
    <w:p w14:paraId="66C42589" w14:textId="77777777" w:rsidR="008D6F52" w:rsidRDefault="00000000" w:rsidP="008D6F52">
      <w:pPr>
        <w:rPr>
          <w:szCs w:val="32"/>
        </w:rPr>
      </w:pPr>
      <w:r w:rsidRPr="00894396">
        <w:rPr>
          <w:szCs w:val="32"/>
        </w:rPr>
        <w:t>Il croisa les bras sur sa poitrine</w:t>
      </w:r>
      <w:r w:rsidR="008D6F52">
        <w:rPr>
          <w:szCs w:val="32"/>
        </w:rPr>
        <w:t xml:space="preserve">, </w:t>
      </w:r>
      <w:r w:rsidRPr="00894396">
        <w:rPr>
          <w:szCs w:val="32"/>
        </w:rPr>
        <w:t>et leva le menton avec un geste de désespoir</w:t>
      </w:r>
      <w:r w:rsidR="008D6F52">
        <w:rPr>
          <w:szCs w:val="32"/>
        </w:rPr>
        <w:t xml:space="preserve">. </w:t>
      </w:r>
      <w:r w:rsidRPr="00894396">
        <w:rPr>
          <w:szCs w:val="32"/>
        </w:rPr>
        <w:t>Je n</w:t>
      </w:r>
      <w:r w:rsidR="008D6F52">
        <w:rPr>
          <w:szCs w:val="32"/>
        </w:rPr>
        <w:t>’</w:t>
      </w:r>
      <w:r w:rsidRPr="00894396">
        <w:rPr>
          <w:szCs w:val="32"/>
        </w:rPr>
        <w:t>allais pas me laisser attendrir par ces façons de mendigot</w:t>
      </w:r>
      <w:r w:rsidR="008D6F52">
        <w:rPr>
          <w:szCs w:val="32"/>
        </w:rPr>
        <w:t>.</w:t>
      </w:r>
    </w:p>
    <w:p w14:paraId="09CDA4DE" w14:textId="77777777" w:rsidR="008D6F52" w:rsidRDefault="008D6F52" w:rsidP="008D6F52">
      <w:pPr>
        <w:rPr>
          <w:szCs w:val="32"/>
        </w:rPr>
      </w:pPr>
      <w:r>
        <w:t>— </w:t>
      </w:r>
      <w:r>
        <w:rPr>
          <w:szCs w:val="32"/>
        </w:rPr>
        <w:t>« </w:t>
      </w:r>
      <w:r w:rsidRPr="00894396">
        <w:rPr>
          <w:szCs w:val="32"/>
        </w:rPr>
        <w:t>Vous êtes un forçat échappé</w:t>
      </w:r>
      <w:r>
        <w:rPr>
          <w:szCs w:val="32"/>
        </w:rPr>
        <w:t> ? »</w:t>
      </w:r>
      <w:r w:rsidRPr="00894396">
        <w:rPr>
          <w:szCs w:val="32"/>
        </w:rPr>
        <w:t xml:space="preserve"> lui dis-je</w:t>
      </w:r>
      <w:r>
        <w:rPr>
          <w:szCs w:val="32"/>
        </w:rPr>
        <w:t>.</w:t>
      </w:r>
    </w:p>
    <w:p w14:paraId="2D919FA3" w14:textId="77777777" w:rsidR="008D6F52" w:rsidRDefault="00000000" w:rsidP="008D6F52">
      <w:pPr>
        <w:rPr>
          <w:szCs w:val="32"/>
        </w:rPr>
      </w:pPr>
      <w:r w:rsidRPr="00894396">
        <w:rPr>
          <w:szCs w:val="32"/>
        </w:rPr>
        <w:t>En entendant parler français</w:t>
      </w:r>
      <w:r w:rsidR="008D6F52">
        <w:rPr>
          <w:szCs w:val="32"/>
        </w:rPr>
        <w:t xml:space="preserve">, </w:t>
      </w:r>
      <w:r w:rsidRPr="00894396">
        <w:rPr>
          <w:szCs w:val="32"/>
        </w:rPr>
        <w:t>son menton tomba et il changea de figure</w:t>
      </w:r>
      <w:r w:rsidR="008D6F52">
        <w:rPr>
          <w:szCs w:val="32"/>
        </w:rPr>
        <w:t>.</w:t>
      </w:r>
    </w:p>
    <w:p w14:paraId="668F9E4A" w14:textId="77777777" w:rsidR="008D6F52" w:rsidRDefault="008D6F52" w:rsidP="008D6F52">
      <w:pPr>
        <w:rPr>
          <w:szCs w:val="32"/>
        </w:rPr>
      </w:pPr>
      <w:r>
        <w:t>— </w:t>
      </w:r>
      <w:r>
        <w:rPr>
          <w:szCs w:val="32"/>
        </w:rPr>
        <w:t>« </w:t>
      </w:r>
      <w:r w:rsidRPr="00894396">
        <w:rPr>
          <w:szCs w:val="32"/>
        </w:rPr>
        <w:t>Je ne nie rien</w:t>
      </w:r>
      <w:r>
        <w:rPr>
          <w:szCs w:val="32"/>
        </w:rPr>
        <w:t xml:space="preserve"> », </w:t>
      </w:r>
      <w:r w:rsidRPr="00894396">
        <w:rPr>
          <w:szCs w:val="32"/>
        </w:rPr>
        <w:t>répondit-il</w:t>
      </w:r>
      <w:r>
        <w:rPr>
          <w:szCs w:val="32"/>
        </w:rPr>
        <w:t xml:space="preserve">, </w:t>
      </w:r>
      <w:r w:rsidRPr="00894396">
        <w:rPr>
          <w:szCs w:val="32"/>
        </w:rPr>
        <w:t>encore tout haletant</w:t>
      </w:r>
      <w:r>
        <w:rPr>
          <w:szCs w:val="32"/>
        </w:rPr>
        <w:t xml:space="preserve">, </w:t>
      </w:r>
      <w:r w:rsidRPr="00894396">
        <w:rPr>
          <w:szCs w:val="32"/>
        </w:rPr>
        <w:t>car je l</w:t>
      </w:r>
      <w:r>
        <w:rPr>
          <w:szCs w:val="32"/>
        </w:rPr>
        <w:t>’</w:t>
      </w:r>
      <w:r w:rsidRPr="00894396">
        <w:rPr>
          <w:szCs w:val="32"/>
        </w:rPr>
        <w:t>avais fait courir plutôt vite devant mon cheval</w:t>
      </w:r>
      <w:r>
        <w:rPr>
          <w:szCs w:val="32"/>
        </w:rPr>
        <w:t xml:space="preserve">. </w:t>
      </w:r>
      <w:r w:rsidRPr="00894396">
        <w:rPr>
          <w:szCs w:val="32"/>
        </w:rPr>
        <w:t>Je lui demandai ce qu</w:t>
      </w:r>
      <w:r>
        <w:rPr>
          <w:szCs w:val="32"/>
        </w:rPr>
        <w:t>’</w:t>
      </w:r>
      <w:r w:rsidRPr="00894396">
        <w:rPr>
          <w:szCs w:val="32"/>
        </w:rPr>
        <w:t>il faisait là</w:t>
      </w:r>
      <w:r>
        <w:rPr>
          <w:szCs w:val="32"/>
        </w:rPr>
        <w:t xml:space="preserve">. </w:t>
      </w:r>
      <w:r w:rsidRPr="00894396">
        <w:rPr>
          <w:szCs w:val="32"/>
        </w:rPr>
        <w:t>Il avait retrouvé le souffle</w:t>
      </w:r>
      <w:r>
        <w:rPr>
          <w:szCs w:val="32"/>
        </w:rPr>
        <w:t xml:space="preserve">, </w:t>
      </w:r>
      <w:r w:rsidRPr="00894396">
        <w:rPr>
          <w:szCs w:val="32"/>
        </w:rPr>
        <w:t>et m</w:t>
      </w:r>
      <w:r>
        <w:rPr>
          <w:szCs w:val="32"/>
        </w:rPr>
        <w:t>’</w:t>
      </w:r>
      <w:r w:rsidRPr="00894396">
        <w:rPr>
          <w:szCs w:val="32"/>
        </w:rPr>
        <w:t>expliqua qu</w:t>
      </w:r>
      <w:r>
        <w:rPr>
          <w:szCs w:val="32"/>
        </w:rPr>
        <w:t>’</w:t>
      </w:r>
      <w:r w:rsidRPr="00894396">
        <w:rPr>
          <w:szCs w:val="32"/>
        </w:rPr>
        <w:t>il voulait gagner une ferme du voisinage</w:t>
      </w:r>
      <w:r>
        <w:rPr>
          <w:szCs w:val="32"/>
        </w:rPr>
        <w:t xml:space="preserve">, </w:t>
      </w:r>
      <w:r w:rsidRPr="00894396">
        <w:rPr>
          <w:szCs w:val="32"/>
        </w:rPr>
        <w:t>dont probablement les gens de la goélette lui avaient parlé</w:t>
      </w:r>
      <w:r>
        <w:rPr>
          <w:szCs w:val="32"/>
        </w:rPr>
        <w:t xml:space="preserve">. </w:t>
      </w:r>
      <w:r w:rsidRPr="00894396">
        <w:rPr>
          <w:szCs w:val="32"/>
        </w:rPr>
        <w:t>Je me mis à rire</w:t>
      </w:r>
      <w:r>
        <w:rPr>
          <w:szCs w:val="32"/>
        </w:rPr>
        <w:t xml:space="preserve">, </w:t>
      </w:r>
      <w:r w:rsidRPr="00894396">
        <w:rPr>
          <w:szCs w:val="32"/>
        </w:rPr>
        <w:t>ce qui l</w:t>
      </w:r>
      <w:r>
        <w:rPr>
          <w:szCs w:val="32"/>
        </w:rPr>
        <w:t>’</w:t>
      </w:r>
      <w:r w:rsidRPr="00894396">
        <w:rPr>
          <w:szCs w:val="32"/>
        </w:rPr>
        <w:t>inquiéta</w:t>
      </w:r>
      <w:r>
        <w:rPr>
          <w:szCs w:val="32"/>
        </w:rPr>
        <w:t xml:space="preserve">. </w:t>
      </w:r>
      <w:r w:rsidRPr="00894396">
        <w:rPr>
          <w:szCs w:val="32"/>
        </w:rPr>
        <w:t>L</w:t>
      </w:r>
      <w:r>
        <w:rPr>
          <w:szCs w:val="32"/>
        </w:rPr>
        <w:t>’</w:t>
      </w:r>
      <w:r w:rsidRPr="00894396">
        <w:rPr>
          <w:szCs w:val="32"/>
        </w:rPr>
        <w:t>aurait-on trompé</w:t>
      </w:r>
      <w:r>
        <w:rPr>
          <w:szCs w:val="32"/>
        </w:rPr>
        <w:t xml:space="preserve"> ? </w:t>
      </w:r>
      <w:r w:rsidRPr="00894396">
        <w:rPr>
          <w:szCs w:val="32"/>
        </w:rPr>
        <w:t>N</w:t>
      </w:r>
      <w:r>
        <w:rPr>
          <w:szCs w:val="32"/>
        </w:rPr>
        <w:t>’</w:t>
      </w:r>
      <w:r w:rsidRPr="00894396">
        <w:rPr>
          <w:szCs w:val="32"/>
        </w:rPr>
        <w:t>y avait-il pas de ferme où l</w:t>
      </w:r>
      <w:r>
        <w:rPr>
          <w:szCs w:val="32"/>
        </w:rPr>
        <w:t>’</w:t>
      </w:r>
      <w:r w:rsidRPr="00894396">
        <w:rPr>
          <w:szCs w:val="32"/>
        </w:rPr>
        <w:t>on pût arriver</w:t>
      </w:r>
      <w:r>
        <w:rPr>
          <w:szCs w:val="32"/>
        </w:rPr>
        <w:t> ?</w:t>
      </w:r>
    </w:p>
    <w:p w14:paraId="71A46036" w14:textId="77777777" w:rsidR="008D6F52" w:rsidRDefault="00000000" w:rsidP="008D6F52">
      <w:pPr>
        <w:rPr>
          <w:szCs w:val="32"/>
        </w:rPr>
      </w:pPr>
      <w:r w:rsidRPr="00894396">
        <w:rPr>
          <w:szCs w:val="32"/>
        </w:rPr>
        <w:t>Je riais de plus en plus fort</w:t>
      </w:r>
      <w:r w:rsidR="008D6F52">
        <w:rPr>
          <w:szCs w:val="32"/>
        </w:rPr>
        <w:t xml:space="preserve">. </w:t>
      </w:r>
      <w:r w:rsidRPr="00894396">
        <w:rPr>
          <w:szCs w:val="32"/>
        </w:rPr>
        <w:t>Il était à pied</w:t>
      </w:r>
      <w:r w:rsidR="008D6F52">
        <w:rPr>
          <w:szCs w:val="32"/>
        </w:rPr>
        <w:t xml:space="preserve">, </w:t>
      </w:r>
      <w:r w:rsidRPr="00894396">
        <w:rPr>
          <w:szCs w:val="32"/>
        </w:rPr>
        <w:t>et le premier troupeau qu</w:t>
      </w:r>
      <w:r w:rsidR="008D6F52">
        <w:rPr>
          <w:szCs w:val="32"/>
        </w:rPr>
        <w:t>’</w:t>
      </w:r>
      <w:r w:rsidRPr="00894396">
        <w:rPr>
          <w:szCs w:val="32"/>
        </w:rPr>
        <w:t>il aurait rencontré l</w:t>
      </w:r>
      <w:r w:rsidR="008D6F52">
        <w:rPr>
          <w:szCs w:val="32"/>
        </w:rPr>
        <w:t>’</w:t>
      </w:r>
      <w:r w:rsidRPr="00894396">
        <w:rPr>
          <w:szCs w:val="32"/>
        </w:rPr>
        <w:t>aurait réduit en charpie à coups de sabots</w:t>
      </w:r>
      <w:r w:rsidR="008D6F52">
        <w:rPr>
          <w:szCs w:val="32"/>
        </w:rPr>
        <w:t xml:space="preserve">. </w:t>
      </w:r>
      <w:r w:rsidRPr="00894396">
        <w:rPr>
          <w:szCs w:val="32"/>
        </w:rPr>
        <w:t>Un homme surpris à pied dans les pâturages n</w:t>
      </w:r>
      <w:r w:rsidR="008D6F52">
        <w:rPr>
          <w:szCs w:val="32"/>
        </w:rPr>
        <w:t>’</w:t>
      </w:r>
      <w:r w:rsidRPr="00894396">
        <w:rPr>
          <w:szCs w:val="32"/>
        </w:rPr>
        <w:t>a pas l</w:t>
      </w:r>
      <w:r w:rsidR="008D6F52">
        <w:rPr>
          <w:szCs w:val="32"/>
        </w:rPr>
        <w:t>’</w:t>
      </w:r>
      <w:r w:rsidRPr="00894396">
        <w:rPr>
          <w:szCs w:val="32"/>
        </w:rPr>
        <w:t>ombre d</w:t>
      </w:r>
      <w:r w:rsidR="008D6F52">
        <w:rPr>
          <w:szCs w:val="32"/>
        </w:rPr>
        <w:t>’</w:t>
      </w:r>
      <w:r w:rsidRPr="00894396">
        <w:rPr>
          <w:szCs w:val="32"/>
        </w:rPr>
        <w:t>une chance de se tirer d</w:t>
      </w:r>
      <w:r w:rsidR="008D6F52">
        <w:rPr>
          <w:szCs w:val="32"/>
        </w:rPr>
        <w:t>’</w:t>
      </w:r>
      <w:r w:rsidRPr="00894396">
        <w:rPr>
          <w:szCs w:val="32"/>
        </w:rPr>
        <w:t>affaire</w:t>
      </w:r>
      <w:r w:rsidR="008D6F52">
        <w:rPr>
          <w:szCs w:val="32"/>
        </w:rPr>
        <w:t>.</w:t>
      </w:r>
    </w:p>
    <w:p w14:paraId="46FB72CC" w14:textId="77777777" w:rsidR="008D6F52" w:rsidRDefault="008D6F52" w:rsidP="008D6F52">
      <w:pPr>
        <w:rPr>
          <w:szCs w:val="32"/>
        </w:rPr>
      </w:pPr>
      <w:r>
        <w:t>— </w:t>
      </w:r>
      <w:r>
        <w:rPr>
          <w:szCs w:val="32"/>
        </w:rPr>
        <w:t>« </w:t>
      </w:r>
      <w:r w:rsidRPr="00894396">
        <w:rPr>
          <w:szCs w:val="32"/>
        </w:rPr>
        <w:t>Vous devez certainement la vie à notre rencontre</w:t>
      </w:r>
      <w:r>
        <w:rPr>
          <w:szCs w:val="32"/>
        </w:rPr>
        <w:t xml:space="preserve"> », </w:t>
      </w:r>
      <w:r w:rsidRPr="00894396">
        <w:rPr>
          <w:szCs w:val="32"/>
        </w:rPr>
        <w:t>lui dis-je</w:t>
      </w:r>
      <w:r>
        <w:rPr>
          <w:szCs w:val="32"/>
        </w:rPr>
        <w:t xml:space="preserve">, </w:t>
      </w:r>
      <w:r w:rsidRPr="00894396">
        <w:rPr>
          <w:szCs w:val="32"/>
        </w:rPr>
        <w:t>et il répondit que c</w:t>
      </w:r>
      <w:r>
        <w:rPr>
          <w:szCs w:val="32"/>
        </w:rPr>
        <w:t>’</w:t>
      </w:r>
      <w:r w:rsidRPr="00894396">
        <w:rPr>
          <w:szCs w:val="32"/>
        </w:rPr>
        <w:t>était bien possible</w:t>
      </w:r>
      <w:r>
        <w:rPr>
          <w:szCs w:val="32"/>
        </w:rPr>
        <w:t xml:space="preserve">, </w:t>
      </w:r>
      <w:r w:rsidRPr="00894396">
        <w:rPr>
          <w:szCs w:val="32"/>
        </w:rPr>
        <w:t>bien qu</w:t>
      </w:r>
      <w:r>
        <w:rPr>
          <w:szCs w:val="32"/>
        </w:rPr>
        <w:t>’</w:t>
      </w:r>
      <w:r w:rsidRPr="00894396">
        <w:rPr>
          <w:szCs w:val="32"/>
        </w:rPr>
        <w:t>il eût plutôt cru d</w:t>
      </w:r>
      <w:r>
        <w:rPr>
          <w:szCs w:val="32"/>
        </w:rPr>
        <w:t>’</w:t>
      </w:r>
      <w:r w:rsidRPr="00894396">
        <w:rPr>
          <w:szCs w:val="32"/>
        </w:rPr>
        <w:t>abord que je voulais l</w:t>
      </w:r>
      <w:r>
        <w:rPr>
          <w:szCs w:val="32"/>
        </w:rPr>
        <w:t>’</w:t>
      </w:r>
      <w:r w:rsidRPr="00894396">
        <w:rPr>
          <w:szCs w:val="32"/>
        </w:rPr>
        <w:t>écraser sous les sabots de mon cheval</w:t>
      </w:r>
      <w:r>
        <w:rPr>
          <w:szCs w:val="32"/>
        </w:rPr>
        <w:t xml:space="preserve">. </w:t>
      </w:r>
      <w:r w:rsidRPr="00894396">
        <w:rPr>
          <w:szCs w:val="32"/>
        </w:rPr>
        <w:t>Je lui affirmai que rien n</w:t>
      </w:r>
      <w:r>
        <w:rPr>
          <w:szCs w:val="32"/>
        </w:rPr>
        <w:t>’</w:t>
      </w:r>
      <w:r w:rsidRPr="00894396">
        <w:rPr>
          <w:szCs w:val="32"/>
        </w:rPr>
        <w:t>aurait été plus facile</w:t>
      </w:r>
      <w:r>
        <w:rPr>
          <w:szCs w:val="32"/>
        </w:rPr>
        <w:t xml:space="preserve">, </w:t>
      </w:r>
      <w:r w:rsidRPr="00894396">
        <w:rPr>
          <w:szCs w:val="32"/>
        </w:rPr>
        <w:t>si j</w:t>
      </w:r>
      <w:r>
        <w:rPr>
          <w:szCs w:val="32"/>
        </w:rPr>
        <w:t>’</w:t>
      </w:r>
      <w:r w:rsidRPr="00894396">
        <w:rPr>
          <w:szCs w:val="32"/>
        </w:rPr>
        <w:t>en avais eu envie</w:t>
      </w:r>
      <w:r>
        <w:rPr>
          <w:szCs w:val="32"/>
        </w:rPr>
        <w:t xml:space="preserve">. </w:t>
      </w:r>
      <w:r w:rsidRPr="00894396">
        <w:rPr>
          <w:szCs w:val="32"/>
        </w:rPr>
        <w:t>Sur quoi</w:t>
      </w:r>
      <w:r>
        <w:rPr>
          <w:szCs w:val="32"/>
        </w:rPr>
        <w:t xml:space="preserve">, </w:t>
      </w:r>
      <w:r w:rsidRPr="00894396">
        <w:rPr>
          <w:szCs w:val="32"/>
        </w:rPr>
        <w:t>il y eut un trou dans l</w:t>
      </w:r>
      <w:r>
        <w:rPr>
          <w:szCs w:val="32"/>
        </w:rPr>
        <w:t>’</w:t>
      </w:r>
      <w:r w:rsidRPr="00894396">
        <w:rPr>
          <w:szCs w:val="32"/>
        </w:rPr>
        <w:t>entretien</w:t>
      </w:r>
      <w:r>
        <w:rPr>
          <w:szCs w:val="32"/>
        </w:rPr>
        <w:t xml:space="preserve">. </w:t>
      </w:r>
      <w:r w:rsidRPr="00894396">
        <w:rPr>
          <w:szCs w:val="32"/>
        </w:rPr>
        <w:t>Je ne pouvais imaginer ce que j</w:t>
      </w:r>
      <w:r>
        <w:rPr>
          <w:szCs w:val="32"/>
        </w:rPr>
        <w:t>’</w:t>
      </w:r>
      <w:r w:rsidRPr="00894396">
        <w:rPr>
          <w:szCs w:val="32"/>
        </w:rPr>
        <w:t>allais faire du forçat</w:t>
      </w:r>
      <w:r>
        <w:rPr>
          <w:szCs w:val="32"/>
        </w:rPr>
        <w:t xml:space="preserve">, </w:t>
      </w:r>
      <w:r w:rsidRPr="00894396">
        <w:rPr>
          <w:szCs w:val="32"/>
        </w:rPr>
        <w:t>à moins de le pousser à l</w:t>
      </w:r>
      <w:r>
        <w:rPr>
          <w:szCs w:val="32"/>
        </w:rPr>
        <w:t>’</w:t>
      </w:r>
      <w:r w:rsidRPr="00894396">
        <w:rPr>
          <w:szCs w:val="32"/>
        </w:rPr>
        <w:t>eau</w:t>
      </w:r>
      <w:r>
        <w:rPr>
          <w:szCs w:val="32"/>
        </w:rPr>
        <w:t xml:space="preserve">. </w:t>
      </w:r>
      <w:r w:rsidRPr="00894396">
        <w:rPr>
          <w:szCs w:val="32"/>
        </w:rPr>
        <w:t>Je m</w:t>
      </w:r>
      <w:r>
        <w:rPr>
          <w:szCs w:val="32"/>
        </w:rPr>
        <w:t>’</w:t>
      </w:r>
      <w:r w:rsidRPr="00894396">
        <w:rPr>
          <w:szCs w:val="32"/>
        </w:rPr>
        <w:t>avisai de lui demander ce qui l</w:t>
      </w:r>
      <w:r>
        <w:rPr>
          <w:szCs w:val="32"/>
        </w:rPr>
        <w:t>’</w:t>
      </w:r>
      <w:r w:rsidRPr="00894396">
        <w:rPr>
          <w:szCs w:val="32"/>
        </w:rPr>
        <w:t>avait fait déporter</w:t>
      </w:r>
      <w:r>
        <w:rPr>
          <w:szCs w:val="32"/>
        </w:rPr>
        <w:t xml:space="preserve">. </w:t>
      </w:r>
      <w:r w:rsidRPr="00894396">
        <w:rPr>
          <w:szCs w:val="32"/>
        </w:rPr>
        <w:t>Il pencha la tête</w:t>
      </w:r>
      <w:r>
        <w:rPr>
          <w:szCs w:val="32"/>
        </w:rPr>
        <w:t xml:space="preserve"> – « </w:t>
      </w:r>
      <w:r w:rsidRPr="00894396">
        <w:rPr>
          <w:szCs w:val="32"/>
        </w:rPr>
        <w:t>Voyons</w:t>
      </w:r>
      <w:r>
        <w:rPr>
          <w:szCs w:val="32"/>
        </w:rPr>
        <w:t xml:space="preserve"> », </w:t>
      </w:r>
      <w:r w:rsidRPr="00894396">
        <w:rPr>
          <w:szCs w:val="32"/>
        </w:rPr>
        <w:t>insistai-je</w:t>
      </w:r>
      <w:r>
        <w:rPr>
          <w:szCs w:val="32"/>
        </w:rPr>
        <w:t> : « </w:t>
      </w:r>
      <w:r w:rsidRPr="00894396">
        <w:rPr>
          <w:szCs w:val="32"/>
        </w:rPr>
        <w:t>cambriolage</w:t>
      </w:r>
      <w:r>
        <w:rPr>
          <w:szCs w:val="32"/>
        </w:rPr>
        <w:t xml:space="preserve">, </w:t>
      </w:r>
      <w:r w:rsidRPr="00894396">
        <w:rPr>
          <w:szCs w:val="32"/>
        </w:rPr>
        <w:t>assassinat</w:t>
      </w:r>
      <w:r>
        <w:rPr>
          <w:szCs w:val="32"/>
        </w:rPr>
        <w:t xml:space="preserve">, </w:t>
      </w:r>
      <w:r w:rsidRPr="00894396">
        <w:rPr>
          <w:szCs w:val="32"/>
        </w:rPr>
        <w:t>viol ou quoi</w:t>
      </w:r>
      <w:r>
        <w:rPr>
          <w:szCs w:val="32"/>
        </w:rPr>
        <w:t> ? »</w:t>
      </w:r>
      <w:r w:rsidRPr="00894396">
        <w:rPr>
          <w:szCs w:val="32"/>
        </w:rPr>
        <w:t xml:space="preserve"> Je voulais savoir ce qu</w:t>
      </w:r>
      <w:r>
        <w:rPr>
          <w:szCs w:val="32"/>
        </w:rPr>
        <w:t>’</w:t>
      </w:r>
      <w:r w:rsidRPr="00894396">
        <w:rPr>
          <w:szCs w:val="32"/>
        </w:rPr>
        <w:t>il allait trouver à raconter</w:t>
      </w:r>
      <w:r>
        <w:rPr>
          <w:szCs w:val="32"/>
        </w:rPr>
        <w:t xml:space="preserve">, </w:t>
      </w:r>
      <w:r w:rsidRPr="00894396">
        <w:rPr>
          <w:szCs w:val="32"/>
        </w:rPr>
        <w:t>tout en attendant un mensonge</w:t>
      </w:r>
      <w:r>
        <w:rPr>
          <w:szCs w:val="32"/>
        </w:rPr>
        <w:t xml:space="preserve">. </w:t>
      </w:r>
      <w:r w:rsidRPr="00894396">
        <w:rPr>
          <w:szCs w:val="32"/>
        </w:rPr>
        <w:t>Mais il se contenta de dire</w:t>
      </w:r>
      <w:r>
        <w:rPr>
          <w:szCs w:val="32"/>
        </w:rPr>
        <w:t> :</w:t>
      </w:r>
    </w:p>
    <w:p w14:paraId="1AB68373" w14:textId="4A0BEFCD" w:rsidR="008D6F52" w:rsidRDefault="008D6F52" w:rsidP="008D6F52">
      <w:r>
        <w:lastRenderedPageBreak/>
        <w:t>— </w:t>
      </w:r>
      <w:r>
        <w:rPr>
          <w:szCs w:val="32"/>
        </w:rPr>
        <w:t>« </w:t>
      </w:r>
      <w:r w:rsidRPr="00894396">
        <w:rPr>
          <w:szCs w:val="32"/>
        </w:rPr>
        <w:t>Imaginez ce qu</w:t>
      </w:r>
      <w:r>
        <w:rPr>
          <w:szCs w:val="32"/>
        </w:rPr>
        <w:t>’</w:t>
      </w:r>
      <w:r w:rsidRPr="00894396">
        <w:rPr>
          <w:szCs w:val="32"/>
        </w:rPr>
        <w:t>il vous plaira</w:t>
      </w:r>
      <w:r>
        <w:rPr>
          <w:szCs w:val="32"/>
        </w:rPr>
        <w:t xml:space="preserve">. </w:t>
      </w:r>
      <w:r w:rsidRPr="00894396">
        <w:rPr>
          <w:szCs w:val="32"/>
        </w:rPr>
        <w:t>Je ne nie rien</w:t>
      </w:r>
      <w:r>
        <w:rPr>
          <w:szCs w:val="32"/>
        </w:rPr>
        <w:t xml:space="preserve">. </w:t>
      </w:r>
      <w:r w:rsidRPr="00894396">
        <w:rPr>
          <w:szCs w:val="32"/>
        </w:rPr>
        <w:t>Ça ne sert à rien de nier</w:t>
      </w:r>
      <w:r>
        <w:rPr>
          <w:szCs w:val="32"/>
        </w:rPr>
        <w:t>. »</w:t>
      </w:r>
    </w:p>
    <w:p w14:paraId="5B359D01" w14:textId="77777777" w:rsidR="008D6F52" w:rsidRDefault="00000000" w:rsidP="008D6F52">
      <w:pPr>
        <w:rPr>
          <w:szCs w:val="32"/>
        </w:rPr>
      </w:pPr>
      <w:r w:rsidRPr="00894396">
        <w:rPr>
          <w:szCs w:val="32"/>
        </w:rPr>
        <w:t>Je le regardai fixement et une idée me vint</w:t>
      </w:r>
      <w:r w:rsidR="008D6F52">
        <w:rPr>
          <w:szCs w:val="32"/>
        </w:rPr>
        <w:t>.</w:t>
      </w:r>
    </w:p>
    <w:p w14:paraId="6AFEEA3E" w14:textId="376FE875" w:rsidR="008D6F52" w:rsidRDefault="008D6F52" w:rsidP="008D6F52">
      <w:r>
        <w:t>— </w:t>
      </w:r>
      <w:r>
        <w:rPr>
          <w:szCs w:val="32"/>
        </w:rPr>
        <w:t>« </w:t>
      </w:r>
      <w:r w:rsidRPr="00894396">
        <w:rPr>
          <w:szCs w:val="32"/>
        </w:rPr>
        <w:t>Il y a des anarchistes là-bas</w:t>
      </w:r>
      <w:r>
        <w:rPr>
          <w:szCs w:val="32"/>
        </w:rPr>
        <w:t xml:space="preserve"> », </w:t>
      </w:r>
      <w:r w:rsidRPr="00894396">
        <w:rPr>
          <w:szCs w:val="32"/>
        </w:rPr>
        <w:t>dis-je</w:t>
      </w:r>
      <w:r>
        <w:rPr>
          <w:szCs w:val="32"/>
        </w:rPr>
        <w:t>. « </w:t>
      </w:r>
      <w:r w:rsidRPr="00894396">
        <w:rPr>
          <w:szCs w:val="32"/>
        </w:rPr>
        <w:t>Peut-être que vous en êtes un</w:t>
      </w:r>
      <w:r>
        <w:rPr>
          <w:szCs w:val="32"/>
        </w:rPr>
        <w:t> ? »</w:t>
      </w:r>
    </w:p>
    <w:p w14:paraId="346CA36E" w14:textId="77777777" w:rsidR="008D6F52" w:rsidRDefault="008D6F52" w:rsidP="008D6F52">
      <w:pPr>
        <w:rPr>
          <w:szCs w:val="32"/>
        </w:rPr>
      </w:pPr>
      <w:r>
        <w:t>— </w:t>
      </w:r>
      <w:r>
        <w:rPr>
          <w:szCs w:val="32"/>
        </w:rPr>
        <w:t>« </w:t>
      </w:r>
      <w:r w:rsidRPr="00894396">
        <w:rPr>
          <w:szCs w:val="32"/>
        </w:rPr>
        <w:t>Je ne nie rien du tout</w:t>
      </w:r>
      <w:r>
        <w:rPr>
          <w:szCs w:val="32"/>
        </w:rPr>
        <w:t xml:space="preserve">, </w:t>
      </w:r>
      <w:r w:rsidRPr="00894396">
        <w:rPr>
          <w:szCs w:val="32"/>
        </w:rPr>
        <w:t>Monsieur</w:t>
      </w:r>
      <w:r>
        <w:rPr>
          <w:szCs w:val="32"/>
        </w:rPr>
        <w:t xml:space="preserve"> », </w:t>
      </w:r>
      <w:r w:rsidRPr="00894396">
        <w:rPr>
          <w:szCs w:val="32"/>
        </w:rPr>
        <w:t>répéta-t-il</w:t>
      </w:r>
      <w:r>
        <w:rPr>
          <w:szCs w:val="32"/>
        </w:rPr>
        <w:t>.</w:t>
      </w:r>
    </w:p>
    <w:p w14:paraId="49D808DC" w14:textId="77777777" w:rsidR="008D6F52" w:rsidRDefault="00000000" w:rsidP="008D6F52">
      <w:pPr>
        <w:rPr>
          <w:szCs w:val="32"/>
        </w:rPr>
      </w:pPr>
      <w:r w:rsidRPr="00894396">
        <w:rPr>
          <w:szCs w:val="32"/>
        </w:rPr>
        <w:t>Cette réponse me fit douter qu</w:t>
      </w:r>
      <w:r w:rsidR="008D6F52">
        <w:rPr>
          <w:szCs w:val="32"/>
        </w:rPr>
        <w:t>’</w:t>
      </w:r>
      <w:r w:rsidRPr="00894396">
        <w:rPr>
          <w:szCs w:val="32"/>
        </w:rPr>
        <w:t>il fût réellement anarchiste</w:t>
      </w:r>
      <w:r w:rsidR="008D6F52">
        <w:rPr>
          <w:szCs w:val="32"/>
        </w:rPr>
        <w:t xml:space="preserve">. </w:t>
      </w:r>
      <w:r w:rsidRPr="00894396">
        <w:rPr>
          <w:szCs w:val="32"/>
        </w:rPr>
        <w:t>Je crois que ces sacrés toqués-là sont plutôt fiers d</w:t>
      </w:r>
      <w:r w:rsidR="008D6F52">
        <w:rPr>
          <w:szCs w:val="32"/>
        </w:rPr>
        <w:t>’</w:t>
      </w:r>
      <w:r w:rsidRPr="00894396">
        <w:rPr>
          <w:szCs w:val="32"/>
        </w:rPr>
        <w:t>eux-mêmes</w:t>
      </w:r>
      <w:r w:rsidR="008D6F52">
        <w:rPr>
          <w:szCs w:val="32"/>
        </w:rPr>
        <w:t xml:space="preserve">. </w:t>
      </w:r>
      <w:r w:rsidRPr="00894396">
        <w:rPr>
          <w:szCs w:val="32"/>
        </w:rPr>
        <w:t>S</w:t>
      </w:r>
      <w:r w:rsidR="008D6F52">
        <w:rPr>
          <w:szCs w:val="32"/>
        </w:rPr>
        <w:t>’</w:t>
      </w:r>
      <w:r w:rsidRPr="00894396">
        <w:rPr>
          <w:szCs w:val="32"/>
        </w:rPr>
        <w:t>il avait été anarchiste</w:t>
      </w:r>
      <w:r w:rsidR="008D6F52">
        <w:rPr>
          <w:szCs w:val="32"/>
        </w:rPr>
        <w:t xml:space="preserve">, </w:t>
      </w:r>
      <w:r w:rsidRPr="00894396">
        <w:rPr>
          <w:szCs w:val="32"/>
        </w:rPr>
        <w:t>il l</w:t>
      </w:r>
      <w:r w:rsidR="008D6F52">
        <w:rPr>
          <w:szCs w:val="32"/>
        </w:rPr>
        <w:t>’</w:t>
      </w:r>
      <w:r w:rsidRPr="00894396">
        <w:rPr>
          <w:szCs w:val="32"/>
        </w:rPr>
        <w:t>aurait certainement proclamé tout de suite</w:t>
      </w:r>
      <w:r w:rsidR="008D6F52">
        <w:rPr>
          <w:szCs w:val="32"/>
        </w:rPr>
        <w:t>.</w:t>
      </w:r>
    </w:p>
    <w:p w14:paraId="0E020FCD" w14:textId="46C68B3A" w:rsidR="008D6F52" w:rsidRDefault="008D6F52" w:rsidP="008D6F52">
      <w:r>
        <w:t>— </w:t>
      </w:r>
      <w:r>
        <w:rPr>
          <w:szCs w:val="32"/>
        </w:rPr>
        <w:t>« </w:t>
      </w:r>
      <w:r w:rsidRPr="00894396">
        <w:rPr>
          <w:szCs w:val="32"/>
        </w:rPr>
        <w:t>Qu</w:t>
      </w:r>
      <w:r>
        <w:rPr>
          <w:szCs w:val="32"/>
        </w:rPr>
        <w:t>’</w:t>
      </w:r>
      <w:r w:rsidRPr="00894396">
        <w:rPr>
          <w:szCs w:val="32"/>
        </w:rPr>
        <w:t>est-ce que vous étiez avant d</w:t>
      </w:r>
      <w:r>
        <w:rPr>
          <w:szCs w:val="32"/>
        </w:rPr>
        <w:t>’</w:t>
      </w:r>
      <w:r w:rsidRPr="00894396">
        <w:rPr>
          <w:szCs w:val="32"/>
        </w:rPr>
        <w:t>être forçat</w:t>
      </w:r>
      <w:r>
        <w:rPr>
          <w:szCs w:val="32"/>
        </w:rPr>
        <w:t> ? »</w:t>
      </w:r>
    </w:p>
    <w:p w14:paraId="4DB2EA96" w14:textId="77777777" w:rsidR="008D6F52" w:rsidRDefault="008D6F52" w:rsidP="008D6F52">
      <w:r>
        <w:t>— </w:t>
      </w:r>
      <w:r>
        <w:rPr>
          <w:szCs w:val="32"/>
        </w:rPr>
        <w:t>« </w:t>
      </w:r>
      <w:r w:rsidRPr="00894396">
        <w:rPr>
          <w:szCs w:val="32"/>
        </w:rPr>
        <w:t>Ouvrier</w:t>
      </w:r>
      <w:r>
        <w:rPr>
          <w:szCs w:val="32"/>
        </w:rPr>
        <w:t xml:space="preserve"> », </w:t>
      </w:r>
      <w:r w:rsidRPr="00894396">
        <w:rPr>
          <w:szCs w:val="32"/>
        </w:rPr>
        <w:t xml:space="preserve">répondit-il </w:t>
      </w:r>
      <w:r>
        <w:rPr>
          <w:szCs w:val="32"/>
        </w:rPr>
        <w:t>« </w:t>
      </w:r>
      <w:r w:rsidRPr="00894396">
        <w:rPr>
          <w:szCs w:val="32"/>
        </w:rPr>
        <w:t>et bon ouvrier</w:t>
      </w:r>
      <w:r>
        <w:rPr>
          <w:szCs w:val="32"/>
        </w:rPr>
        <w:t xml:space="preserve">, </w:t>
      </w:r>
      <w:r w:rsidRPr="00894396">
        <w:rPr>
          <w:szCs w:val="32"/>
        </w:rPr>
        <w:t>encore</w:t>
      </w:r>
      <w:r>
        <w:rPr>
          <w:szCs w:val="32"/>
        </w:rPr>
        <w:t> ! »</w:t>
      </w:r>
    </w:p>
    <w:p w14:paraId="39C28F59" w14:textId="77777777" w:rsidR="008D6F52" w:rsidRDefault="008D6F52" w:rsidP="008D6F52">
      <w:pPr>
        <w:rPr>
          <w:szCs w:val="32"/>
        </w:rPr>
      </w:pPr>
      <w:r>
        <w:t>— </w:t>
      </w:r>
      <w:r w:rsidRPr="00894396">
        <w:rPr>
          <w:szCs w:val="32"/>
        </w:rPr>
        <w:t>Je me dis qu</w:t>
      </w:r>
      <w:r>
        <w:rPr>
          <w:szCs w:val="32"/>
        </w:rPr>
        <w:t>’</w:t>
      </w:r>
      <w:r w:rsidRPr="00894396">
        <w:rPr>
          <w:szCs w:val="32"/>
        </w:rPr>
        <w:t>il devait bien être anarchiste</w:t>
      </w:r>
      <w:r>
        <w:rPr>
          <w:szCs w:val="32"/>
        </w:rPr>
        <w:t xml:space="preserve">, </w:t>
      </w:r>
      <w:r w:rsidRPr="00894396">
        <w:rPr>
          <w:szCs w:val="32"/>
        </w:rPr>
        <w:t>en somme</w:t>
      </w:r>
      <w:r>
        <w:rPr>
          <w:szCs w:val="32"/>
        </w:rPr>
        <w:t xml:space="preserve">. </w:t>
      </w:r>
      <w:r w:rsidRPr="00894396">
        <w:rPr>
          <w:szCs w:val="32"/>
        </w:rPr>
        <w:t>C</w:t>
      </w:r>
      <w:r>
        <w:rPr>
          <w:szCs w:val="32"/>
        </w:rPr>
        <w:t>’</w:t>
      </w:r>
      <w:r w:rsidRPr="00894396">
        <w:rPr>
          <w:szCs w:val="32"/>
        </w:rPr>
        <w:t>est la classe d</w:t>
      </w:r>
      <w:r>
        <w:rPr>
          <w:szCs w:val="32"/>
        </w:rPr>
        <w:t>’</w:t>
      </w:r>
      <w:r w:rsidRPr="00894396">
        <w:rPr>
          <w:szCs w:val="32"/>
        </w:rPr>
        <w:t>où ils sortent presque tous</w:t>
      </w:r>
      <w:r>
        <w:rPr>
          <w:szCs w:val="32"/>
        </w:rPr>
        <w:t xml:space="preserve">, </w:t>
      </w:r>
      <w:r w:rsidRPr="00894396">
        <w:rPr>
          <w:szCs w:val="32"/>
        </w:rPr>
        <w:t>n</w:t>
      </w:r>
      <w:r>
        <w:rPr>
          <w:szCs w:val="32"/>
        </w:rPr>
        <w:t>’</w:t>
      </w:r>
      <w:r w:rsidRPr="00894396">
        <w:rPr>
          <w:szCs w:val="32"/>
        </w:rPr>
        <w:t>est-ce pas</w:t>
      </w:r>
      <w:r>
        <w:rPr>
          <w:szCs w:val="32"/>
        </w:rPr>
        <w:t xml:space="preserve"> ? </w:t>
      </w:r>
      <w:r w:rsidRPr="00894396">
        <w:rPr>
          <w:szCs w:val="32"/>
        </w:rPr>
        <w:t>J</w:t>
      </w:r>
      <w:r>
        <w:rPr>
          <w:szCs w:val="32"/>
        </w:rPr>
        <w:t>’</w:t>
      </w:r>
      <w:r w:rsidRPr="00894396">
        <w:rPr>
          <w:szCs w:val="32"/>
        </w:rPr>
        <w:t>ai horreur de ces lâches brutes-là</w:t>
      </w:r>
      <w:r>
        <w:rPr>
          <w:szCs w:val="32"/>
        </w:rPr>
        <w:t xml:space="preserve">, </w:t>
      </w:r>
      <w:r w:rsidRPr="00894396">
        <w:rPr>
          <w:szCs w:val="32"/>
        </w:rPr>
        <w:t>de ces lanceurs de bombes</w:t>
      </w:r>
      <w:r>
        <w:rPr>
          <w:szCs w:val="32"/>
        </w:rPr>
        <w:t xml:space="preserve">. </w:t>
      </w:r>
      <w:r w:rsidRPr="00894396">
        <w:rPr>
          <w:szCs w:val="32"/>
        </w:rPr>
        <w:t>J</w:t>
      </w:r>
      <w:r>
        <w:rPr>
          <w:szCs w:val="32"/>
        </w:rPr>
        <w:t>’</w:t>
      </w:r>
      <w:r w:rsidRPr="00894396">
        <w:rPr>
          <w:szCs w:val="32"/>
        </w:rPr>
        <w:t>étais presque décidé à tourner bride et à laisser le bonhomme se noyer ou crever de faim à son gré</w:t>
      </w:r>
      <w:r>
        <w:rPr>
          <w:szCs w:val="32"/>
        </w:rPr>
        <w:t xml:space="preserve">. </w:t>
      </w:r>
      <w:r w:rsidRPr="00894396">
        <w:rPr>
          <w:szCs w:val="32"/>
        </w:rPr>
        <w:t>Quant à traverser l</w:t>
      </w:r>
      <w:r>
        <w:rPr>
          <w:szCs w:val="32"/>
        </w:rPr>
        <w:t>’</w:t>
      </w:r>
      <w:r w:rsidRPr="00894396">
        <w:rPr>
          <w:szCs w:val="32"/>
        </w:rPr>
        <w:t>île pour venir m</w:t>
      </w:r>
      <w:r>
        <w:rPr>
          <w:szCs w:val="32"/>
        </w:rPr>
        <w:t>’</w:t>
      </w:r>
      <w:r w:rsidRPr="00894396">
        <w:rPr>
          <w:szCs w:val="32"/>
        </w:rPr>
        <w:t>embêter</w:t>
      </w:r>
      <w:r>
        <w:rPr>
          <w:szCs w:val="32"/>
        </w:rPr>
        <w:t xml:space="preserve">, </w:t>
      </w:r>
      <w:r w:rsidRPr="00894396">
        <w:rPr>
          <w:szCs w:val="32"/>
        </w:rPr>
        <w:t>les bêtes sauraient bien l</w:t>
      </w:r>
      <w:r>
        <w:rPr>
          <w:szCs w:val="32"/>
        </w:rPr>
        <w:t>’</w:t>
      </w:r>
      <w:r w:rsidRPr="00894396">
        <w:rPr>
          <w:szCs w:val="32"/>
        </w:rPr>
        <w:t>en empêcher</w:t>
      </w:r>
      <w:r>
        <w:rPr>
          <w:szCs w:val="32"/>
        </w:rPr>
        <w:t xml:space="preserve">. </w:t>
      </w:r>
      <w:r w:rsidRPr="00894396">
        <w:rPr>
          <w:szCs w:val="32"/>
        </w:rPr>
        <w:t>Je ne sais ce qui me poussa à lui demander</w:t>
      </w:r>
      <w:r>
        <w:rPr>
          <w:szCs w:val="32"/>
        </w:rPr>
        <w:t> :</w:t>
      </w:r>
    </w:p>
    <w:p w14:paraId="0DBF500F" w14:textId="7FD8C320" w:rsidR="008D6F52" w:rsidRDefault="008D6F52" w:rsidP="008D6F52">
      <w:r>
        <w:t>— </w:t>
      </w:r>
      <w:r>
        <w:rPr>
          <w:szCs w:val="32"/>
        </w:rPr>
        <w:t>« </w:t>
      </w:r>
      <w:r w:rsidRPr="00894396">
        <w:rPr>
          <w:szCs w:val="32"/>
        </w:rPr>
        <w:t>Quelle espèce d</w:t>
      </w:r>
      <w:r>
        <w:rPr>
          <w:szCs w:val="32"/>
        </w:rPr>
        <w:t>’</w:t>
      </w:r>
      <w:r w:rsidRPr="00894396">
        <w:rPr>
          <w:szCs w:val="32"/>
        </w:rPr>
        <w:t>ouvrier</w:t>
      </w:r>
      <w:r>
        <w:rPr>
          <w:szCs w:val="32"/>
        </w:rPr>
        <w:t> ? »</w:t>
      </w:r>
    </w:p>
    <w:p w14:paraId="02883DA1" w14:textId="77777777" w:rsidR="008D6F52" w:rsidRDefault="00000000" w:rsidP="008D6F52">
      <w:pPr>
        <w:rPr>
          <w:szCs w:val="32"/>
        </w:rPr>
      </w:pPr>
      <w:r w:rsidRPr="00894396">
        <w:rPr>
          <w:szCs w:val="32"/>
        </w:rPr>
        <w:t>Je ne me souciais pas le moins du monde de sa réponse</w:t>
      </w:r>
      <w:r w:rsidR="008D6F52">
        <w:rPr>
          <w:szCs w:val="32"/>
        </w:rPr>
        <w:t xml:space="preserve">. </w:t>
      </w:r>
      <w:r w:rsidRPr="00894396">
        <w:rPr>
          <w:szCs w:val="32"/>
        </w:rPr>
        <w:t>Mais quand je l</w:t>
      </w:r>
      <w:r w:rsidR="008D6F52">
        <w:rPr>
          <w:szCs w:val="32"/>
        </w:rPr>
        <w:t>’</w:t>
      </w:r>
      <w:r w:rsidRPr="00894396">
        <w:rPr>
          <w:szCs w:val="32"/>
        </w:rPr>
        <w:t>entendis répliquer</w:t>
      </w:r>
      <w:r w:rsidR="008D6F52">
        <w:rPr>
          <w:szCs w:val="32"/>
        </w:rPr>
        <w:t> : – « </w:t>
      </w:r>
      <w:r w:rsidRPr="00894396">
        <w:rPr>
          <w:szCs w:val="32"/>
        </w:rPr>
        <w:t>Mécanicien</w:t>
      </w:r>
      <w:r w:rsidR="008D6F52">
        <w:rPr>
          <w:szCs w:val="32"/>
        </w:rPr>
        <w:t xml:space="preserve">, </w:t>
      </w:r>
      <w:r w:rsidRPr="00894396">
        <w:rPr>
          <w:szCs w:val="32"/>
        </w:rPr>
        <w:t>Monsieur</w:t>
      </w:r>
      <w:r w:rsidR="008D6F52">
        <w:rPr>
          <w:szCs w:val="32"/>
        </w:rPr>
        <w:t xml:space="preserve"> », </w:t>
      </w:r>
      <w:r w:rsidRPr="00894396">
        <w:rPr>
          <w:szCs w:val="32"/>
        </w:rPr>
        <w:t>je faillis tomber de selle</w:t>
      </w:r>
      <w:r w:rsidR="008D6F52">
        <w:rPr>
          <w:szCs w:val="32"/>
        </w:rPr>
        <w:t xml:space="preserve">, </w:t>
      </w:r>
      <w:r w:rsidRPr="00894396">
        <w:rPr>
          <w:szCs w:val="32"/>
        </w:rPr>
        <w:t>de saisissement</w:t>
      </w:r>
      <w:r w:rsidR="008D6F52">
        <w:rPr>
          <w:szCs w:val="32"/>
        </w:rPr>
        <w:t xml:space="preserve">. </w:t>
      </w:r>
      <w:r w:rsidRPr="00894396">
        <w:rPr>
          <w:szCs w:val="32"/>
        </w:rPr>
        <w:t>La vedette restait désemparée et inutilisable dans la baie</w:t>
      </w:r>
      <w:r w:rsidR="008D6F52">
        <w:rPr>
          <w:szCs w:val="32"/>
        </w:rPr>
        <w:t xml:space="preserve">, </w:t>
      </w:r>
      <w:r w:rsidRPr="00894396">
        <w:rPr>
          <w:szCs w:val="32"/>
        </w:rPr>
        <w:t>depuis trois semaines</w:t>
      </w:r>
      <w:r w:rsidR="008D6F52">
        <w:rPr>
          <w:szCs w:val="32"/>
        </w:rPr>
        <w:t xml:space="preserve">. </w:t>
      </w:r>
      <w:r w:rsidRPr="00894396">
        <w:rPr>
          <w:szCs w:val="32"/>
        </w:rPr>
        <w:t>Mon devoir envers la Compagnie était bien clair</w:t>
      </w:r>
      <w:r w:rsidR="008D6F52">
        <w:rPr>
          <w:szCs w:val="32"/>
        </w:rPr>
        <w:t xml:space="preserve"> ; </w:t>
      </w:r>
      <w:r w:rsidRPr="00894396">
        <w:rPr>
          <w:szCs w:val="32"/>
        </w:rPr>
        <w:t>il avait remarqué mon sursaut</w:t>
      </w:r>
      <w:r w:rsidR="008D6F52">
        <w:rPr>
          <w:szCs w:val="32"/>
        </w:rPr>
        <w:t xml:space="preserve">, </w:t>
      </w:r>
      <w:r w:rsidRPr="00894396">
        <w:rPr>
          <w:szCs w:val="32"/>
        </w:rPr>
        <w:t>et nous restâmes une grande minute à nous regarder dans les yeux comme des hommes ensorcelés</w:t>
      </w:r>
      <w:r w:rsidR="008D6F52">
        <w:rPr>
          <w:szCs w:val="32"/>
        </w:rPr>
        <w:t>.</w:t>
      </w:r>
    </w:p>
    <w:p w14:paraId="521D2511" w14:textId="78021262" w:rsidR="008D6F52" w:rsidRDefault="008D6F52" w:rsidP="008D6F52">
      <w:r>
        <w:lastRenderedPageBreak/>
        <w:t>— </w:t>
      </w:r>
      <w:r>
        <w:rPr>
          <w:szCs w:val="32"/>
        </w:rPr>
        <w:t>« </w:t>
      </w:r>
      <w:r w:rsidRPr="00894396">
        <w:rPr>
          <w:szCs w:val="32"/>
        </w:rPr>
        <w:t>Montez en croupe derrière moi</w:t>
      </w:r>
      <w:r>
        <w:rPr>
          <w:szCs w:val="32"/>
        </w:rPr>
        <w:t xml:space="preserve"> », </w:t>
      </w:r>
      <w:r w:rsidRPr="00894396">
        <w:rPr>
          <w:szCs w:val="32"/>
        </w:rPr>
        <w:t>commandai-je</w:t>
      </w:r>
      <w:r>
        <w:rPr>
          <w:szCs w:val="32"/>
        </w:rPr>
        <w:t>. « </w:t>
      </w:r>
      <w:r w:rsidRPr="00894396">
        <w:rPr>
          <w:szCs w:val="32"/>
        </w:rPr>
        <w:t>Vous arrangerez ma vedette à vapeur</w:t>
      </w:r>
      <w:r>
        <w:rPr>
          <w:szCs w:val="32"/>
        </w:rPr>
        <w:t>. »</w:t>
      </w:r>
    </w:p>
    <w:p w14:paraId="0435DDCA" w14:textId="5F0D51DB" w:rsidR="008D6F52" w:rsidRDefault="00000000" w:rsidP="008D6F52">
      <w:pPr>
        <w:rPr>
          <w:szCs w:val="32"/>
        </w:rPr>
      </w:pPr>
      <w:r w:rsidRPr="00894396">
        <w:rPr>
          <w:szCs w:val="32"/>
        </w:rPr>
        <w:t>C</w:t>
      </w:r>
      <w:r w:rsidR="008D6F52">
        <w:rPr>
          <w:szCs w:val="32"/>
        </w:rPr>
        <w:t>’</w:t>
      </w:r>
      <w:r w:rsidRPr="00894396">
        <w:rPr>
          <w:szCs w:val="32"/>
        </w:rPr>
        <w:t xml:space="preserve">est en ces termes que le digne régisseur des domaines du </w:t>
      </w:r>
      <w:proofErr w:type="spellStart"/>
      <w:r w:rsidRPr="00894396">
        <w:rPr>
          <w:szCs w:val="32"/>
        </w:rPr>
        <w:t>Marañon</w:t>
      </w:r>
      <w:proofErr w:type="spellEnd"/>
      <w:r w:rsidRPr="00894396">
        <w:rPr>
          <w:szCs w:val="32"/>
        </w:rPr>
        <w:t xml:space="preserve"> me raconta l</w:t>
      </w:r>
      <w:r w:rsidR="008D6F52">
        <w:rPr>
          <w:szCs w:val="32"/>
        </w:rPr>
        <w:t>’</w:t>
      </w:r>
      <w:r w:rsidRPr="00894396">
        <w:rPr>
          <w:szCs w:val="32"/>
        </w:rPr>
        <w:t>arrivée du prétendu anarchiste</w:t>
      </w:r>
      <w:r w:rsidR="008D6F52">
        <w:rPr>
          <w:szCs w:val="32"/>
        </w:rPr>
        <w:t xml:space="preserve">. </w:t>
      </w:r>
      <w:r w:rsidRPr="00894396">
        <w:rPr>
          <w:szCs w:val="32"/>
        </w:rPr>
        <w:t>Il voulait le tenir</w:t>
      </w:r>
      <w:r w:rsidR="008D6F52">
        <w:rPr>
          <w:szCs w:val="32"/>
        </w:rPr>
        <w:t xml:space="preserve">, – </w:t>
      </w:r>
      <w:r w:rsidRPr="00894396">
        <w:rPr>
          <w:szCs w:val="32"/>
        </w:rPr>
        <w:t>au nom des intérêts de la Compagnie</w:t>
      </w:r>
      <w:r w:rsidR="008D6F52">
        <w:rPr>
          <w:szCs w:val="32"/>
        </w:rPr>
        <w:t xml:space="preserve">, – </w:t>
      </w:r>
      <w:r w:rsidRPr="00894396">
        <w:rPr>
          <w:szCs w:val="32"/>
        </w:rPr>
        <w:t>et le titre qu</w:t>
      </w:r>
      <w:r w:rsidR="008D6F52">
        <w:rPr>
          <w:szCs w:val="32"/>
        </w:rPr>
        <w:t>’</w:t>
      </w:r>
      <w:r w:rsidRPr="00894396">
        <w:rPr>
          <w:szCs w:val="32"/>
        </w:rPr>
        <w:t>il lui avait donné devait empêcher l</w:t>
      </w:r>
      <w:r w:rsidR="008D6F52">
        <w:rPr>
          <w:szCs w:val="32"/>
        </w:rPr>
        <w:t>’</w:t>
      </w:r>
      <w:r w:rsidRPr="00894396">
        <w:rPr>
          <w:szCs w:val="32"/>
        </w:rPr>
        <w:t>homme de trouver jamais une place à Horta</w:t>
      </w:r>
      <w:r w:rsidR="008D6F52">
        <w:rPr>
          <w:szCs w:val="32"/>
        </w:rPr>
        <w:t xml:space="preserve">. </w:t>
      </w:r>
      <w:r w:rsidRPr="00894396">
        <w:rPr>
          <w:szCs w:val="32"/>
        </w:rPr>
        <w:t>Les vaqueros du domaine répandaient l</w:t>
      </w:r>
      <w:r w:rsidR="008D6F52">
        <w:rPr>
          <w:szCs w:val="32"/>
        </w:rPr>
        <w:t>’</w:t>
      </w:r>
      <w:r w:rsidRPr="00894396">
        <w:rPr>
          <w:szCs w:val="32"/>
        </w:rPr>
        <w:t>histoire dans toute la ville</w:t>
      </w:r>
      <w:r w:rsidR="008D6F52">
        <w:rPr>
          <w:szCs w:val="32"/>
        </w:rPr>
        <w:t xml:space="preserve">, </w:t>
      </w:r>
      <w:r w:rsidRPr="00894396">
        <w:rPr>
          <w:szCs w:val="32"/>
        </w:rPr>
        <w:t>quand ils partaient en congé</w:t>
      </w:r>
      <w:r w:rsidR="008D6F52">
        <w:rPr>
          <w:szCs w:val="32"/>
        </w:rPr>
        <w:t xml:space="preserve">. </w:t>
      </w:r>
      <w:r w:rsidRPr="00894396">
        <w:rPr>
          <w:szCs w:val="32"/>
        </w:rPr>
        <w:t>Ils ne savaient pas ce que c</w:t>
      </w:r>
      <w:r w:rsidR="008D6F52">
        <w:rPr>
          <w:szCs w:val="32"/>
        </w:rPr>
        <w:t>’</w:t>
      </w:r>
      <w:r w:rsidRPr="00894396">
        <w:rPr>
          <w:szCs w:val="32"/>
        </w:rPr>
        <w:t>était qu</w:t>
      </w:r>
      <w:r w:rsidR="008D6F52">
        <w:rPr>
          <w:szCs w:val="32"/>
        </w:rPr>
        <w:t>’</w:t>
      </w:r>
      <w:r w:rsidRPr="00894396">
        <w:rPr>
          <w:szCs w:val="32"/>
        </w:rPr>
        <w:t>un anarchiste</w:t>
      </w:r>
      <w:r w:rsidR="008D6F52">
        <w:rPr>
          <w:szCs w:val="32"/>
        </w:rPr>
        <w:t xml:space="preserve">, </w:t>
      </w:r>
      <w:r w:rsidRPr="00894396">
        <w:rPr>
          <w:szCs w:val="32"/>
        </w:rPr>
        <w:t>pas plus qu</w:t>
      </w:r>
      <w:r w:rsidR="008D6F52">
        <w:rPr>
          <w:szCs w:val="32"/>
        </w:rPr>
        <w:t>’</w:t>
      </w:r>
      <w:r w:rsidRPr="00894396">
        <w:rPr>
          <w:szCs w:val="32"/>
        </w:rPr>
        <w:t>ils ne connaissaient Barcelone</w:t>
      </w:r>
      <w:r w:rsidR="008D6F52">
        <w:rPr>
          <w:szCs w:val="32"/>
        </w:rPr>
        <w:t xml:space="preserve">. </w:t>
      </w:r>
      <w:r w:rsidRPr="00894396">
        <w:rPr>
          <w:szCs w:val="32"/>
        </w:rPr>
        <w:t>Ils l</w:t>
      </w:r>
      <w:r w:rsidR="008D6F52">
        <w:rPr>
          <w:szCs w:val="32"/>
        </w:rPr>
        <w:t>’</w:t>
      </w:r>
      <w:r w:rsidRPr="00894396">
        <w:rPr>
          <w:szCs w:val="32"/>
        </w:rPr>
        <w:t>appelaient</w:t>
      </w:r>
      <w:r w:rsidR="008D6F52">
        <w:rPr>
          <w:szCs w:val="32"/>
        </w:rPr>
        <w:t> : « </w:t>
      </w:r>
      <w:proofErr w:type="spellStart"/>
      <w:r w:rsidRPr="00894396">
        <w:rPr>
          <w:szCs w:val="32"/>
        </w:rPr>
        <w:t>Anarchisto</w:t>
      </w:r>
      <w:proofErr w:type="spellEnd"/>
      <w:r w:rsidRPr="00894396">
        <w:rPr>
          <w:szCs w:val="32"/>
        </w:rPr>
        <w:t xml:space="preserve"> de Barcelona</w:t>
      </w:r>
      <w:r w:rsidR="008D6F52">
        <w:rPr>
          <w:szCs w:val="32"/>
        </w:rPr>
        <w:t> »</w:t>
      </w:r>
      <w:r w:rsidRPr="00894396">
        <w:rPr>
          <w:szCs w:val="32"/>
        </w:rPr>
        <w:t xml:space="preserve"> comme ils eussent dit son nom et son prénom</w:t>
      </w:r>
      <w:r w:rsidR="008D6F52">
        <w:rPr>
          <w:szCs w:val="32"/>
        </w:rPr>
        <w:t xml:space="preserve">. </w:t>
      </w:r>
      <w:r w:rsidRPr="00894396">
        <w:rPr>
          <w:szCs w:val="32"/>
        </w:rPr>
        <w:t>Quant aux gens de la ville</w:t>
      </w:r>
      <w:r w:rsidR="008D6F52">
        <w:rPr>
          <w:szCs w:val="32"/>
        </w:rPr>
        <w:t xml:space="preserve">, </w:t>
      </w:r>
      <w:r w:rsidRPr="00894396">
        <w:rPr>
          <w:szCs w:val="32"/>
        </w:rPr>
        <w:t>ils avaient lu dans leurs journaux les exploits des anarchistes européens</w:t>
      </w:r>
      <w:r w:rsidR="008D6F52">
        <w:rPr>
          <w:szCs w:val="32"/>
        </w:rPr>
        <w:t xml:space="preserve">, </w:t>
      </w:r>
      <w:r w:rsidRPr="00894396">
        <w:rPr>
          <w:szCs w:val="32"/>
        </w:rPr>
        <w:t>et se montraient fort émus</w:t>
      </w:r>
      <w:r w:rsidR="008D6F52">
        <w:rPr>
          <w:szCs w:val="32"/>
        </w:rPr>
        <w:t xml:space="preserve">. </w:t>
      </w:r>
      <w:r w:rsidRPr="00894396">
        <w:rPr>
          <w:szCs w:val="32"/>
        </w:rPr>
        <w:t>L</w:t>
      </w:r>
      <w:r w:rsidR="008D6F52">
        <w:rPr>
          <w:szCs w:val="32"/>
        </w:rPr>
        <w:t>’</w:t>
      </w:r>
      <w:r w:rsidRPr="00894396">
        <w:rPr>
          <w:szCs w:val="32"/>
        </w:rPr>
        <w:t xml:space="preserve">épithète colorée </w:t>
      </w:r>
      <w:r w:rsidR="008D6F52">
        <w:rPr>
          <w:szCs w:val="32"/>
        </w:rPr>
        <w:t>« </w:t>
      </w:r>
      <w:r w:rsidRPr="00894396">
        <w:rPr>
          <w:szCs w:val="32"/>
        </w:rPr>
        <w:t>de Barcelona</w:t>
      </w:r>
      <w:r w:rsidR="008D6F52">
        <w:rPr>
          <w:szCs w:val="32"/>
        </w:rPr>
        <w:t> »</w:t>
      </w:r>
      <w:r w:rsidRPr="00894396">
        <w:rPr>
          <w:szCs w:val="32"/>
        </w:rPr>
        <w:t xml:space="preserve"> faisait glousser </w:t>
      </w:r>
      <w:r w:rsidR="008D6F52">
        <w:rPr>
          <w:szCs w:val="32"/>
        </w:rPr>
        <w:t>M. </w:t>
      </w:r>
      <w:r w:rsidRPr="00894396">
        <w:rPr>
          <w:szCs w:val="32"/>
        </w:rPr>
        <w:t>Harry Gee de satisfaction</w:t>
      </w:r>
      <w:r w:rsidR="008D6F52">
        <w:rPr>
          <w:szCs w:val="32"/>
        </w:rPr>
        <w:t xml:space="preserve">. – </w:t>
      </w:r>
      <w:r w:rsidRPr="00894396">
        <w:rPr>
          <w:szCs w:val="32"/>
        </w:rPr>
        <w:t>C</w:t>
      </w:r>
      <w:r w:rsidR="008D6F52">
        <w:rPr>
          <w:szCs w:val="32"/>
        </w:rPr>
        <w:t>’</w:t>
      </w:r>
      <w:r w:rsidRPr="00894396">
        <w:rPr>
          <w:szCs w:val="32"/>
        </w:rPr>
        <w:t>est une espèce particulièrement dangereuse</w:t>
      </w:r>
      <w:r w:rsidR="008D6F52">
        <w:rPr>
          <w:szCs w:val="32"/>
        </w:rPr>
        <w:t xml:space="preserve">, </w:t>
      </w:r>
      <w:r w:rsidRPr="00894396">
        <w:rPr>
          <w:szCs w:val="32"/>
        </w:rPr>
        <w:t>hein</w:t>
      </w:r>
      <w:r w:rsidR="008D6F52">
        <w:rPr>
          <w:szCs w:val="32"/>
        </w:rPr>
        <w:t xml:space="preserve"> ? </w:t>
      </w:r>
      <w:r w:rsidRPr="00894396">
        <w:rPr>
          <w:szCs w:val="32"/>
        </w:rPr>
        <w:t>Tous les propriétaires de scieries ont une frousse d</w:t>
      </w:r>
      <w:r w:rsidR="008D6F52">
        <w:rPr>
          <w:szCs w:val="32"/>
        </w:rPr>
        <w:t>’</w:t>
      </w:r>
      <w:r w:rsidRPr="00894396">
        <w:rPr>
          <w:szCs w:val="32"/>
        </w:rPr>
        <w:t>autant plus grande d</w:t>
      </w:r>
      <w:r w:rsidR="008D6F52">
        <w:rPr>
          <w:szCs w:val="32"/>
        </w:rPr>
        <w:t>’</w:t>
      </w:r>
      <w:r w:rsidRPr="00894396">
        <w:rPr>
          <w:szCs w:val="32"/>
        </w:rPr>
        <w:t>un homme pareil</w:t>
      </w:r>
      <w:r w:rsidR="008D6F52">
        <w:rPr>
          <w:szCs w:val="32"/>
        </w:rPr>
        <w:t xml:space="preserve">, </w:t>
      </w:r>
      <w:r w:rsidRPr="00894396">
        <w:rPr>
          <w:szCs w:val="32"/>
        </w:rPr>
        <w:t>comprenez-vous</w:t>
      </w:r>
      <w:r w:rsidR="008D6F52">
        <w:rPr>
          <w:szCs w:val="32"/>
        </w:rPr>
        <w:t xml:space="preserve"> ? </w:t>
      </w:r>
      <w:r w:rsidRPr="00894396">
        <w:rPr>
          <w:szCs w:val="32"/>
        </w:rPr>
        <w:t>exultait-il avec candeur</w:t>
      </w:r>
      <w:r w:rsidR="008D6F52">
        <w:rPr>
          <w:szCs w:val="32"/>
        </w:rPr>
        <w:t xml:space="preserve">. </w:t>
      </w:r>
      <w:r w:rsidRPr="00894396">
        <w:rPr>
          <w:szCs w:val="32"/>
        </w:rPr>
        <w:t>Je le tiens mieux avec ce nom-là que si je le gardais enchaîné par la jambe au pont de ma vedette</w:t>
      </w:r>
      <w:r w:rsidR="008D6F52">
        <w:rPr>
          <w:szCs w:val="32"/>
        </w:rPr>
        <w:t>.</w:t>
      </w:r>
    </w:p>
    <w:p w14:paraId="4DA36266" w14:textId="77777777" w:rsidR="008D6F52" w:rsidRDefault="008D6F52" w:rsidP="008D6F52">
      <w:pPr>
        <w:rPr>
          <w:szCs w:val="32"/>
        </w:rPr>
      </w:pPr>
      <w:r>
        <w:t>— </w:t>
      </w:r>
      <w:r w:rsidRPr="00894396">
        <w:rPr>
          <w:szCs w:val="32"/>
        </w:rPr>
        <w:t>Remarquez bien d</w:t>
      </w:r>
      <w:r>
        <w:rPr>
          <w:szCs w:val="32"/>
        </w:rPr>
        <w:t>’</w:t>
      </w:r>
      <w:r w:rsidRPr="00894396">
        <w:rPr>
          <w:szCs w:val="32"/>
        </w:rPr>
        <w:t>ailleurs</w:t>
      </w:r>
      <w:r>
        <w:rPr>
          <w:szCs w:val="32"/>
        </w:rPr>
        <w:t xml:space="preserve">, </w:t>
      </w:r>
      <w:r w:rsidRPr="00894396">
        <w:rPr>
          <w:szCs w:val="32"/>
        </w:rPr>
        <w:t>ajoutait-il après un instant de silence</w:t>
      </w:r>
      <w:r>
        <w:rPr>
          <w:szCs w:val="32"/>
        </w:rPr>
        <w:t xml:space="preserve">, </w:t>
      </w:r>
      <w:r w:rsidRPr="00894396">
        <w:rPr>
          <w:szCs w:val="32"/>
        </w:rPr>
        <w:t>qu</w:t>
      </w:r>
      <w:r>
        <w:rPr>
          <w:szCs w:val="32"/>
        </w:rPr>
        <w:t>’</w:t>
      </w:r>
      <w:r w:rsidRPr="00894396">
        <w:rPr>
          <w:szCs w:val="32"/>
        </w:rPr>
        <w:t>il ne proteste pas</w:t>
      </w:r>
      <w:r>
        <w:rPr>
          <w:szCs w:val="32"/>
        </w:rPr>
        <w:t xml:space="preserve">. </w:t>
      </w:r>
      <w:r w:rsidRPr="00894396">
        <w:rPr>
          <w:szCs w:val="32"/>
        </w:rPr>
        <w:t>Je ne lui fais aucun tort</w:t>
      </w:r>
      <w:r>
        <w:rPr>
          <w:szCs w:val="32"/>
        </w:rPr>
        <w:t xml:space="preserve">. </w:t>
      </w:r>
      <w:r w:rsidRPr="00894396">
        <w:rPr>
          <w:szCs w:val="32"/>
        </w:rPr>
        <w:t>C</w:t>
      </w:r>
      <w:r>
        <w:rPr>
          <w:szCs w:val="32"/>
        </w:rPr>
        <w:t>’</w:t>
      </w:r>
      <w:r w:rsidRPr="00894396">
        <w:rPr>
          <w:szCs w:val="32"/>
        </w:rPr>
        <w:t>est un forçat d</w:t>
      </w:r>
      <w:r>
        <w:rPr>
          <w:szCs w:val="32"/>
        </w:rPr>
        <w:t>’</w:t>
      </w:r>
      <w:r w:rsidRPr="00894396">
        <w:rPr>
          <w:szCs w:val="32"/>
        </w:rPr>
        <w:t>ailleurs</w:t>
      </w:r>
      <w:r>
        <w:rPr>
          <w:szCs w:val="32"/>
        </w:rPr>
        <w:t xml:space="preserve">, </w:t>
      </w:r>
      <w:r w:rsidRPr="00894396">
        <w:rPr>
          <w:szCs w:val="32"/>
        </w:rPr>
        <w:t>à tout prendre</w:t>
      </w:r>
      <w:r>
        <w:rPr>
          <w:szCs w:val="32"/>
        </w:rPr>
        <w:t>.</w:t>
      </w:r>
    </w:p>
    <w:p w14:paraId="5491094D" w14:textId="77777777" w:rsidR="008D6F52" w:rsidRDefault="008D6F52" w:rsidP="008D6F52">
      <w:pPr>
        <w:rPr>
          <w:szCs w:val="32"/>
        </w:rPr>
      </w:pPr>
      <w:r>
        <w:t>— </w:t>
      </w:r>
      <w:r w:rsidRPr="00894396">
        <w:rPr>
          <w:szCs w:val="32"/>
        </w:rPr>
        <w:t>Je suppose cependant que vous lui donnez un salaire</w:t>
      </w:r>
      <w:r>
        <w:rPr>
          <w:szCs w:val="32"/>
        </w:rPr>
        <w:t xml:space="preserve"> ? </w:t>
      </w:r>
      <w:r w:rsidRPr="00894396">
        <w:rPr>
          <w:szCs w:val="32"/>
        </w:rPr>
        <w:t>demandai-je</w:t>
      </w:r>
      <w:r>
        <w:rPr>
          <w:szCs w:val="32"/>
        </w:rPr>
        <w:t>.</w:t>
      </w:r>
    </w:p>
    <w:p w14:paraId="445E4CCB" w14:textId="77777777" w:rsidR="008D6F52" w:rsidRDefault="008D6F52" w:rsidP="008D6F52">
      <w:pPr>
        <w:rPr>
          <w:szCs w:val="32"/>
        </w:rPr>
      </w:pPr>
      <w:r>
        <w:t>— </w:t>
      </w:r>
      <w:r w:rsidRPr="00894396">
        <w:rPr>
          <w:szCs w:val="32"/>
        </w:rPr>
        <w:t>Un salaire</w:t>
      </w:r>
      <w:r>
        <w:rPr>
          <w:szCs w:val="32"/>
        </w:rPr>
        <w:t xml:space="preserve"> ! </w:t>
      </w:r>
      <w:r w:rsidRPr="00894396">
        <w:rPr>
          <w:szCs w:val="32"/>
        </w:rPr>
        <w:t>qu</w:t>
      </w:r>
      <w:r>
        <w:rPr>
          <w:szCs w:val="32"/>
        </w:rPr>
        <w:t>’</w:t>
      </w:r>
      <w:r w:rsidRPr="00894396">
        <w:rPr>
          <w:szCs w:val="32"/>
        </w:rPr>
        <w:t>a-t-il besoin d</w:t>
      </w:r>
      <w:r>
        <w:rPr>
          <w:szCs w:val="32"/>
        </w:rPr>
        <w:t>’</w:t>
      </w:r>
      <w:r w:rsidRPr="00894396">
        <w:rPr>
          <w:szCs w:val="32"/>
        </w:rPr>
        <w:t>argent ici</w:t>
      </w:r>
      <w:r>
        <w:rPr>
          <w:szCs w:val="32"/>
        </w:rPr>
        <w:t xml:space="preserve"> ? </w:t>
      </w:r>
      <w:r w:rsidRPr="00894396">
        <w:rPr>
          <w:szCs w:val="32"/>
        </w:rPr>
        <w:t>il trouve à manger chez moi et des vêtements au magasin</w:t>
      </w:r>
      <w:r>
        <w:rPr>
          <w:szCs w:val="32"/>
        </w:rPr>
        <w:t xml:space="preserve">. </w:t>
      </w:r>
      <w:r w:rsidRPr="00894396">
        <w:rPr>
          <w:szCs w:val="32"/>
        </w:rPr>
        <w:t>Bien sûr</w:t>
      </w:r>
      <w:r>
        <w:rPr>
          <w:szCs w:val="32"/>
        </w:rPr>
        <w:t xml:space="preserve">, </w:t>
      </w:r>
      <w:r w:rsidRPr="00894396">
        <w:rPr>
          <w:szCs w:val="32"/>
        </w:rPr>
        <w:t xml:space="preserve">je lui </w:t>
      </w:r>
      <w:proofErr w:type="gramStart"/>
      <w:r w:rsidRPr="00894396">
        <w:rPr>
          <w:szCs w:val="32"/>
        </w:rPr>
        <w:t>ferai</w:t>
      </w:r>
      <w:proofErr w:type="gramEnd"/>
      <w:r w:rsidRPr="00894396">
        <w:rPr>
          <w:szCs w:val="32"/>
        </w:rPr>
        <w:t xml:space="preserve"> un cadeau à la fin de l</w:t>
      </w:r>
      <w:r>
        <w:rPr>
          <w:szCs w:val="32"/>
        </w:rPr>
        <w:t>’</w:t>
      </w:r>
      <w:r w:rsidRPr="00894396">
        <w:rPr>
          <w:szCs w:val="32"/>
        </w:rPr>
        <w:t>année</w:t>
      </w:r>
      <w:r>
        <w:rPr>
          <w:szCs w:val="32"/>
        </w:rPr>
        <w:t xml:space="preserve">, </w:t>
      </w:r>
      <w:r w:rsidRPr="00894396">
        <w:rPr>
          <w:szCs w:val="32"/>
        </w:rPr>
        <w:t>mais vous ne croyez pas que je vais employer un forçat et lui donner les mêmes gages qu</w:t>
      </w:r>
      <w:r>
        <w:rPr>
          <w:szCs w:val="32"/>
        </w:rPr>
        <w:t>’</w:t>
      </w:r>
      <w:r w:rsidRPr="00894396">
        <w:rPr>
          <w:szCs w:val="32"/>
        </w:rPr>
        <w:t>à un honnête homme</w:t>
      </w:r>
      <w:r>
        <w:rPr>
          <w:szCs w:val="32"/>
        </w:rPr>
        <w:t xml:space="preserve"> ? </w:t>
      </w:r>
      <w:r w:rsidRPr="00894396">
        <w:rPr>
          <w:szCs w:val="32"/>
        </w:rPr>
        <w:t>Je regarde avant tout aux intérêts de la Compagnie</w:t>
      </w:r>
      <w:r>
        <w:rPr>
          <w:szCs w:val="32"/>
        </w:rPr>
        <w:t>.</w:t>
      </w:r>
    </w:p>
    <w:p w14:paraId="64703DFC" w14:textId="77777777" w:rsidR="008D6F52" w:rsidRDefault="00000000" w:rsidP="008D6F52">
      <w:pPr>
        <w:rPr>
          <w:szCs w:val="32"/>
        </w:rPr>
      </w:pPr>
      <w:r w:rsidRPr="00894396">
        <w:rPr>
          <w:szCs w:val="32"/>
        </w:rPr>
        <w:lastRenderedPageBreak/>
        <w:t>Je reconnus qu</w:t>
      </w:r>
      <w:r w:rsidR="008D6F52">
        <w:rPr>
          <w:szCs w:val="32"/>
        </w:rPr>
        <w:t>’</w:t>
      </w:r>
      <w:r w:rsidRPr="00894396">
        <w:rPr>
          <w:szCs w:val="32"/>
        </w:rPr>
        <w:t>à une compagnie qui dépensait cinquante mille livres par an en annonces</w:t>
      </w:r>
      <w:r w:rsidR="008D6F52">
        <w:rPr>
          <w:szCs w:val="32"/>
        </w:rPr>
        <w:t xml:space="preserve">, </w:t>
      </w:r>
      <w:r w:rsidRPr="00894396">
        <w:rPr>
          <w:szCs w:val="32"/>
        </w:rPr>
        <w:t>la plus stricte économie s</w:t>
      </w:r>
      <w:r w:rsidR="008D6F52">
        <w:rPr>
          <w:szCs w:val="32"/>
        </w:rPr>
        <w:t>’</w:t>
      </w:r>
      <w:r w:rsidRPr="00894396">
        <w:rPr>
          <w:szCs w:val="32"/>
        </w:rPr>
        <w:t>imposait de façon péremptoire</w:t>
      </w:r>
      <w:r w:rsidR="008D6F52">
        <w:rPr>
          <w:szCs w:val="32"/>
        </w:rPr>
        <w:t xml:space="preserve">. </w:t>
      </w:r>
      <w:r w:rsidRPr="00894396">
        <w:rPr>
          <w:szCs w:val="32"/>
        </w:rPr>
        <w:t>Le régisseur de l</w:t>
      </w:r>
      <w:r w:rsidR="008D6F52">
        <w:rPr>
          <w:szCs w:val="32"/>
        </w:rPr>
        <w:t>’</w:t>
      </w:r>
      <w:r w:rsidRPr="00894396">
        <w:rPr>
          <w:szCs w:val="32"/>
        </w:rPr>
        <w:t xml:space="preserve">estancia du </w:t>
      </w:r>
      <w:proofErr w:type="spellStart"/>
      <w:r w:rsidRPr="00894396">
        <w:rPr>
          <w:szCs w:val="32"/>
        </w:rPr>
        <w:t>Marañon</w:t>
      </w:r>
      <w:proofErr w:type="spellEnd"/>
      <w:r w:rsidRPr="00894396">
        <w:rPr>
          <w:szCs w:val="32"/>
        </w:rPr>
        <w:t xml:space="preserve"> poussa un grognement approbatif</w:t>
      </w:r>
      <w:r w:rsidR="008D6F52">
        <w:rPr>
          <w:szCs w:val="32"/>
        </w:rPr>
        <w:t>.</w:t>
      </w:r>
    </w:p>
    <w:p w14:paraId="3D9942C1" w14:textId="77777777" w:rsidR="008D6F52" w:rsidRDefault="008D6F52" w:rsidP="008D6F52">
      <w:pPr>
        <w:rPr>
          <w:szCs w:val="32"/>
        </w:rPr>
      </w:pPr>
      <w:r>
        <w:t>— </w:t>
      </w:r>
      <w:r w:rsidRPr="00894396">
        <w:rPr>
          <w:szCs w:val="32"/>
        </w:rPr>
        <w:t>Et puis</w:t>
      </w:r>
      <w:r>
        <w:rPr>
          <w:szCs w:val="32"/>
        </w:rPr>
        <w:t xml:space="preserve">, </w:t>
      </w:r>
      <w:r w:rsidRPr="00894396">
        <w:rPr>
          <w:szCs w:val="32"/>
        </w:rPr>
        <w:t>écoutez</w:t>
      </w:r>
      <w:r>
        <w:rPr>
          <w:szCs w:val="32"/>
        </w:rPr>
        <w:t xml:space="preserve">, </w:t>
      </w:r>
      <w:r w:rsidRPr="00894396">
        <w:rPr>
          <w:szCs w:val="32"/>
        </w:rPr>
        <w:t>reprit-il</w:t>
      </w:r>
      <w:r>
        <w:rPr>
          <w:szCs w:val="32"/>
        </w:rPr>
        <w:t xml:space="preserve">, </w:t>
      </w:r>
      <w:r w:rsidRPr="00894396">
        <w:rPr>
          <w:szCs w:val="32"/>
        </w:rPr>
        <w:t>si j</w:t>
      </w:r>
      <w:r>
        <w:rPr>
          <w:szCs w:val="32"/>
        </w:rPr>
        <w:t>’</w:t>
      </w:r>
      <w:r w:rsidRPr="00894396">
        <w:rPr>
          <w:szCs w:val="32"/>
        </w:rPr>
        <w:t>étais certain que ce fût un anarchiste et qu</w:t>
      </w:r>
      <w:r>
        <w:rPr>
          <w:szCs w:val="32"/>
        </w:rPr>
        <w:t>’</w:t>
      </w:r>
      <w:r w:rsidRPr="00894396">
        <w:rPr>
          <w:szCs w:val="32"/>
        </w:rPr>
        <w:t>il eût le toupet de me réclamer de l</w:t>
      </w:r>
      <w:r>
        <w:rPr>
          <w:szCs w:val="32"/>
        </w:rPr>
        <w:t>’</w:t>
      </w:r>
      <w:r w:rsidRPr="00894396">
        <w:rPr>
          <w:szCs w:val="32"/>
        </w:rPr>
        <w:t>argent</w:t>
      </w:r>
      <w:r>
        <w:rPr>
          <w:szCs w:val="32"/>
        </w:rPr>
        <w:t xml:space="preserve">, </w:t>
      </w:r>
      <w:r w:rsidRPr="00894396">
        <w:rPr>
          <w:szCs w:val="32"/>
        </w:rPr>
        <w:t>je lui enverrais le bout de ma botte quelque part</w:t>
      </w:r>
      <w:r>
        <w:rPr>
          <w:szCs w:val="32"/>
        </w:rPr>
        <w:t xml:space="preserve">. </w:t>
      </w:r>
      <w:r w:rsidRPr="00894396">
        <w:rPr>
          <w:szCs w:val="32"/>
        </w:rPr>
        <w:t>Je lui accorde le bénéfice du doute</w:t>
      </w:r>
      <w:r>
        <w:rPr>
          <w:szCs w:val="32"/>
        </w:rPr>
        <w:t xml:space="preserve">. </w:t>
      </w:r>
      <w:r w:rsidRPr="00894396">
        <w:rPr>
          <w:szCs w:val="32"/>
        </w:rPr>
        <w:t>Je veux bien admettre qu</w:t>
      </w:r>
      <w:r>
        <w:rPr>
          <w:szCs w:val="32"/>
        </w:rPr>
        <w:t>’</w:t>
      </w:r>
      <w:r w:rsidRPr="00894396">
        <w:rPr>
          <w:szCs w:val="32"/>
        </w:rPr>
        <w:t>il se soit contenté de planter son couteau dans un dos quelconque</w:t>
      </w:r>
      <w:r>
        <w:rPr>
          <w:szCs w:val="32"/>
        </w:rPr>
        <w:t xml:space="preserve">, – </w:t>
      </w:r>
      <w:r w:rsidRPr="00894396">
        <w:rPr>
          <w:szCs w:val="32"/>
        </w:rPr>
        <w:t>avec circonstances atténuantes</w:t>
      </w:r>
      <w:r>
        <w:rPr>
          <w:szCs w:val="32"/>
        </w:rPr>
        <w:t xml:space="preserve">, – </w:t>
      </w:r>
      <w:r w:rsidRPr="00894396">
        <w:rPr>
          <w:szCs w:val="32"/>
        </w:rPr>
        <w:t>à la française</w:t>
      </w:r>
      <w:r>
        <w:rPr>
          <w:szCs w:val="32"/>
        </w:rPr>
        <w:t xml:space="preserve">, </w:t>
      </w:r>
      <w:r w:rsidRPr="00894396">
        <w:rPr>
          <w:szCs w:val="32"/>
        </w:rPr>
        <w:t>vous savez</w:t>
      </w:r>
      <w:r>
        <w:rPr>
          <w:szCs w:val="32"/>
        </w:rPr>
        <w:t xml:space="preserve">. </w:t>
      </w:r>
      <w:r w:rsidRPr="00894396">
        <w:rPr>
          <w:szCs w:val="32"/>
        </w:rPr>
        <w:t>Ces histoires sanguinaires et subversives</w:t>
      </w:r>
      <w:r>
        <w:rPr>
          <w:szCs w:val="32"/>
        </w:rPr>
        <w:t xml:space="preserve">, </w:t>
      </w:r>
      <w:r w:rsidRPr="00894396">
        <w:rPr>
          <w:szCs w:val="32"/>
        </w:rPr>
        <w:t>cette façon de vouloir renverser toutes les lois et l</w:t>
      </w:r>
      <w:r>
        <w:rPr>
          <w:szCs w:val="32"/>
        </w:rPr>
        <w:t>’</w:t>
      </w:r>
      <w:r w:rsidRPr="00894396">
        <w:rPr>
          <w:szCs w:val="32"/>
        </w:rPr>
        <w:t>ordre du monde</w:t>
      </w:r>
      <w:r>
        <w:rPr>
          <w:szCs w:val="32"/>
        </w:rPr>
        <w:t xml:space="preserve">, </w:t>
      </w:r>
      <w:r w:rsidRPr="00894396">
        <w:rPr>
          <w:szCs w:val="32"/>
        </w:rPr>
        <w:t>ça me fait bouillir le sang</w:t>
      </w:r>
      <w:r>
        <w:rPr>
          <w:szCs w:val="32"/>
        </w:rPr>
        <w:t xml:space="preserve">. </w:t>
      </w:r>
      <w:r w:rsidRPr="00894396">
        <w:rPr>
          <w:szCs w:val="32"/>
        </w:rPr>
        <w:t>C</w:t>
      </w:r>
      <w:r>
        <w:rPr>
          <w:szCs w:val="32"/>
        </w:rPr>
        <w:t>’</w:t>
      </w:r>
      <w:r w:rsidRPr="00894396">
        <w:rPr>
          <w:szCs w:val="32"/>
        </w:rPr>
        <w:t>est couper l</w:t>
      </w:r>
      <w:r>
        <w:rPr>
          <w:szCs w:val="32"/>
        </w:rPr>
        <w:t>’</w:t>
      </w:r>
      <w:r w:rsidRPr="00894396">
        <w:rPr>
          <w:szCs w:val="32"/>
        </w:rPr>
        <w:t>herbe sous le pied à tous les travailleurs honnêtes et respectables</w:t>
      </w:r>
      <w:r>
        <w:rPr>
          <w:szCs w:val="32"/>
        </w:rPr>
        <w:t xml:space="preserve">. </w:t>
      </w:r>
      <w:r w:rsidRPr="00894396">
        <w:rPr>
          <w:szCs w:val="32"/>
        </w:rPr>
        <w:t>Je vous dis qu</w:t>
      </w:r>
      <w:r>
        <w:rPr>
          <w:szCs w:val="32"/>
        </w:rPr>
        <w:t>’</w:t>
      </w:r>
      <w:r w:rsidRPr="00894396">
        <w:rPr>
          <w:szCs w:val="32"/>
        </w:rPr>
        <w:t>il faut protéger la conscience chez les gens qui en possèdent</w:t>
      </w:r>
      <w:r>
        <w:rPr>
          <w:szCs w:val="32"/>
        </w:rPr>
        <w:t xml:space="preserve">, </w:t>
      </w:r>
      <w:r w:rsidRPr="00894396">
        <w:rPr>
          <w:szCs w:val="32"/>
        </w:rPr>
        <w:t>comme vous et moi</w:t>
      </w:r>
      <w:r>
        <w:rPr>
          <w:szCs w:val="32"/>
        </w:rPr>
        <w:t xml:space="preserve">, </w:t>
      </w:r>
      <w:r w:rsidRPr="00894396">
        <w:rPr>
          <w:szCs w:val="32"/>
        </w:rPr>
        <w:t>sans quoi la première fripouille venue pourrait à tous égards me valoir</w:t>
      </w:r>
      <w:r>
        <w:rPr>
          <w:szCs w:val="32"/>
        </w:rPr>
        <w:t xml:space="preserve">. </w:t>
      </w:r>
      <w:r w:rsidRPr="00894396">
        <w:rPr>
          <w:szCs w:val="32"/>
        </w:rPr>
        <w:t>Jugez un peu</w:t>
      </w:r>
      <w:r>
        <w:rPr>
          <w:szCs w:val="32"/>
        </w:rPr>
        <w:t xml:space="preserve"> : </w:t>
      </w:r>
      <w:r w:rsidRPr="00894396">
        <w:rPr>
          <w:szCs w:val="32"/>
        </w:rPr>
        <w:t>quelle absurdité</w:t>
      </w:r>
      <w:r>
        <w:rPr>
          <w:szCs w:val="32"/>
        </w:rPr>
        <w:t xml:space="preserve"> ! </w:t>
      </w:r>
      <w:r w:rsidRPr="00894396">
        <w:rPr>
          <w:szCs w:val="32"/>
        </w:rPr>
        <w:t>Il me regardait fixement</w:t>
      </w:r>
      <w:r>
        <w:rPr>
          <w:szCs w:val="32"/>
        </w:rPr>
        <w:t xml:space="preserve">. </w:t>
      </w:r>
      <w:r w:rsidRPr="00894396">
        <w:rPr>
          <w:szCs w:val="32"/>
        </w:rPr>
        <w:t>Je fis un petit signe de tête et murmurai qu</w:t>
      </w:r>
      <w:r>
        <w:rPr>
          <w:szCs w:val="32"/>
        </w:rPr>
        <w:t>’</w:t>
      </w:r>
      <w:r w:rsidRPr="00894396">
        <w:rPr>
          <w:szCs w:val="32"/>
        </w:rPr>
        <w:t>il y avait certainement beaucoup de vérité subtile dans cette façon de voir</w:t>
      </w:r>
      <w:r>
        <w:rPr>
          <w:szCs w:val="32"/>
        </w:rPr>
        <w:t>.</w:t>
      </w:r>
    </w:p>
    <w:p w14:paraId="6F6B3123" w14:textId="77777777" w:rsidR="008D6F52" w:rsidRDefault="00000000" w:rsidP="008D6F52">
      <w:pPr>
        <w:rPr>
          <w:szCs w:val="32"/>
        </w:rPr>
      </w:pPr>
      <w:r w:rsidRPr="00894396">
        <w:rPr>
          <w:szCs w:val="32"/>
        </w:rPr>
        <w:t>La première vérité que l</w:t>
      </w:r>
      <w:r w:rsidR="008D6F52">
        <w:rPr>
          <w:szCs w:val="32"/>
        </w:rPr>
        <w:t>’</w:t>
      </w:r>
      <w:r w:rsidRPr="00894396">
        <w:rPr>
          <w:szCs w:val="32"/>
        </w:rPr>
        <w:t>on pouvait démêler dans les idées de Paul le mécanicien</w:t>
      </w:r>
      <w:r w:rsidR="008D6F52">
        <w:rPr>
          <w:szCs w:val="32"/>
        </w:rPr>
        <w:t xml:space="preserve">, </w:t>
      </w:r>
      <w:r w:rsidRPr="00894396">
        <w:rPr>
          <w:szCs w:val="32"/>
        </w:rPr>
        <w:t>c</w:t>
      </w:r>
      <w:r w:rsidR="008D6F52">
        <w:rPr>
          <w:szCs w:val="32"/>
        </w:rPr>
        <w:t>’</w:t>
      </w:r>
      <w:r w:rsidRPr="00894396">
        <w:rPr>
          <w:szCs w:val="32"/>
        </w:rPr>
        <w:t>est qu</w:t>
      </w:r>
      <w:r w:rsidR="008D6F52">
        <w:rPr>
          <w:szCs w:val="32"/>
        </w:rPr>
        <w:t>’</w:t>
      </w:r>
      <w:r w:rsidRPr="00894396">
        <w:rPr>
          <w:szCs w:val="32"/>
        </w:rPr>
        <w:t>un détail futile suffît à causer la ruine d</w:t>
      </w:r>
      <w:r w:rsidR="008D6F52">
        <w:rPr>
          <w:szCs w:val="32"/>
        </w:rPr>
        <w:t>’</w:t>
      </w:r>
      <w:r w:rsidRPr="00894396">
        <w:rPr>
          <w:szCs w:val="32"/>
        </w:rPr>
        <w:t>un malheureux</w:t>
      </w:r>
      <w:r w:rsidR="008D6F52">
        <w:rPr>
          <w:szCs w:val="32"/>
        </w:rPr>
        <w:t>.</w:t>
      </w:r>
    </w:p>
    <w:p w14:paraId="4EEE7B12" w14:textId="77777777" w:rsidR="008D6F52" w:rsidRDefault="008D6F52" w:rsidP="008D6F52">
      <w:pPr>
        <w:rPr>
          <w:szCs w:val="32"/>
        </w:rPr>
      </w:pPr>
      <w:r>
        <w:t>— </w:t>
      </w:r>
      <w:r w:rsidRPr="00894396">
        <w:rPr>
          <w:i/>
          <w:iCs/>
          <w:szCs w:val="32"/>
        </w:rPr>
        <w:t>Il n</w:t>
      </w:r>
      <w:r>
        <w:rPr>
          <w:i/>
          <w:iCs/>
          <w:szCs w:val="32"/>
        </w:rPr>
        <w:t>’</w:t>
      </w:r>
      <w:r w:rsidRPr="00894396">
        <w:rPr>
          <w:i/>
          <w:iCs/>
          <w:szCs w:val="32"/>
        </w:rPr>
        <w:t>en faut pas beaucoup pour perdre un homme</w:t>
      </w:r>
      <w:r>
        <w:rPr>
          <w:i/>
          <w:iCs/>
          <w:szCs w:val="32"/>
        </w:rPr>
        <w:t xml:space="preserve">, </w:t>
      </w:r>
      <w:r w:rsidRPr="00894396">
        <w:rPr>
          <w:szCs w:val="32"/>
        </w:rPr>
        <w:t>me dit-il un soir d</w:t>
      </w:r>
      <w:r>
        <w:rPr>
          <w:szCs w:val="32"/>
        </w:rPr>
        <w:t>’</w:t>
      </w:r>
      <w:r w:rsidRPr="00894396">
        <w:rPr>
          <w:szCs w:val="32"/>
        </w:rPr>
        <w:t>un ton pensif</w:t>
      </w:r>
      <w:r>
        <w:rPr>
          <w:szCs w:val="32"/>
        </w:rPr>
        <w:t>.</w:t>
      </w:r>
    </w:p>
    <w:p w14:paraId="1070E911" w14:textId="77777777" w:rsidR="008D6F52" w:rsidRDefault="00000000" w:rsidP="008D6F52">
      <w:pPr>
        <w:rPr>
          <w:szCs w:val="32"/>
        </w:rPr>
      </w:pPr>
      <w:r w:rsidRPr="00894396">
        <w:rPr>
          <w:szCs w:val="32"/>
        </w:rPr>
        <w:t>Je rapporte cette réflexion en français</w:t>
      </w:r>
      <w:r w:rsidR="008D6F52">
        <w:rPr>
          <w:szCs w:val="32"/>
        </w:rPr>
        <w:t xml:space="preserve">, </w:t>
      </w:r>
      <w:r w:rsidRPr="00894396">
        <w:rPr>
          <w:szCs w:val="32"/>
        </w:rPr>
        <w:t>car le pauvre garçon venait de Paris et pas du tout de Barcelone</w:t>
      </w:r>
      <w:r w:rsidR="008D6F52">
        <w:rPr>
          <w:szCs w:val="32"/>
        </w:rPr>
        <w:t xml:space="preserve">. </w:t>
      </w:r>
      <w:r w:rsidRPr="00894396">
        <w:rPr>
          <w:szCs w:val="32"/>
        </w:rPr>
        <w:t xml:space="preserve">Au </w:t>
      </w:r>
      <w:proofErr w:type="spellStart"/>
      <w:r w:rsidRPr="00894396">
        <w:rPr>
          <w:szCs w:val="32"/>
        </w:rPr>
        <w:t>Marañon</w:t>
      </w:r>
      <w:proofErr w:type="spellEnd"/>
      <w:r w:rsidR="008D6F52">
        <w:rPr>
          <w:szCs w:val="32"/>
        </w:rPr>
        <w:t xml:space="preserve">, </w:t>
      </w:r>
      <w:r w:rsidRPr="00894396">
        <w:rPr>
          <w:szCs w:val="32"/>
        </w:rPr>
        <w:t>il vivait à l</w:t>
      </w:r>
      <w:r w:rsidR="008D6F52">
        <w:rPr>
          <w:szCs w:val="32"/>
        </w:rPr>
        <w:t>’</w:t>
      </w:r>
      <w:r w:rsidRPr="00894396">
        <w:rPr>
          <w:szCs w:val="32"/>
        </w:rPr>
        <w:t>écart de la ferme</w:t>
      </w:r>
      <w:r w:rsidR="008D6F52">
        <w:rPr>
          <w:szCs w:val="32"/>
        </w:rPr>
        <w:t xml:space="preserve">, </w:t>
      </w:r>
      <w:r w:rsidRPr="00894396">
        <w:rPr>
          <w:szCs w:val="32"/>
        </w:rPr>
        <w:t>dans un petit appentis à toit métallique et à parois de paille qu</w:t>
      </w:r>
      <w:r w:rsidR="008D6F52">
        <w:rPr>
          <w:szCs w:val="32"/>
        </w:rPr>
        <w:t>’</w:t>
      </w:r>
      <w:r w:rsidRPr="00894396">
        <w:rPr>
          <w:szCs w:val="32"/>
        </w:rPr>
        <w:t xml:space="preserve">il appelait </w:t>
      </w:r>
      <w:r w:rsidRPr="00894396">
        <w:rPr>
          <w:i/>
          <w:iCs/>
          <w:szCs w:val="32"/>
        </w:rPr>
        <w:t>mon atelier</w:t>
      </w:r>
      <w:r w:rsidR="008D6F52">
        <w:rPr>
          <w:i/>
          <w:iCs/>
          <w:szCs w:val="32"/>
        </w:rPr>
        <w:t xml:space="preserve">. </w:t>
      </w:r>
      <w:r w:rsidRPr="00894396">
        <w:rPr>
          <w:szCs w:val="32"/>
        </w:rPr>
        <w:t>On y avait placé un établi</w:t>
      </w:r>
      <w:r w:rsidR="008D6F52">
        <w:rPr>
          <w:szCs w:val="32"/>
        </w:rPr>
        <w:t xml:space="preserve">, </w:t>
      </w:r>
      <w:r w:rsidRPr="00894396">
        <w:rPr>
          <w:szCs w:val="32"/>
        </w:rPr>
        <w:t>plusieurs couvertures de cheval et une selle</w:t>
      </w:r>
      <w:r w:rsidR="008D6F52">
        <w:rPr>
          <w:szCs w:val="32"/>
        </w:rPr>
        <w:t xml:space="preserve">, </w:t>
      </w:r>
      <w:r w:rsidRPr="00894396">
        <w:rPr>
          <w:szCs w:val="32"/>
        </w:rPr>
        <w:t>non qu</w:t>
      </w:r>
      <w:r w:rsidR="008D6F52">
        <w:rPr>
          <w:szCs w:val="32"/>
        </w:rPr>
        <w:t>’</w:t>
      </w:r>
      <w:r w:rsidRPr="00894396">
        <w:rPr>
          <w:szCs w:val="32"/>
        </w:rPr>
        <w:t>il eût jamais l</w:t>
      </w:r>
      <w:r w:rsidR="008D6F52">
        <w:rPr>
          <w:szCs w:val="32"/>
        </w:rPr>
        <w:t>’</w:t>
      </w:r>
      <w:r w:rsidRPr="00894396">
        <w:rPr>
          <w:szCs w:val="32"/>
        </w:rPr>
        <w:t>occasion de monter à cheval</w:t>
      </w:r>
      <w:r w:rsidR="008D6F52">
        <w:rPr>
          <w:szCs w:val="32"/>
        </w:rPr>
        <w:t xml:space="preserve">, </w:t>
      </w:r>
      <w:r w:rsidRPr="00894396">
        <w:rPr>
          <w:szCs w:val="32"/>
        </w:rPr>
        <w:t xml:space="preserve">mais </w:t>
      </w:r>
      <w:r w:rsidRPr="00894396">
        <w:rPr>
          <w:szCs w:val="32"/>
        </w:rPr>
        <w:lastRenderedPageBreak/>
        <w:t>parce que tous les employés de l</w:t>
      </w:r>
      <w:r w:rsidR="008D6F52">
        <w:rPr>
          <w:szCs w:val="32"/>
        </w:rPr>
        <w:t>’</w:t>
      </w:r>
      <w:r w:rsidRPr="00894396">
        <w:rPr>
          <w:szCs w:val="32"/>
        </w:rPr>
        <w:t>établissement</w:t>
      </w:r>
      <w:r w:rsidR="008D6F52">
        <w:rPr>
          <w:szCs w:val="32"/>
        </w:rPr>
        <w:t xml:space="preserve"> : </w:t>
      </w:r>
      <w:r w:rsidRPr="00894396">
        <w:rPr>
          <w:szCs w:val="32"/>
        </w:rPr>
        <w:t>vaqueros et bouviers</w:t>
      </w:r>
      <w:r w:rsidR="008D6F52">
        <w:rPr>
          <w:szCs w:val="32"/>
        </w:rPr>
        <w:t xml:space="preserve">, </w:t>
      </w:r>
      <w:r w:rsidRPr="00894396">
        <w:rPr>
          <w:szCs w:val="32"/>
        </w:rPr>
        <w:t>ne connaissaient pas d</w:t>
      </w:r>
      <w:r w:rsidR="008D6F52">
        <w:rPr>
          <w:szCs w:val="32"/>
        </w:rPr>
        <w:t>’</w:t>
      </w:r>
      <w:r w:rsidRPr="00894396">
        <w:rPr>
          <w:szCs w:val="32"/>
        </w:rPr>
        <w:t>autre literie</w:t>
      </w:r>
      <w:r w:rsidR="008D6F52">
        <w:rPr>
          <w:szCs w:val="32"/>
        </w:rPr>
        <w:t xml:space="preserve">. </w:t>
      </w:r>
      <w:r w:rsidRPr="00894396">
        <w:rPr>
          <w:szCs w:val="32"/>
        </w:rPr>
        <w:t>Et comme un fils des plaines</w:t>
      </w:r>
      <w:r w:rsidR="008D6F52">
        <w:rPr>
          <w:szCs w:val="32"/>
        </w:rPr>
        <w:t xml:space="preserve">, </w:t>
      </w:r>
      <w:r w:rsidRPr="00894396">
        <w:rPr>
          <w:szCs w:val="32"/>
        </w:rPr>
        <w:t>il dormait sur ce harnais de cavalier</w:t>
      </w:r>
      <w:r w:rsidR="008D6F52">
        <w:rPr>
          <w:szCs w:val="32"/>
        </w:rPr>
        <w:t xml:space="preserve">, </w:t>
      </w:r>
      <w:r w:rsidRPr="00894396">
        <w:rPr>
          <w:szCs w:val="32"/>
        </w:rPr>
        <w:t>couché au milieu de ses outils</w:t>
      </w:r>
      <w:r w:rsidR="008D6F52">
        <w:rPr>
          <w:szCs w:val="32"/>
        </w:rPr>
        <w:t xml:space="preserve">, </w:t>
      </w:r>
      <w:r w:rsidRPr="00894396">
        <w:rPr>
          <w:szCs w:val="32"/>
        </w:rPr>
        <w:t>sur une litière de ferraille rouillée</w:t>
      </w:r>
      <w:r w:rsidR="008D6F52">
        <w:rPr>
          <w:szCs w:val="32"/>
        </w:rPr>
        <w:t xml:space="preserve">, </w:t>
      </w:r>
      <w:r w:rsidRPr="00894396">
        <w:rPr>
          <w:szCs w:val="32"/>
        </w:rPr>
        <w:t>avec une forge portative pour chevet</w:t>
      </w:r>
      <w:r w:rsidR="008D6F52">
        <w:rPr>
          <w:szCs w:val="32"/>
        </w:rPr>
        <w:t xml:space="preserve">, </w:t>
      </w:r>
      <w:r w:rsidRPr="00894396">
        <w:rPr>
          <w:szCs w:val="32"/>
        </w:rPr>
        <w:t>et l</w:t>
      </w:r>
      <w:r w:rsidR="008D6F52">
        <w:rPr>
          <w:szCs w:val="32"/>
        </w:rPr>
        <w:t>’</w:t>
      </w:r>
      <w:r w:rsidRPr="00894396">
        <w:rPr>
          <w:szCs w:val="32"/>
        </w:rPr>
        <w:t>établi pour supporter sa moustiquaire crasseuse</w:t>
      </w:r>
      <w:r w:rsidR="008D6F52">
        <w:rPr>
          <w:szCs w:val="32"/>
        </w:rPr>
        <w:t xml:space="preserve">. </w:t>
      </w:r>
      <w:r w:rsidRPr="00894396">
        <w:rPr>
          <w:szCs w:val="32"/>
        </w:rPr>
        <w:t>De temps à autre</w:t>
      </w:r>
      <w:r w:rsidR="008D6F52">
        <w:rPr>
          <w:szCs w:val="32"/>
        </w:rPr>
        <w:t xml:space="preserve">, </w:t>
      </w:r>
      <w:r w:rsidRPr="00894396">
        <w:rPr>
          <w:szCs w:val="32"/>
        </w:rPr>
        <w:t>je lui apportais quelque bout de chandelle arraché à la maigre provision de la maison directoriale</w:t>
      </w:r>
      <w:r w:rsidR="008D6F52">
        <w:rPr>
          <w:szCs w:val="32"/>
        </w:rPr>
        <w:t xml:space="preserve"> ; </w:t>
      </w:r>
      <w:r w:rsidRPr="00894396">
        <w:rPr>
          <w:szCs w:val="32"/>
        </w:rPr>
        <w:t>il m</w:t>
      </w:r>
      <w:r w:rsidR="008D6F52">
        <w:rPr>
          <w:szCs w:val="32"/>
        </w:rPr>
        <w:t>’</w:t>
      </w:r>
      <w:r w:rsidRPr="00894396">
        <w:rPr>
          <w:szCs w:val="32"/>
        </w:rPr>
        <w:t>était très reconnaissant de ce cadeau</w:t>
      </w:r>
      <w:r w:rsidR="008D6F52">
        <w:rPr>
          <w:szCs w:val="32"/>
        </w:rPr>
        <w:t xml:space="preserve"> : </w:t>
      </w:r>
      <w:r w:rsidRPr="00894396">
        <w:rPr>
          <w:szCs w:val="32"/>
        </w:rPr>
        <w:t>il n</w:t>
      </w:r>
      <w:r w:rsidR="008D6F52">
        <w:rPr>
          <w:szCs w:val="32"/>
        </w:rPr>
        <w:t>’</w:t>
      </w:r>
      <w:r w:rsidRPr="00894396">
        <w:rPr>
          <w:szCs w:val="32"/>
        </w:rPr>
        <w:t>aimait pas rester éveillé dans l</w:t>
      </w:r>
      <w:r w:rsidR="008D6F52">
        <w:rPr>
          <w:szCs w:val="32"/>
        </w:rPr>
        <w:t>’</w:t>
      </w:r>
      <w:r w:rsidRPr="00894396">
        <w:rPr>
          <w:szCs w:val="32"/>
        </w:rPr>
        <w:t>ombre</w:t>
      </w:r>
      <w:r w:rsidR="008D6F52">
        <w:rPr>
          <w:szCs w:val="32"/>
        </w:rPr>
        <w:t xml:space="preserve"> ; – </w:t>
      </w:r>
      <w:r w:rsidRPr="00894396">
        <w:rPr>
          <w:i/>
          <w:iCs/>
          <w:szCs w:val="32"/>
        </w:rPr>
        <w:t>le sommeil me fuit</w:t>
      </w:r>
      <w:r w:rsidR="008D6F52">
        <w:rPr>
          <w:i/>
          <w:iCs/>
          <w:szCs w:val="32"/>
        </w:rPr>
        <w:t xml:space="preserve">, </w:t>
      </w:r>
      <w:r w:rsidRPr="00894396">
        <w:rPr>
          <w:szCs w:val="32"/>
        </w:rPr>
        <w:t>déplorait-il avec l</w:t>
      </w:r>
      <w:r w:rsidR="008D6F52">
        <w:rPr>
          <w:szCs w:val="32"/>
        </w:rPr>
        <w:t>’</w:t>
      </w:r>
      <w:r w:rsidRPr="00894396">
        <w:rPr>
          <w:szCs w:val="32"/>
        </w:rPr>
        <w:t>habituel accent de stoïcisme résigné qui le rendait sympathique et touchant</w:t>
      </w:r>
      <w:r w:rsidR="008D6F52">
        <w:rPr>
          <w:szCs w:val="32"/>
        </w:rPr>
        <w:t xml:space="preserve">. </w:t>
      </w:r>
      <w:r w:rsidRPr="00894396">
        <w:rPr>
          <w:szCs w:val="32"/>
        </w:rPr>
        <w:t>Je lui avais fait comprendre que je n</w:t>
      </w:r>
      <w:r w:rsidR="008D6F52">
        <w:rPr>
          <w:szCs w:val="32"/>
        </w:rPr>
        <w:t>’</w:t>
      </w:r>
      <w:r w:rsidRPr="00894396">
        <w:rPr>
          <w:szCs w:val="32"/>
        </w:rPr>
        <w:t>attachais pas une importance excessive à sa qualité d</w:t>
      </w:r>
      <w:r w:rsidR="008D6F52">
        <w:rPr>
          <w:szCs w:val="32"/>
        </w:rPr>
        <w:t>’</w:t>
      </w:r>
      <w:r w:rsidRPr="00894396">
        <w:rPr>
          <w:szCs w:val="32"/>
        </w:rPr>
        <w:t>ancien forçat</w:t>
      </w:r>
      <w:r w:rsidR="008D6F52">
        <w:rPr>
          <w:szCs w:val="32"/>
        </w:rPr>
        <w:t>.</w:t>
      </w:r>
    </w:p>
    <w:p w14:paraId="4D00BFFF" w14:textId="77777777" w:rsidR="008D6F52" w:rsidRDefault="00000000" w:rsidP="008D6F52">
      <w:pPr>
        <w:rPr>
          <w:szCs w:val="32"/>
        </w:rPr>
      </w:pPr>
      <w:r w:rsidRPr="00894396">
        <w:rPr>
          <w:szCs w:val="32"/>
        </w:rPr>
        <w:t>C</w:t>
      </w:r>
      <w:r w:rsidR="008D6F52">
        <w:rPr>
          <w:szCs w:val="32"/>
        </w:rPr>
        <w:t>’</w:t>
      </w:r>
      <w:r w:rsidRPr="00894396">
        <w:rPr>
          <w:szCs w:val="32"/>
        </w:rPr>
        <w:t>est ce qui l</w:t>
      </w:r>
      <w:r w:rsidR="008D6F52">
        <w:rPr>
          <w:szCs w:val="32"/>
        </w:rPr>
        <w:t>’</w:t>
      </w:r>
      <w:r w:rsidRPr="00894396">
        <w:rPr>
          <w:szCs w:val="32"/>
        </w:rPr>
        <w:t>amena un soir à me parler de lui-même</w:t>
      </w:r>
      <w:r w:rsidR="008D6F52">
        <w:rPr>
          <w:szCs w:val="32"/>
        </w:rPr>
        <w:t xml:space="preserve">. </w:t>
      </w:r>
      <w:r w:rsidRPr="00894396">
        <w:rPr>
          <w:szCs w:val="32"/>
        </w:rPr>
        <w:t>Comme un des bouts de bougie placé sur l</w:t>
      </w:r>
      <w:r w:rsidR="008D6F52">
        <w:rPr>
          <w:szCs w:val="32"/>
        </w:rPr>
        <w:t>’</w:t>
      </w:r>
      <w:r w:rsidRPr="00894396">
        <w:rPr>
          <w:szCs w:val="32"/>
        </w:rPr>
        <w:t>établi menaçait de s</w:t>
      </w:r>
      <w:r w:rsidR="008D6F52">
        <w:rPr>
          <w:szCs w:val="32"/>
        </w:rPr>
        <w:t>’</w:t>
      </w:r>
      <w:r w:rsidRPr="00894396">
        <w:rPr>
          <w:szCs w:val="32"/>
        </w:rPr>
        <w:t>éteindre</w:t>
      </w:r>
      <w:r w:rsidR="008D6F52">
        <w:rPr>
          <w:szCs w:val="32"/>
        </w:rPr>
        <w:t xml:space="preserve">, </w:t>
      </w:r>
      <w:r w:rsidRPr="00894396">
        <w:rPr>
          <w:szCs w:val="32"/>
        </w:rPr>
        <w:t>il en alluma vivement un autre</w:t>
      </w:r>
      <w:r w:rsidR="008D6F52">
        <w:rPr>
          <w:szCs w:val="32"/>
        </w:rPr>
        <w:t>.</w:t>
      </w:r>
    </w:p>
    <w:p w14:paraId="16768C0B" w14:textId="77777777" w:rsidR="008D6F52" w:rsidRDefault="00000000" w:rsidP="008D6F52">
      <w:pPr>
        <w:rPr>
          <w:szCs w:val="32"/>
        </w:rPr>
      </w:pPr>
      <w:r w:rsidRPr="00894396">
        <w:rPr>
          <w:szCs w:val="32"/>
        </w:rPr>
        <w:t>Il avait fait son service militaire dans une garnison de province</w:t>
      </w:r>
      <w:r w:rsidR="008D6F52">
        <w:rPr>
          <w:szCs w:val="32"/>
        </w:rPr>
        <w:t xml:space="preserve">, </w:t>
      </w:r>
      <w:r w:rsidRPr="00894396">
        <w:rPr>
          <w:szCs w:val="32"/>
        </w:rPr>
        <w:t>et était rentré à Paris pour exercer son métier</w:t>
      </w:r>
      <w:r w:rsidR="008D6F52">
        <w:rPr>
          <w:szCs w:val="32"/>
        </w:rPr>
        <w:t xml:space="preserve">. </w:t>
      </w:r>
      <w:r w:rsidRPr="00894396">
        <w:rPr>
          <w:szCs w:val="32"/>
        </w:rPr>
        <w:t>C</w:t>
      </w:r>
      <w:r w:rsidR="008D6F52">
        <w:rPr>
          <w:szCs w:val="32"/>
        </w:rPr>
        <w:t>’</w:t>
      </w:r>
      <w:r w:rsidRPr="00894396">
        <w:rPr>
          <w:szCs w:val="32"/>
        </w:rPr>
        <w:t>était un travail bien payé</w:t>
      </w:r>
      <w:r w:rsidR="008D6F52">
        <w:rPr>
          <w:szCs w:val="32"/>
        </w:rPr>
        <w:t xml:space="preserve">. </w:t>
      </w:r>
      <w:r w:rsidRPr="00894396">
        <w:rPr>
          <w:szCs w:val="32"/>
        </w:rPr>
        <w:t>Il me conta avec orgueil qu</w:t>
      </w:r>
      <w:r w:rsidR="008D6F52">
        <w:rPr>
          <w:szCs w:val="32"/>
        </w:rPr>
        <w:t>’</w:t>
      </w:r>
      <w:r w:rsidRPr="00894396">
        <w:rPr>
          <w:szCs w:val="32"/>
        </w:rPr>
        <w:t>il était arrivé</w:t>
      </w:r>
      <w:r w:rsidR="008D6F52">
        <w:rPr>
          <w:szCs w:val="32"/>
        </w:rPr>
        <w:t xml:space="preserve">, </w:t>
      </w:r>
      <w:r w:rsidRPr="00894396">
        <w:rPr>
          <w:szCs w:val="32"/>
        </w:rPr>
        <w:t>en peu de temps</w:t>
      </w:r>
      <w:r w:rsidR="008D6F52">
        <w:rPr>
          <w:szCs w:val="32"/>
        </w:rPr>
        <w:t xml:space="preserve">, </w:t>
      </w:r>
      <w:r w:rsidRPr="00894396">
        <w:rPr>
          <w:szCs w:val="32"/>
        </w:rPr>
        <w:t>à se faire ses dix francs par jour</w:t>
      </w:r>
      <w:r w:rsidR="008D6F52">
        <w:rPr>
          <w:szCs w:val="32"/>
        </w:rPr>
        <w:t xml:space="preserve">. </w:t>
      </w:r>
      <w:r w:rsidRPr="00894396">
        <w:rPr>
          <w:szCs w:val="32"/>
        </w:rPr>
        <w:t>Il songeait à s</w:t>
      </w:r>
      <w:r w:rsidR="008D6F52">
        <w:rPr>
          <w:szCs w:val="32"/>
        </w:rPr>
        <w:t>’</w:t>
      </w:r>
      <w:r w:rsidRPr="00894396">
        <w:rPr>
          <w:szCs w:val="32"/>
        </w:rPr>
        <w:t>établir bientôt à son compte et à se marier</w:t>
      </w:r>
      <w:r w:rsidR="008D6F52">
        <w:rPr>
          <w:szCs w:val="32"/>
        </w:rPr>
        <w:t>.</w:t>
      </w:r>
    </w:p>
    <w:p w14:paraId="30598DD5" w14:textId="77777777" w:rsidR="008D6F52" w:rsidRDefault="00000000" w:rsidP="008D6F52">
      <w:pPr>
        <w:rPr>
          <w:szCs w:val="32"/>
        </w:rPr>
      </w:pPr>
      <w:r w:rsidRPr="00894396">
        <w:rPr>
          <w:szCs w:val="32"/>
        </w:rPr>
        <w:t>Il poussa un profond soupir et se tut un instant</w:t>
      </w:r>
      <w:r w:rsidR="008D6F52">
        <w:rPr>
          <w:szCs w:val="32"/>
        </w:rPr>
        <w:t xml:space="preserve">. </w:t>
      </w:r>
      <w:r w:rsidRPr="00894396">
        <w:rPr>
          <w:szCs w:val="32"/>
        </w:rPr>
        <w:t>Puis avec un renouveau de stoïcisme</w:t>
      </w:r>
      <w:r w:rsidR="008D6F52">
        <w:rPr>
          <w:szCs w:val="32"/>
        </w:rPr>
        <w:t> :</w:t>
      </w:r>
    </w:p>
    <w:p w14:paraId="64A0CBCB" w14:textId="77777777" w:rsidR="008D6F52" w:rsidRDefault="008D6F52" w:rsidP="008D6F52">
      <w:pPr>
        <w:rPr>
          <w:szCs w:val="32"/>
        </w:rPr>
      </w:pPr>
      <w:r>
        <w:t>— </w:t>
      </w:r>
      <w:r w:rsidRPr="00894396">
        <w:rPr>
          <w:szCs w:val="32"/>
        </w:rPr>
        <w:t>Il faut croire que je ne me connaissais pas assez</w:t>
      </w:r>
      <w:r>
        <w:rPr>
          <w:szCs w:val="32"/>
        </w:rPr>
        <w:t xml:space="preserve">. </w:t>
      </w:r>
      <w:r w:rsidRPr="00894396">
        <w:rPr>
          <w:szCs w:val="32"/>
        </w:rPr>
        <w:t>Le jour de ses vingt-cinq ans</w:t>
      </w:r>
      <w:r>
        <w:rPr>
          <w:szCs w:val="32"/>
        </w:rPr>
        <w:t xml:space="preserve">, </w:t>
      </w:r>
      <w:r w:rsidRPr="00894396">
        <w:rPr>
          <w:szCs w:val="32"/>
        </w:rPr>
        <w:t>deux camarades de l</w:t>
      </w:r>
      <w:r>
        <w:rPr>
          <w:szCs w:val="32"/>
        </w:rPr>
        <w:t>’</w:t>
      </w:r>
      <w:r w:rsidRPr="00894396">
        <w:rPr>
          <w:szCs w:val="32"/>
        </w:rPr>
        <w:t>atelier où il travaillait</w:t>
      </w:r>
      <w:r>
        <w:rPr>
          <w:szCs w:val="32"/>
        </w:rPr>
        <w:t xml:space="preserve">, </w:t>
      </w:r>
      <w:r w:rsidRPr="00894396">
        <w:rPr>
          <w:szCs w:val="32"/>
        </w:rPr>
        <w:t>lui offrirent à dîner</w:t>
      </w:r>
      <w:r>
        <w:rPr>
          <w:szCs w:val="32"/>
        </w:rPr>
        <w:t xml:space="preserve">. </w:t>
      </w:r>
      <w:r w:rsidRPr="00894396">
        <w:rPr>
          <w:szCs w:val="32"/>
        </w:rPr>
        <w:t>Il fut profondément touché de cette attention</w:t>
      </w:r>
      <w:r>
        <w:rPr>
          <w:szCs w:val="32"/>
        </w:rPr>
        <w:t xml:space="preserve">. – </w:t>
      </w:r>
      <w:r w:rsidRPr="00894396">
        <w:rPr>
          <w:szCs w:val="32"/>
        </w:rPr>
        <w:t>J</w:t>
      </w:r>
      <w:r>
        <w:rPr>
          <w:szCs w:val="32"/>
        </w:rPr>
        <w:t>’</w:t>
      </w:r>
      <w:r w:rsidRPr="00894396">
        <w:rPr>
          <w:szCs w:val="32"/>
        </w:rPr>
        <w:t>étais un homme sérieux</w:t>
      </w:r>
      <w:r>
        <w:rPr>
          <w:szCs w:val="32"/>
        </w:rPr>
        <w:t xml:space="preserve">, </w:t>
      </w:r>
      <w:r w:rsidRPr="00894396">
        <w:rPr>
          <w:szCs w:val="32"/>
        </w:rPr>
        <w:t>m</w:t>
      </w:r>
      <w:r>
        <w:rPr>
          <w:szCs w:val="32"/>
        </w:rPr>
        <w:t>’</w:t>
      </w:r>
      <w:r w:rsidRPr="00894396">
        <w:rPr>
          <w:szCs w:val="32"/>
        </w:rPr>
        <w:t>expliqua-t-il</w:t>
      </w:r>
      <w:r>
        <w:rPr>
          <w:szCs w:val="32"/>
        </w:rPr>
        <w:t xml:space="preserve">, </w:t>
      </w:r>
      <w:r w:rsidRPr="00894396">
        <w:rPr>
          <w:szCs w:val="32"/>
        </w:rPr>
        <w:t>mais j</w:t>
      </w:r>
      <w:r>
        <w:rPr>
          <w:szCs w:val="32"/>
        </w:rPr>
        <w:t>’</w:t>
      </w:r>
      <w:r w:rsidRPr="00894396">
        <w:rPr>
          <w:szCs w:val="32"/>
        </w:rPr>
        <w:t>aimais autant la société qu</w:t>
      </w:r>
      <w:r>
        <w:rPr>
          <w:szCs w:val="32"/>
        </w:rPr>
        <w:t>’</w:t>
      </w:r>
      <w:r w:rsidRPr="00894396">
        <w:rPr>
          <w:szCs w:val="32"/>
        </w:rPr>
        <w:t>un autre</w:t>
      </w:r>
      <w:r>
        <w:rPr>
          <w:szCs w:val="32"/>
        </w:rPr>
        <w:t>.</w:t>
      </w:r>
    </w:p>
    <w:p w14:paraId="13C1B9F6" w14:textId="77777777" w:rsidR="008D6F52" w:rsidRDefault="00000000" w:rsidP="008D6F52">
      <w:pPr>
        <w:rPr>
          <w:szCs w:val="32"/>
        </w:rPr>
      </w:pPr>
      <w:r w:rsidRPr="00894396">
        <w:rPr>
          <w:szCs w:val="32"/>
        </w:rPr>
        <w:t>La fête projetée eut lieu dans un petit café du boulevard de la Chapelle</w:t>
      </w:r>
      <w:r w:rsidR="008D6F52">
        <w:rPr>
          <w:szCs w:val="32"/>
        </w:rPr>
        <w:t xml:space="preserve">. </w:t>
      </w:r>
      <w:r w:rsidRPr="00894396">
        <w:rPr>
          <w:szCs w:val="32"/>
        </w:rPr>
        <w:t>On but du vin cacheté</w:t>
      </w:r>
      <w:r w:rsidR="008D6F52">
        <w:rPr>
          <w:szCs w:val="32"/>
        </w:rPr>
        <w:t xml:space="preserve">, </w:t>
      </w:r>
      <w:r w:rsidRPr="00894396">
        <w:rPr>
          <w:szCs w:val="32"/>
        </w:rPr>
        <w:t>du vin excellent</w:t>
      </w:r>
      <w:r w:rsidR="008D6F52">
        <w:rPr>
          <w:szCs w:val="32"/>
        </w:rPr>
        <w:t xml:space="preserve">. </w:t>
      </w:r>
      <w:r w:rsidRPr="00894396">
        <w:rPr>
          <w:szCs w:val="32"/>
        </w:rPr>
        <w:t xml:space="preserve">Tout </w:t>
      </w:r>
      <w:r w:rsidRPr="00894396">
        <w:rPr>
          <w:szCs w:val="32"/>
        </w:rPr>
        <w:lastRenderedPageBreak/>
        <w:t>était excellent</w:t>
      </w:r>
      <w:r w:rsidR="008D6F52">
        <w:rPr>
          <w:szCs w:val="32"/>
        </w:rPr>
        <w:t xml:space="preserve">, </w:t>
      </w:r>
      <w:r w:rsidRPr="00894396">
        <w:rPr>
          <w:szCs w:val="32"/>
        </w:rPr>
        <w:t>et le monde</w:t>
      </w:r>
      <w:r w:rsidR="008D6F52">
        <w:rPr>
          <w:szCs w:val="32"/>
        </w:rPr>
        <w:t xml:space="preserve">, – </w:t>
      </w:r>
      <w:r w:rsidRPr="00894396">
        <w:rPr>
          <w:szCs w:val="32"/>
        </w:rPr>
        <w:t>selon son expression</w:t>
      </w:r>
      <w:r w:rsidR="008D6F52">
        <w:rPr>
          <w:szCs w:val="32"/>
        </w:rPr>
        <w:t xml:space="preserve">, – </w:t>
      </w:r>
      <w:r w:rsidRPr="00894396">
        <w:rPr>
          <w:szCs w:val="32"/>
        </w:rPr>
        <w:t>semblait un bon endroit pour vivre</w:t>
      </w:r>
      <w:r w:rsidR="008D6F52">
        <w:rPr>
          <w:szCs w:val="32"/>
        </w:rPr>
        <w:t xml:space="preserve">. </w:t>
      </w:r>
      <w:r w:rsidRPr="00894396">
        <w:rPr>
          <w:szCs w:val="32"/>
        </w:rPr>
        <w:t>Il avait un bel avenir</w:t>
      </w:r>
      <w:r w:rsidR="008D6F52">
        <w:rPr>
          <w:szCs w:val="32"/>
        </w:rPr>
        <w:t xml:space="preserve">, </w:t>
      </w:r>
      <w:r w:rsidRPr="00894396">
        <w:rPr>
          <w:szCs w:val="32"/>
        </w:rPr>
        <w:t>un peu d</w:t>
      </w:r>
      <w:r w:rsidR="008D6F52">
        <w:rPr>
          <w:szCs w:val="32"/>
        </w:rPr>
        <w:t>’</w:t>
      </w:r>
      <w:r w:rsidRPr="00894396">
        <w:rPr>
          <w:szCs w:val="32"/>
        </w:rPr>
        <w:t>argent de côté</w:t>
      </w:r>
      <w:r w:rsidR="008D6F52">
        <w:rPr>
          <w:szCs w:val="32"/>
        </w:rPr>
        <w:t xml:space="preserve">, </w:t>
      </w:r>
      <w:r w:rsidRPr="00894396">
        <w:rPr>
          <w:szCs w:val="32"/>
        </w:rPr>
        <w:t>et l</w:t>
      </w:r>
      <w:r w:rsidR="008D6F52">
        <w:rPr>
          <w:szCs w:val="32"/>
        </w:rPr>
        <w:t>’</w:t>
      </w:r>
      <w:r w:rsidRPr="00894396">
        <w:rPr>
          <w:szCs w:val="32"/>
        </w:rPr>
        <w:t>affection de deux excellents amis</w:t>
      </w:r>
      <w:r w:rsidR="008D6F52">
        <w:rPr>
          <w:szCs w:val="32"/>
        </w:rPr>
        <w:t xml:space="preserve">. </w:t>
      </w:r>
      <w:r w:rsidRPr="00894396">
        <w:rPr>
          <w:szCs w:val="32"/>
        </w:rPr>
        <w:t>Il offrit de payer toutes les consommations</w:t>
      </w:r>
      <w:r w:rsidR="008D6F52">
        <w:rPr>
          <w:szCs w:val="32"/>
        </w:rPr>
        <w:t xml:space="preserve">, </w:t>
      </w:r>
      <w:r w:rsidRPr="00894396">
        <w:rPr>
          <w:szCs w:val="32"/>
        </w:rPr>
        <w:t>après le dîner</w:t>
      </w:r>
      <w:r w:rsidR="008D6F52">
        <w:rPr>
          <w:szCs w:val="32"/>
        </w:rPr>
        <w:t xml:space="preserve">, </w:t>
      </w:r>
      <w:r w:rsidRPr="00894396">
        <w:rPr>
          <w:szCs w:val="32"/>
        </w:rPr>
        <w:t>ce qui était seulement convenable de sa part</w:t>
      </w:r>
      <w:r w:rsidR="008D6F52">
        <w:rPr>
          <w:szCs w:val="32"/>
        </w:rPr>
        <w:t>.</w:t>
      </w:r>
    </w:p>
    <w:p w14:paraId="66468C43" w14:textId="77777777" w:rsidR="008D6F52" w:rsidRDefault="00000000" w:rsidP="008D6F52">
      <w:pPr>
        <w:rPr>
          <w:szCs w:val="32"/>
        </w:rPr>
      </w:pPr>
      <w:r w:rsidRPr="00894396">
        <w:rPr>
          <w:szCs w:val="32"/>
        </w:rPr>
        <w:t>Ils burent du vin</w:t>
      </w:r>
      <w:r w:rsidR="008D6F52">
        <w:rPr>
          <w:szCs w:val="32"/>
        </w:rPr>
        <w:t xml:space="preserve">, </w:t>
      </w:r>
      <w:r w:rsidRPr="00894396">
        <w:rPr>
          <w:szCs w:val="32"/>
        </w:rPr>
        <w:t>puis des liqueurs</w:t>
      </w:r>
      <w:r w:rsidR="008D6F52">
        <w:rPr>
          <w:szCs w:val="32"/>
        </w:rPr>
        <w:t xml:space="preserve">, </w:t>
      </w:r>
      <w:r w:rsidRPr="00894396">
        <w:rPr>
          <w:szCs w:val="32"/>
        </w:rPr>
        <w:t>du cognac</w:t>
      </w:r>
      <w:r w:rsidR="008D6F52">
        <w:rPr>
          <w:szCs w:val="32"/>
        </w:rPr>
        <w:t xml:space="preserve">, </w:t>
      </w:r>
      <w:r w:rsidRPr="00894396">
        <w:rPr>
          <w:szCs w:val="32"/>
        </w:rPr>
        <w:t>de la bière</w:t>
      </w:r>
      <w:r w:rsidR="008D6F52">
        <w:rPr>
          <w:szCs w:val="32"/>
        </w:rPr>
        <w:t xml:space="preserve">, </w:t>
      </w:r>
      <w:r w:rsidRPr="00894396">
        <w:rPr>
          <w:szCs w:val="32"/>
        </w:rPr>
        <w:t>des liqueurs encore</w:t>
      </w:r>
      <w:r w:rsidR="008D6F52">
        <w:rPr>
          <w:szCs w:val="32"/>
        </w:rPr>
        <w:t xml:space="preserve">, </w:t>
      </w:r>
      <w:r w:rsidRPr="00894396">
        <w:rPr>
          <w:szCs w:val="32"/>
        </w:rPr>
        <w:t>et encore du cognac</w:t>
      </w:r>
      <w:r w:rsidR="008D6F52">
        <w:rPr>
          <w:szCs w:val="32"/>
        </w:rPr>
        <w:t xml:space="preserve">. </w:t>
      </w:r>
      <w:r w:rsidRPr="00894396">
        <w:rPr>
          <w:szCs w:val="32"/>
        </w:rPr>
        <w:t>Deux étrangers assis à la table voisine le regardaient avec tant de cordialité qu</w:t>
      </w:r>
      <w:r w:rsidR="008D6F52">
        <w:rPr>
          <w:szCs w:val="32"/>
        </w:rPr>
        <w:t>’</w:t>
      </w:r>
      <w:r w:rsidRPr="00894396">
        <w:rPr>
          <w:szCs w:val="32"/>
        </w:rPr>
        <w:t>il les invita à se joindre à leur groupe</w:t>
      </w:r>
      <w:r w:rsidR="008D6F52">
        <w:rPr>
          <w:szCs w:val="32"/>
        </w:rPr>
        <w:t>.</w:t>
      </w:r>
    </w:p>
    <w:p w14:paraId="3049E762" w14:textId="77777777" w:rsidR="008D6F52" w:rsidRDefault="00000000" w:rsidP="008D6F52">
      <w:pPr>
        <w:rPr>
          <w:szCs w:val="32"/>
        </w:rPr>
      </w:pPr>
      <w:r w:rsidRPr="00894396">
        <w:rPr>
          <w:szCs w:val="32"/>
        </w:rPr>
        <w:t>De sa vie</w:t>
      </w:r>
      <w:r w:rsidR="008D6F52">
        <w:rPr>
          <w:szCs w:val="32"/>
        </w:rPr>
        <w:t xml:space="preserve">, </w:t>
      </w:r>
      <w:r w:rsidRPr="00894396">
        <w:rPr>
          <w:szCs w:val="32"/>
        </w:rPr>
        <w:t>il n</w:t>
      </w:r>
      <w:r w:rsidR="008D6F52">
        <w:rPr>
          <w:szCs w:val="32"/>
        </w:rPr>
        <w:t>’</w:t>
      </w:r>
      <w:r w:rsidRPr="00894396">
        <w:rPr>
          <w:szCs w:val="32"/>
        </w:rPr>
        <w:t>avait tant bu</w:t>
      </w:r>
      <w:r w:rsidR="008D6F52">
        <w:rPr>
          <w:szCs w:val="32"/>
        </w:rPr>
        <w:t xml:space="preserve">. </w:t>
      </w:r>
      <w:r w:rsidRPr="00894396">
        <w:rPr>
          <w:szCs w:val="32"/>
        </w:rPr>
        <w:t>Il se trouvait rempli d</w:t>
      </w:r>
      <w:r w:rsidR="008D6F52">
        <w:rPr>
          <w:szCs w:val="32"/>
        </w:rPr>
        <w:t>’</w:t>
      </w:r>
      <w:r w:rsidRPr="00894396">
        <w:rPr>
          <w:szCs w:val="32"/>
        </w:rPr>
        <w:t>un enthousiasme sans borne et si délicieux que</w:t>
      </w:r>
      <w:r w:rsidR="008D6F52">
        <w:rPr>
          <w:szCs w:val="32"/>
        </w:rPr>
        <w:t xml:space="preserve">, </w:t>
      </w:r>
      <w:r w:rsidRPr="00894396">
        <w:rPr>
          <w:szCs w:val="32"/>
        </w:rPr>
        <w:t>dès qu</w:t>
      </w:r>
      <w:r w:rsidR="008D6F52">
        <w:rPr>
          <w:szCs w:val="32"/>
        </w:rPr>
        <w:t>’</w:t>
      </w:r>
      <w:r w:rsidRPr="00894396">
        <w:rPr>
          <w:szCs w:val="32"/>
        </w:rPr>
        <w:t>il le sentait mollir</w:t>
      </w:r>
      <w:r w:rsidR="008D6F52">
        <w:rPr>
          <w:szCs w:val="32"/>
        </w:rPr>
        <w:t xml:space="preserve">, </w:t>
      </w:r>
      <w:r w:rsidRPr="00894396">
        <w:rPr>
          <w:szCs w:val="32"/>
        </w:rPr>
        <w:t>il se dépêchait de commander de nouvelles consommations</w:t>
      </w:r>
      <w:r w:rsidR="008D6F52">
        <w:rPr>
          <w:szCs w:val="32"/>
        </w:rPr>
        <w:t>.</w:t>
      </w:r>
    </w:p>
    <w:p w14:paraId="5A4E4405" w14:textId="77777777" w:rsidR="008D6F52" w:rsidRDefault="008D6F52" w:rsidP="008D6F52">
      <w:pPr>
        <w:rPr>
          <w:szCs w:val="32"/>
        </w:rPr>
      </w:pPr>
      <w:r>
        <w:t>— </w:t>
      </w:r>
      <w:r w:rsidRPr="00894396">
        <w:rPr>
          <w:szCs w:val="32"/>
        </w:rPr>
        <w:t>Il me semblait</w:t>
      </w:r>
      <w:r>
        <w:rPr>
          <w:szCs w:val="32"/>
        </w:rPr>
        <w:t xml:space="preserve">, </w:t>
      </w:r>
      <w:r w:rsidRPr="00894396">
        <w:rPr>
          <w:szCs w:val="32"/>
        </w:rPr>
        <w:t>disait-il de son ton paisible</w:t>
      </w:r>
      <w:r>
        <w:rPr>
          <w:szCs w:val="32"/>
        </w:rPr>
        <w:t xml:space="preserve">, </w:t>
      </w:r>
      <w:r w:rsidRPr="00894396">
        <w:rPr>
          <w:szCs w:val="32"/>
        </w:rPr>
        <w:t>en regardant à ses pieds dans le triste local plein d</w:t>
      </w:r>
      <w:r>
        <w:rPr>
          <w:szCs w:val="32"/>
        </w:rPr>
        <w:t>’</w:t>
      </w:r>
      <w:r w:rsidRPr="00894396">
        <w:rPr>
          <w:szCs w:val="32"/>
        </w:rPr>
        <w:t>ombre</w:t>
      </w:r>
      <w:r>
        <w:rPr>
          <w:szCs w:val="32"/>
        </w:rPr>
        <w:t xml:space="preserve">, </w:t>
      </w:r>
      <w:r w:rsidRPr="00894396">
        <w:rPr>
          <w:szCs w:val="32"/>
        </w:rPr>
        <w:t>il me semblait que j</w:t>
      </w:r>
      <w:r>
        <w:rPr>
          <w:szCs w:val="32"/>
        </w:rPr>
        <w:t>’</w:t>
      </w:r>
      <w:r w:rsidRPr="00894396">
        <w:rPr>
          <w:szCs w:val="32"/>
        </w:rPr>
        <w:t>allais décrocher un grand</w:t>
      </w:r>
      <w:r>
        <w:rPr>
          <w:szCs w:val="32"/>
        </w:rPr>
        <w:t xml:space="preserve">, </w:t>
      </w:r>
      <w:r w:rsidRPr="00894396">
        <w:rPr>
          <w:szCs w:val="32"/>
        </w:rPr>
        <w:t>un prodigieux bonheur</w:t>
      </w:r>
      <w:r>
        <w:rPr>
          <w:szCs w:val="32"/>
        </w:rPr>
        <w:t xml:space="preserve">. </w:t>
      </w:r>
      <w:r w:rsidRPr="00894396">
        <w:rPr>
          <w:szCs w:val="32"/>
        </w:rPr>
        <w:t>Il suffirait d</w:t>
      </w:r>
      <w:r>
        <w:rPr>
          <w:szCs w:val="32"/>
        </w:rPr>
        <w:t>’</w:t>
      </w:r>
      <w:r w:rsidRPr="00894396">
        <w:rPr>
          <w:szCs w:val="32"/>
        </w:rPr>
        <w:t>un dernier verre pour y atteindre</w:t>
      </w:r>
      <w:r>
        <w:rPr>
          <w:szCs w:val="32"/>
        </w:rPr>
        <w:t xml:space="preserve">. </w:t>
      </w:r>
      <w:r w:rsidRPr="00894396">
        <w:rPr>
          <w:szCs w:val="32"/>
        </w:rPr>
        <w:t>Les autres lui tenaient bravement tête</w:t>
      </w:r>
      <w:r>
        <w:rPr>
          <w:szCs w:val="32"/>
        </w:rPr>
        <w:t xml:space="preserve">, </w:t>
      </w:r>
      <w:r w:rsidRPr="00894396">
        <w:rPr>
          <w:szCs w:val="32"/>
        </w:rPr>
        <w:t>verre pour verre</w:t>
      </w:r>
      <w:r>
        <w:rPr>
          <w:szCs w:val="32"/>
        </w:rPr>
        <w:t>.</w:t>
      </w:r>
    </w:p>
    <w:p w14:paraId="5F5CF8BC" w14:textId="77777777" w:rsidR="008D6F52" w:rsidRDefault="00000000" w:rsidP="008D6F52">
      <w:pPr>
        <w:rPr>
          <w:szCs w:val="32"/>
        </w:rPr>
      </w:pPr>
      <w:r w:rsidRPr="00894396">
        <w:rPr>
          <w:szCs w:val="32"/>
        </w:rPr>
        <w:t>Puis il se passa quelque chose d</w:t>
      </w:r>
      <w:r w:rsidR="008D6F52">
        <w:rPr>
          <w:szCs w:val="32"/>
        </w:rPr>
        <w:t>’</w:t>
      </w:r>
      <w:r w:rsidRPr="00894396">
        <w:rPr>
          <w:szCs w:val="32"/>
        </w:rPr>
        <w:t>extraordinaire</w:t>
      </w:r>
      <w:r w:rsidR="008D6F52">
        <w:rPr>
          <w:szCs w:val="32"/>
        </w:rPr>
        <w:t xml:space="preserve">. </w:t>
      </w:r>
      <w:r w:rsidRPr="00894396">
        <w:rPr>
          <w:szCs w:val="32"/>
        </w:rPr>
        <w:t>Sur un mot des étrangers</w:t>
      </w:r>
      <w:r w:rsidR="008D6F52">
        <w:rPr>
          <w:szCs w:val="32"/>
        </w:rPr>
        <w:t xml:space="preserve">, </w:t>
      </w:r>
      <w:r w:rsidRPr="00894396">
        <w:rPr>
          <w:szCs w:val="32"/>
        </w:rPr>
        <w:t>son exaltation tomba</w:t>
      </w:r>
      <w:r w:rsidR="008D6F52">
        <w:rPr>
          <w:szCs w:val="32"/>
        </w:rPr>
        <w:t xml:space="preserve">. </w:t>
      </w:r>
      <w:r w:rsidRPr="00894396">
        <w:rPr>
          <w:szCs w:val="32"/>
        </w:rPr>
        <w:t xml:space="preserve">Des </w:t>
      </w:r>
      <w:r w:rsidRPr="00894396">
        <w:rPr>
          <w:i/>
          <w:iCs/>
          <w:szCs w:val="32"/>
        </w:rPr>
        <w:t xml:space="preserve">idées noires </w:t>
      </w:r>
      <w:r w:rsidRPr="00894396">
        <w:rPr>
          <w:szCs w:val="32"/>
        </w:rPr>
        <w:t>se pressaient dans sa tête</w:t>
      </w:r>
      <w:r w:rsidR="008D6F52">
        <w:rPr>
          <w:szCs w:val="32"/>
        </w:rPr>
        <w:t xml:space="preserve">. </w:t>
      </w:r>
      <w:r w:rsidRPr="00894396">
        <w:rPr>
          <w:szCs w:val="32"/>
        </w:rPr>
        <w:t>Le monde</w:t>
      </w:r>
      <w:r w:rsidR="008D6F52">
        <w:rPr>
          <w:szCs w:val="32"/>
        </w:rPr>
        <w:t xml:space="preserve">, </w:t>
      </w:r>
      <w:r w:rsidRPr="00894396">
        <w:rPr>
          <w:szCs w:val="32"/>
        </w:rPr>
        <w:t>en dehors du café</w:t>
      </w:r>
      <w:r w:rsidR="008D6F52">
        <w:rPr>
          <w:szCs w:val="32"/>
        </w:rPr>
        <w:t xml:space="preserve">, </w:t>
      </w:r>
      <w:r w:rsidRPr="00894396">
        <w:rPr>
          <w:szCs w:val="32"/>
        </w:rPr>
        <w:t>lui faisait l</w:t>
      </w:r>
      <w:r w:rsidR="008D6F52">
        <w:rPr>
          <w:szCs w:val="32"/>
        </w:rPr>
        <w:t>’</w:t>
      </w:r>
      <w:r w:rsidRPr="00894396">
        <w:rPr>
          <w:szCs w:val="32"/>
        </w:rPr>
        <w:t>effet d</w:t>
      </w:r>
      <w:r w:rsidR="008D6F52">
        <w:rPr>
          <w:szCs w:val="32"/>
        </w:rPr>
        <w:t>’</w:t>
      </w:r>
      <w:r w:rsidRPr="00894396">
        <w:rPr>
          <w:szCs w:val="32"/>
        </w:rPr>
        <w:t>un lieu sinistre et méchant</w:t>
      </w:r>
      <w:r w:rsidR="008D6F52">
        <w:rPr>
          <w:szCs w:val="32"/>
        </w:rPr>
        <w:t xml:space="preserve">, </w:t>
      </w:r>
      <w:r w:rsidRPr="00894396">
        <w:rPr>
          <w:szCs w:val="32"/>
        </w:rPr>
        <w:t>où une multitude de pauvres diables devaient travailler en esclaves</w:t>
      </w:r>
      <w:r w:rsidR="008D6F52">
        <w:rPr>
          <w:szCs w:val="32"/>
        </w:rPr>
        <w:t xml:space="preserve">, </w:t>
      </w:r>
      <w:r w:rsidRPr="00894396">
        <w:rPr>
          <w:szCs w:val="32"/>
        </w:rPr>
        <w:t>pour permettre à quelques individus de se pavaner dans des équipages</w:t>
      </w:r>
      <w:r w:rsidR="008D6F52">
        <w:rPr>
          <w:szCs w:val="32"/>
        </w:rPr>
        <w:t xml:space="preserve">, </w:t>
      </w:r>
      <w:r w:rsidRPr="00894396">
        <w:rPr>
          <w:szCs w:val="32"/>
        </w:rPr>
        <w:t>et de mener dans des palais une vie d</w:t>
      </w:r>
      <w:r w:rsidR="008D6F52">
        <w:rPr>
          <w:szCs w:val="32"/>
        </w:rPr>
        <w:t>’</w:t>
      </w:r>
      <w:r w:rsidRPr="00894396">
        <w:rPr>
          <w:szCs w:val="32"/>
        </w:rPr>
        <w:t>orgies</w:t>
      </w:r>
      <w:r w:rsidR="008D6F52">
        <w:rPr>
          <w:szCs w:val="32"/>
        </w:rPr>
        <w:t xml:space="preserve">. </w:t>
      </w:r>
      <w:r w:rsidRPr="00894396">
        <w:rPr>
          <w:szCs w:val="32"/>
        </w:rPr>
        <w:t>Il eut honte de son bonheur</w:t>
      </w:r>
      <w:r w:rsidR="008D6F52">
        <w:rPr>
          <w:szCs w:val="32"/>
        </w:rPr>
        <w:t xml:space="preserve">. </w:t>
      </w:r>
      <w:r w:rsidRPr="00894396">
        <w:rPr>
          <w:szCs w:val="32"/>
        </w:rPr>
        <w:t>La grande pitié de l</w:t>
      </w:r>
      <w:r w:rsidR="008D6F52">
        <w:rPr>
          <w:szCs w:val="32"/>
        </w:rPr>
        <w:t>’</w:t>
      </w:r>
      <w:r w:rsidRPr="00894396">
        <w:rPr>
          <w:szCs w:val="32"/>
        </w:rPr>
        <w:t>humanité douloureuse lui torturait le cœur</w:t>
      </w:r>
      <w:r w:rsidR="008D6F52">
        <w:rPr>
          <w:szCs w:val="32"/>
        </w:rPr>
        <w:t xml:space="preserve">. </w:t>
      </w:r>
      <w:r w:rsidRPr="00894396">
        <w:rPr>
          <w:szCs w:val="32"/>
        </w:rPr>
        <w:t>Il tenta</w:t>
      </w:r>
      <w:r w:rsidR="008D6F52">
        <w:rPr>
          <w:szCs w:val="32"/>
        </w:rPr>
        <w:t xml:space="preserve">, </w:t>
      </w:r>
      <w:r w:rsidRPr="00894396">
        <w:rPr>
          <w:szCs w:val="32"/>
        </w:rPr>
        <w:t>d</w:t>
      </w:r>
      <w:r w:rsidR="008D6F52">
        <w:rPr>
          <w:szCs w:val="32"/>
        </w:rPr>
        <w:t>’</w:t>
      </w:r>
      <w:r w:rsidRPr="00894396">
        <w:rPr>
          <w:szCs w:val="32"/>
        </w:rPr>
        <w:t>une voix étranglée par l</w:t>
      </w:r>
      <w:r w:rsidR="008D6F52">
        <w:rPr>
          <w:szCs w:val="32"/>
        </w:rPr>
        <w:t>’</w:t>
      </w:r>
      <w:r w:rsidRPr="00894396">
        <w:rPr>
          <w:szCs w:val="32"/>
        </w:rPr>
        <w:t>affliction</w:t>
      </w:r>
      <w:r w:rsidR="008D6F52">
        <w:rPr>
          <w:szCs w:val="32"/>
        </w:rPr>
        <w:t xml:space="preserve">, </w:t>
      </w:r>
      <w:r w:rsidRPr="00894396">
        <w:rPr>
          <w:szCs w:val="32"/>
        </w:rPr>
        <w:t>d</w:t>
      </w:r>
      <w:r w:rsidR="008D6F52">
        <w:rPr>
          <w:szCs w:val="32"/>
        </w:rPr>
        <w:t>’</w:t>
      </w:r>
      <w:r w:rsidRPr="00894396">
        <w:rPr>
          <w:szCs w:val="32"/>
        </w:rPr>
        <w:t>exprimer ces sentiments</w:t>
      </w:r>
      <w:r w:rsidR="008D6F52">
        <w:rPr>
          <w:szCs w:val="32"/>
        </w:rPr>
        <w:t xml:space="preserve">. </w:t>
      </w:r>
      <w:r w:rsidRPr="00894396">
        <w:rPr>
          <w:szCs w:val="32"/>
        </w:rPr>
        <w:t>Il pleurait et jurait tour à tour</w:t>
      </w:r>
      <w:r w:rsidR="008D6F52">
        <w:rPr>
          <w:szCs w:val="32"/>
        </w:rPr>
        <w:t>.</w:t>
      </w:r>
    </w:p>
    <w:p w14:paraId="1FD37E43" w14:textId="77777777" w:rsidR="008D6F52" w:rsidRDefault="00000000" w:rsidP="008D6F52">
      <w:pPr>
        <w:rPr>
          <w:szCs w:val="32"/>
        </w:rPr>
      </w:pPr>
      <w:r w:rsidRPr="00894396">
        <w:rPr>
          <w:szCs w:val="32"/>
        </w:rPr>
        <w:lastRenderedPageBreak/>
        <w:t>Les deux nouveaux venus se hâtèrent d</w:t>
      </w:r>
      <w:r w:rsidR="008D6F52">
        <w:rPr>
          <w:szCs w:val="32"/>
        </w:rPr>
        <w:t>’</w:t>
      </w:r>
      <w:r w:rsidRPr="00894396">
        <w:rPr>
          <w:szCs w:val="32"/>
        </w:rPr>
        <w:t>applaudir à son indignation humaine</w:t>
      </w:r>
      <w:r w:rsidR="008D6F52">
        <w:rPr>
          <w:szCs w:val="32"/>
        </w:rPr>
        <w:t xml:space="preserve">. </w:t>
      </w:r>
      <w:r w:rsidRPr="00894396">
        <w:rPr>
          <w:szCs w:val="32"/>
        </w:rPr>
        <w:t>Oui</w:t>
      </w:r>
      <w:r w:rsidR="008D6F52">
        <w:rPr>
          <w:szCs w:val="32"/>
        </w:rPr>
        <w:t xml:space="preserve">, </w:t>
      </w:r>
      <w:r w:rsidRPr="00894396">
        <w:rPr>
          <w:szCs w:val="32"/>
        </w:rPr>
        <w:t>la somme d</w:t>
      </w:r>
      <w:r w:rsidR="008D6F52">
        <w:rPr>
          <w:szCs w:val="32"/>
        </w:rPr>
        <w:t>’</w:t>
      </w:r>
      <w:r w:rsidRPr="00894396">
        <w:rPr>
          <w:szCs w:val="32"/>
        </w:rPr>
        <w:t>injustices du monde était scandaleuse</w:t>
      </w:r>
      <w:r w:rsidR="008D6F52">
        <w:rPr>
          <w:szCs w:val="32"/>
        </w:rPr>
        <w:t xml:space="preserve">. </w:t>
      </w:r>
      <w:r w:rsidRPr="00894396">
        <w:rPr>
          <w:szCs w:val="32"/>
        </w:rPr>
        <w:t>Il n</w:t>
      </w:r>
      <w:r w:rsidR="008D6F52">
        <w:rPr>
          <w:szCs w:val="32"/>
        </w:rPr>
        <w:t>’</w:t>
      </w:r>
      <w:r w:rsidRPr="00894396">
        <w:rPr>
          <w:szCs w:val="32"/>
        </w:rPr>
        <w:t>y avait qu</w:t>
      </w:r>
      <w:r w:rsidR="008D6F52">
        <w:rPr>
          <w:szCs w:val="32"/>
        </w:rPr>
        <w:t>’</w:t>
      </w:r>
      <w:r w:rsidRPr="00894396">
        <w:rPr>
          <w:szCs w:val="32"/>
        </w:rPr>
        <w:t>une façon de traiter une société pourrie</w:t>
      </w:r>
      <w:r w:rsidR="008D6F52">
        <w:rPr>
          <w:szCs w:val="32"/>
        </w:rPr>
        <w:t xml:space="preserve"> ; </w:t>
      </w:r>
      <w:r w:rsidRPr="00894396">
        <w:rPr>
          <w:szCs w:val="32"/>
        </w:rPr>
        <w:t>il fallait démolir toute la sacrée boutique</w:t>
      </w:r>
      <w:r w:rsidR="008D6F52">
        <w:rPr>
          <w:szCs w:val="32"/>
        </w:rPr>
        <w:t xml:space="preserve">, </w:t>
      </w:r>
      <w:r w:rsidRPr="00894396">
        <w:rPr>
          <w:szCs w:val="32"/>
        </w:rPr>
        <w:t>faire sauter un monde d</w:t>
      </w:r>
      <w:r w:rsidR="008D6F52">
        <w:rPr>
          <w:szCs w:val="32"/>
        </w:rPr>
        <w:t>’</w:t>
      </w:r>
      <w:r w:rsidRPr="00894396">
        <w:rPr>
          <w:szCs w:val="32"/>
        </w:rPr>
        <w:t>iniquités</w:t>
      </w:r>
      <w:r w:rsidR="008D6F52">
        <w:rPr>
          <w:szCs w:val="32"/>
        </w:rPr>
        <w:t xml:space="preserve">. </w:t>
      </w:r>
      <w:r w:rsidRPr="00894396">
        <w:rPr>
          <w:szCs w:val="32"/>
        </w:rPr>
        <w:t>Leurs têtes se rapprochaient par-dessus la table</w:t>
      </w:r>
      <w:r w:rsidR="008D6F52">
        <w:rPr>
          <w:szCs w:val="32"/>
        </w:rPr>
        <w:t xml:space="preserve">. </w:t>
      </w:r>
      <w:r w:rsidRPr="00894396">
        <w:rPr>
          <w:szCs w:val="32"/>
        </w:rPr>
        <w:t>Ils lui soufflaient à l</w:t>
      </w:r>
      <w:r w:rsidR="008D6F52">
        <w:rPr>
          <w:szCs w:val="32"/>
        </w:rPr>
        <w:t>’</w:t>
      </w:r>
      <w:r w:rsidRPr="00894396">
        <w:rPr>
          <w:szCs w:val="32"/>
        </w:rPr>
        <w:t>oreille des paroles enflammées</w:t>
      </w:r>
      <w:r w:rsidR="008D6F52">
        <w:rPr>
          <w:szCs w:val="32"/>
        </w:rPr>
        <w:t xml:space="preserve">, </w:t>
      </w:r>
      <w:r w:rsidRPr="00894396">
        <w:rPr>
          <w:szCs w:val="32"/>
        </w:rPr>
        <w:t>sans s</w:t>
      </w:r>
      <w:r w:rsidR="008D6F52">
        <w:rPr>
          <w:szCs w:val="32"/>
        </w:rPr>
        <w:t>’</w:t>
      </w:r>
      <w:r w:rsidRPr="00894396">
        <w:rPr>
          <w:szCs w:val="32"/>
        </w:rPr>
        <w:t>attendre sans doute à l</w:t>
      </w:r>
      <w:r w:rsidR="008D6F52">
        <w:rPr>
          <w:szCs w:val="32"/>
        </w:rPr>
        <w:t>’</w:t>
      </w:r>
      <w:r w:rsidRPr="00894396">
        <w:rPr>
          <w:szCs w:val="32"/>
        </w:rPr>
        <w:t>effet de leur éloquence</w:t>
      </w:r>
      <w:r w:rsidR="008D6F52">
        <w:rPr>
          <w:szCs w:val="32"/>
        </w:rPr>
        <w:t xml:space="preserve">. </w:t>
      </w:r>
      <w:r w:rsidRPr="00894396">
        <w:rPr>
          <w:szCs w:val="32"/>
        </w:rPr>
        <w:t>Il était extrêmement ivre</w:t>
      </w:r>
      <w:r w:rsidR="008D6F52">
        <w:rPr>
          <w:szCs w:val="32"/>
        </w:rPr>
        <w:t xml:space="preserve">, </w:t>
      </w:r>
      <w:r w:rsidRPr="00894396">
        <w:rPr>
          <w:szCs w:val="32"/>
        </w:rPr>
        <w:t>fou d</w:t>
      </w:r>
      <w:r w:rsidR="008D6F52">
        <w:rPr>
          <w:szCs w:val="32"/>
        </w:rPr>
        <w:t>’</w:t>
      </w:r>
      <w:r w:rsidRPr="00894396">
        <w:rPr>
          <w:szCs w:val="32"/>
        </w:rPr>
        <w:t>ivresse</w:t>
      </w:r>
      <w:r w:rsidR="008D6F52">
        <w:rPr>
          <w:szCs w:val="32"/>
        </w:rPr>
        <w:t xml:space="preserve">. </w:t>
      </w:r>
      <w:r w:rsidRPr="00894396">
        <w:rPr>
          <w:szCs w:val="32"/>
        </w:rPr>
        <w:t>Tout à coup</w:t>
      </w:r>
      <w:r w:rsidR="008D6F52">
        <w:rPr>
          <w:szCs w:val="32"/>
        </w:rPr>
        <w:t xml:space="preserve">, </w:t>
      </w:r>
      <w:r w:rsidRPr="00894396">
        <w:rPr>
          <w:szCs w:val="32"/>
        </w:rPr>
        <w:t>avec un cri de rage</w:t>
      </w:r>
      <w:r w:rsidR="008D6F52">
        <w:rPr>
          <w:szCs w:val="32"/>
        </w:rPr>
        <w:t xml:space="preserve">, </w:t>
      </w:r>
      <w:r w:rsidRPr="00894396">
        <w:rPr>
          <w:szCs w:val="32"/>
        </w:rPr>
        <w:t>il bondit sur la table</w:t>
      </w:r>
      <w:r w:rsidR="008D6F52">
        <w:rPr>
          <w:szCs w:val="32"/>
        </w:rPr>
        <w:t xml:space="preserve">. </w:t>
      </w:r>
      <w:r w:rsidRPr="00894396">
        <w:rPr>
          <w:szCs w:val="32"/>
        </w:rPr>
        <w:t>Renversant à coups de pieds verres et bouteilles</w:t>
      </w:r>
      <w:r w:rsidR="008D6F52">
        <w:rPr>
          <w:szCs w:val="32"/>
        </w:rPr>
        <w:t xml:space="preserve">, </w:t>
      </w:r>
      <w:r w:rsidRPr="00894396">
        <w:rPr>
          <w:szCs w:val="32"/>
        </w:rPr>
        <w:t>il clama</w:t>
      </w:r>
      <w:r w:rsidR="008D6F52">
        <w:rPr>
          <w:szCs w:val="32"/>
        </w:rPr>
        <w:t> : « </w:t>
      </w:r>
      <w:r w:rsidRPr="00894396">
        <w:rPr>
          <w:i/>
          <w:iCs/>
          <w:szCs w:val="32"/>
        </w:rPr>
        <w:t>Vive l</w:t>
      </w:r>
      <w:r w:rsidR="008D6F52">
        <w:rPr>
          <w:i/>
          <w:iCs/>
          <w:szCs w:val="32"/>
        </w:rPr>
        <w:t>’</w:t>
      </w:r>
      <w:r w:rsidRPr="00894396">
        <w:rPr>
          <w:i/>
          <w:iCs/>
          <w:szCs w:val="32"/>
        </w:rPr>
        <w:t>anarchie</w:t>
      </w:r>
      <w:r w:rsidR="008D6F52">
        <w:rPr>
          <w:i/>
          <w:iCs/>
          <w:szCs w:val="32"/>
        </w:rPr>
        <w:t xml:space="preserve"> ! </w:t>
      </w:r>
      <w:r w:rsidRPr="00894396">
        <w:rPr>
          <w:i/>
          <w:iCs/>
          <w:szCs w:val="32"/>
        </w:rPr>
        <w:t>Mort aux capitalistes</w:t>
      </w:r>
      <w:r w:rsidR="008D6F52">
        <w:rPr>
          <w:i/>
          <w:iCs/>
          <w:szCs w:val="32"/>
        </w:rPr>
        <w:t> ! »</w:t>
      </w:r>
      <w:r w:rsidRPr="00894396">
        <w:rPr>
          <w:szCs w:val="32"/>
        </w:rPr>
        <w:t xml:space="preserve"> Il poussa ce cri à diverses reprises</w:t>
      </w:r>
      <w:r w:rsidR="008D6F52">
        <w:rPr>
          <w:szCs w:val="32"/>
        </w:rPr>
        <w:t xml:space="preserve">. </w:t>
      </w:r>
      <w:r w:rsidRPr="00894396">
        <w:rPr>
          <w:szCs w:val="32"/>
        </w:rPr>
        <w:t>Autour de lui</w:t>
      </w:r>
      <w:r w:rsidR="008D6F52">
        <w:rPr>
          <w:szCs w:val="32"/>
        </w:rPr>
        <w:t xml:space="preserve">, </w:t>
      </w:r>
      <w:r w:rsidRPr="00894396">
        <w:rPr>
          <w:szCs w:val="32"/>
        </w:rPr>
        <w:t>il y avait un vacarme de verre brisé</w:t>
      </w:r>
      <w:r w:rsidR="008D6F52">
        <w:rPr>
          <w:szCs w:val="32"/>
        </w:rPr>
        <w:t xml:space="preserve">, </w:t>
      </w:r>
      <w:r w:rsidRPr="00894396">
        <w:rPr>
          <w:szCs w:val="32"/>
        </w:rPr>
        <w:t>de chaises lancées en l</w:t>
      </w:r>
      <w:r w:rsidR="008D6F52">
        <w:rPr>
          <w:szCs w:val="32"/>
        </w:rPr>
        <w:t>’</w:t>
      </w:r>
      <w:r w:rsidRPr="00894396">
        <w:rPr>
          <w:szCs w:val="32"/>
        </w:rPr>
        <w:t>air</w:t>
      </w:r>
      <w:r w:rsidR="008D6F52">
        <w:rPr>
          <w:szCs w:val="32"/>
        </w:rPr>
        <w:t xml:space="preserve">, </w:t>
      </w:r>
      <w:r w:rsidRPr="00894396">
        <w:rPr>
          <w:szCs w:val="32"/>
        </w:rPr>
        <w:t>de gens qui se prenaient à la gorge</w:t>
      </w:r>
      <w:r w:rsidR="008D6F52">
        <w:rPr>
          <w:szCs w:val="32"/>
        </w:rPr>
        <w:t xml:space="preserve">. </w:t>
      </w:r>
      <w:r w:rsidRPr="00894396">
        <w:rPr>
          <w:szCs w:val="32"/>
        </w:rPr>
        <w:t>La police fit irruption</w:t>
      </w:r>
      <w:r w:rsidR="008D6F52">
        <w:rPr>
          <w:szCs w:val="32"/>
        </w:rPr>
        <w:t xml:space="preserve">. </w:t>
      </w:r>
      <w:r w:rsidRPr="00894396">
        <w:rPr>
          <w:szCs w:val="32"/>
        </w:rPr>
        <w:t>Il cogna</w:t>
      </w:r>
      <w:r w:rsidR="008D6F52">
        <w:rPr>
          <w:szCs w:val="32"/>
        </w:rPr>
        <w:t xml:space="preserve">, </w:t>
      </w:r>
      <w:r w:rsidRPr="00894396">
        <w:rPr>
          <w:szCs w:val="32"/>
        </w:rPr>
        <w:t>mordit</w:t>
      </w:r>
      <w:r w:rsidR="008D6F52">
        <w:rPr>
          <w:szCs w:val="32"/>
        </w:rPr>
        <w:t xml:space="preserve">, </w:t>
      </w:r>
      <w:r w:rsidRPr="00894396">
        <w:rPr>
          <w:szCs w:val="32"/>
        </w:rPr>
        <w:t>griffa</w:t>
      </w:r>
      <w:r w:rsidR="008D6F52">
        <w:rPr>
          <w:szCs w:val="32"/>
        </w:rPr>
        <w:t xml:space="preserve">, </w:t>
      </w:r>
      <w:r w:rsidRPr="00894396">
        <w:rPr>
          <w:szCs w:val="32"/>
        </w:rPr>
        <w:t>lutta</w:t>
      </w:r>
      <w:r w:rsidR="008D6F52">
        <w:rPr>
          <w:szCs w:val="32"/>
        </w:rPr>
        <w:t xml:space="preserve">, </w:t>
      </w:r>
      <w:r w:rsidRPr="00894396">
        <w:rPr>
          <w:szCs w:val="32"/>
        </w:rPr>
        <w:t>et sentit tout à coup quelque chose craquer dans sa tête</w:t>
      </w:r>
      <w:r w:rsidR="008D6F52">
        <w:rPr>
          <w:szCs w:val="32"/>
        </w:rPr>
        <w:t>.</w:t>
      </w:r>
    </w:p>
    <w:p w14:paraId="77AD2248" w14:textId="77777777" w:rsidR="008D6F52" w:rsidRDefault="00000000" w:rsidP="008D6F52">
      <w:pPr>
        <w:rPr>
          <w:szCs w:val="32"/>
        </w:rPr>
      </w:pPr>
      <w:r w:rsidRPr="00894396">
        <w:rPr>
          <w:szCs w:val="32"/>
        </w:rPr>
        <w:t>Il revint à lui dans une cellule</w:t>
      </w:r>
      <w:r w:rsidR="008D6F52">
        <w:rPr>
          <w:szCs w:val="32"/>
        </w:rPr>
        <w:t xml:space="preserve">, </w:t>
      </w:r>
      <w:r w:rsidRPr="00894396">
        <w:rPr>
          <w:szCs w:val="32"/>
        </w:rPr>
        <w:t>emprisonné sous l</w:t>
      </w:r>
      <w:r w:rsidR="008D6F52">
        <w:rPr>
          <w:szCs w:val="32"/>
        </w:rPr>
        <w:t>’</w:t>
      </w:r>
      <w:r w:rsidRPr="00894396">
        <w:rPr>
          <w:szCs w:val="32"/>
        </w:rPr>
        <w:t>inculpation de voies de fait</w:t>
      </w:r>
      <w:r w:rsidR="008D6F52">
        <w:rPr>
          <w:szCs w:val="32"/>
        </w:rPr>
        <w:t xml:space="preserve">, </w:t>
      </w:r>
      <w:r w:rsidRPr="00894396">
        <w:rPr>
          <w:szCs w:val="32"/>
        </w:rPr>
        <w:t>de cris séditieux et de propagande anarchiste</w:t>
      </w:r>
      <w:r w:rsidR="008D6F52">
        <w:rPr>
          <w:szCs w:val="32"/>
        </w:rPr>
        <w:t>.</w:t>
      </w:r>
    </w:p>
    <w:p w14:paraId="2093FCE1" w14:textId="77777777" w:rsidR="008D6F52" w:rsidRDefault="00000000" w:rsidP="008D6F52">
      <w:pPr>
        <w:rPr>
          <w:szCs w:val="32"/>
        </w:rPr>
      </w:pPr>
      <w:r w:rsidRPr="00894396">
        <w:rPr>
          <w:szCs w:val="32"/>
        </w:rPr>
        <w:t>Il fixait sur moi le regard de ses yeux liquides et brillants qui semblaient très grands dans la pénombre</w:t>
      </w:r>
      <w:r w:rsidR="008D6F52">
        <w:rPr>
          <w:szCs w:val="32"/>
        </w:rPr>
        <w:t>.</w:t>
      </w:r>
    </w:p>
    <w:p w14:paraId="3B4405CC" w14:textId="77777777" w:rsidR="008D6F52" w:rsidRDefault="008D6F52" w:rsidP="008D6F52">
      <w:pPr>
        <w:rPr>
          <w:szCs w:val="32"/>
        </w:rPr>
      </w:pPr>
      <w:r>
        <w:t>— </w:t>
      </w:r>
      <w:r w:rsidRPr="00894396">
        <w:rPr>
          <w:szCs w:val="32"/>
        </w:rPr>
        <w:t>Mauvaise affaire</w:t>
      </w:r>
      <w:r>
        <w:rPr>
          <w:szCs w:val="32"/>
        </w:rPr>
        <w:t xml:space="preserve">, </w:t>
      </w:r>
      <w:r w:rsidRPr="00894396">
        <w:rPr>
          <w:szCs w:val="32"/>
        </w:rPr>
        <w:t>fit-il lentement</w:t>
      </w:r>
      <w:r>
        <w:rPr>
          <w:szCs w:val="32"/>
        </w:rPr>
        <w:t xml:space="preserve">, </w:t>
      </w:r>
      <w:r w:rsidRPr="00894396">
        <w:rPr>
          <w:szCs w:val="32"/>
        </w:rPr>
        <w:t>mais j</w:t>
      </w:r>
      <w:r>
        <w:rPr>
          <w:szCs w:val="32"/>
        </w:rPr>
        <w:t>’</w:t>
      </w:r>
      <w:r w:rsidRPr="00894396">
        <w:rPr>
          <w:szCs w:val="32"/>
        </w:rPr>
        <w:t>aurais peut-être encore pu m</w:t>
      </w:r>
      <w:r>
        <w:rPr>
          <w:szCs w:val="32"/>
        </w:rPr>
        <w:t>’</w:t>
      </w:r>
      <w:r w:rsidRPr="00894396">
        <w:rPr>
          <w:szCs w:val="32"/>
        </w:rPr>
        <w:t>en tirer</w:t>
      </w:r>
      <w:r>
        <w:rPr>
          <w:szCs w:val="32"/>
        </w:rPr>
        <w:t>.</w:t>
      </w:r>
    </w:p>
    <w:p w14:paraId="63575176" w14:textId="77777777" w:rsidR="008D6F52" w:rsidRDefault="00000000" w:rsidP="008D6F52">
      <w:pPr>
        <w:rPr>
          <w:szCs w:val="32"/>
        </w:rPr>
      </w:pPr>
      <w:r w:rsidRPr="00894396">
        <w:rPr>
          <w:szCs w:val="32"/>
        </w:rPr>
        <w:t>J</w:t>
      </w:r>
      <w:r w:rsidR="008D6F52">
        <w:rPr>
          <w:szCs w:val="32"/>
        </w:rPr>
        <w:t>’</w:t>
      </w:r>
      <w:r w:rsidRPr="00894396">
        <w:rPr>
          <w:szCs w:val="32"/>
        </w:rPr>
        <w:t>en doute</w:t>
      </w:r>
      <w:r w:rsidR="008D6F52">
        <w:rPr>
          <w:szCs w:val="32"/>
        </w:rPr>
        <w:t xml:space="preserve">. </w:t>
      </w:r>
      <w:r w:rsidRPr="00894396">
        <w:rPr>
          <w:szCs w:val="32"/>
        </w:rPr>
        <w:t>En tout cas</w:t>
      </w:r>
      <w:r w:rsidR="008D6F52">
        <w:rPr>
          <w:szCs w:val="32"/>
        </w:rPr>
        <w:t xml:space="preserve">, </w:t>
      </w:r>
      <w:r w:rsidRPr="00894396">
        <w:rPr>
          <w:szCs w:val="32"/>
        </w:rPr>
        <w:t>ses chances furent compromises par un jeune avocat socialiste qui s</w:t>
      </w:r>
      <w:r w:rsidR="008D6F52">
        <w:rPr>
          <w:szCs w:val="32"/>
        </w:rPr>
        <w:t>’</w:t>
      </w:r>
      <w:r w:rsidRPr="00894396">
        <w:rPr>
          <w:szCs w:val="32"/>
        </w:rPr>
        <w:t>offrit bénévolement à le défendre</w:t>
      </w:r>
      <w:r w:rsidR="008D6F52">
        <w:rPr>
          <w:szCs w:val="32"/>
        </w:rPr>
        <w:t xml:space="preserve">. </w:t>
      </w:r>
      <w:r w:rsidRPr="00894396">
        <w:rPr>
          <w:szCs w:val="32"/>
        </w:rPr>
        <w:t>Il eut beau affirmer qu</w:t>
      </w:r>
      <w:r w:rsidR="008D6F52">
        <w:rPr>
          <w:szCs w:val="32"/>
        </w:rPr>
        <w:t>’</w:t>
      </w:r>
      <w:r w:rsidRPr="00894396">
        <w:rPr>
          <w:szCs w:val="32"/>
        </w:rPr>
        <w:t>il n</w:t>
      </w:r>
      <w:r w:rsidR="008D6F52">
        <w:rPr>
          <w:szCs w:val="32"/>
        </w:rPr>
        <w:t>’</w:t>
      </w:r>
      <w:r w:rsidRPr="00894396">
        <w:rPr>
          <w:szCs w:val="32"/>
        </w:rPr>
        <w:t>était pas anarchiste</w:t>
      </w:r>
      <w:r w:rsidR="008D6F52">
        <w:rPr>
          <w:szCs w:val="32"/>
        </w:rPr>
        <w:t xml:space="preserve">, </w:t>
      </w:r>
      <w:r w:rsidRPr="00894396">
        <w:rPr>
          <w:szCs w:val="32"/>
        </w:rPr>
        <w:t>qu</w:t>
      </w:r>
      <w:r w:rsidR="008D6F52">
        <w:rPr>
          <w:szCs w:val="32"/>
        </w:rPr>
        <w:t>’</w:t>
      </w:r>
      <w:r w:rsidRPr="00894396">
        <w:rPr>
          <w:szCs w:val="32"/>
        </w:rPr>
        <w:t>il était un brave ouvrier paisible</w:t>
      </w:r>
      <w:r w:rsidR="008D6F52">
        <w:rPr>
          <w:szCs w:val="32"/>
        </w:rPr>
        <w:t xml:space="preserve">, </w:t>
      </w:r>
      <w:r w:rsidRPr="00894396">
        <w:rPr>
          <w:szCs w:val="32"/>
        </w:rPr>
        <w:t>uniquement soucieux de faire ses dix heures de travail</w:t>
      </w:r>
      <w:r w:rsidR="008D6F52">
        <w:rPr>
          <w:szCs w:val="32"/>
        </w:rPr>
        <w:t xml:space="preserve"> : </w:t>
      </w:r>
      <w:r w:rsidRPr="00894396">
        <w:rPr>
          <w:szCs w:val="32"/>
        </w:rPr>
        <w:t>on le présenta au tribunal comme une victime de la société</w:t>
      </w:r>
      <w:r w:rsidR="008D6F52">
        <w:rPr>
          <w:szCs w:val="32"/>
        </w:rPr>
        <w:t xml:space="preserve">. </w:t>
      </w:r>
      <w:r w:rsidRPr="00894396">
        <w:rPr>
          <w:szCs w:val="32"/>
        </w:rPr>
        <w:t>On interpréta ses clameurs d</w:t>
      </w:r>
      <w:r w:rsidR="008D6F52">
        <w:rPr>
          <w:szCs w:val="32"/>
        </w:rPr>
        <w:t>’</w:t>
      </w:r>
      <w:r w:rsidRPr="00894396">
        <w:rPr>
          <w:szCs w:val="32"/>
        </w:rPr>
        <w:t>ivrogne comme l</w:t>
      </w:r>
      <w:r w:rsidR="008D6F52">
        <w:rPr>
          <w:szCs w:val="32"/>
        </w:rPr>
        <w:t>’</w:t>
      </w:r>
      <w:r w:rsidRPr="00894396">
        <w:rPr>
          <w:szCs w:val="32"/>
        </w:rPr>
        <w:t>expression d</w:t>
      </w:r>
      <w:r w:rsidR="008D6F52">
        <w:rPr>
          <w:szCs w:val="32"/>
        </w:rPr>
        <w:t>’</w:t>
      </w:r>
      <w:r w:rsidRPr="00894396">
        <w:rPr>
          <w:szCs w:val="32"/>
        </w:rPr>
        <w:t>une souffrance infinie</w:t>
      </w:r>
      <w:r w:rsidR="008D6F52">
        <w:rPr>
          <w:szCs w:val="32"/>
        </w:rPr>
        <w:t xml:space="preserve">. </w:t>
      </w:r>
      <w:r w:rsidRPr="00894396">
        <w:rPr>
          <w:szCs w:val="32"/>
        </w:rPr>
        <w:t>Le jeune avocat avait son chemin à faire</w:t>
      </w:r>
      <w:r w:rsidR="008D6F52">
        <w:rPr>
          <w:szCs w:val="32"/>
        </w:rPr>
        <w:t xml:space="preserve">, </w:t>
      </w:r>
      <w:r w:rsidRPr="00894396">
        <w:rPr>
          <w:szCs w:val="32"/>
        </w:rPr>
        <w:t xml:space="preserve">et cherchait comme </w:t>
      </w:r>
      <w:r w:rsidRPr="00894396">
        <w:rPr>
          <w:szCs w:val="32"/>
        </w:rPr>
        <w:lastRenderedPageBreak/>
        <w:t>marchepied une affaire de ce genre</w:t>
      </w:r>
      <w:r w:rsidR="008D6F52">
        <w:rPr>
          <w:szCs w:val="32"/>
        </w:rPr>
        <w:t xml:space="preserve">. </w:t>
      </w:r>
      <w:r w:rsidRPr="00894396">
        <w:rPr>
          <w:szCs w:val="32"/>
        </w:rPr>
        <w:t>Sa plaidoirie fut fort admirée</w:t>
      </w:r>
      <w:r w:rsidR="008D6F52">
        <w:rPr>
          <w:szCs w:val="32"/>
        </w:rPr>
        <w:t>.</w:t>
      </w:r>
    </w:p>
    <w:p w14:paraId="657FB342" w14:textId="77777777" w:rsidR="008D6F52" w:rsidRDefault="00000000" w:rsidP="008D6F52">
      <w:pPr>
        <w:rPr>
          <w:szCs w:val="32"/>
        </w:rPr>
      </w:pPr>
      <w:r w:rsidRPr="00894396">
        <w:rPr>
          <w:szCs w:val="32"/>
        </w:rPr>
        <w:t>Le pauvre garçon se tut</w:t>
      </w:r>
      <w:r w:rsidR="008D6F52">
        <w:rPr>
          <w:szCs w:val="32"/>
        </w:rPr>
        <w:t xml:space="preserve">, </w:t>
      </w:r>
      <w:r w:rsidRPr="00894396">
        <w:rPr>
          <w:szCs w:val="32"/>
        </w:rPr>
        <w:t>avala sa salive</w:t>
      </w:r>
      <w:r w:rsidR="008D6F52">
        <w:rPr>
          <w:szCs w:val="32"/>
        </w:rPr>
        <w:t xml:space="preserve">, </w:t>
      </w:r>
      <w:r w:rsidRPr="00894396">
        <w:rPr>
          <w:szCs w:val="32"/>
        </w:rPr>
        <w:t>et conclut</w:t>
      </w:r>
      <w:r w:rsidR="008D6F52">
        <w:rPr>
          <w:szCs w:val="32"/>
        </w:rPr>
        <w:t> :</w:t>
      </w:r>
    </w:p>
    <w:p w14:paraId="5879F100" w14:textId="77777777" w:rsidR="008D6F52" w:rsidRDefault="008D6F52" w:rsidP="008D6F52">
      <w:pPr>
        <w:rPr>
          <w:szCs w:val="32"/>
        </w:rPr>
      </w:pPr>
      <w:r>
        <w:t>— </w:t>
      </w:r>
      <w:r w:rsidRPr="00894396">
        <w:rPr>
          <w:szCs w:val="32"/>
        </w:rPr>
        <w:t>J</w:t>
      </w:r>
      <w:r>
        <w:rPr>
          <w:szCs w:val="32"/>
        </w:rPr>
        <w:t>’</w:t>
      </w:r>
      <w:r w:rsidRPr="00894396">
        <w:rPr>
          <w:szCs w:val="32"/>
        </w:rPr>
        <w:t>ai été condamné au maximum pour un premier délit</w:t>
      </w:r>
      <w:r>
        <w:rPr>
          <w:szCs w:val="32"/>
        </w:rPr>
        <w:t>.</w:t>
      </w:r>
    </w:p>
    <w:p w14:paraId="27AA35E5" w14:textId="77777777" w:rsidR="008D6F52" w:rsidRDefault="00000000" w:rsidP="008D6F52">
      <w:pPr>
        <w:rPr>
          <w:szCs w:val="32"/>
        </w:rPr>
      </w:pPr>
      <w:r w:rsidRPr="00894396">
        <w:rPr>
          <w:szCs w:val="32"/>
        </w:rPr>
        <w:t>Je fis entendre un murmure apitoyé</w:t>
      </w:r>
      <w:r w:rsidR="008D6F52">
        <w:rPr>
          <w:szCs w:val="32"/>
        </w:rPr>
        <w:t xml:space="preserve">. </w:t>
      </w:r>
      <w:r w:rsidRPr="00894396">
        <w:rPr>
          <w:szCs w:val="32"/>
        </w:rPr>
        <w:t>Il pencha la tête et croisa les bras</w:t>
      </w:r>
      <w:r w:rsidR="008D6F52">
        <w:rPr>
          <w:szCs w:val="32"/>
        </w:rPr>
        <w:t xml:space="preserve">. – </w:t>
      </w:r>
      <w:r w:rsidRPr="00894396">
        <w:rPr>
          <w:szCs w:val="32"/>
        </w:rPr>
        <w:t>Quand on me relâcha</w:t>
      </w:r>
      <w:r w:rsidR="008D6F52">
        <w:rPr>
          <w:szCs w:val="32"/>
        </w:rPr>
        <w:t xml:space="preserve">, </w:t>
      </w:r>
      <w:r w:rsidRPr="00894396">
        <w:rPr>
          <w:szCs w:val="32"/>
        </w:rPr>
        <w:t>reprit-il doucement</w:t>
      </w:r>
      <w:r w:rsidR="008D6F52">
        <w:rPr>
          <w:szCs w:val="32"/>
        </w:rPr>
        <w:t xml:space="preserve">, </w:t>
      </w:r>
      <w:r w:rsidRPr="00894396">
        <w:rPr>
          <w:szCs w:val="32"/>
        </w:rPr>
        <w:t>je retournai naturellement à mon ancien atelier</w:t>
      </w:r>
      <w:r w:rsidR="008D6F52">
        <w:rPr>
          <w:szCs w:val="32"/>
        </w:rPr>
        <w:t xml:space="preserve">. </w:t>
      </w:r>
      <w:r w:rsidRPr="00894396">
        <w:rPr>
          <w:szCs w:val="32"/>
        </w:rPr>
        <w:t>Mon patron avait toujours eu pour moi une estime particulière</w:t>
      </w:r>
      <w:r w:rsidR="008D6F52">
        <w:rPr>
          <w:szCs w:val="32"/>
        </w:rPr>
        <w:t xml:space="preserve">, </w:t>
      </w:r>
      <w:r w:rsidRPr="00894396">
        <w:rPr>
          <w:szCs w:val="32"/>
        </w:rPr>
        <w:t>du plus loin qu</w:t>
      </w:r>
      <w:r w:rsidR="008D6F52">
        <w:rPr>
          <w:szCs w:val="32"/>
        </w:rPr>
        <w:t>’</w:t>
      </w:r>
      <w:r w:rsidRPr="00894396">
        <w:rPr>
          <w:szCs w:val="32"/>
        </w:rPr>
        <w:t>il me vit</w:t>
      </w:r>
      <w:r w:rsidR="008D6F52">
        <w:rPr>
          <w:szCs w:val="32"/>
        </w:rPr>
        <w:t xml:space="preserve">, </w:t>
      </w:r>
      <w:r w:rsidRPr="00894396">
        <w:rPr>
          <w:szCs w:val="32"/>
        </w:rPr>
        <w:t>il verdit de terreur</w:t>
      </w:r>
      <w:r w:rsidR="008D6F52">
        <w:rPr>
          <w:szCs w:val="32"/>
        </w:rPr>
        <w:t xml:space="preserve">, </w:t>
      </w:r>
      <w:r w:rsidRPr="00894396">
        <w:rPr>
          <w:szCs w:val="32"/>
        </w:rPr>
        <w:t>et me montra la porte</w:t>
      </w:r>
      <w:r w:rsidR="008D6F52">
        <w:rPr>
          <w:szCs w:val="32"/>
        </w:rPr>
        <w:t xml:space="preserve">, </w:t>
      </w:r>
      <w:r w:rsidRPr="00894396">
        <w:rPr>
          <w:szCs w:val="32"/>
        </w:rPr>
        <w:t>d</w:t>
      </w:r>
      <w:r w:rsidR="008D6F52">
        <w:rPr>
          <w:szCs w:val="32"/>
        </w:rPr>
        <w:t>’</w:t>
      </w:r>
      <w:r w:rsidRPr="00894396">
        <w:rPr>
          <w:szCs w:val="32"/>
        </w:rPr>
        <w:t>une main tremblante</w:t>
      </w:r>
      <w:r w:rsidR="008D6F52">
        <w:rPr>
          <w:szCs w:val="32"/>
        </w:rPr>
        <w:t>.</w:t>
      </w:r>
    </w:p>
    <w:p w14:paraId="53714AEC" w14:textId="77777777" w:rsidR="008D6F52" w:rsidRDefault="00000000" w:rsidP="008D6F52">
      <w:pPr>
        <w:rPr>
          <w:szCs w:val="32"/>
        </w:rPr>
      </w:pPr>
      <w:r w:rsidRPr="00894396">
        <w:rPr>
          <w:szCs w:val="32"/>
        </w:rPr>
        <w:t>Tandis qu</w:t>
      </w:r>
      <w:r w:rsidR="008D6F52">
        <w:rPr>
          <w:szCs w:val="32"/>
        </w:rPr>
        <w:t>’</w:t>
      </w:r>
      <w:r w:rsidRPr="00894396">
        <w:rPr>
          <w:szCs w:val="32"/>
        </w:rPr>
        <w:t>il restait dans la rue</w:t>
      </w:r>
      <w:r w:rsidR="008D6F52">
        <w:rPr>
          <w:szCs w:val="32"/>
        </w:rPr>
        <w:t xml:space="preserve">, </w:t>
      </w:r>
      <w:r w:rsidRPr="00894396">
        <w:rPr>
          <w:szCs w:val="32"/>
        </w:rPr>
        <w:t>inquiet et déconfit</w:t>
      </w:r>
      <w:r w:rsidR="008D6F52">
        <w:rPr>
          <w:szCs w:val="32"/>
        </w:rPr>
        <w:t xml:space="preserve">, </w:t>
      </w:r>
      <w:r w:rsidRPr="00894396">
        <w:rPr>
          <w:szCs w:val="32"/>
        </w:rPr>
        <w:t>il fut abordé par un homme d</w:t>
      </w:r>
      <w:r w:rsidR="008D6F52">
        <w:rPr>
          <w:szCs w:val="32"/>
        </w:rPr>
        <w:t>’</w:t>
      </w:r>
      <w:r w:rsidRPr="00894396">
        <w:rPr>
          <w:szCs w:val="32"/>
        </w:rPr>
        <w:t>un certain âge</w:t>
      </w:r>
      <w:r w:rsidR="008D6F52">
        <w:rPr>
          <w:szCs w:val="32"/>
        </w:rPr>
        <w:t xml:space="preserve">, </w:t>
      </w:r>
      <w:r w:rsidRPr="00894396">
        <w:rPr>
          <w:szCs w:val="32"/>
        </w:rPr>
        <w:t>qui se présenta comme mécanicien ajusteur</w:t>
      </w:r>
      <w:r w:rsidR="008D6F52">
        <w:rPr>
          <w:szCs w:val="32"/>
        </w:rPr>
        <w:t xml:space="preserve">. – </w:t>
      </w:r>
      <w:r w:rsidRPr="00894396">
        <w:rPr>
          <w:szCs w:val="32"/>
        </w:rPr>
        <w:t>Je te connais</w:t>
      </w:r>
      <w:r w:rsidR="008D6F52">
        <w:rPr>
          <w:szCs w:val="32"/>
        </w:rPr>
        <w:t xml:space="preserve">, </w:t>
      </w:r>
      <w:r w:rsidRPr="00894396">
        <w:rPr>
          <w:szCs w:val="32"/>
        </w:rPr>
        <w:t>dit-il</w:t>
      </w:r>
      <w:r w:rsidR="008D6F52">
        <w:rPr>
          <w:szCs w:val="32"/>
        </w:rPr>
        <w:t xml:space="preserve"> ; </w:t>
      </w:r>
      <w:r w:rsidRPr="00894396">
        <w:rPr>
          <w:szCs w:val="32"/>
        </w:rPr>
        <w:t>j</w:t>
      </w:r>
      <w:r w:rsidR="008D6F52">
        <w:rPr>
          <w:szCs w:val="32"/>
        </w:rPr>
        <w:t>’</w:t>
      </w:r>
      <w:r w:rsidRPr="00894396">
        <w:rPr>
          <w:szCs w:val="32"/>
        </w:rPr>
        <w:t>ai assisté à ton procès</w:t>
      </w:r>
      <w:r w:rsidR="008D6F52">
        <w:rPr>
          <w:szCs w:val="32"/>
        </w:rPr>
        <w:t xml:space="preserve">. </w:t>
      </w:r>
      <w:r w:rsidRPr="00894396">
        <w:rPr>
          <w:szCs w:val="32"/>
        </w:rPr>
        <w:t>Tu es un bon camarade et tu as des idées saines</w:t>
      </w:r>
      <w:r w:rsidR="008D6F52">
        <w:rPr>
          <w:szCs w:val="32"/>
        </w:rPr>
        <w:t xml:space="preserve">. </w:t>
      </w:r>
      <w:r w:rsidRPr="00894396">
        <w:rPr>
          <w:szCs w:val="32"/>
        </w:rPr>
        <w:t>Le diable</w:t>
      </w:r>
      <w:r w:rsidR="008D6F52">
        <w:rPr>
          <w:szCs w:val="32"/>
        </w:rPr>
        <w:t xml:space="preserve">, </w:t>
      </w:r>
      <w:r w:rsidRPr="00894396">
        <w:rPr>
          <w:szCs w:val="32"/>
        </w:rPr>
        <w:t>c</w:t>
      </w:r>
      <w:r w:rsidR="008D6F52">
        <w:rPr>
          <w:szCs w:val="32"/>
        </w:rPr>
        <w:t>’</w:t>
      </w:r>
      <w:r w:rsidRPr="00894396">
        <w:rPr>
          <w:szCs w:val="32"/>
        </w:rPr>
        <w:t>est que tu ne trouveras plus de travail nulle part</w:t>
      </w:r>
      <w:r w:rsidR="008D6F52">
        <w:rPr>
          <w:szCs w:val="32"/>
        </w:rPr>
        <w:t xml:space="preserve">, </w:t>
      </w:r>
      <w:r w:rsidRPr="00894396">
        <w:rPr>
          <w:szCs w:val="32"/>
        </w:rPr>
        <w:t>maintenant</w:t>
      </w:r>
      <w:r w:rsidR="008D6F52">
        <w:rPr>
          <w:szCs w:val="32"/>
        </w:rPr>
        <w:t xml:space="preserve">. </w:t>
      </w:r>
      <w:r w:rsidRPr="00894396">
        <w:rPr>
          <w:szCs w:val="32"/>
        </w:rPr>
        <w:t>Ces bourgeois vont conspirer pour te faire crever de faim</w:t>
      </w:r>
      <w:r w:rsidR="008D6F52">
        <w:rPr>
          <w:szCs w:val="32"/>
        </w:rPr>
        <w:t xml:space="preserve">. </w:t>
      </w:r>
      <w:r w:rsidRPr="00894396">
        <w:rPr>
          <w:szCs w:val="32"/>
        </w:rPr>
        <w:t>C</w:t>
      </w:r>
      <w:r w:rsidR="008D6F52">
        <w:rPr>
          <w:szCs w:val="32"/>
        </w:rPr>
        <w:t>’</w:t>
      </w:r>
      <w:r w:rsidRPr="00894396">
        <w:rPr>
          <w:szCs w:val="32"/>
        </w:rPr>
        <w:t>est comme ça qu</w:t>
      </w:r>
      <w:r w:rsidR="008D6F52">
        <w:rPr>
          <w:szCs w:val="32"/>
        </w:rPr>
        <w:t>’</w:t>
      </w:r>
      <w:r w:rsidRPr="00894396">
        <w:rPr>
          <w:szCs w:val="32"/>
        </w:rPr>
        <w:t>ils sont</w:t>
      </w:r>
      <w:r w:rsidR="008D6F52">
        <w:rPr>
          <w:szCs w:val="32"/>
        </w:rPr>
        <w:t xml:space="preserve">. </w:t>
      </w:r>
      <w:r w:rsidRPr="00894396">
        <w:rPr>
          <w:szCs w:val="32"/>
        </w:rPr>
        <w:t>Pas de pitié à attendre des riches</w:t>
      </w:r>
      <w:r w:rsidR="008D6F52">
        <w:rPr>
          <w:szCs w:val="32"/>
        </w:rPr>
        <w:t>.</w:t>
      </w:r>
    </w:p>
    <w:p w14:paraId="04BE878A" w14:textId="77777777" w:rsidR="008D6F52" w:rsidRDefault="00000000" w:rsidP="008D6F52">
      <w:pPr>
        <w:rPr>
          <w:szCs w:val="32"/>
        </w:rPr>
      </w:pPr>
      <w:r w:rsidRPr="00894396">
        <w:rPr>
          <w:szCs w:val="32"/>
        </w:rPr>
        <w:t>Il se sentit réconforté par ces paroles amicales</w:t>
      </w:r>
      <w:r w:rsidR="008D6F52">
        <w:rPr>
          <w:szCs w:val="32"/>
        </w:rPr>
        <w:t xml:space="preserve">. </w:t>
      </w:r>
      <w:r w:rsidRPr="00894396">
        <w:rPr>
          <w:szCs w:val="32"/>
        </w:rPr>
        <w:t>C</w:t>
      </w:r>
      <w:r w:rsidR="008D6F52">
        <w:rPr>
          <w:szCs w:val="32"/>
        </w:rPr>
        <w:t>’</w:t>
      </w:r>
      <w:r w:rsidRPr="00894396">
        <w:rPr>
          <w:szCs w:val="32"/>
        </w:rPr>
        <w:t>était évidemment un de ces êtres qui ont besoin d</w:t>
      </w:r>
      <w:r w:rsidR="008D6F52">
        <w:rPr>
          <w:szCs w:val="32"/>
        </w:rPr>
        <w:t>’</w:t>
      </w:r>
      <w:r w:rsidRPr="00894396">
        <w:rPr>
          <w:szCs w:val="32"/>
        </w:rPr>
        <w:t>appui et de sympathie</w:t>
      </w:r>
      <w:r w:rsidR="008D6F52">
        <w:rPr>
          <w:szCs w:val="32"/>
        </w:rPr>
        <w:t xml:space="preserve">. </w:t>
      </w:r>
      <w:r w:rsidRPr="00894396">
        <w:rPr>
          <w:szCs w:val="32"/>
        </w:rPr>
        <w:t>L</w:t>
      </w:r>
      <w:r w:rsidR="008D6F52">
        <w:rPr>
          <w:szCs w:val="32"/>
        </w:rPr>
        <w:t>’</w:t>
      </w:r>
      <w:r w:rsidRPr="00894396">
        <w:rPr>
          <w:szCs w:val="32"/>
        </w:rPr>
        <w:t>idée de ne pas pouvoir trouver d</w:t>
      </w:r>
      <w:r w:rsidR="008D6F52">
        <w:rPr>
          <w:szCs w:val="32"/>
        </w:rPr>
        <w:t>’</w:t>
      </w:r>
      <w:r w:rsidRPr="00894396">
        <w:rPr>
          <w:szCs w:val="32"/>
        </w:rPr>
        <w:t>ouvrage l</w:t>
      </w:r>
      <w:r w:rsidR="008D6F52">
        <w:rPr>
          <w:szCs w:val="32"/>
        </w:rPr>
        <w:t>’</w:t>
      </w:r>
      <w:r w:rsidRPr="00894396">
        <w:rPr>
          <w:szCs w:val="32"/>
        </w:rPr>
        <w:t>avait complètement démoralisé</w:t>
      </w:r>
      <w:r w:rsidR="008D6F52">
        <w:rPr>
          <w:szCs w:val="32"/>
        </w:rPr>
        <w:t xml:space="preserve">. </w:t>
      </w:r>
      <w:r w:rsidRPr="00894396">
        <w:rPr>
          <w:szCs w:val="32"/>
        </w:rPr>
        <w:t>Si son patron</w:t>
      </w:r>
      <w:r w:rsidR="008D6F52">
        <w:rPr>
          <w:szCs w:val="32"/>
        </w:rPr>
        <w:t xml:space="preserve">, </w:t>
      </w:r>
      <w:r w:rsidRPr="00894396">
        <w:rPr>
          <w:szCs w:val="32"/>
        </w:rPr>
        <w:t>qui le connaissait pour un ouvrier paisible</w:t>
      </w:r>
      <w:r w:rsidR="008D6F52">
        <w:rPr>
          <w:szCs w:val="32"/>
        </w:rPr>
        <w:t xml:space="preserve">, </w:t>
      </w:r>
      <w:r w:rsidRPr="00894396">
        <w:rPr>
          <w:szCs w:val="32"/>
        </w:rPr>
        <w:t>rangé et habile</w:t>
      </w:r>
      <w:r w:rsidR="008D6F52">
        <w:rPr>
          <w:szCs w:val="32"/>
        </w:rPr>
        <w:t xml:space="preserve">, </w:t>
      </w:r>
      <w:r w:rsidRPr="00894396">
        <w:rPr>
          <w:szCs w:val="32"/>
        </w:rPr>
        <w:t>ne voulait plus entendre parler de lui</w:t>
      </w:r>
      <w:r w:rsidR="008D6F52">
        <w:rPr>
          <w:szCs w:val="32"/>
        </w:rPr>
        <w:t xml:space="preserve">, </w:t>
      </w:r>
      <w:r w:rsidRPr="00894396">
        <w:rPr>
          <w:szCs w:val="32"/>
        </w:rPr>
        <w:t>personne d</w:t>
      </w:r>
      <w:r w:rsidR="008D6F52">
        <w:rPr>
          <w:szCs w:val="32"/>
        </w:rPr>
        <w:t>’</w:t>
      </w:r>
      <w:r w:rsidRPr="00894396">
        <w:rPr>
          <w:szCs w:val="32"/>
        </w:rPr>
        <w:t>autre ne l</w:t>
      </w:r>
      <w:r w:rsidR="008D6F52">
        <w:rPr>
          <w:szCs w:val="32"/>
        </w:rPr>
        <w:t>’</w:t>
      </w:r>
      <w:r w:rsidRPr="00894396">
        <w:rPr>
          <w:szCs w:val="32"/>
        </w:rPr>
        <w:t>emploierait</w:t>
      </w:r>
      <w:r w:rsidR="008D6F52">
        <w:rPr>
          <w:szCs w:val="32"/>
        </w:rPr>
        <w:t xml:space="preserve">, </w:t>
      </w:r>
      <w:r w:rsidRPr="00894396">
        <w:rPr>
          <w:szCs w:val="32"/>
        </w:rPr>
        <w:t>sûrement</w:t>
      </w:r>
      <w:r w:rsidR="008D6F52">
        <w:rPr>
          <w:szCs w:val="32"/>
        </w:rPr>
        <w:t xml:space="preserve">. </w:t>
      </w:r>
      <w:r w:rsidRPr="00894396">
        <w:rPr>
          <w:szCs w:val="32"/>
        </w:rPr>
        <w:t>C</w:t>
      </w:r>
      <w:r w:rsidR="008D6F52">
        <w:rPr>
          <w:szCs w:val="32"/>
        </w:rPr>
        <w:t>’</w:t>
      </w:r>
      <w:r w:rsidRPr="00894396">
        <w:rPr>
          <w:szCs w:val="32"/>
        </w:rPr>
        <w:t>était bien clair</w:t>
      </w:r>
      <w:r w:rsidR="008D6F52">
        <w:rPr>
          <w:szCs w:val="32"/>
        </w:rPr>
        <w:t xml:space="preserve">. </w:t>
      </w:r>
      <w:r w:rsidRPr="00894396">
        <w:rPr>
          <w:szCs w:val="32"/>
        </w:rPr>
        <w:t>La police qui le tenait à l</w:t>
      </w:r>
      <w:r w:rsidR="008D6F52">
        <w:rPr>
          <w:szCs w:val="32"/>
        </w:rPr>
        <w:t>’</w:t>
      </w:r>
      <w:r w:rsidRPr="00894396">
        <w:rPr>
          <w:szCs w:val="32"/>
        </w:rPr>
        <w:t>œil</w:t>
      </w:r>
      <w:r w:rsidR="008D6F52">
        <w:rPr>
          <w:szCs w:val="32"/>
        </w:rPr>
        <w:t xml:space="preserve">, </w:t>
      </w:r>
      <w:r w:rsidRPr="00894396">
        <w:rPr>
          <w:szCs w:val="32"/>
        </w:rPr>
        <w:t>s</w:t>
      </w:r>
      <w:r w:rsidR="008D6F52">
        <w:rPr>
          <w:szCs w:val="32"/>
        </w:rPr>
        <w:t>’</w:t>
      </w:r>
      <w:r w:rsidRPr="00894396">
        <w:rPr>
          <w:szCs w:val="32"/>
        </w:rPr>
        <w:t>empresserait de prévenir tous les patrons qui pourraient être tentés de lui donner de l</w:t>
      </w:r>
      <w:r w:rsidR="008D6F52">
        <w:rPr>
          <w:szCs w:val="32"/>
        </w:rPr>
        <w:t>’</w:t>
      </w:r>
      <w:r w:rsidRPr="00894396">
        <w:rPr>
          <w:szCs w:val="32"/>
        </w:rPr>
        <w:t>ouvrage</w:t>
      </w:r>
      <w:r w:rsidR="008D6F52">
        <w:rPr>
          <w:szCs w:val="32"/>
        </w:rPr>
        <w:t xml:space="preserve">. </w:t>
      </w:r>
      <w:r w:rsidRPr="00894396">
        <w:rPr>
          <w:szCs w:val="32"/>
        </w:rPr>
        <w:t>Désemparé tout à coup</w:t>
      </w:r>
      <w:r w:rsidR="008D6F52">
        <w:rPr>
          <w:szCs w:val="32"/>
        </w:rPr>
        <w:t xml:space="preserve">, </w:t>
      </w:r>
      <w:r w:rsidRPr="00894396">
        <w:rPr>
          <w:szCs w:val="32"/>
        </w:rPr>
        <w:t>inquiet et vide de désirs</w:t>
      </w:r>
      <w:r w:rsidR="008D6F52">
        <w:rPr>
          <w:szCs w:val="32"/>
        </w:rPr>
        <w:t xml:space="preserve">, </w:t>
      </w:r>
      <w:r w:rsidRPr="00894396">
        <w:rPr>
          <w:szCs w:val="32"/>
        </w:rPr>
        <w:t>il suivit l</w:t>
      </w:r>
      <w:r w:rsidR="008D6F52">
        <w:rPr>
          <w:szCs w:val="32"/>
        </w:rPr>
        <w:t>’</w:t>
      </w:r>
      <w:r w:rsidRPr="00894396">
        <w:rPr>
          <w:szCs w:val="32"/>
        </w:rPr>
        <w:t>homme dans un estaminet du coin</w:t>
      </w:r>
      <w:r w:rsidR="008D6F52">
        <w:rPr>
          <w:szCs w:val="32"/>
        </w:rPr>
        <w:t xml:space="preserve">, </w:t>
      </w:r>
      <w:r w:rsidRPr="00894396">
        <w:rPr>
          <w:szCs w:val="32"/>
        </w:rPr>
        <w:t>où il trouva d</w:t>
      </w:r>
      <w:r w:rsidR="008D6F52">
        <w:rPr>
          <w:szCs w:val="32"/>
        </w:rPr>
        <w:t>’</w:t>
      </w:r>
      <w:r w:rsidRPr="00894396">
        <w:rPr>
          <w:szCs w:val="32"/>
        </w:rPr>
        <w:t>autres bons compagnons</w:t>
      </w:r>
      <w:r w:rsidR="008D6F52">
        <w:rPr>
          <w:szCs w:val="32"/>
        </w:rPr>
        <w:t xml:space="preserve">. </w:t>
      </w:r>
      <w:r w:rsidRPr="00894396">
        <w:rPr>
          <w:szCs w:val="32"/>
        </w:rPr>
        <w:t>On lui affirma qu</w:t>
      </w:r>
      <w:r w:rsidR="008D6F52">
        <w:rPr>
          <w:szCs w:val="32"/>
        </w:rPr>
        <w:t>’</w:t>
      </w:r>
      <w:r w:rsidRPr="00894396">
        <w:rPr>
          <w:szCs w:val="32"/>
        </w:rPr>
        <w:t>on ne le laisserait pas jeûner</w:t>
      </w:r>
      <w:r w:rsidR="008D6F52">
        <w:rPr>
          <w:szCs w:val="32"/>
        </w:rPr>
        <w:t xml:space="preserve">, </w:t>
      </w:r>
      <w:r w:rsidRPr="00894396">
        <w:rPr>
          <w:szCs w:val="32"/>
        </w:rPr>
        <w:t>avec ou sans travail</w:t>
      </w:r>
      <w:r w:rsidR="008D6F52">
        <w:rPr>
          <w:szCs w:val="32"/>
        </w:rPr>
        <w:t xml:space="preserve">. </w:t>
      </w:r>
      <w:r w:rsidRPr="00894396">
        <w:rPr>
          <w:szCs w:val="32"/>
        </w:rPr>
        <w:t xml:space="preserve">On but à la </w:t>
      </w:r>
      <w:r w:rsidRPr="00894396">
        <w:rPr>
          <w:szCs w:val="32"/>
        </w:rPr>
        <w:lastRenderedPageBreak/>
        <w:t>ronde</w:t>
      </w:r>
      <w:r w:rsidR="008D6F52">
        <w:rPr>
          <w:szCs w:val="32"/>
        </w:rPr>
        <w:t xml:space="preserve">, </w:t>
      </w:r>
      <w:r w:rsidRPr="00894396">
        <w:rPr>
          <w:szCs w:val="32"/>
        </w:rPr>
        <w:t>à la ruine de tous les exploiteurs du travail et à la destruction de la société</w:t>
      </w:r>
      <w:r w:rsidR="008D6F52">
        <w:rPr>
          <w:szCs w:val="32"/>
        </w:rPr>
        <w:t>.</w:t>
      </w:r>
    </w:p>
    <w:p w14:paraId="06CAEFE6" w14:textId="77777777" w:rsidR="008D6F52" w:rsidRDefault="00000000" w:rsidP="008D6F52">
      <w:pPr>
        <w:rPr>
          <w:szCs w:val="32"/>
        </w:rPr>
      </w:pPr>
      <w:r w:rsidRPr="00894396">
        <w:rPr>
          <w:szCs w:val="32"/>
        </w:rPr>
        <w:t>Il se mordait la lèvre</w:t>
      </w:r>
      <w:r w:rsidR="008D6F52">
        <w:rPr>
          <w:szCs w:val="32"/>
        </w:rPr>
        <w:t>.</w:t>
      </w:r>
    </w:p>
    <w:p w14:paraId="75F37836" w14:textId="77777777" w:rsidR="008D6F52" w:rsidRDefault="008D6F52" w:rsidP="008D6F52">
      <w:pPr>
        <w:rPr>
          <w:szCs w:val="32"/>
        </w:rPr>
      </w:pPr>
      <w:r>
        <w:t>— </w:t>
      </w:r>
      <w:r w:rsidRPr="00894396">
        <w:rPr>
          <w:szCs w:val="32"/>
        </w:rPr>
        <w:t xml:space="preserve">Voilà comment je suis devenu </w:t>
      </w:r>
      <w:r w:rsidRPr="00894396">
        <w:rPr>
          <w:i/>
          <w:iCs/>
          <w:szCs w:val="32"/>
        </w:rPr>
        <w:t>compagnon</w:t>
      </w:r>
      <w:r>
        <w:rPr>
          <w:i/>
          <w:iCs/>
          <w:szCs w:val="32"/>
        </w:rPr>
        <w:t xml:space="preserve">, </w:t>
      </w:r>
      <w:r w:rsidRPr="00894396">
        <w:rPr>
          <w:szCs w:val="32"/>
        </w:rPr>
        <w:t>Monsieur</w:t>
      </w:r>
      <w:r>
        <w:rPr>
          <w:szCs w:val="32"/>
        </w:rPr>
        <w:t xml:space="preserve">, </w:t>
      </w:r>
      <w:r w:rsidRPr="00894396">
        <w:rPr>
          <w:szCs w:val="32"/>
        </w:rPr>
        <w:t>fit-il</w:t>
      </w:r>
      <w:r>
        <w:rPr>
          <w:szCs w:val="32"/>
        </w:rPr>
        <w:t xml:space="preserve">, </w:t>
      </w:r>
      <w:r w:rsidRPr="00894396">
        <w:rPr>
          <w:szCs w:val="32"/>
        </w:rPr>
        <w:t>en passant sur son front une main tremblante</w:t>
      </w:r>
      <w:r>
        <w:rPr>
          <w:szCs w:val="32"/>
        </w:rPr>
        <w:t xml:space="preserve">. </w:t>
      </w:r>
      <w:r w:rsidRPr="00894396">
        <w:rPr>
          <w:szCs w:val="32"/>
        </w:rPr>
        <w:t>Tout de même</w:t>
      </w:r>
      <w:r>
        <w:rPr>
          <w:szCs w:val="32"/>
        </w:rPr>
        <w:t xml:space="preserve">, </w:t>
      </w:r>
      <w:r w:rsidRPr="00894396">
        <w:rPr>
          <w:szCs w:val="32"/>
        </w:rPr>
        <w:t>il faut qu</w:t>
      </w:r>
      <w:r>
        <w:rPr>
          <w:szCs w:val="32"/>
        </w:rPr>
        <w:t>’</w:t>
      </w:r>
      <w:r w:rsidRPr="00894396">
        <w:rPr>
          <w:szCs w:val="32"/>
        </w:rPr>
        <w:t>il y ait quelque chose de mauvais dans un monde où un type peut être perdu pour un verre de trop</w:t>
      </w:r>
      <w:r>
        <w:rPr>
          <w:szCs w:val="32"/>
        </w:rPr>
        <w:t>.</w:t>
      </w:r>
    </w:p>
    <w:p w14:paraId="7579EE9F" w14:textId="77777777" w:rsidR="008D6F52" w:rsidRDefault="00000000" w:rsidP="008D6F52">
      <w:pPr>
        <w:rPr>
          <w:szCs w:val="32"/>
        </w:rPr>
      </w:pPr>
      <w:r w:rsidRPr="00894396">
        <w:rPr>
          <w:szCs w:val="32"/>
        </w:rPr>
        <w:t>Il ne levait pas les yeux</w:t>
      </w:r>
      <w:r w:rsidR="008D6F52">
        <w:rPr>
          <w:szCs w:val="32"/>
        </w:rPr>
        <w:t xml:space="preserve">, </w:t>
      </w:r>
      <w:r w:rsidRPr="00894396">
        <w:rPr>
          <w:szCs w:val="32"/>
        </w:rPr>
        <w:t>mais je voyais qu</w:t>
      </w:r>
      <w:r w:rsidR="008D6F52">
        <w:rPr>
          <w:szCs w:val="32"/>
        </w:rPr>
        <w:t>’</w:t>
      </w:r>
      <w:r w:rsidRPr="00894396">
        <w:rPr>
          <w:szCs w:val="32"/>
        </w:rPr>
        <w:t>il commençait à s</w:t>
      </w:r>
      <w:r w:rsidR="008D6F52">
        <w:rPr>
          <w:szCs w:val="32"/>
        </w:rPr>
        <w:t>’</w:t>
      </w:r>
      <w:r w:rsidRPr="00894396">
        <w:rPr>
          <w:szCs w:val="32"/>
        </w:rPr>
        <w:t>animer</w:t>
      </w:r>
      <w:r w:rsidR="008D6F52">
        <w:rPr>
          <w:szCs w:val="32"/>
        </w:rPr>
        <w:t xml:space="preserve">, </w:t>
      </w:r>
      <w:r w:rsidRPr="00894396">
        <w:rPr>
          <w:szCs w:val="32"/>
        </w:rPr>
        <w:t>malgré sa tristesse</w:t>
      </w:r>
      <w:r w:rsidR="008D6F52">
        <w:rPr>
          <w:szCs w:val="32"/>
        </w:rPr>
        <w:t xml:space="preserve">. </w:t>
      </w:r>
      <w:r w:rsidRPr="00894396">
        <w:rPr>
          <w:szCs w:val="32"/>
        </w:rPr>
        <w:t>Il frappa le banc de sa main ouverte</w:t>
      </w:r>
      <w:r w:rsidR="008D6F52">
        <w:rPr>
          <w:szCs w:val="32"/>
        </w:rPr>
        <w:t>.</w:t>
      </w:r>
    </w:p>
    <w:p w14:paraId="4111892B" w14:textId="77777777" w:rsidR="008D6F52" w:rsidRDefault="008D6F52" w:rsidP="008D6F52">
      <w:pPr>
        <w:rPr>
          <w:szCs w:val="32"/>
        </w:rPr>
      </w:pPr>
      <w:r>
        <w:t>— </w:t>
      </w:r>
      <w:r w:rsidRPr="00894396">
        <w:rPr>
          <w:szCs w:val="32"/>
        </w:rPr>
        <w:t>Non</w:t>
      </w:r>
      <w:r>
        <w:rPr>
          <w:szCs w:val="32"/>
        </w:rPr>
        <w:t xml:space="preserve"> ! </w:t>
      </w:r>
      <w:r w:rsidRPr="00894396">
        <w:rPr>
          <w:szCs w:val="32"/>
        </w:rPr>
        <w:t>cria-t-il</w:t>
      </w:r>
      <w:r>
        <w:rPr>
          <w:szCs w:val="32"/>
        </w:rPr>
        <w:t xml:space="preserve">, </w:t>
      </w:r>
      <w:r w:rsidRPr="00894396">
        <w:rPr>
          <w:szCs w:val="32"/>
        </w:rPr>
        <w:t>c</w:t>
      </w:r>
      <w:r>
        <w:rPr>
          <w:szCs w:val="32"/>
        </w:rPr>
        <w:t>’</w:t>
      </w:r>
      <w:r w:rsidRPr="00894396">
        <w:rPr>
          <w:szCs w:val="32"/>
        </w:rPr>
        <w:t>était une existence impossible</w:t>
      </w:r>
      <w:r>
        <w:rPr>
          <w:szCs w:val="32"/>
        </w:rPr>
        <w:t xml:space="preserve">. </w:t>
      </w:r>
      <w:r w:rsidRPr="00894396">
        <w:rPr>
          <w:szCs w:val="32"/>
        </w:rPr>
        <w:t>Surveillé par la police</w:t>
      </w:r>
      <w:r>
        <w:rPr>
          <w:szCs w:val="32"/>
        </w:rPr>
        <w:t xml:space="preserve">, </w:t>
      </w:r>
      <w:r w:rsidRPr="00894396">
        <w:rPr>
          <w:szCs w:val="32"/>
        </w:rPr>
        <w:t>surveillé par les camarades</w:t>
      </w:r>
      <w:r>
        <w:rPr>
          <w:szCs w:val="32"/>
        </w:rPr>
        <w:t xml:space="preserve">, </w:t>
      </w:r>
      <w:r w:rsidRPr="00894396">
        <w:rPr>
          <w:szCs w:val="32"/>
        </w:rPr>
        <w:t>je ne m</w:t>
      </w:r>
      <w:r>
        <w:rPr>
          <w:szCs w:val="32"/>
        </w:rPr>
        <w:t>’</w:t>
      </w:r>
      <w:r w:rsidRPr="00894396">
        <w:rPr>
          <w:szCs w:val="32"/>
        </w:rPr>
        <w:t>appartenais plus</w:t>
      </w:r>
      <w:r>
        <w:rPr>
          <w:szCs w:val="32"/>
        </w:rPr>
        <w:t xml:space="preserve">. </w:t>
      </w:r>
      <w:r w:rsidRPr="00894396">
        <w:rPr>
          <w:szCs w:val="32"/>
        </w:rPr>
        <w:t>Je ne pouvais plus aller retirer quelques francs sur mes économies sans trouver un camarade rôdant près de la porte</w:t>
      </w:r>
      <w:r>
        <w:rPr>
          <w:szCs w:val="32"/>
        </w:rPr>
        <w:t xml:space="preserve">, </w:t>
      </w:r>
      <w:r w:rsidRPr="00894396">
        <w:rPr>
          <w:szCs w:val="32"/>
        </w:rPr>
        <w:t>pour voir si je n</w:t>
      </w:r>
      <w:r>
        <w:rPr>
          <w:szCs w:val="32"/>
        </w:rPr>
        <w:t>’</w:t>
      </w:r>
      <w:r w:rsidRPr="00894396">
        <w:rPr>
          <w:szCs w:val="32"/>
        </w:rPr>
        <w:t>allais pas prendre la poudre d</w:t>
      </w:r>
      <w:r>
        <w:rPr>
          <w:szCs w:val="32"/>
        </w:rPr>
        <w:t>’</w:t>
      </w:r>
      <w:r w:rsidRPr="00894396">
        <w:rPr>
          <w:szCs w:val="32"/>
        </w:rPr>
        <w:t>escampette</w:t>
      </w:r>
      <w:r>
        <w:rPr>
          <w:szCs w:val="32"/>
        </w:rPr>
        <w:t xml:space="preserve"> ! </w:t>
      </w:r>
      <w:r w:rsidRPr="00894396">
        <w:rPr>
          <w:szCs w:val="32"/>
        </w:rPr>
        <w:t>Et la plupart d</w:t>
      </w:r>
      <w:r>
        <w:rPr>
          <w:szCs w:val="32"/>
        </w:rPr>
        <w:t>’</w:t>
      </w:r>
      <w:r w:rsidRPr="00894396">
        <w:rPr>
          <w:szCs w:val="32"/>
        </w:rPr>
        <w:t>entre eux n</w:t>
      </w:r>
      <w:r>
        <w:rPr>
          <w:szCs w:val="32"/>
        </w:rPr>
        <w:t>’</w:t>
      </w:r>
      <w:r w:rsidRPr="00894396">
        <w:rPr>
          <w:szCs w:val="32"/>
        </w:rPr>
        <w:t>étaient ni plus ni moins que des cambrioleurs</w:t>
      </w:r>
      <w:r>
        <w:rPr>
          <w:szCs w:val="32"/>
        </w:rPr>
        <w:t xml:space="preserve">. </w:t>
      </w:r>
      <w:r w:rsidRPr="00894396">
        <w:rPr>
          <w:szCs w:val="32"/>
        </w:rPr>
        <w:t>Les plus intelligents en tout cas</w:t>
      </w:r>
      <w:r>
        <w:rPr>
          <w:szCs w:val="32"/>
        </w:rPr>
        <w:t xml:space="preserve">. </w:t>
      </w:r>
      <w:r w:rsidRPr="00894396">
        <w:rPr>
          <w:szCs w:val="32"/>
        </w:rPr>
        <w:t>Ils volaient les riches</w:t>
      </w:r>
      <w:r>
        <w:rPr>
          <w:szCs w:val="32"/>
        </w:rPr>
        <w:t xml:space="preserve"> : </w:t>
      </w:r>
      <w:r w:rsidRPr="00894396">
        <w:rPr>
          <w:szCs w:val="32"/>
        </w:rPr>
        <w:t>ils ne faisaient que reprendre leur dû</w:t>
      </w:r>
      <w:r>
        <w:rPr>
          <w:szCs w:val="32"/>
        </w:rPr>
        <w:t xml:space="preserve">, </w:t>
      </w:r>
      <w:r w:rsidRPr="00894396">
        <w:rPr>
          <w:szCs w:val="32"/>
        </w:rPr>
        <w:t>proclamaient-ils</w:t>
      </w:r>
      <w:r>
        <w:rPr>
          <w:szCs w:val="32"/>
        </w:rPr>
        <w:t xml:space="preserve">. </w:t>
      </w:r>
      <w:r w:rsidRPr="00894396">
        <w:rPr>
          <w:szCs w:val="32"/>
        </w:rPr>
        <w:t>Quand j</w:t>
      </w:r>
      <w:r>
        <w:rPr>
          <w:szCs w:val="32"/>
        </w:rPr>
        <w:t>’</w:t>
      </w:r>
      <w:r w:rsidRPr="00894396">
        <w:rPr>
          <w:szCs w:val="32"/>
        </w:rPr>
        <w:t>avais bu</w:t>
      </w:r>
      <w:r>
        <w:rPr>
          <w:szCs w:val="32"/>
        </w:rPr>
        <w:t xml:space="preserve">, </w:t>
      </w:r>
      <w:r w:rsidRPr="00894396">
        <w:rPr>
          <w:szCs w:val="32"/>
        </w:rPr>
        <w:t>je les croyais</w:t>
      </w:r>
      <w:r>
        <w:rPr>
          <w:szCs w:val="32"/>
        </w:rPr>
        <w:t xml:space="preserve">. </w:t>
      </w:r>
      <w:r w:rsidRPr="00894396">
        <w:rPr>
          <w:szCs w:val="32"/>
        </w:rPr>
        <w:t>Il y avait aussi des imbéciles et des fous</w:t>
      </w:r>
      <w:r>
        <w:rPr>
          <w:szCs w:val="32"/>
        </w:rPr>
        <w:t xml:space="preserve">. </w:t>
      </w:r>
      <w:r w:rsidRPr="00894396">
        <w:rPr>
          <w:i/>
          <w:iCs/>
          <w:szCs w:val="32"/>
        </w:rPr>
        <w:t>Des exaltés</w:t>
      </w:r>
      <w:r>
        <w:rPr>
          <w:i/>
          <w:iCs/>
          <w:szCs w:val="32"/>
        </w:rPr>
        <w:t xml:space="preserve">, </w:t>
      </w:r>
      <w:r w:rsidRPr="00894396">
        <w:rPr>
          <w:i/>
          <w:iCs/>
          <w:szCs w:val="32"/>
        </w:rPr>
        <w:t>quoi</w:t>
      </w:r>
      <w:r>
        <w:rPr>
          <w:i/>
          <w:iCs/>
          <w:szCs w:val="32"/>
        </w:rPr>
        <w:t xml:space="preserve"> ! </w:t>
      </w:r>
      <w:r w:rsidRPr="00894396">
        <w:rPr>
          <w:szCs w:val="32"/>
        </w:rPr>
        <w:t>Quand j</w:t>
      </w:r>
      <w:r>
        <w:rPr>
          <w:szCs w:val="32"/>
        </w:rPr>
        <w:t>’</w:t>
      </w:r>
      <w:r w:rsidRPr="00894396">
        <w:rPr>
          <w:szCs w:val="32"/>
        </w:rPr>
        <w:t>étais saoul</w:t>
      </w:r>
      <w:r>
        <w:rPr>
          <w:szCs w:val="32"/>
        </w:rPr>
        <w:t xml:space="preserve">, </w:t>
      </w:r>
      <w:r w:rsidRPr="00894396">
        <w:rPr>
          <w:szCs w:val="32"/>
        </w:rPr>
        <w:t>je les aimais</w:t>
      </w:r>
      <w:r>
        <w:rPr>
          <w:szCs w:val="32"/>
        </w:rPr>
        <w:t xml:space="preserve">, </w:t>
      </w:r>
      <w:r w:rsidRPr="00894396">
        <w:rPr>
          <w:szCs w:val="32"/>
        </w:rPr>
        <w:t>et si je buvais davantage</w:t>
      </w:r>
      <w:r>
        <w:rPr>
          <w:szCs w:val="32"/>
        </w:rPr>
        <w:t xml:space="preserve">, </w:t>
      </w:r>
      <w:r w:rsidRPr="00894396">
        <w:rPr>
          <w:szCs w:val="32"/>
        </w:rPr>
        <w:t>j</w:t>
      </w:r>
      <w:r>
        <w:rPr>
          <w:szCs w:val="32"/>
        </w:rPr>
        <w:t>’</w:t>
      </w:r>
      <w:r w:rsidRPr="00894396">
        <w:rPr>
          <w:szCs w:val="32"/>
        </w:rPr>
        <w:t>entrais en fureur contre le monde</w:t>
      </w:r>
      <w:r>
        <w:rPr>
          <w:szCs w:val="32"/>
        </w:rPr>
        <w:t xml:space="preserve">. </w:t>
      </w:r>
      <w:r w:rsidRPr="00894396">
        <w:rPr>
          <w:szCs w:val="32"/>
        </w:rPr>
        <w:t>C</w:t>
      </w:r>
      <w:r>
        <w:rPr>
          <w:szCs w:val="32"/>
        </w:rPr>
        <w:t>’</w:t>
      </w:r>
      <w:r w:rsidRPr="00894396">
        <w:rPr>
          <w:szCs w:val="32"/>
        </w:rPr>
        <w:t>étaient les meilleurs moments</w:t>
      </w:r>
      <w:r>
        <w:rPr>
          <w:szCs w:val="32"/>
        </w:rPr>
        <w:t xml:space="preserve">. </w:t>
      </w:r>
      <w:r w:rsidRPr="00894396">
        <w:rPr>
          <w:szCs w:val="32"/>
        </w:rPr>
        <w:t>La rage devenait un refuge contre la misère</w:t>
      </w:r>
      <w:r>
        <w:rPr>
          <w:szCs w:val="32"/>
        </w:rPr>
        <w:t xml:space="preserve">. </w:t>
      </w:r>
      <w:r w:rsidRPr="00894396">
        <w:rPr>
          <w:szCs w:val="32"/>
        </w:rPr>
        <w:t>Mais on ne peut pas toujours être saoul</w:t>
      </w:r>
      <w:r>
        <w:rPr>
          <w:szCs w:val="32"/>
        </w:rPr>
        <w:t xml:space="preserve">, </w:t>
      </w:r>
      <w:r w:rsidRPr="00894396">
        <w:rPr>
          <w:szCs w:val="32"/>
        </w:rPr>
        <w:t>n</w:t>
      </w:r>
      <w:r>
        <w:rPr>
          <w:szCs w:val="32"/>
        </w:rPr>
        <w:t>’</w:t>
      </w:r>
      <w:r w:rsidRPr="00894396">
        <w:rPr>
          <w:szCs w:val="32"/>
        </w:rPr>
        <w:t>est-ce pas</w:t>
      </w:r>
      <w:r>
        <w:rPr>
          <w:szCs w:val="32"/>
        </w:rPr>
        <w:t xml:space="preserve">, </w:t>
      </w:r>
      <w:r w:rsidRPr="00894396">
        <w:rPr>
          <w:szCs w:val="32"/>
        </w:rPr>
        <w:t>Monsieur</w:t>
      </w:r>
      <w:r>
        <w:rPr>
          <w:szCs w:val="32"/>
        </w:rPr>
        <w:t xml:space="preserve"> ? </w:t>
      </w:r>
      <w:r w:rsidRPr="00894396">
        <w:rPr>
          <w:szCs w:val="32"/>
        </w:rPr>
        <w:t>Et quand j</w:t>
      </w:r>
      <w:r>
        <w:rPr>
          <w:szCs w:val="32"/>
        </w:rPr>
        <w:t>’</w:t>
      </w:r>
      <w:r w:rsidRPr="00894396">
        <w:rPr>
          <w:szCs w:val="32"/>
        </w:rPr>
        <w:t>avais retrouvé ma tête</w:t>
      </w:r>
      <w:r>
        <w:rPr>
          <w:szCs w:val="32"/>
        </w:rPr>
        <w:t xml:space="preserve">, </w:t>
      </w:r>
      <w:r w:rsidRPr="00894396">
        <w:rPr>
          <w:szCs w:val="32"/>
        </w:rPr>
        <w:t>je n</w:t>
      </w:r>
      <w:r>
        <w:rPr>
          <w:szCs w:val="32"/>
        </w:rPr>
        <w:t>’</w:t>
      </w:r>
      <w:r w:rsidRPr="00894396">
        <w:rPr>
          <w:szCs w:val="32"/>
        </w:rPr>
        <w:t>osais pas m</w:t>
      </w:r>
      <w:r>
        <w:rPr>
          <w:szCs w:val="32"/>
        </w:rPr>
        <w:t>’</w:t>
      </w:r>
      <w:r w:rsidRPr="00894396">
        <w:rPr>
          <w:szCs w:val="32"/>
        </w:rPr>
        <w:t>échapper</w:t>
      </w:r>
      <w:r>
        <w:rPr>
          <w:szCs w:val="32"/>
        </w:rPr>
        <w:t xml:space="preserve">. </w:t>
      </w:r>
      <w:r w:rsidRPr="00894396">
        <w:rPr>
          <w:szCs w:val="32"/>
        </w:rPr>
        <w:t>Ils m</w:t>
      </w:r>
      <w:r>
        <w:rPr>
          <w:szCs w:val="32"/>
        </w:rPr>
        <w:t>’</w:t>
      </w:r>
      <w:r w:rsidRPr="00894396">
        <w:rPr>
          <w:szCs w:val="32"/>
        </w:rPr>
        <w:t>auraient saigné comme un cochon</w:t>
      </w:r>
      <w:r>
        <w:rPr>
          <w:szCs w:val="32"/>
        </w:rPr>
        <w:t>.</w:t>
      </w:r>
    </w:p>
    <w:p w14:paraId="0B3E124C" w14:textId="77777777" w:rsidR="008D6F52" w:rsidRDefault="00000000" w:rsidP="008D6F52">
      <w:pPr>
        <w:rPr>
          <w:szCs w:val="32"/>
        </w:rPr>
      </w:pPr>
      <w:r w:rsidRPr="00894396">
        <w:rPr>
          <w:szCs w:val="32"/>
        </w:rPr>
        <w:t>Il croisa de nouveau les bras et leva son menton osseux avec un sourire amer</w:t>
      </w:r>
      <w:r w:rsidR="008D6F52">
        <w:rPr>
          <w:szCs w:val="32"/>
        </w:rPr>
        <w:t>.</w:t>
      </w:r>
    </w:p>
    <w:p w14:paraId="1B65F8FC" w14:textId="77777777" w:rsidR="008D6F52" w:rsidRDefault="008D6F52" w:rsidP="008D6F52">
      <w:pPr>
        <w:rPr>
          <w:szCs w:val="32"/>
        </w:rPr>
      </w:pPr>
      <w:r>
        <w:t>— </w:t>
      </w:r>
      <w:r w:rsidRPr="00894396">
        <w:rPr>
          <w:szCs w:val="32"/>
        </w:rPr>
        <w:t>Un jour</w:t>
      </w:r>
      <w:r>
        <w:rPr>
          <w:szCs w:val="32"/>
        </w:rPr>
        <w:t xml:space="preserve">, </w:t>
      </w:r>
      <w:r w:rsidRPr="00894396">
        <w:rPr>
          <w:szCs w:val="32"/>
        </w:rPr>
        <w:t>on me dit qu</w:t>
      </w:r>
      <w:r>
        <w:rPr>
          <w:szCs w:val="32"/>
        </w:rPr>
        <w:t>’</w:t>
      </w:r>
      <w:r w:rsidRPr="00894396">
        <w:rPr>
          <w:szCs w:val="32"/>
        </w:rPr>
        <w:t>il était temps de me mettre à l</w:t>
      </w:r>
      <w:r>
        <w:rPr>
          <w:szCs w:val="32"/>
        </w:rPr>
        <w:t>’</w:t>
      </w:r>
      <w:r w:rsidRPr="00894396">
        <w:rPr>
          <w:szCs w:val="32"/>
        </w:rPr>
        <w:t>ouvrage</w:t>
      </w:r>
      <w:r>
        <w:rPr>
          <w:szCs w:val="32"/>
        </w:rPr>
        <w:t xml:space="preserve">. </w:t>
      </w:r>
      <w:r w:rsidRPr="00894396">
        <w:rPr>
          <w:szCs w:val="32"/>
        </w:rPr>
        <w:t>L</w:t>
      </w:r>
      <w:r>
        <w:rPr>
          <w:szCs w:val="32"/>
        </w:rPr>
        <w:t>’</w:t>
      </w:r>
      <w:r w:rsidRPr="00894396">
        <w:rPr>
          <w:szCs w:val="32"/>
        </w:rPr>
        <w:t>ouvrage</w:t>
      </w:r>
      <w:r>
        <w:rPr>
          <w:szCs w:val="32"/>
        </w:rPr>
        <w:t xml:space="preserve">, </w:t>
      </w:r>
      <w:r w:rsidRPr="00894396">
        <w:rPr>
          <w:szCs w:val="32"/>
        </w:rPr>
        <w:t>c</w:t>
      </w:r>
      <w:r>
        <w:rPr>
          <w:szCs w:val="32"/>
        </w:rPr>
        <w:t>’</w:t>
      </w:r>
      <w:r w:rsidRPr="00894396">
        <w:rPr>
          <w:szCs w:val="32"/>
        </w:rPr>
        <w:t>était le sac d</w:t>
      </w:r>
      <w:r>
        <w:rPr>
          <w:szCs w:val="32"/>
        </w:rPr>
        <w:t>’</w:t>
      </w:r>
      <w:r w:rsidRPr="00894396">
        <w:rPr>
          <w:szCs w:val="32"/>
        </w:rPr>
        <w:t>une banque</w:t>
      </w:r>
      <w:r>
        <w:rPr>
          <w:szCs w:val="32"/>
        </w:rPr>
        <w:t xml:space="preserve">. </w:t>
      </w:r>
      <w:r w:rsidRPr="00894396">
        <w:rPr>
          <w:szCs w:val="32"/>
        </w:rPr>
        <w:t>L</w:t>
      </w:r>
      <w:r>
        <w:rPr>
          <w:szCs w:val="32"/>
        </w:rPr>
        <w:t>’</w:t>
      </w:r>
      <w:r w:rsidRPr="00894396">
        <w:rPr>
          <w:szCs w:val="32"/>
        </w:rPr>
        <w:t xml:space="preserve">affaire </w:t>
      </w:r>
      <w:r w:rsidRPr="00894396">
        <w:rPr>
          <w:szCs w:val="32"/>
        </w:rPr>
        <w:lastRenderedPageBreak/>
        <w:t>faite</w:t>
      </w:r>
      <w:r>
        <w:rPr>
          <w:szCs w:val="32"/>
        </w:rPr>
        <w:t xml:space="preserve">, </w:t>
      </w:r>
      <w:r w:rsidRPr="00894396">
        <w:rPr>
          <w:szCs w:val="32"/>
        </w:rPr>
        <w:t>on jetterait une bombe pour démolir l</w:t>
      </w:r>
      <w:r>
        <w:rPr>
          <w:szCs w:val="32"/>
        </w:rPr>
        <w:t>’</w:t>
      </w:r>
      <w:r w:rsidRPr="00894396">
        <w:rPr>
          <w:szCs w:val="32"/>
        </w:rPr>
        <w:t>immeuble</w:t>
      </w:r>
      <w:r>
        <w:rPr>
          <w:szCs w:val="32"/>
        </w:rPr>
        <w:t xml:space="preserve">. </w:t>
      </w:r>
      <w:r w:rsidRPr="00894396">
        <w:rPr>
          <w:szCs w:val="32"/>
        </w:rPr>
        <w:t>Mon rôle de débutant serait de faire le guet dans une rue de derrière</w:t>
      </w:r>
      <w:r>
        <w:rPr>
          <w:szCs w:val="32"/>
        </w:rPr>
        <w:t xml:space="preserve">, </w:t>
      </w:r>
      <w:r w:rsidRPr="00894396">
        <w:rPr>
          <w:szCs w:val="32"/>
        </w:rPr>
        <w:t>et de veiller sur un sac noir qui contenait la bombe jusqu</w:t>
      </w:r>
      <w:r>
        <w:rPr>
          <w:szCs w:val="32"/>
        </w:rPr>
        <w:t>’</w:t>
      </w:r>
      <w:r w:rsidRPr="00894396">
        <w:rPr>
          <w:szCs w:val="32"/>
        </w:rPr>
        <w:t>à ce qu</w:t>
      </w:r>
      <w:r>
        <w:rPr>
          <w:szCs w:val="32"/>
        </w:rPr>
        <w:t>’</w:t>
      </w:r>
      <w:r w:rsidRPr="00894396">
        <w:rPr>
          <w:szCs w:val="32"/>
        </w:rPr>
        <w:t>on en eût besoin</w:t>
      </w:r>
      <w:r>
        <w:rPr>
          <w:szCs w:val="32"/>
        </w:rPr>
        <w:t xml:space="preserve">. </w:t>
      </w:r>
      <w:r w:rsidRPr="00894396">
        <w:rPr>
          <w:szCs w:val="32"/>
        </w:rPr>
        <w:t>Après la réunion où l</w:t>
      </w:r>
      <w:r>
        <w:rPr>
          <w:szCs w:val="32"/>
        </w:rPr>
        <w:t>’</w:t>
      </w:r>
      <w:r w:rsidRPr="00894396">
        <w:rPr>
          <w:szCs w:val="32"/>
        </w:rPr>
        <w:t>affaire avait été arrangée</w:t>
      </w:r>
      <w:r>
        <w:rPr>
          <w:szCs w:val="32"/>
        </w:rPr>
        <w:t xml:space="preserve">, </w:t>
      </w:r>
      <w:r w:rsidRPr="00894396">
        <w:rPr>
          <w:szCs w:val="32"/>
        </w:rPr>
        <w:t>un camarade de confiance ne me lâcha plus d</w:t>
      </w:r>
      <w:r>
        <w:rPr>
          <w:szCs w:val="32"/>
        </w:rPr>
        <w:t>’</w:t>
      </w:r>
      <w:r w:rsidRPr="00894396">
        <w:rPr>
          <w:szCs w:val="32"/>
        </w:rPr>
        <w:t>une semelle</w:t>
      </w:r>
      <w:r>
        <w:rPr>
          <w:szCs w:val="32"/>
        </w:rPr>
        <w:t xml:space="preserve">. </w:t>
      </w:r>
      <w:r w:rsidRPr="00894396">
        <w:rPr>
          <w:szCs w:val="32"/>
        </w:rPr>
        <w:t>Je n</w:t>
      </w:r>
      <w:r>
        <w:rPr>
          <w:szCs w:val="32"/>
        </w:rPr>
        <w:t>’</w:t>
      </w:r>
      <w:r w:rsidRPr="00894396">
        <w:rPr>
          <w:szCs w:val="32"/>
        </w:rPr>
        <w:t>avais pas osé protester</w:t>
      </w:r>
      <w:r>
        <w:rPr>
          <w:szCs w:val="32"/>
        </w:rPr>
        <w:t xml:space="preserve"> ; </w:t>
      </w:r>
      <w:r w:rsidRPr="00894396">
        <w:rPr>
          <w:szCs w:val="32"/>
        </w:rPr>
        <w:t>j</w:t>
      </w:r>
      <w:r>
        <w:rPr>
          <w:szCs w:val="32"/>
        </w:rPr>
        <w:t>’</w:t>
      </w:r>
      <w:r w:rsidRPr="00894396">
        <w:rPr>
          <w:szCs w:val="32"/>
        </w:rPr>
        <w:t>avais peur de me faire estourbir en douce dans la pièce</w:t>
      </w:r>
      <w:r>
        <w:rPr>
          <w:szCs w:val="32"/>
        </w:rPr>
        <w:t xml:space="preserve"> ; </w:t>
      </w:r>
      <w:r w:rsidRPr="00894396">
        <w:rPr>
          <w:szCs w:val="32"/>
        </w:rPr>
        <w:t>seulement</w:t>
      </w:r>
      <w:r>
        <w:rPr>
          <w:szCs w:val="32"/>
        </w:rPr>
        <w:t xml:space="preserve">, </w:t>
      </w:r>
      <w:r w:rsidRPr="00894396">
        <w:rPr>
          <w:szCs w:val="32"/>
        </w:rPr>
        <w:t>en marchant à côté du compagnon</w:t>
      </w:r>
      <w:r>
        <w:rPr>
          <w:szCs w:val="32"/>
        </w:rPr>
        <w:t xml:space="preserve">, </w:t>
      </w:r>
      <w:r w:rsidRPr="00894396">
        <w:rPr>
          <w:szCs w:val="32"/>
        </w:rPr>
        <w:t>je me demandais si je ne ferais pas mieux de me jeter tout à coup dans la Seine</w:t>
      </w:r>
      <w:r>
        <w:rPr>
          <w:szCs w:val="32"/>
        </w:rPr>
        <w:t xml:space="preserve">. </w:t>
      </w:r>
      <w:r w:rsidRPr="00894396">
        <w:rPr>
          <w:szCs w:val="32"/>
        </w:rPr>
        <w:t>Mais le temps de retourner cette idée dans ma tête</w:t>
      </w:r>
      <w:r>
        <w:rPr>
          <w:szCs w:val="32"/>
        </w:rPr>
        <w:t xml:space="preserve">, </w:t>
      </w:r>
      <w:r w:rsidRPr="00894396">
        <w:rPr>
          <w:szCs w:val="32"/>
        </w:rPr>
        <w:t>nous avions passé le pont</w:t>
      </w:r>
      <w:r>
        <w:rPr>
          <w:szCs w:val="32"/>
        </w:rPr>
        <w:t xml:space="preserve">, </w:t>
      </w:r>
      <w:r w:rsidRPr="00894396">
        <w:rPr>
          <w:szCs w:val="32"/>
        </w:rPr>
        <w:t>et l</w:t>
      </w:r>
      <w:r>
        <w:rPr>
          <w:szCs w:val="32"/>
        </w:rPr>
        <w:t>’</w:t>
      </w:r>
      <w:r w:rsidRPr="00894396">
        <w:rPr>
          <w:szCs w:val="32"/>
        </w:rPr>
        <w:t>occasion ne se retrouva plus</w:t>
      </w:r>
      <w:r>
        <w:rPr>
          <w:szCs w:val="32"/>
        </w:rPr>
        <w:t>.</w:t>
      </w:r>
    </w:p>
    <w:p w14:paraId="509BA3AA" w14:textId="77777777" w:rsidR="008D6F52" w:rsidRDefault="00000000" w:rsidP="008D6F52">
      <w:pPr>
        <w:rPr>
          <w:szCs w:val="32"/>
        </w:rPr>
      </w:pPr>
      <w:r w:rsidRPr="00894396">
        <w:rPr>
          <w:szCs w:val="32"/>
        </w:rPr>
        <w:t>Dans la lueur du bout de chandelle</w:t>
      </w:r>
      <w:r w:rsidR="008D6F52">
        <w:rPr>
          <w:szCs w:val="32"/>
        </w:rPr>
        <w:t xml:space="preserve">, </w:t>
      </w:r>
      <w:r w:rsidRPr="00894396">
        <w:rPr>
          <w:szCs w:val="32"/>
        </w:rPr>
        <w:t>avec ses traits osseux</w:t>
      </w:r>
      <w:r w:rsidR="008D6F52">
        <w:rPr>
          <w:szCs w:val="32"/>
        </w:rPr>
        <w:t xml:space="preserve">, </w:t>
      </w:r>
      <w:r w:rsidRPr="00894396">
        <w:rPr>
          <w:szCs w:val="32"/>
        </w:rPr>
        <w:t>sa petite moustache hérissée et son visage ovale</w:t>
      </w:r>
      <w:r w:rsidR="008D6F52">
        <w:rPr>
          <w:szCs w:val="32"/>
        </w:rPr>
        <w:t xml:space="preserve">, </w:t>
      </w:r>
      <w:r w:rsidRPr="00894396">
        <w:rPr>
          <w:szCs w:val="32"/>
        </w:rPr>
        <w:t>il évoquait tour à tour une jeunesse fine et joyeuse</w:t>
      </w:r>
      <w:r w:rsidR="008D6F52">
        <w:rPr>
          <w:szCs w:val="32"/>
        </w:rPr>
        <w:t xml:space="preserve">, </w:t>
      </w:r>
      <w:r w:rsidRPr="00894396">
        <w:rPr>
          <w:szCs w:val="32"/>
        </w:rPr>
        <w:t>et la vieillesse d</w:t>
      </w:r>
      <w:r w:rsidR="008D6F52">
        <w:rPr>
          <w:szCs w:val="32"/>
        </w:rPr>
        <w:t>’</w:t>
      </w:r>
      <w:r w:rsidRPr="00894396">
        <w:rPr>
          <w:szCs w:val="32"/>
        </w:rPr>
        <w:t>un être décrépit</w:t>
      </w:r>
      <w:r w:rsidR="008D6F52">
        <w:rPr>
          <w:szCs w:val="32"/>
        </w:rPr>
        <w:t xml:space="preserve">, </w:t>
      </w:r>
      <w:r w:rsidRPr="00894396">
        <w:rPr>
          <w:szCs w:val="32"/>
        </w:rPr>
        <w:t>douloureux</w:t>
      </w:r>
      <w:r w:rsidR="008D6F52">
        <w:rPr>
          <w:szCs w:val="32"/>
        </w:rPr>
        <w:t xml:space="preserve">, </w:t>
      </w:r>
      <w:r w:rsidRPr="00894396">
        <w:rPr>
          <w:szCs w:val="32"/>
        </w:rPr>
        <w:t>aux bras serrés sur la poitrine</w:t>
      </w:r>
      <w:r w:rsidR="008D6F52">
        <w:rPr>
          <w:szCs w:val="32"/>
        </w:rPr>
        <w:t>.</w:t>
      </w:r>
    </w:p>
    <w:p w14:paraId="7972A427" w14:textId="77777777" w:rsidR="008D6F52" w:rsidRDefault="00000000" w:rsidP="008D6F52">
      <w:pPr>
        <w:rPr>
          <w:szCs w:val="32"/>
        </w:rPr>
      </w:pPr>
      <w:r w:rsidRPr="00894396">
        <w:rPr>
          <w:szCs w:val="32"/>
        </w:rPr>
        <w:t>Comme il restait silencieux</w:t>
      </w:r>
      <w:r w:rsidR="008D6F52">
        <w:rPr>
          <w:szCs w:val="32"/>
        </w:rPr>
        <w:t xml:space="preserve">, </w:t>
      </w:r>
      <w:r w:rsidRPr="00894396">
        <w:rPr>
          <w:szCs w:val="32"/>
        </w:rPr>
        <w:t>je sentis la nécessité d</w:t>
      </w:r>
      <w:r w:rsidR="008D6F52">
        <w:rPr>
          <w:szCs w:val="32"/>
        </w:rPr>
        <w:t>’</w:t>
      </w:r>
      <w:r w:rsidRPr="00894396">
        <w:rPr>
          <w:szCs w:val="32"/>
        </w:rPr>
        <w:t>insister</w:t>
      </w:r>
      <w:r w:rsidR="008D6F52">
        <w:rPr>
          <w:szCs w:val="32"/>
        </w:rPr>
        <w:t>.</w:t>
      </w:r>
    </w:p>
    <w:p w14:paraId="1611D629" w14:textId="77777777" w:rsidR="008D6F52" w:rsidRDefault="008D6F52" w:rsidP="008D6F52">
      <w:pPr>
        <w:rPr>
          <w:szCs w:val="32"/>
        </w:rPr>
      </w:pPr>
      <w:r>
        <w:t>— </w:t>
      </w:r>
      <w:r w:rsidRPr="00894396">
        <w:rPr>
          <w:szCs w:val="32"/>
        </w:rPr>
        <w:t>Eh bien</w:t>
      </w:r>
      <w:r>
        <w:rPr>
          <w:szCs w:val="32"/>
        </w:rPr>
        <w:t xml:space="preserve"> ? </w:t>
      </w:r>
      <w:r w:rsidRPr="00894396">
        <w:rPr>
          <w:szCs w:val="32"/>
        </w:rPr>
        <w:t>Comment cela a-t-il fini</w:t>
      </w:r>
      <w:r>
        <w:rPr>
          <w:szCs w:val="32"/>
        </w:rPr>
        <w:t> ?</w:t>
      </w:r>
    </w:p>
    <w:p w14:paraId="665028B1" w14:textId="77777777" w:rsidR="008D6F52" w:rsidRDefault="008D6F52" w:rsidP="008D6F52">
      <w:pPr>
        <w:rPr>
          <w:szCs w:val="32"/>
        </w:rPr>
      </w:pPr>
      <w:r>
        <w:t>— </w:t>
      </w:r>
      <w:r w:rsidRPr="00894396">
        <w:rPr>
          <w:szCs w:val="32"/>
        </w:rPr>
        <w:t>Par la déportation à Cayenne</w:t>
      </w:r>
      <w:r>
        <w:rPr>
          <w:szCs w:val="32"/>
        </w:rPr>
        <w:t xml:space="preserve"> ! </w:t>
      </w:r>
      <w:r w:rsidRPr="00894396">
        <w:rPr>
          <w:szCs w:val="32"/>
        </w:rPr>
        <w:t>répondit-il</w:t>
      </w:r>
      <w:r>
        <w:rPr>
          <w:szCs w:val="32"/>
        </w:rPr>
        <w:t>.</w:t>
      </w:r>
    </w:p>
    <w:p w14:paraId="2B98D8EF" w14:textId="77777777" w:rsidR="008D6F52" w:rsidRDefault="00000000" w:rsidP="008D6F52">
      <w:pPr>
        <w:rPr>
          <w:szCs w:val="32"/>
        </w:rPr>
      </w:pPr>
      <w:r w:rsidRPr="00894396">
        <w:rPr>
          <w:szCs w:val="32"/>
        </w:rPr>
        <w:t>Il semblait croire qu</w:t>
      </w:r>
      <w:r w:rsidR="008D6F52">
        <w:rPr>
          <w:szCs w:val="32"/>
        </w:rPr>
        <w:t>’</w:t>
      </w:r>
      <w:r w:rsidRPr="00894396">
        <w:rPr>
          <w:szCs w:val="32"/>
        </w:rPr>
        <w:t>on avait dénoncé le complot</w:t>
      </w:r>
      <w:r w:rsidR="008D6F52">
        <w:rPr>
          <w:szCs w:val="32"/>
        </w:rPr>
        <w:t xml:space="preserve">. </w:t>
      </w:r>
      <w:r w:rsidRPr="00894396">
        <w:rPr>
          <w:szCs w:val="32"/>
        </w:rPr>
        <w:t>Pendant qu</w:t>
      </w:r>
      <w:r w:rsidR="008D6F52">
        <w:rPr>
          <w:szCs w:val="32"/>
        </w:rPr>
        <w:t>’</w:t>
      </w:r>
      <w:r w:rsidRPr="00894396">
        <w:rPr>
          <w:szCs w:val="32"/>
        </w:rPr>
        <w:t>il montait la garde dans la rue</w:t>
      </w:r>
      <w:r w:rsidR="008D6F52">
        <w:rPr>
          <w:szCs w:val="32"/>
        </w:rPr>
        <w:t xml:space="preserve">, </w:t>
      </w:r>
      <w:r w:rsidRPr="00894396">
        <w:rPr>
          <w:szCs w:val="32"/>
        </w:rPr>
        <w:t>sac en main</w:t>
      </w:r>
      <w:r w:rsidR="008D6F52">
        <w:rPr>
          <w:szCs w:val="32"/>
        </w:rPr>
        <w:t xml:space="preserve">, </w:t>
      </w:r>
      <w:r w:rsidRPr="00894396">
        <w:rPr>
          <w:szCs w:val="32"/>
        </w:rPr>
        <w:t>la police lui tomba dessus</w:t>
      </w:r>
      <w:r w:rsidR="008D6F52">
        <w:rPr>
          <w:szCs w:val="32"/>
        </w:rPr>
        <w:t xml:space="preserve">. </w:t>
      </w:r>
      <w:r w:rsidRPr="00894396">
        <w:rPr>
          <w:i/>
          <w:iCs/>
          <w:szCs w:val="32"/>
        </w:rPr>
        <w:t xml:space="preserve">Ces imbéciles </w:t>
      </w:r>
      <w:r w:rsidRPr="00894396">
        <w:rPr>
          <w:szCs w:val="32"/>
        </w:rPr>
        <w:t>le flanquèrent par terre sans faire attention à ce qu</w:t>
      </w:r>
      <w:r w:rsidR="008D6F52">
        <w:rPr>
          <w:szCs w:val="32"/>
        </w:rPr>
        <w:t>’</w:t>
      </w:r>
      <w:r w:rsidRPr="00894396">
        <w:rPr>
          <w:szCs w:val="32"/>
        </w:rPr>
        <w:t>il tenait dans la main</w:t>
      </w:r>
      <w:r w:rsidR="008D6F52">
        <w:rPr>
          <w:szCs w:val="32"/>
        </w:rPr>
        <w:t xml:space="preserve">. </w:t>
      </w:r>
      <w:r w:rsidRPr="00894396">
        <w:rPr>
          <w:szCs w:val="32"/>
        </w:rPr>
        <w:t>Il se demanda comment la bombe avait pu ne pas exploser</w:t>
      </w:r>
      <w:r w:rsidR="008D6F52">
        <w:rPr>
          <w:szCs w:val="32"/>
        </w:rPr>
        <w:t xml:space="preserve">. </w:t>
      </w:r>
      <w:r w:rsidRPr="00894396">
        <w:rPr>
          <w:szCs w:val="32"/>
        </w:rPr>
        <w:t>En tout cas</w:t>
      </w:r>
      <w:r w:rsidR="008D6F52">
        <w:rPr>
          <w:szCs w:val="32"/>
        </w:rPr>
        <w:t xml:space="preserve">, </w:t>
      </w:r>
      <w:r w:rsidRPr="00894396">
        <w:rPr>
          <w:szCs w:val="32"/>
        </w:rPr>
        <w:t>elle n</w:t>
      </w:r>
      <w:r w:rsidR="008D6F52">
        <w:rPr>
          <w:szCs w:val="32"/>
        </w:rPr>
        <w:t>’</w:t>
      </w:r>
      <w:r w:rsidRPr="00894396">
        <w:rPr>
          <w:szCs w:val="32"/>
        </w:rPr>
        <w:t>explosa pas</w:t>
      </w:r>
      <w:r w:rsidR="008D6F52">
        <w:rPr>
          <w:szCs w:val="32"/>
        </w:rPr>
        <w:t>.</w:t>
      </w:r>
    </w:p>
    <w:p w14:paraId="6AACFD6D" w14:textId="77777777" w:rsidR="008D6F52" w:rsidRDefault="008D6F52" w:rsidP="008D6F52">
      <w:pPr>
        <w:rPr>
          <w:szCs w:val="32"/>
        </w:rPr>
      </w:pPr>
      <w:r>
        <w:t>— </w:t>
      </w:r>
      <w:r w:rsidRPr="00894396">
        <w:rPr>
          <w:szCs w:val="32"/>
        </w:rPr>
        <w:t>J</w:t>
      </w:r>
      <w:r>
        <w:rPr>
          <w:szCs w:val="32"/>
        </w:rPr>
        <w:t>’</w:t>
      </w:r>
      <w:r w:rsidRPr="00894396">
        <w:rPr>
          <w:szCs w:val="32"/>
        </w:rPr>
        <w:t>ai essayé de raconter mon histoire aux assises</w:t>
      </w:r>
      <w:r>
        <w:rPr>
          <w:szCs w:val="32"/>
        </w:rPr>
        <w:t xml:space="preserve"> ; </w:t>
      </w:r>
      <w:r w:rsidRPr="00894396">
        <w:rPr>
          <w:szCs w:val="32"/>
        </w:rPr>
        <w:t>y a des idiots qui riaient dans l</w:t>
      </w:r>
      <w:r>
        <w:rPr>
          <w:szCs w:val="32"/>
        </w:rPr>
        <w:t>’</w:t>
      </w:r>
      <w:r w:rsidRPr="00894396">
        <w:rPr>
          <w:szCs w:val="32"/>
        </w:rPr>
        <w:t>auditoire</w:t>
      </w:r>
      <w:r>
        <w:rPr>
          <w:szCs w:val="32"/>
        </w:rPr>
        <w:t>.</w:t>
      </w:r>
    </w:p>
    <w:p w14:paraId="08301120" w14:textId="77777777" w:rsidR="008D6F52" w:rsidRDefault="00000000" w:rsidP="008D6F52">
      <w:pPr>
        <w:rPr>
          <w:szCs w:val="32"/>
        </w:rPr>
      </w:pPr>
      <w:r w:rsidRPr="00894396">
        <w:rPr>
          <w:szCs w:val="32"/>
        </w:rPr>
        <w:t>J</w:t>
      </w:r>
      <w:r w:rsidR="008D6F52">
        <w:rPr>
          <w:szCs w:val="32"/>
        </w:rPr>
        <w:t>’</w:t>
      </w:r>
      <w:r w:rsidRPr="00894396">
        <w:rPr>
          <w:szCs w:val="32"/>
        </w:rPr>
        <w:t>exprimai l</w:t>
      </w:r>
      <w:r w:rsidR="008D6F52">
        <w:rPr>
          <w:szCs w:val="32"/>
        </w:rPr>
        <w:t>’</w:t>
      </w:r>
      <w:r w:rsidRPr="00894396">
        <w:rPr>
          <w:szCs w:val="32"/>
        </w:rPr>
        <w:t>espoir que d</w:t>
      </w:r>
      <w:r w:rsidR="008D6F52">
        <w:rPr>
          <w:szCs w:val="32"/>
        </w:rPr>
        <w:t>’</w:t>
      </w:r>
      <w:r w:rsidRPr="00894396">
        <w:rPr>
          <w:szCs w:val="32"/>
        </w:rPr>
        <w:t>autres de ses compagnons avaient été pris du même coup</w:t>
      </w:r>
      <w:r w:rsidR="008D6F52">
        <w:rPr>
          <w:szCs w:val="32"/>
        </w:rPr>
        <w:t xml:space="preserve">. </w:t>
      </w:r>
      <w:r w:rsidRPr="00894396">
        <w:rPr>
          <w:szCs w:val="32"/>
        </w:rPr>
        <w:t xml:space="preserve">Il eut un léger frisson avant </w:t>
      </w:r>
      <w:r w:rsidRPr="00894396">
        <w:rPr>
          <w:szCs w:val="32"/>
        </w:rPr>
        <w:lastRenderedPageBreak/>
        <w:t>de répondre que deux d</w:t>
      </w:r>
      <w:r w:rsidR="008D6F52">
        <w:rPr>
          <w:szCs w:val="32"/>
        </w:rPr>
        <w:t>’</w:t>
      </w:r>
      <w:r w:rsidRPr="00894396">
        <w:rPr>
          <w:szCs w:val="32"/>
        </w:rPr>
        <w:t>entre eux avaient été arrêtés aussi</w:t>
      </w:r>
      <w:r w:rsidR="008D6F52">
        <w:rPr>
          <w:szCs w:val="32"/>
        </w:rPr>
        <w:t xml:space="preserve">, </w:t>
      </w:r>
      <w:r w:rsidRPr="00894396">
        <w:rPr>
          <w:szCs w:val="32"/>
        </w:rPr>
        <w:t>en effet</w:t>
      </w:r>
      <w:r w:rsidR="008D6F52">
        <w:rPr>
          <w:szCs w:val="32"/>
        </w:rPr>
        <w:t xml:space="preserve"> : </w:t>
      </w:r>
      <w:r w:rsidRPr="00894396">
        <w:rPr>
          <w:szCs w:val="32"/>
        </w:rPr>
        <w:t>Simon</w:t>
      </w:r>
      <w:r w:rsidR="008D6F52">
        <w:rPr>
          <w:szCs w:val="32"/>
        </w:rPr>
        <w:t xml:space="preserve">, </w:t>
      </w:r>
      <w:r w:rsidRPr="00894396">
        <w:rPr>
          <w:szCs w:val="32"/>
        </w:rPr>
        <w:t>dit Biscuit</w:t>
      </w:r>
      <w:r w:rsidR="008D6F52">
        <w:rPr>
          <w:szCs w:val="32"/>
        </w:rPr>
        <w:t xml:space="preserve">, </w:t>
      </w:r>
      <w:r w:rsidRPr="00894396">
        <w:rPr>
          <w:szCs w:val="32"/>
        </w:rPr>
        <w:t>l</w:t>
      </w:r>
      <w:r w:rsidR="008D6F52">
        <w:rPr>
          <w:szCs w:val="32"/>
        </w:rPr>
        <w:t>’</w:t>
      </w:r>
      <w:r w:rsidRPr="00894396">
        <w:rPr>
          <w:szCs w:val="32"/>
        </w:rPr>
        <w:t>ajusteur qui lui avait parlé dans la rue</w:t>
      </w:r>
      <w:r w:rsidR="008D6F52">
        <w:rPr>
          <w:szCs w:val="32"/>
        </w:rPr>
        <w:t xml:space="preserve">, </w:t>
      </w:r>
      <w:r w:rsidRPr="00894396">
        <w:rPr>
          <w:szCs w:val="32"/>
        </w:rPr>
        <w:t xml:space="preserve">et un nommé </w:t>
      </w:r>
      <w:proofErr w:type="spellStart"/>
      <w:r w:rsidRPr="00894396">
        <w:rPr>
          <w:szCs w:val="32"/>
        </w:rPr>
        <w:t>Mafide</w:t>
      </w:r>
      <w:proofErr w:type="spellEnd"/>
      <w:r w:rsidR="008D6F52">
        <w:rPr>
          <w:szCs w:val="32"/>
        </w:rPr>
        <w:t xml:space="preserve">, </w:t>
      </w:r>
      <w:r w:rsidRPr="00894396">
        <w:rPr>
          <w:szCs w:val="32"/>
        </w:rPr>
        <w:t>un des étrangers sympathiques qui avaient applaudi à ses sentiments et apaisé ses chagrins humanitaires</w:t>
      </w:r>
      <w:r w:rsidR="008D6F52">
        <w:rPr>
          <w:szCs w:val="32"/>
        </w:rPr>
        <w:t xml:space="preserve">, </w:t>
      </w:r>
      <w:r w:rsidRPr="00894396">
        <w:rPr>
          <w:szCs w:val="32"/>
        </w:rPr>
        <w:t>au café quand il était saoul</w:t>
      </w:r>
      <w:r w:rsidR="008D6F52">
        <w:rPr>
          <w:szCs w:val="32"/>
        </w:rPr>
        <w:t>.</w:t>
      </w:r>
    </w:p>
    <w:p w14:paraId="24C0B9E7" w14:textId="77777777" w:rsidR="008D6F52" w:rsidRDefault="008D6F52" w:rsidP="008D6F52">
      <w:pPr>
        <w:rPr>
          <w:szCs w:val="32"/>
        </w:rPr>
      </w:pPr>
      <w:r>
        <w:t>— </w:t>
      </w:r>
      <w:r w:rsidRPr="00894396">
        <w:rPr>
          <w:szCs w:val="32"/>
        </w:rPr>
        <w:t>Oui</w:t>
      </w:r>
      <w:r>
        <w:rPr>
          <w:szCs w:val="32"/>
        </w:rPr>
        <w:t xml:space="preserve">, </w:t>
      </w:r>
      <w:r w:rsidRPr="00894396">
        <w:rPr>
          <w:szCs w:val="32"/>
        </w:rPr>
        <w:t>poursuivit-il avec un effort</w:t>
      </w:r>
      <w:r>
        <w:rPr>
          <w:szCs w:val="32"/>
        </w:rPr>
        <w:t xml:space="preserve">, </w:t>
      </w:r>
      <w:r w:rsidRPr="00894396">
        <w:rPr>
          <w:szCs w:val="32"/>
        </w:rPr>
        <w:t>j</w:t>
      </w:r>
      <w:r>
        <w:rPr>
          <w:szCs w:val="32"/>
        </w:rPr>
        <w:t>’</w:t>
      </w:r>
      <w:r w:rsidRPr="00894396">
        <w:rPr>
          <w:szCs w:val="32"/>
        </w:rPr>
        <w:t>ai eu l</w:t>
      </w:r>
      <w:r>
        <w:rPr>
          <w:szCs w:val="32"/>
        </w:rPr>
        <w:t>’</w:t>
      </w:r>
      <w:r w:rsidRPr="00894396">
        <w:rPr>
          <w:szCs w:val="32"/>
        </w:rPr>
        <w:t>avantage de leur compagnie</w:t>
      </w:r>
      <w:r>
        <w:rPr>
          <w:szCs w:val="32"/>
        </w:rPr>
        <w:t xml:space="preserve">, </w:t>
      </w:r>
      <w:r w:rsidRPr="00894396">
        <w:rPr>
          <w:szCs w:val="32"/>
        </w:rPr>
        <w:t>là-bas</w:t>
      </w:r>
      <w:r>
        <w:rPr>
          <w:szCs w:val="32"/>
        </w:rPr>
        <w:t xml:space="preserve">, </w:t>
      </w:r>
      <w:r w:rsidRPr="00894396">
        <w:rPr>
          <w:szCs w:val="32"/>
        </w:rPr>
        <w:t>sur l</w:t>
      </w:r>
      <w:r>
        <w:rPr>
          <w:szCs w:val="32"/>
        </w:rPr>
        <w:t>’Î</w:t>
      </w:r>
      <w:r w:rsidRPr="00894396">
        <w:rPr>
          <w:szCs w:val="32"/>
        </w:rPr>
        <w:t>le de Saint-Joseph</w:t>
      </w:r>
      <w:r>
        <w:rPr>
          <w:szCs w:val="32"/>
        </w:rPr>
        <w:t xml:space="preserve">, </w:t>
      </w:r>
      <w:r w:rsidRPr="00894396">
        <w:rPr>
          <w:szCs w:val="32"/>
        </w:rPr>
        <w:t>où nous étions relégués avec quatre-vingts ou quatre-vingt-dix autres forçats</w:t>
      </w:r>
      <w:r>
        <w:rPr>
          <w:szCs w:val="32"/>
        </w:rPr>
        <w:t xml:space="preserve"> ; </w:t>
      </w:r>
      <w:r w:rsidRPr="00894396">
        <w:rPr>
          <w:szCs w:val="32"/>
        </w:rPr>
        <w:t>nous étions tous classés comme dangereux</w:t>
      </w:r>
      <w:r>
        <w:rPr>
          <w:szCs w:val="32"/>
        </w:rPr>
        <w:t>.</w:t>
      </w:r>
    </w:p>
    <w:p w14:paraId="2C74FFA6" w14:textId="77777777" w:rsidR="008D6F52" w:rsidRDefault="00000000" w:rsidP="008D6F52">
      <w:pPr>
        <w:rPr>
          <w:szCs w:val="32"/>
        </w:rPr>
      </w:pPr>
      <w:r w:rsidRPr="00894396">
        <w:rPr>
          <w:szCs w:val="32"/>
        </w:rPr>
        <w:t>L</w:t>
      </w:r>
      <w:r w:rsidR="008D6F52">
        <w:rPr>
          <w:szCs w:val="32"/>
        </w:rPr>
        <w:t>’</w:t>
      </w:r>
      <w:r>
        <w:rPr>
          <w:szCs w:val="32"/>
        </w:rPr>
        <w:t>Î</w:t>
      </w:r>
      <w:r w:rsidRPr="00894396">
        <w:rPr>
          <w:szCs w:val="32"/>
        </w:rPr>
        <w:t xml:space="preserve">le de Saint-Joseph est la plus pittoresque des </w:t>
      </w:r>
      <w:r>
        <w:rPr>
          <w:szCs w:val="32"/>
        </w:rPr>
        <w:t>Î</w:t>
      </w:r>
      <w:r w:rsidRPr="00894396">
        <w:rPr>
          <w:szCs w:val="32"/>
        </w:rPr>
        <w:t>les du Salut</w:t>
      </w:r>
      <w:r w:rsidR="008D6F52">
        <w:rPr>
          <w:szCs w:val="32"/>
        </w:rPr>
        <w:t xml:space="preserve">. </w:t>
      </w:r>
      <w:r w:rsidRPr="00894396">
        <w:rPr>
          <w:szCs w:val="32"/>
        </w:rPr>
        <w:t>C</w:t>
      </w:r>
      <w:r w:rsidR="008D6F52">
        <w:rPr>
          <w:szCs w:val="32"/>
        </w:rPr>
        <w:t>’</w:t>
      </w:r>
      <w:r w:rsidRPr="00894396">
        <w:rPr>
          <w:szCs w:val="32"/>
        </w:rPr>
        <w:t>est un îlot rocheux et verdoyant</w:t>
      </w:r>
      <w:r w:rsidR="008D6F52">
        <w:rPr>
          <w:szCs w:val="32"/>
        </w:rPr>
        <w:t xml:space="preserve">, </w:t>
      </w:r>
      <w:r w:rsidRPr="00894396">
        <w:rPr>
          <w:szCs w:val="32"/>
        </w:rPr>
        <w:t>avec des ravins</w:t>
      </w:r>
      <w:r w:rsidR="008D6F52">
        <w:rPr>
          <w:szCs w:val="32"/>
        </w:rPr>
        <w:t xml:space="preserve">, </w:t>
      </w:r>
      <w:r w:rsidRPr="00894396">
        <w:rPr>
          <w:szCs w:val="32"/>
        </w:rPr>
        <w:t>des buissons</w:t>
      </w:r>
      <w:r w:rsidR="008D6F52">
        <w:rPr>
          <w:szCs w:val="32"/>
        </w:rPr>
        <w:t xml:space="preserve">, </w:t>
      </w:r>
      <w:r w:rsidRPr="00894396">
        <w:rPr>
          <w:szCs w:val="32"/>
        </w:rPr>
        <w:t>des fourrés</w:t>
      </w:r>
      <w:r w:rsidR="008D6F52">
        <w:rPr>
          <w:szCs w:val="32"/>
        </w:rPr>
        <w:t xml:space="preserve">, </w:t>
      </w:r>
      <w:r w:rsidRPr="00894396">
        <w:rPr>
          <w:szCs w:val="32"/>
        </w:rPr>
        <w:t>des massifs de manguiers</w:t>
      </w:r>
      <w:r w:rsidR="008D6F52">
        <w:rPr>
          <w:szCs w:val="32"/>
        </w:rPr>
        <w:t xml:space="preserve">, </w:t>
      </w:r>
      <w:r w:rsidRPr="00894396">
        <w:rPr>
          <w:szCs w:val="32"/>
        </w:rPr>
        <w:t>et des bouquets de palmiers aériens</w:t>
      </w:r>
      <w:r w:rsidR="008D6F52">
        <w:rPr>
          <w:szCs w:val="32"/>
        </w:rPr>
        <w:t xml:space="preserve">. </w:t>
      </w:r>
      <w:r w:rsidRPr="00894396">
        <w:rPr>
          <w:szCs w:val="32"/>
        </w:rPr>
        <w:t>Six gardiens armés de revolvers et de carabines sont préposés à la garde des forçats</w:t>
      </w:r>
      <w:r w:rsidR="008D6F52">
        <w:rPr>
          <w:szCs w:val="32"/>
        </w:rPr>
        <w:t>.</w:t>
      </w:r>
    </w:p>
    <w:p w14:paraId="18F857D5" w14:textId="77777777" w:rsidR="008D6F52" w:rsidRDefault="00000000" w:rsidP="008D6F52">
      <w:pPr>
        <w:rPr>
          <w:szCs w:val="32"/>
        </w:rPr>
      </w:pPr>
      <w:r w:rsidRPr="00894396">
        <w:rPr>
          <w:szCs w:val="32"/>
        </w:rPr>
        <w:t>Une chaloupe à huit rameurs assure pendant le jour</w:t>
      </w:r>
      <w:r w:rsidR="008D6F52">
        <w:rPr>
          <w:szCs w:val="32"/>
        </w:rPr>
        <w:t xml:space="preserve">, </w:t>
      </w:r>
      <w:r w:rsidRPr="00894396">
        <w:rPr>
          <w:szCs w:val="32"/>
        </w:rPr>
        <w:t>à travers un bras de mer de quatre à cinq cents mètres</w:t>
      </w:r>
      <w:r w:rsidR="008D6F52">
        <w:rPr>
          <w:szCs w:val="32"/>
        </w:rPr>
        <w:t xml:space="preserve">, </w:t>
      </w:r>
      <w:r w:rsidRPr="00894396">
        <w:rPr>
          <w:szCs w:val="32"/>
        </w:rPr>
        <w:t>les communications avec l</w:t>
      </w:r>
      <w:r w:rsidR="008D6F52">
        <w:rPr>
          <w:szCs w:val="32"/>
        </w:rPr>
        <w:t>’</w:t>
      </w:r>
      <w:r>
        <w:rPr>
          <w:szCs w:val="32"/>
        </w:rPr>
        <w:t>Î</w:t>
      </w:r>
      <w:r w:rsidRPr="00894396">
        <w:rPr>
          <w:szCs w:val="32"/>
        </w:rPr>
        <w:t>le Royale</w:t>
      </w:r>
      <w:r w:rsidR="008D6F52">
        <w:rPr>
          <w:szCs w:val="32"/>
        </w:rPr>
        <w:t xml:space="preserve">, </w:t>
      </w:r>
      <w:r w:rsidRPr="00894396">
        <w:rPr>
          <w:szCs w:val="32"/>
        </w:rPr>
        <w:t>où se tient un poste militaire</w:t>
      </w:r>
      <w:r w:rsidR="008D6F52">
        <w:rPr>
          <w:szCs w:val="32"/>
        </w:rPr>
        <w:t xml:space="preserve">. </w:t>
      </w:r>
      <w:r w:rsidRPr="00894396">
        <w:rPr>
          <w:szCs w:val="32"/>
        </w:rPr>
        <w:t>Elle fait son premier voyage à six heures du matin</w:t>
      </w:r>
      <w:r w:rsidR="008D6F52">
        <w:rPr>
          <w:szCs w:val="32"/>
        </w:rPr>
        <w:t xml:space="preserve">. </w:t>
      </w:r>
      <w:r w:rsidRPr="00894396">
        <w:rPr>
          <w:szCs w:val="32"/>
        </w:rPr>
        <w:t>À quatre heures</w:t>
      </w:r>
      <w:r w:rsidR="008D6F52">
        <w:rPr>
          <w:szCs w:val="32"/>
        </w:rPr>
        <w:t xml:space="preserve">, </w:t>
      </w:r>
      <w:r w:rsidRPr="00894396">
        <w:rPr>
          <w:szCs w:val="32"/>
        </w:rPr>
        <w:t>le service est fini</w:t>
      </w:r>
      <w:r w:rsidR="008D6F52">
        <w:rPr>
          <w:szCs w:val="32"/>
        </w:rPr>
        <w:t xml:space="preserve">, </w:t>
      </w:r>
      <w:r w:rsidRPr="00894396">
        <w:rPr>
          <w:szCs w:val="32"/>
        </w:rPr>
        <w:t>et on l</w:t>
      </w:r>
      <w:r w:rsidR="008D6F52">
        <w:rPr>
          <w:szCs w:val="32"/>
        </w:rPr>
        <w:t>’</w:t>
      </w:r>
      <w:r w:rsidRPr="00894396">
        <w:rPr>
          <w:szCs w:val="32"/>
        </w:rPr>
        <w:t>amarre à une petite jetée de l</w:t>
      </w:r>
      <w:r w:rsidR="008D6F52">
        <w:rPr>
          <w:szCs w:val="32"/>
        </w:rPr>
        <w:t>’</w:t>
      </w:r>
      <w:r>
        <w:rPr>
          <w:szCs w:val="32"/>
        </w:rPr>
        <w:t>Î</w:t>
      </w:r>
      <w:r w:rsidRPr="00894396">
        <w:rPr>
          <w:szCs w:val="32"/>
        </w:rPr>
        <w:t>le Royale</w:t>
      </w:r>
      <w:r w:rsidR="008D6F52">
        <w:rPr>
          <w:szCs w:val="32"/>
        </w:rPr>
        <w:t xml:space="preserve">. </w:t>
      </w:r>
      <w:r w:rsidRPr="00894396">
        <w:rPr>
          <w:szCs w:val="32"/>
        </w:rPr>
        <w:t>Une sentinelle veille sur la chaloupe et d</w:t>
      </w:r>
      <w:r w:rsidR="008D6F52">
        <w:rPr>
          <w:szCs w:val="32"/>
        </w:rPr>
        <w:t>’</w:t>
      </w:r>
      <w:r w:rsidRPr="00894396">
        <w:rPr>
          <w:szCs w:val="32"/>
        </w:rPr>
        <w:t>autres petits canots</w:t>
      </w:r>
      <w:r w:rsidR="008D6F52">
        <w:rPr>
          <w:szCs w:val="32"/>
        </w:rPr>
        <w:t xml:space="preserve">. </w:t>
      </w:r>
      <w:r w:rsidRPr="00894396">
        <w:rPr>
          <w:szCs w:val="32"/>
        </w:rPr>
        <w:t>Depuis cette heure-là jusqu</w:t>
      </w:r>
      <w:r w:rsidR="008D6F52">
        <w:rPr>
          <w:szCs w:val="32"/>
        </w:rPr>
        <w:t>’</w:t>
      </w:r>
      <w:r w:rsidRPr="00894396">
        <w:rPr>
          <w:szCs w:val="32"/>
        </w:rPr>
        <w:t>au lendemain matin</w:t>
      </w:r>
      <w:r w:rsidR="008D6F52">
        <w:rPr>
          <w:szCs w:val="32"/>
        </w:rPr>
        <w:t xml:space="preserve">, </w:t>
      </w:r>
      <w:r w:rsidRPr="00894396">
        <w:rPr>
          <w:szCs w:val="32"/>
        </w:rPr>
        <w:t>l</w:t>
      </w:r>
      <w:r w:rsidR="008D6F52">
        <w:rPr>
          <w:szCs w:val="32"/>
        </w:rPr>
        <w:t>’</w:t>
      </w:r>
      <w:r>
        <w:rPr>
          <w:szCs w:val="32"/>
        </w:rPr>
        <w:t>Î</w:t>
      </w:r>
      <w:r w:rsidRPr="00894396">
        <w:rPr>
          <w:szCs w:val="32"/>
        </w:rPr>
        <w:t>le Saint-Joseph est séparée du reste du monde</w:t>
      </w:r>
      <w:r w:rsidR="008D6F52">
        <w:rPr>
          <w:szCs w:val="32"/>
        </w:rPr>
        <w:t xml:space="preserve"> : </w:t>
      </w:r>
      <w:r w:rsidRPr="00894396">
        <w:rPr>
          <w:szCs w:val="32"/>
        </w:rPr>
        <w:t>les gardiens patrouillent à tour de rôle sur le sentier qui va de la maison de garde aux baraques des forçats</w:t>
      </w:r>
      <w:r w:rsidR="008D6F52">
        <w:rPr>
          <w:szCs w:val="32"/>
        </w:rPr>
        <w:t xml:space="preserve">, </w:t>
      </w:r>
      <w:r w:rsidRPr="00894396">
        <w:rPr>
          <w:szCs w:val="32"/>
        </w:rPr>
        <w:t>et autour de l</w:t>
      </w:r>
      <w:r w:rsidR="008D6F52">
        <w:rPr>
          <w:szCs w:val="32"/>
        </w:rPr>
        <w:t>’</w:t>
      </w:r>
      <w:r w:rsidRPr="00894396">
        <w:rPr>
          <w:szCs w:val="32"/>
        </w:rPr>
        <w:t>île</w:t>
      </w:r>
      <w:r w:rsidR="008D6F52">
        <w:rPr>
          <w:szCs w:val="32"/>
        </w:rPr>
        <w:t xml:space="preserve">, </w:t>
      </w:r>
      <w:r w:rsidRPr="00894396">
        <w:rPr>
          <w:szCs w:val="32"/>
        </w:rPr>
        <w:t>une multitude de requins font le guet dans la mer</w:t>
      </w:r>
      <w:r w:rsidR="008D6F52">
        <w:rPr>
          <w:szCs w:val="32"/>
        </w:rPr>
        <w:t>.</w:t>
      </w:r>
    </w:p>
    <w:p w14:paraId="7A1C098A" w14:textId="77777777" w:rsidR="008D6F52" w:rsidRDefault="00000000" w:rsidP="008D6F52">
      <w:pPr>
        <w:rPr>
          <w:szCs w:val="32"/>
        </w:rPr>
      </w:pPr>
      <w:r w:rsidRPr="00894396">
        <w:rPr>
          <w:szCs w:val="32"/>
        </w:rPr>
        <w:t>C</w:t>
      </w:r>
      <w:r w:rsidR="008D6F52">
        <w:rPr>
          <w:szCs w:val="32"/>
        </w:rPr>
        <w:t>’</w:t>
      </w:r>
      <w:r w:rsidRPr="00894396">
        <w:rPr>
          <w:szCs w:val="32"/>
        </w:rPr>
        <w:t>est dans ces conditions que les forçats projetèrent une révolte</w:t>
      </w:r>
      <w:r w:rsidR="008D6F52">
        <w:rPr>
          <w:szCs w:val="32"/>
        </w:rPr>
        <w:t xml:space="preserve">. </w:t>
      </w:r>
      <w:r w:rsidRPr="00894396">
        <w:rPr>
          <w:szCs w:val="32"/>
        </w:rPr>
        <w:t>On n</w:t>
      </w:r>
      <w:r w:rsidR="008D6F52">
        <w:rPr>
          <w:szCs w:val="32"/>
        </w:rPr>
        <w:t>’</w:t>
      </w:r>
      <w:r w:rsidRPr="00894396">
        <w:rPr>
          <w:szCs w:val="32"/>
        </w:rPr>
        <w:t>avait encore jamais rêvé rien de pareil au pénitencier</w:t>
      </w:r>
      <w:r w:rsidR="008D6F52">
        <w:rPr>
          <w:szCs w:val="32"/>
        </w:rPr>
        <w:t xml:space="preserve">. </w:t>
      </w:r>
      <w:r w:rsidRPr="00894396">
        <w:rPr>
          <w:szCs w:val="32"/>
        </w:rPr>
        <w:t>Pourtant leur plan pouvait avoir quelques chances de succès</w:t>
      </w:r>
      <w:r w:rsidR="008D6F52">
        <w:rPr>
          <w:szCs w:val="32"/>
        </w:rPr>
        <w:t xml:space="preserve">. </w:t>
      </w:r>
      <w:r w:rsidRPr="00894396">
        <w:rPr>
          <w:szCs w:val="32"/>
        </w:rPr>
        <w:t>Les gardiens devaient être assaillis à l</w:t>
      </w:r>
      <w:r w:rsidR="008D6F52">
        <w:rPr>
          <w:szCs w:val="32"/>
        </w:rPr>
        <w:t>’</w:t>
      </w:r>
      <w:r w:rsidRPr="00894396">
        <w:rPr>
          <w:szCs w:val="32"/>
        </w:rPr>
        <w:t>improviste et expédiés pendant la nuit</w:t>
      </w:r>
      <w:r w:rsidR="008D6F52">
        <w:rPr>
          <w:szCs w:val="32"/>
        </w:rPr>
        <w:t xml:space="preserve">. </w:t>
      </w:r>
      <w:r w:rsidRPr="00894396">
        <w:rPr>
          <w:szCs w:val="32"/>
        </w:rPr>
        <w:t>Avec leurs armes</w:t>
      </w:r>
      <w:r w:rsidR="008D6F52">
        <w:rPr>
          <w:szCs w:val="32"/>
        </w:rPr>
        <w:t xml:space="preserve">, </w:t>
      </w:r>
      <w:r w:rsidRPr="00894396">
        <w:rPr>
          <w:szCs w:val="32"/>
        </w:rPr>
        <w:t>les forçats pourraient tuer les rameurs de la chaloupe</w:t>
      </w:r>
      <w:r w:rsidR="008D6F52">
        <w:rPr>
          <w:szCs w:val="32"/>
        </w:rPr>
        <w:t xml:space="preserve">, </w:t>
      </w:r>
      <w:r w:rsidRPr="00894396">
        <w:rPr>
          <w:szCs w:val="32"/>
        </w:rPr>
        <w:t xml:space="preserve">à leur premier voyage </w:t>
      </w:r>
      <w:r w:rsidRPr="00894396">
        <w:rPr>
          <w:szCs w:val="32"/>
        </w:rPr>
        <w:lastRenderedPageBreak/>
        <w:t>du matin</w:t>
      </w:r>
      <w:r w:rsidR="008D6F52">
        <w:rPr>
          <w:szCs w:val="32"/>
        </w:rPr>
        <w:t xml:space="preserve">. </w:t>
      </w:r>
      <w:r w:rsidRPr="00894396">
        <w:rPr>
          <w:szCs w:val="32"/>
        </w:rPr>
        <w:t>Cette barque une fois en leur possession</w:t>
      </w:r>
      <w:r w:rsidR="008D6F52">
        <w:rPr>
          <w:szCs w:val="32"/>
        </w:rPr>
        <w:t xml:space="preserve">, </w:t>
      </w:r>
      <w:r w:rsidRPr="00894396">
        <w:rPr>
          <w:szCs w:val="32"/>
        </w:rPr>
        <w:t>il leur serait facile de se saisir d</w:t>
      </w:r>
      <w:r w:rsidR="008D6F52">
        <w:rPr>
          <w:szCs w:val="32"/>
        </w:rPr>
        <w:t>’</w:t>
      </w:r>
      <w:r w:rsidRPr="00894396">
        <w:rPr>
          <w:szCs w:val="32"/>
        </w:rPr>
        <w:t>autres bateaux</w:t>
      </w:r>
      <w:r w:rsidR="008D6F52">
        <w:rPr>
          <w:szCs w:val="32"/>
        </w:rPr>
        <w:t xml:space="preserve">, </w:t>
      </w:r>
      <w:r w:rsidRPr="00894396">
        <w:rPr>
          <w:szCs w:val="32"/>
        </w:rPr>
        <w:t>et toute la bande s</w:t>
      </w:r>
      <w:r w:rsidR="008D6F52">
        <w:rPr>
          <w:szCs w:val="32"/>
        </w:rPr>
        <w:t>’</w:t>
      </w:r>
      <w:r w:rsidRPr="00894396">
        <w:rPr>
          <w:szCs w:val="32"/>
        </w:rPr>
        <w:t>en irait le long de la côte</w:t>
      </w:r>
      <w:r w:rsidR="008D6F52">
        <w:rPr>
          <w:szCs w:val="32"/>
        </w:rPr>
        <w:t>.</w:t>
      </w:r>
    </w:p>
    <w:p w14:paraId="41058E3A" w14:textId="77777777" w:rsidR="008D6F52" w:rsidRDefault="00000000" w:rsidP="008D6F52">
      <w:pPr>
        <w:rPr>
          <w:szCs w:val="32"/>
        </w:rPr>
      </w:pPr>
      <w:r w:rsidRPr="00894396">
        <w:rPr>
          <w:szCs w:val="32"/>
        </w:rPr>
        <w:t>À la nuit tombante</w:t>
      </w:r>
      <w:r w:rsidR="008D6F52">
        <w:rPr>
          <w:szCs w:val="32"/>
        </w:rPr>
        <w:t xml:space="preserve">, </w:t>
      </w:r>
      <w:r w:rsidRPr="00894396">
        <w:rPr>
          <w:szCs w:val="32"/>
        </w:rPr>
        <w:t>les deux gardiens de service firent l</w:t>
      </w:r>
      <w:r w:rsidR="008D6F52">
        <w:rPr>
          <w:szCs w:val="32"/>
        </w:rPr>
        <w:t>’</w:t>
      </w:r>
      <w:r w:rsidRPr="00894396">
        <w:rPr>
          <w:szCs w:val="32"/>
        </w:rPr>
        <w:t>appel de rigueur</w:t>
      </w:r>
      <w:r w:rsidR="008D6F52">
        <w:rPr>
          <w:szCs w:val="32"/>
        </w:rPr>
        <w:t xml:space="preserve">, </w:t>
      </w:r>
      <w:r w:rsidRPr="00894396">
        <w:rPr>
          <w:szCs w:val="32"/>
        </w:rPr>
        <w:t>puis procédèrent à l</w:t>
      </w:r>
      <w:r w:rsidR="008D6F52">
        <w:rPr>
          <w:szCs w:val="32"/>
        </w:rPr>
        <w:t>’</w:t>
      </w:r>
      <w:r w:rsidRPr="00894396">
        <w:rPr>
          <w:szCs w:val="32"/>
        </w:rPr>
        <w:t>inspection des baraques pour s</w:t>
      </w:r>
      <w:r w:rsidR="008D6F52">
        <w:rPr>
          <w:szCs w:val="32"/>
        </w:rPr>
        <w:t>’</w:t>
      </w:r>
      <w:r w:rsidRPr="00894396">
        <w:rPr>
          <w:szCs w:val="32"/>
        </w:rPr>
        <w:t>assurer que tout était en ordre</w:t>
      </w:r>
      <w:r w:rsidR="008D6F52">
        <w:rPr>
          <w:szCs w:val="32"/>
        </w:rPr>
        <w:t xml:space="preserve">. </w:t>
      </w:r>
      <w:r w:rsidRPr="00894396">
        <w:rPr>
          <w:szCs w:val="32"/>
        </w:rPr>
        <w:t>Dans la seconde où ils entrèrent</w:t>
      </w:r>
      <w:r w:rsidR="008D6F52">
        <w:rPr>
          <w:szCs w:val="32"/>
        </w:rPr>
        <w:t xml:space="preserve">, </w:t>
      </w:r>
      <w:r w:rsidRPr="00894396">
        <w:rPr>
          <w:szCs w:val="32"/>
        </w:rPr>
        <w:t>ils furent attaqués</w:t>
      </w:r>
      <w:r w:rsidR="008D6F52">
        <w:rPr>
          <w:szCs w:val="32"/>
        </w:rPr>
        <w:t xml:space="preserve">, </w:t>
      </w:r>
      <w:r w:rsidRPr="00894396">
        <w:rPr>
          <w:szCs w:val="32"/>
        </w:rPr>
        <w:t>et littéralement étouffés sous le nombre des assaillants</w:t>
      </w:r>
      <w:r w:rsidR="008D6F52">
        <w:rPr>
          <w:szCs w:val="32"/>
        </w:rPr>
        <w:t xml:space="preserve">. </w:t>
      </w:r>
      <w:r w:rsidRPr="00894396">
        <w:rPr>
          <w:szCs w:val="32"/>
        </w:rPr>
        <w:t>L</w:t>
      </w:r>
      <w:r w:rsidR="008D6F52">
        <w:rPr>
          <w:szCs w:val="32"/>
        </w:rPr>
        <w:t>’</w:t>
      </w:r>
      <w:r w:rsidRPr="00894396">
        <w:rPr>
          <w:szCs w:val="32"/>
        </w:rPr>
        <w:t>ombre descendait rapidement</w:t>
      </w:r>
      <w:r w:rsidR="008D6F52">
        <w:rPr>
          <w:szCs w:val="32"/>
        </w:rPr>
        <w:t xml:space="preserve">. </w:t>
      </w:r>
      <w:r w:rsidRPr="00894396">
        <w:rPr>
          <w:szCs w:val="32"/>
        </w:rPr>
        <w:t>On était en période de nouvelle lune</w:t>
      </w:r>
      <w:r w:rsidR="008D6F52">
        <w:rPr>
          <w:szCs w:val="32"/>
        </w:rPr>
        <w:t xml:space="preserve">, </w:t>
      </w:r>
      <w:r w:rsidRPr="00894396">
        <w:rPr>
          <w:szCs w:val="32"/>
        </w:rPr>
        <w:t>et un gros nuage noir étalé sur la côte ajoutait encore à l</w:t>
      </w:r>
      <w:r w:rsidR="008D6F52">
        <w:rPr>
          <w:szCs w:val="32"/>
        </w:rPr>
        <w:t>’</w:t>
      </w:r>
      <w:r w:rsidRPr="00894396">
        <w:rPr>
          <w:szCs w:val="32"/>
        </w:rPr>
        <w:t>épaisseur des ténèbres</w:t>
      </w:r>
      <w:r w:rsidR="008D6F52">
        <w:rPr>
          <w:szCs w:val="32"/>
        </w:rPr>
        <w:t xml:space="preserve">. </w:t>
      </w:r>
      <w:r w:rsidRPr="00894396">
        <w:rPr>
          <w:szCs w:val="32"/>
        </w:rPr>
        <w:t>Rassemblés en plein air</w:t>
      </w:r>
      <w:r w:rsidR="008D6F52">
        <w:rPr>
          <w:szCs w:val="32"/>
        </w:rPr>
        <w:t xml:space="preserve">, </w:t>
      </w:r>
      <w:r w:rsidRPr="00894396">
        <w:rPr>
          <w:szCs w:val="32"/>
        </w:rPr>
        <w:t>les forçats discutaient la suite de leur entreprise</w:t>
      </w:r>
      <w:r w:rsidR="008D6F52">
        <w:rPr>
          <w:szCs w:val="32"/>
        </w:rPr>
        <w:t xml:space="preserve">, </w:t>
      </w:r>
      <w:r w:rsidRPr="00894396">
        <w:rPr>
          <w:szCs w:val="32"/>
        </w:rPr>
        <w:t>et délibéraient à voix basse</w:t>
      </w:r>
      <w:r w:rsidR="008D6F52">
        <w:rPr>
          <w:szCs w:val="32"/>
        </w:rPr>
        <w:t>.</w:t>
      </w:r>
    </w:p>
    <w:p w14:paraId="3CDF85C2" w14:textId="77777777" w:rsidR="008D6F52" w:rsidRDefault="008D6F52" w:rsidP="008D6F52">
      <w:pPr>
        <w:rPr>
          <w:szCs w:val="32"/>
        </w:rPr>
      </w:pPr>
      <w:r>
        <w:t>— </w:t>
      </w:r>
      <w:r w:rsidRPr="00894396">
        <w:rPr>
          <w:szCs w:val="32"/>
        </w:rPr>
        <w:t>Vous avez joué un rôle dans la rébellion</w:t>
      </w:r>
      <w:r>
        <w:rPr>
          <w:szCs w:val="32"/>
        </w:rPr>
        <w:t xml:space="preserve"> ? </w:t>
      </w:r>
      <w:r w:rsidRPr="00894396">
        <w:rPr>
          <w:szCs w:val="32"/>
        </w:rPr>
        <w:t>demandai-je</w:t>
      </w:r>
      <w:r>
        <w:rPr>
          <w:szCs w:val="32"/>
        </w:rPr>
        <w:t>.</w:t>
      </w:r>
    </w:p>
    <w:p w14:paraId="3D120959" w14:textId="77777777" w:rsidR="008D6F52" w:rsidRDefault="008D6F52" w:rsidP="008D6F52">
      <w:pPr>
        <w:rPr>
          <w:szCs w:val="32"/>
        </w:rPr>
      </w:pPr>
      <w:r>
        <w:t>— </w:t>
      </w:r>
      <w:r w:rsidRPr="00894396">
        <w:rPr>
          <w:szCs w:val="32"/>
        </w:rPr>
        <w:t>Non</w:t>
      </w:r>
      <w:r>
        <w:rPr>
          <w:szCs w:val="32"/>
        </w:rPr>
        <w:t xml:space="preserve">. </w:t>
      </w:r>
      <w:r w:rsidRPr="00894396">
        <w:rPr>
          <w:szCs w:val="32"/>
        </w:rPr>
        <w:t>Je savais</w:t>
      </w:r>
      <w:r>
        <w:rPr>
          <w:szCs w:val="32"/>
        </w:rPr>
        <w:t xml:space="preserve">, </w:t>
      </w:r>
      <w:r w:rsidRPr="00894396">
        <w:rPr>
          <w:szCs w:val="32"/>
        </w:rPr>
        <w:t>naturellement</w:t>
      </w:r>
      <w:r>
        <w:rPr>
          <w:szCs w:val="32"/>
        </w:rPr>
        <w:t xml:space="preserve">, </w:t>
      </w:r>
      <w:r w:rsidRPr="00894396">
        <w:rPr>
          <w:szCs w:val="32"/>
        </w:rPr>
        <w:t>ce qui allait se passer</w:t>
      </w:r>
      <w:r>
        <w:rPr>
          <w:szCs w:val="32"/>
        </w:rPr>
        <w:t xml:space="preserve">. </w:t>
      </w:r>
      <w:r w:rsidRPr="00894396">
        <w:rPr>
          <w:szCs w:val="32"/>
        </w:rPr>
        <w:t>Mais pourquoi aurais-je tué ces gardiens</w:t>
      </w:r>
      <w:r>
        <w:rPr>
          <w:szCs w:val="32"/>
        </w:rPr>
        <w:t xml:space="preserve"> ? </w:t>
      </w:r>
      <w:r w:rsidRPr="00894396">
        <w:rPr>
          <w:szCs w:val="32"/>
        </w:rPr>
        <w:t>Je n</w:t>
      </w:r>
      <w:r>
        <w:rPr>
          <w:szCs w:val="32"/>
        </w:rPr>
        <w:t>’</w:t>
      </w:r>
      <w:r w:rsidRPr="00894396">
        <w:rPr>
          <w:szCs w:val="32"/>
        </w:rPr>
        <w:t>avais rien contre eux</w:t>
      </w:r>
      <w:r>
        <w:rPr>
          <w:szCs w:val="32"/>
        </w:rPr>
        <w:t xml:space="preserve">. </w:t>
      </w:r>
      <w:r w:rsidRPr="00894396">
        <w:rPr>
          <w:szCs w:val="32"/>
        </w:rPr>
        <w:t>Seulement</w:t>
      </w:r>
      <w:r>
        <w:rPr>
          <w:szCs w:val="32"/>
        </w:rPr>
        <w:t xml:space="preserve">, </w:t>
      </w:r>
      <w:r w:rsidRPr="00894396">
        <w:rPr>
          <w:szCs w:val="32"/>
        </w:rPr>
        <w:t>j</w:t>
      </w:r>
      <w:r>
        <w:rPr>
          <w:szCs w:val="32"/>
        </w:rPr>
        <w:t>’</w:t>
      </w:r>
      <w:r w:rsidRPr="00894396">
        <w:rPr>
          <w:szCs w:val="32"/>
        </w:rPr>
        <w:t>avais peur des autres</w:t>
      </w:r>
      <w:r>
        <w:rPr>
          <w:szCs w:val="32"/>
        </w:rPr>
        <w:t xml:space="preserve">. </w:t>
      </w:r>
      <w:r w:rsidRPr="00894396">
        <w:rPr>
          <w:szCs w:val="32"/>
        </w:rPr>
        <w:t>Quoi qu</w:t>
      </w:r>
      <w:r>
        <w:rPr>
          <w:szCs w:val="32"/>
        </w:rPr>
        <w:t>’</w:t>
      </w:r>
      <w:r w:rsidRPr="00894396">
        <w:rPr>
          <w:szCs w:val="32"/>
        </w:rPr>
        <w:t>il advînt</w:t>
      </w:r>
      <w:r>
        <w:rPr>
          <w:szCs w:val="32"/>
        </w:rPr>
        <w:t xml:space="preserve">, </w:t>
      </w:r>
      <w:r w:rsidRPr="00894396">
        <w:rPr>
          <w:szCs w:val="32"/>
        </w:rPr>
        <w:t>je ne pouvais pas leur échapper</w:t>
      </w:r>
      <w:r>
        <w:rPr>
          <w:szCs w:val="32"/>
        </w:rPr>
        <w:t xml:space="preserve">. </w:t>
      </w:r>
      <w:r w:rsidRPr="00894396">
        <w:rPr>
          <w:szCs w:val="32"/>
        </w:rPr>
        <w:t>Je me tenais à l</w:t>
      </w:r>
      <w:r>
        <w:rPr>
          <w:szCs w:val="32"/>
        </w:rPr>
        <w:t>’</w:t>
      </w:r>
      <w:r w:rsidRPr="00894396">
        <w:rPr>
          <w:szCs w:val="32"/>
        </w:rPr>
        <w:t>écart</w:t>
      </w:r>
      <w:r>
        <w:rPr>
          <w:szCs w:val="32"/>
        </w:rPr>
        <w:t xml:space="preserve">, </w:t>
      </w:r>
      <w:r w:rsidRPr="00894396">
        <w:rPr>
          <w:szCs w:val="32"/>
        </w:rPr>
        <w:t>assis sur une souche</w:t>
      </w:r>
      <w:r>
        <w:rPr>
          <w:szCs w:val="32"/>
        </w:rPr>
        <w:t xml:space="preserve">, </w:t>
      </w:r>
      <w:r w:rsidRPr="00894396">
        <w:rPr>
          <w:szCs w:val="32"/>
        </w:rPr>
        <w:t>la tête dans les mains</w:t>
      </w:r>
      <w:r>
        <w:rPr>
          <w:szCs w:val="32"/>
        </w:rPr>
        <w:t xml:space="preserve">, </w:t>
      </w:r>
      <w:r w:rsidRPr="00894396">
        <w:rPr>
          <w:szCs w:val="32"/>
        </w:rPr>
        <w:t>écœuré à la pensée d</w:t>
      </w:r>
      <w:r>
        <w:rPr>
          <w:szCs w:val="32"/>
        </w:rPr>
        <w:t>’</w:t>
      </w:r>
      <w:r w:rsidRPr="00894396">
        <w:rPr>
          <w:szCs w:val="32"/>
        </w:rPr>
        <w:t>une liberté qui ne pouvait être qu</w:t>
      </w:r>
      <w:r>
        <w:rPr>
          <w:szCs w:val="32"/>
        </w:rPr>
        <w:t>’</w:t>
      </w:r>
      <w:r w:rsidRPr="00894396">
        <w:rPr>
          <w:szCs w:val="32"/>
        </w:rPr>
        <w:t>une dérision pour moi</w:t>
      </w:r>
      <w:r>
        <w:rPr>
          <w:szCs w:val="32"/>
        </w:rPr>
        <w:t xml:space="preserve">. </w:t>
      </w:r>
      <w:r w:rsidRPr="00894396">
        <w:rPr>
          <w:szCs w:val="32"/>
        </w:rPr>
        <w:t>Tout à coup</w:t>
      </w:r>
      <w:r>
        <w:rPr>
          <w:szCs w:val="32"/>
        </w:rPr>
        <w:t xml:space="preserve">, </w:t>
      </w:r>
      <w:r w:rsidRPr="00894396">
        <w:rPr>
          <w:szCs w:val="32"/>
        </w:rPr>
        <w:t>je tressaillis en voyant une ombre sur le sentier tout proche</w:t>
      </w:r>
      <w:r>
        <w:rPr>
          <w:szCs w:val="32"/>
        </w:rPr>
        <w:t xml:space="preserve">. </w:t>
      </w:r>
      <w:r w:rsidRPr="00894396">
        <w:rPr>
          <w:szCs w:val="32"/>
        </w:rPr>
        <w:t>C</w:t>
      </w:r>
      <w:r>
        <w:rPr>
          <w:szCs w:val="32"/>
        </w:rPr>
        <w:t>’</w:t>
      </w:r>
      <w:r w:rsidRPr="00894396">
        <w:rPr>
          <w:szCs w:val="32"/>
        </w:rPr>
        <w:t>était un homme parfaitement immobile</w:t>
      </w:r>
      <w:r>
        <w:rPr>
          <w:szCs w:val="32"/>
        </w:rPr>
        <w:t xml:space="preserve"> ; </w:t>
      </w:r>
      <w:r w:rsidRPr="00894396">
        <w:rPr>
          <w:szCs w:val="32"/>
        </w:rPr>
        <w:t>il s</w:t>
      </w:r>
      <w:r>
        <w:rPr>
          <w:szCs w:val="32"/>
        </w:rPr>
        <w:t>’</w:t>
      </w:r>
      <w:r w:rsidRPr="00894396">
        <w:rPr>
          <w:szCs w:val="32"/>
        </w:rPr>
        <w:t>éloigna bientôt</w:t>
      </w:r>
      <w:r>
        <w:rPr>
          <w:szCs w:val="32"/>
        </w:rPr>
        <w:t xml:space="preserve">, </w:t>
      </w:r>
      <w:r w:rsidRPr="00894396">
        <w:rPr>
          <w:szCs w:val="32"/>
        </w:rPr>
        <w:t>et sa silhouette s</w:t>
      </w:r>
      <w:r>
        <w:rPr>
          <w:szCs w:val="32"/>
        </w:rPr>
        <w:t>’</w:t>
      </w:r>
      <w:r w:rsidRPr="00894396">
        <w:rPr>
          <w:szCs w:val="32"/>
        </w:rPr>
        <w:t>effaça dans la nuit</w:t>
      </w:r>
      <w:r>
        <w:rPr>
          <w:szCs w:val="32"/>
        </w:rPr>
        <w:t xml:space="preserve">. </w:t>
      </w:r>
      <w:r w:rsidRPr="00894396">
        <w:rPr>
          <w:szCs w:val="32"/>
        </w:rPr>
        <w:t>Ce devait être le gardien-chef</w:t>
      </w:r>
      <w:r>
        <w:rPr>
          <w:szCs w:val="32"/>
        </w:rPr>
        <w:t xml:space="preserve">, </w:t>
      </w:r>
      <w:r w:rsidRPr="00894396">
        <w:rPr>
          <w:szCs w:val="32"/>
        </w:rPr>
        <w:t>venu voir ce que faisaient ses deux hommes</w:t>
      </w:r>
      <w:r>
        <w:rPr>
          <w:szCs w:val="32"/>
        </w:rPr>
        <w:t xml:space="preserve">. </w:t>
      </w:r>
      <w:r w:rsidRPr="00894396">
        <w:rPr>
          <w:szCs w:val="32"/>
        </w:rPr>
        <w:t>Personne ne l</w:t>
      </w:r>
      <w:r>
        <w:rPr>
          <w:szCs w:val="32"/>
        </w:rPr>
        <w:t>’</w:t>
      </w:r>
      <w:r w:rsidRPr="00894396">
        <w:rPr>
          <w:szCs w:val="32"/>
        </w:rPr>
        <w:t>aperçut</w:t>
      </w:r>
      <w:r>
        <w:rPr>
          <w:szCs w:val="32"/>
        </w:rPr>
        <w:t xml:space="preserve">. </w:t>
      </w:r>
      <w:r w:rsidRPr="00894396">
        <w:rPr>
          <w:szCs w:val="32"/>
        </w:rPr>
        <w:t>Les forçats continuaient à se quereller sur leurs projets respectifs</w:t>
      </w:r>
      <w:r>
        <w:rPr>
          <w:szCs w:val="32"/>
        </w:rPr>
        <w:t xml:space="preserve">. </w:t>
      </w:r>
      <w:r w:rsidRPr="00894396">
        <w:rPr>
          <w:szCs w:val="32"/>
        </w:rPr>
        <w:t>Les meneurs ne pouvaient pas se faire obéir</w:t>
      </w:r>
      <w:r>
        <w:rPr>
          <w:szCs w:val="32"/>
        </w:rPr>
        <w:t xml:space="preserve">. </w:t>
      </w:r>
      <w:r w:rsidRPr="00894396">
        <w:rPr>
          <w:szCs w:val="32"/>
        </w:rPr>
        <w:t>Le murmure féroce de cette masse sombre était terrifiant</w:t>
      </w:r>
      <w:r>
        <w:rPr>
          <w:szCs w:val="32"/>
        </w:rPr>
        <w:t>.</w:t>
      </w:r>
    </w:p>
    <w:p w14:paraId="5370748A" w14:textId="77777777" w:rsidR="008D6F52" w:rsidRDefault="00000000" w:rsidP="008D6F52">
      <w:pPr>
        <w:rPr>
          <w:szCs w:val="32"/>
        </w:rPr>
      </w:pPr>
      <w:r w:rsidRPr="00894396">
        <w:rPr>
          <w:szCs w:val="32"/>
        </w:rPr>
        <w:t>Ils finirent par se diviser en deux groupes</w:t>
      </w:r>
      <w:r w:rsidR="008D6F52">
        <w:rPr>
          <w:szCs w:val="32"/>
        </w:rPr>
        <w:t xml:space="preserve">, </w:t>
      </w:r>
      <w:r w:rsidRPr="00894396">
        <w:rPr>
          <w:szCs w:val="32"/>
        </w:rPr>
        <w:t>et se mirent en route</w:t>
      </w:r>
      <w:r w:rsidR="008D6F52">
        <w:rPr>
          <w:szCs w:val="32"/>
        </w:rPr>
        <w:t xml:space="preserve">. </w:t>
      </w:r>
      <w:r w:rsidRPr="00894396">
        <w:rPr>
          <w:szCs w:val="32"/>
        </w:rPr>
        <w:t>Quand ils passèrent devant moi</w:t>
      </w:r>
      <w:r w:rsidR="008D6F52">
        <w:rPr>
          <w:szCs w:val="32"/>
        </w:rPr>
        <w:t xml:space="preserve">, </w:t>
      </w:r>
      <w:r w:rsidRPr="00894396">
        <w:rPr>
          <w:szCs w:val="32"/>
        </w:rPr>
        <w:t>je me levai</w:t>
      </w:r>
      <w:r w:rsidR="008D6F52">
        <w:rPr>
          <w:szCs w:val="32"/>
        </w:rPr>
        <w:t xml:space="preserve">, </w:t>
      </w:r>
      <w:r w:rsidRPr="00894396">
        <w:rPr>
          <w:szCs w:val="32"/>
        </w:rPr>
        <w:t>le corps tout endolori</w:t>
      </w:r>
      <w:r w:rsidR="008D6F52">
        <w:rPr>
          <w:szCs w:val="32"/>
        </w:rPr>
        <w:t xml:space="preserve">. </w:t>
      </w:r>
      <w:r w:rsidRPr="00894396">
        <w:rPr>
          <w:szCs w:val="32"/>
        </w:rPr>
        <w:t xml:space="preserve">Le sentier qui menait à la maison des gardiens </w:t>
      </w:r>
      <w:r w:rsidRPr="00894396">
        <w:rPr>
          <w:szCs w:val="32"/>
        </w:rPr>
        <w:lastRenderedPageBreak/>
        <w:t>était sombre et silencieux</w:t>
      </w:r>
      <w:r w:rsidR="008D6F52">
        <w:rPr>
          <w:szCs w:val="32"/>
        </w:rPr>
        <w:t xml:space="preserve">, </w:t>
      </w:r>
      <w:r w:rsidRPr="00894396">
        <w:rPr>
          <w:szCs w:val="32"/>
        </w:rPr>
        <w:t>et de chaque côté</w:t>
      </w:r>
      <w:r w:rsidR="008D6F52">
        <w:rPr>
          <w:szCs w:val="32"/>
        </w:rPr>
        <w:t xml:space="preserve">, </w:t>
      </w:r>
      <w:r w:rsidRPr="00894396">
        <w:rPr>
          <w:szCs w:val="32"/>
        </w:rPr>
        <w:t>les fourrés frémissaient doucement</w:t>
      </w:r>
      <w:r w:rsidR="008D6F52">
        <w:rPr>
          <w:szCs w:val="32"/>
        </w:rPr>
        <w:t xml:space="preserve">. </w:t>
      </w:r>
      <w:r w:rsidRPr="00894396">
        <w:rPr>
          <w:szCs w:val="32"/>
        </w:rPr>
        <w:t>Tout à coup</w:t>
      </w:r>
      <w:r w:rsidR="008D6F52">
        <w:rPr>
          <w:szCs w:val="32"/>
        </w:rPr>
        <w:t xml:space="preserve">, </w:t>
      </w:r>
      <w:r w:rsidRPr="00894396">
        <w:rPr>
          <w:szCs w:val="32"/>
        </w:rPr>
        <w:t>j</w:t>
      </w:r>
      <w:r w:rsidR="008D6F52">
        <w:rPr>
          <w:szCs w:val="32"/>
        </w:rPr>
        <w:t>’</w:t>
      </w:r>
      <w:r w:rsidRPr="00894396">
        <w:rPr>
          <w:szCs w:val="32"/>
        </w:rPr>
        <w:t>aperçus devant moi un mince filet de lumière</w:t>
      </w:r>
      <w:r w:rsidR="008D6F52">
        <w:rPr>
          <w:szCs w:val="32"/>
        </w:rPr>
        <w:t xml:space="preserve">. </w:t>
      </w:r>
      <w:r w:rsidRPr="00894396">
        <w:rPr>
          <w:szCs w:val="32"/>
        </w:rPr>
        <w:t>Le gardien-chef</w:t>
      </w:r>
      <w:r w:rsidR="008D6F52">
        <w:rPr>
          <w:szCs w:val="32"/>
        </w:rPr>
        <w:t xml:space="preserve">, </w:t>
      </w:r>
      <w:r w:rsidRPr="00894396">
        <w:rPr>
          <w:szCs w:val="32"/>
        </w:rPr>
        <w:t>suivi par ses trois hommes</w:t>
      </w:r>
      <w:r w:rsidR="008D6F52">
        <w:rPr>
          <w:szCs w:val="32"/>
        </w:rPr>
        <w:t xml:space="preserve">, </w:t>
      </w:r>
      <w:r w:rsidRPr="00894396">
        <w:rPr>
          <w:szCs w:val="32"/>
        </w:rPr>
        <w:t>s</w:t>
      </w:r>
      <w:r w:rsidR="008D6F52">
        <w:rPr>
          <w:szCs w:val="32"/>
        </w:rPr>
        <w:t>’</w:t>
      </w:r>
      <w:r w:rsidRPr="00894396">
        <w:rPr>
          <w:szCs w:val="32"/>
        </w:rPr>
        <w:t>avançait prudemment</w:t>
      </w:r>
      <w:r w:rsidR="008D6F52">
        <w:rPr>
          <w:szCs w:val="32"/>
        </w:rPr>
        <w:t xml:space="preserve">. </w:t>
      </w:r>
      <w:r w:rsidRPr="00894396">
        <w:rPr>
          <w:szCs w:val="32"/>
        </w:rPr>
        <w:t>Mais il n</w:t>
      </w:r>
      <w:r w:rsidR="008D6F52">
        <w:rPr>
          <w:szCs w:val="32"/>
        </w:rPr>
        <w:t>’</w:t>
      </w:r>
      <w:r w:rsidRPr="00894396">
        <w:rPr>
          <w:szCs w:val="32"/>
        </w:rPr>
        <w:t>avait pas bien fermé sa lanterne sourde</w:t>
      </w:r>
      <w:r w:rsidR="008D6F52">
        <w:rPr>
          <w:szCs w:val="32"/>
        </w:rPr>
        <w:t xml:space="preserve">. </w:t>
      </w:r>
      <w:r w:rsidRPr="00894396">
        <w:rPr>
          <w:szCs w:val="32"/>
        </w:rPr>
        <w:t>Les forçats virent comme moi la petite lueur</w:t>
      </w:r>
      <w:r w:rsidR="008D6F52">
        <w:rPr>
          <w:szCs w:val="32"/>
        </w:rPr>
        <w:t xml:space="preserve">. </w:t>
      </w:r>
      <w:r w:rsidRPr="00894396">
        <w:rPr>
          <w:szCs w:val="32"/>
        </w:rPr>
        <w:t>Il y eut une terrible explosion de cris sauvages</w:t>
      </w:r>
      <w:r w:rsidR="008D6F52">
        <w:rPr>
          <w:szCs w:val="32"/>
        </w:rPr>
        <w:t xml:space="preserve">, </w:t>
      </w:r>
      <w:r w:rsidRPr="00894396">
        <w:rPr>
          <w:szCs w:val="32"/>
        </w:rPr>
        <w:t>une confusion sur le sentier</w:t>
      </w:r>
      <w:r w:rsidR="008D6F52">
        <w:rPr>
          <w:szCs w:val="32"/>
        </w:rPr>
        <w:t xml:space="preserve">, </w:t>
      </w:r>
      <w:r w:rsidRPr="00894396">
        <w:rPr>
          <w:szCs w:val="32"/>
        </w:rPr>
        <w:t>le bruit de branches brisées</w:t>
      </w:r>
      <w:r w:rsidR="008D6F52">
        <w:rPr>
          <w:szCs w:val="32"/>
        </w:rPr>
        <w:t xml:space="preserve">, </w:t>
      </w:r>
      <w:r w:rsidRPr="00894396">
        <w:rPr>
          <w:szCs w:val="32"/>
        </w:rPr>
        <w:t>puis</w:t>
      </w:r>
      <w:r w:rsidR="008D6F52">
        <w:rPr>
          <w:szCs w:val="32"/>
        </w:rPr>
        <w:t xml:space="preserve">, </w:t>
      </w:r>
      <w:r w:rsidRPr="00894396">
        <w:rPr>
          <w:szCs w:val="32"/>
        </w:rPr>
        <w:t>avec des cris d</w:t>
      </w:r>
      <w:r w:rsidR="008D6F52">
        <w:rPr>
          <w:szCs w:val="32"/>
        </w:rPr>
        <w:t>’</w:t>
      </w:r>
      <w:r w:rsidRPr="00894396">
        <w:rPr>
          <w:szCs w:val="32"/>
        </w:rPr>
        <w:t>oiseaux de proie et des clameurs de bêtes traquées</w:t>
      </w:r>
      <w:r w:rsidR="008D6F52">
        <w:rPr>
          <w:szCs w:val="32"/>
        </w:rPr>
        <w:t xml:space="preserve">, </w:t>
      </w:r>
      <w:r w:rsidRPr="00894396">
        <w:rPr>
          <w:szCs w:val="32"/>
        </w:rPr>
        <w:t>la chasse à l</w:t>
      </w:r>
      <w:r w:rsidR="008D6F52">
        <w:rPr>
          <w:szCs w:val="32"/>
        </w:rPr>
        <w:t>’</w:t>
      </w:r>
      <w:r w:rsidRPr="00894396">
        <w:rPr>
          <w:szCs w:val="32"/>
        </w:rPr>
        <w:t>homme</w:t>
      </w:r>
      <w:r w:rsidR="008D6F52">
        <w:rPr>
          <w:szCs w:val="32"/>
        </w:rPr>
        <w:t xml:space="preserve">, </w:t>
      </w:r>
      <w:r w:rsidRPr="00894396">
        <w:rPr>
          <w:szCs w:val="32"/>
        </w:rPr>
        <w:t>la chasse au gardien</w:t>
      </w:r>
      <w:r w:rsidR="008D6F52">
        <w:rPr>
          <w:szCs w:val="32"/>
        </w:rPr>
        <w:t xml:space="preserve">, </w:t>
      </w:r>
      <w:r w:rsidRPr="00894396">
        <w:rPr>
          <w:szCs w:val="32"/>
        </w:rPr>
        <w:t>passa devant moi</w:t>
      </w:r>
      <w:r w:rsidR="008D6F52">
        <w:rPr>
          <w:szCs w:val="32"/>
        </w:rPr>
        <w:t xml:space="preserve">, </w:t>
      </w:r>
      <w:r w:rsidRPr="00894396">
        <w:rPr>
          <w:szCs w:val="32"/>
        </w:rPr>
        <w:t>pour s</w:t>
      </w:r>
      <w:r w:rsidR="008D6F52">
        <w:rPr>
          <w:szCs w:val="32"/>
        </w:rPr>
        <w:t>’</w:t>
      </w:r>
      <w:r w:rsidRPr="00894396">
        <w:rPr>
          <w:szCs w:val="32"/>
        </w:rPr>
        <w:t>éloigner vers le cœur de l</w:t>
      </w:r>
      <w:r w:rsidR="008D6F52">
        <w:rPr>
          <w:szCs w:val="32"/>
        </w:rPr>
        <w:t>’</w:t>
      </w:r>
      <w:r w:rsidRPr="00894396">
        <w:rPr>
          <w:szCs w:val="32"/>
        </w:rPr>
        <w:t>île</w:t>
      </w:r>
      <w:r w:rsidR="008D6F52">
        <w:rPr>
          <w:szCs w:val="32"/>
        </w:rPr>
        <w:t xml:space="preserve">. </w:t>
      </w:r>
      <w:r w:rsidRPr="00894396">
        <w:rPr>
          <w:szCs w:val="32"/>
        </w:rPr>
        <w:t>J</w:t>
      </w:r>
      <w:r w:rsidR="008D6F52">
        <w:rPr>
          <w:szCs w:val="32"/>
        </w:rPr>
        <w:t>’</w:t>
      </w:r>
      <w:r w:rsidRPr="00894396">
        <w:rPr>
          <w:szCs w:val="32"/>
        </w:rPr>
        <w:t>étais seul</w:t>
      </w:r>
      <w:r w:rsidR="008D6F52">
        <w:rPr>
          <w:szCs w:val="32"/>
        </w:rPr>
        <w:t xml:space="preserve">, </w:t>
      </w:r>
      <w:r w:rsidRPr="00894396">
        <w:rPr>
          <w:szCs w:val="32"/>
        </w:rPr>
        <w:t>et je vous assure</w:t>
      </w:r>
      <w:r w:rsidR="008D6F52">
        <w:rPr>
          <w:szCs w:val="32"/>
        </w:rPr>
        <w:t xml:space="preserve">, </w:t>
      </w:r>
      <w:r w:rsidRPr="00894396">
        <w:rPr>
          <w:szCs w:val="32"/>
        </w:rPr>
        <w:t>Monsieur</w:t>
      </w:r>
      <w:r w:rsidR="008D6F52">
        <w:rPr>
          <w:szCs w:val="32"/>
        </w:rPr>
        <w:t xml:space="preserve">, </w:t>
      </w:r>
      <w:r w:rsidRPr="00894396">
        <w:rPr>
          <w:szCs w:val="32"/>
        </w:rPr>
        <w:t>que j</w:t>
      </w:r>
      <w:r w:rsidR="008D6F52">
        <w:rPr>
          <w:szCs w:val="32"/>
        </w:rPr>
        <w:t>’</w:t>
      </w:r>
      <w:r w:rsidRPr="00894396">
        <w:rPr>
          <w:szCs w:val="32"/>
        </w:rPr>
        <w:t>étais indifférent à tout</w:t>
      </w:r>
      <w:r w:rsidR="008D6F52">
        <w:rPr>
          <w:szCs w:val="32"/>
        </w:rPr>
        <w:t xml:space="preserve">. </w:t>
      </w:r>
      <w:r w:rsidRPr="00894396">
        <w:rPr>
          <w:szCs w:val="32"/>
        </w:rPr>
        <w:t>Je restai un instant immobile</w:t>
      </w:r>
      <w:r w:rsidR="008D6F52">
        <w:rPr>
          <w:szCs w:val="32"/>
        </w:rPr>
        <w:t xml:space="preserve">, </w:t>
      </w:r>
      <w:r w:rsidRPr="00894396">
        <w:rPr>
          <w:szCs w:val="32"/>
        </w:rPr>
        <w:t>puis je me mis à suivre machinalement le sentier</w:t>
      </w:r>
      <w:r w:rsidR="008D6F52">
        <w:rPr>
          <w:szCs w:val="32"/>
        </w:rPr>
        <w:t xml:space="preserve">. </w:t>
      </w:r>
      <w:r w:rsidRPr="00894396">
        <w:rPr>
          <w:szCs w:val="32"/>
        </w:rPr>
        <w:t>Tout à coup</w:t>
      </w:r>
      <w:r w:rsidR="008D6F52">
        <w:rPr>
          <w:szCs w:val="32"/>
        </w:rPr>
        <w:t xml:space="preserve">, </w:t>
      </w:r>
      <w:r w:rsidRPr="00894396">
        <w:rPr>
          <w:szCs w:val="32"/>
        </w:rPr>
        <w:t>mon pied buta contre un objet dur</w:t>
      </w:r>
      <w:r w:rsidR="008D6F52">
        <w:rPr>
          <w:szCs w:val="32"/>
        </w:rPr>
        <w:t xml:space="preserve">. </w:t>
      </w:r>
      <w:r w:rsidRPr="00894396">
        <w:rPr>
          <w:szCs w:val="32"/>
        </w:rPr>
        <w:t>Je me baissai et ramassai un revolver de gardien</w:t>
      </w:r>
      <w:r w:rsidR="008D6F52">
        <w:rPr>
          <w:szCs w:val="32"/>
        </w:rPr>
        <w:t xml:space="preserve">. </w:t>
      </w:r>
      <w:r w:rsidRPr="00894396">
        <w:rPr>
          <w:szCs w:val="32"/>
        </w:rPr>
        <w:t>Je sentis à tâtons qu</w:t>
      </w:r>
      <w:r w:rsidR="008D6F52">
        <w:rPr>
          <w:szCs w:val="32"/>
        </w:rPr>
        <w:t>’</w:t>
      </w:r>
      <w:r w:rsidRPr="00894396">
        <w:rPr>
          <w:szCs w:val="32"/>
        </w:rPr>
        <w:t>il était encore chargé de cinq balles</w:t>
      </w:r>
      <w:r w:rsidR="008D6F52">
        <w:rPr>
          <w:szCs w:val="32"/>
        </w:rPr>
        <w:t xml:space="preserve">. </w:t>
      </w:r>
      <w:r w:rsidRPr="00894396">
        <w:rPr>
          <w:szCs w:val="32"/>
        </w:rPr>
        <w:t>Les bouffées de vent m</w:t>
      </w:r>
      <w:r w:rsidR="008D6F52">
        <w:rPr>
          <w:szCs w:val="32"/>
        </w:rPr>
        <w:t>’</w:t>
      </w:r>
      <w:r w:rsidRPr="00894396">
        <w:rPr>
          <w:szCs w:val="32"/>
        </w:rPr>
        <w:t>apportaient les cris des forçats qui se hélaient dans le lointain</w:t>
      </w:r>
      <w:r w:rsidR="008D6F52">
        <w:rPr>
          <w:szCs w:val="32"/>
        </w:rPr>
        <w:t xml:space="preserve">, </w:t>
      </w:r>
      <w:r w:rsidRPr="00894396">
        <w:rPr>
          <w:szCs w:val="32"/>
        </w:rPr>
        <w:t>puis de brusques roulements de tonnerre éteignaient le sifflement et la chanson des branches</w:t>
      </w:r>
      <w:r w:rsidR="008D6F52">
        <w:rPr>
          <w:szCs w:val="32"/>
        </w:rPr>
        <w:t xml:space="preserve">. </w:t>
      </w:r>
      <w:r w:rsidRPr="00894396">
        <w:rPr>
          <w:szCs w:val="32"/>
        </w:rPr>
        <w:t>Soudain</w:t>
      </w:r>
      <w:r w:rsidR="008D6F52">
        <w:rPr>
          <w:szCs w:val="32"/>
        </w:rPr>
        <w:t xml:space="preserve">, </w:t>
      </w:r>
      <w:r w:rsidRPr="00894396">
        <w:rPr>
          <w:szCs w:val="32"/>
        </w:rPr>
        <w:t>je vis courir au ras du sol uns grosse lumière</w:t>
      </w:r>
      <w:r w:rsidR="008D6F52">
        <w:rPr>
          <w:szCs w:val="32"/>
        </w:rPr>
        <w:t xml:space="preserve">, </w:t>
      </w:r>
      <w:r w:rsidRPr="00894396">
        <w:rPr>
          <w:szCs w:val="32"/>
        </w:rPr>
        <w:t>qui me laissa distinguer une jupe de femme et le bord d</w:t>
      </w:r>
      <w:r w:rsidR="008D6F52">
        <w:rPr>
          <w:szCs w:val="32"/>
        </w:rPr>
        <w:t>’</w:t>
      </w:r>
      <w:r w:rsidRPr="00894396">
        <w:rPr>
          <w:szCs w:val="32"/>
        </w:rPr>
        <w:t>un tablier</w:t>
      </w:r>
      <w:r w:rsidR="008D6F52">
        <w:rPr>
          <w:szCs w:val="32"/>
        </w:rPr>
        <w:t>.</w:t>
      </w:r>
    </w:p>
    <w:p w14:paraId="08EB5802" w14:textId="77777777" w:rsidR="008D6F52" w:rsidRDefault="00000000" w:rsidP="008D6F52">
      <w:pPr>
        <w:rPr>
          <w:szCs w:val="32"/>
        </w:rPr>
      </w:pPr>
      <w:r w:rsidRPr="00894396">
        <w:rPr>
          <w:szCs w:val="32"/>
        </w:rPr>
        <w:t>Je savais que la personne qui portait la lanterne devait être la femme du gardien-chef</w:t>
      </w:r>
      <w:r w:rsidR="008D6F52">
        <w:rPr>
          <w:szCs w:val="32"/>
        </w:rPr>
        <w:t xml:space="preserve">. </w:t>
      </w:r>
      <w:r w:rsidRPr="00894396">
        <w:rPr>
          <w:szCs w:val="32"/>
        </w:rPr>
        <w:t>Les forçats l</w:t>
      </w:r>
      <w:r w:rsidR="008D6F52">
        <w:rPr>
          <w:szCs w:val="32"/>
        </w:rPr>
        <w:t>’</w:t>
      </w:r>
      <w:r w:rsidRPr="00894396">
        <w:rPr>
          <w:szCs w:val="32"/>
        </w:rPr>
        <w:t>avaient oubliée</w:t>
      </w:r>
      <w:r w:rsidR="008D6F52">
        <w:rPr>
          <w:szCs w:val="32"/>
        </w:rPr>
        <w:t xml:space="preserve">, </w:t>
      </w:r>
      <w:r w:rsidRPr="00894396">
        <w:rPr>
          <w:szCs w:val="32"/>
        </w:rPr>
        <w:t>probablement</w:t>
      </w:r>
      <w:r w:rsidR="008D6F52">
        <w:rPr>
          <w:szCs w:val="32"/>
        </w:rPr>
        <w:t xml:space="preserve">. </w:t>
      </w:r>
      <w:r w:rsidRPr="00894396">
        <w:rPr>
          <w:szCs w:val="32"/>
        </w:rPr>
        <w:t>Un coup de feu</w:t>
      </w:r>
      <w:r w:rsidR="008D6F52">
        <w:rPr>
          <w:szCs w:val="32"/>
        </w:rPr>
        <w:t xml:space="preserve">, </w:t>
      </w:r>
      <w:r w:rsidRPr="00894396">
        <w:rPr>
          <w:szCs w:val="32"/>
        </w:rPr>
        <w:t>parti de l</w:t>
      </w:r>
      <w:r w:rsidR="008D6F52">
        <w:rPr>
          <w:szCs w:val="32"/>
        </w:rPr>
        <w:t>’</w:t>
      </w:r>
      <w:r w:rsidRPr="00894396">
        <w:rPr>
          <w:szCs w:val="32"/>
        </w:rPr>
        <w:t>intérieur de l</w:t>
      </w:r>
      <w:r w:rsidR="008D6F52">
        <w:rPr>
          <w:szCs w:val="32"/>
        </w:rPr>
        <w:t>’</w:t>
      </w:r>
      <w:r w:rsidRPr="00894396">
        <w:rPr>
          <w:szCs w:val="32"/>
        </w:rPr>
        <w:t>île</w:t>
      </w:r>
      <w:r w:rsidR="008D6F52">
        <w:rPr>
          <w:szCs w:val="32"/>
        </w:rPr>
        <w:t xml:space="preserve">, </w:t>
      </w:r>
      <w:r w:rsidRPr="00894396">
        <w:rPr>
          <w:szCs w:val="32"/>
        </w:rPr>
        <w:t>lui arracha un cri</w:t>
      </w:r>
      <w:r w:rsidR="008D6F52">
        <w:rPr>
          <w:szCs w:val="32"/>
        </w:rPr>
        <w:t xml:space="preserve">. </w:t>
      </w:r>
      <w:r w:rsidRPr="00894396">
        <w:rPr>
          <w:szCs w:val="32"/>
        </w:rPr>
        <w:t>Elle passa devant moi en courant</w:t>
      </w:r>
      <w:r w:rsidR="008D6F52">
        <w:rPr>
          <w:szCs w:val="32"/>
        </w:rPr>
        <w:t xml:space="preserve">. </w:t>
      </w:r>
      <w:r w:rsidRPr="00894396">
        <w:rPr>
          <w:szCs w:val="32"/>
        </w:rPr>
        <w:t>Je la suivais</w:t>
      </w:r>
      <w:r w:rsidR="008D6F52">
        <w:rPr>
          <w:szCs w:val="32"/>
        </w:rPr>
        <w:t xml:space="preserve">, </w:t>
      </w:r>
      <w:r w:rsidRPr="00894396">
        <w:rPr>
          <w:szCs w:val="32"/>
        </w:rPr>
        <w:t>et la revis bientôt</w:t>
      </w:r>
      <w:r w:rsidR="008D6F52">
        <w:rPr>
          <w:szCs w:val="32"/>
        </w:rPr>
        <w:t xml:space="preserve">. </w:t>
      </w:r>
      <w:r w:rsidRPr="00894396">
        <w:rPr>
          <w:szCs w:val="32"/>
        </w:rPr>
        <w:t>Elle tirait d</w:t>
      </w:r>
      <w:r w:rsidR="008D6F52">
        <w:rPr>
          <w:szCs w:val="32"/>
        </w:rPr>
        <w:t>’</w:t>
      </w:r>
      <w:r w:rsidRPr="00894396">
        <w:rPr>
          <w:szCs w:val="32"/>
        </w:rPr>
        <w:t>une main la cloche d</w:t>
      </w:r>
      <w:r w:rsidR="008D6F52">
        <w:rPr>
          <w:szCs w:val="32"/>
        </w:rPr>
        <w:t>’</w:t>
      </w:r>
      <w:r w:rsidRPr="00894396">
        <w:rPr>
          <w:szCs w:val="32"/>
        </w:rPr>
        <w:t>alarme pendue au bout de la jetée</w:t>
      </w:r>
      <w:r w:rsidR="008D6F52">
        <w:rPr>
          <w:szCs w:val="32"/>
        </w:rPr>
        <w:t xml:space="preserve">, </w:t>
      </w:r>
      <w:r w:rsidRPr="00894396">
        <w:rPr>
          <w:szCs w:val="32"/>
        </w:rPr>
        <w:t>et de l</w:t>
      </w:r>
      <w:r w:rsidR="008D6F52">
        <w:rPr>
          <w:szCs w:val="32"/>
        </w:rPr>
        <w:t>’</w:t>
      </w:r>
      <w:r w:rsidRPr="00894396">
        <w:rPr>
          <w:szCs w:val="32"/>
        </w:rPr>
        <w:t>autre balançait sa grosse lanterne</w:t>
      </w:r>
      <w:r w:rsidR="008D6F52">
        <w:rPr>
          <w:szCs w:val="32"/>
        </w:rPr>
        <w:t xml:space="preserve">. </w:t>
      </w:r>
      <w:r w:rsidRPr="00894396">
        <w:rPr>
          <w:szCs w:val="32"/>
        </w:rPr>
        <w:t>C</w:t>
      </w:r>
      <w:r w:rsidR="008D6F52">
        <w:rPr>
          <w:szCs w:val="32"/>
        </w:rPr>
        <w:t>’</w:t>
      </w:r>
      <w:r w:rsidRPr="00894396">
        <w:rPr>
          <w:szCs w:val="32"/>
        </w:rPr>
        <w:t>était le signal convenu avec l</w:t>
      </w:r>
      <w:r w:rsidR="008D6F52">
        <w:rPr>
          <w:szCs w:val="32"/>
        </w:rPr>
        <w:t>’</w:t>
      </w:r>
      <w:r>
        <w:rPr>
          <w:szCs w:val="32"/>
        </w:rPr>
        <w:t>Î</w:t>
      </w:r>
      <w:r w:rsidRPr="00894396">
        <w:rPr>
          <w:szCs w:val="32"/>
        </w:rPr>
        <w:t>le Royale</w:t>
      </w:r>
      <w:r w:rsidR="008D6F52">
        <w:rPr>
          <w:szCs w:val="32"/>
        </w:rPr>
        <w:t xml:space="preserve">, </w:t>
      </w:r>
      <w:r w:rsidRPr="00894396">
        <w:rPr>
          <w:szCs w:val="32"/>
        </w:rPr>
        <w:t>en cas d</w:t>
      </w:r>
      <w:r w:rsidR="008D6F52">
        <w:rPr>
          <w:szCs w:val="32"/>
        </w:rPr>
        <w:t>’</w:t>
      </w:r>
      <w:r w:rsidRPr="00894396">
        <w:rPr>
          <w:szCs w:val="32"/>
        </w:rPr>
        <w:t>alarme nocturne</w:t>
      </w:r>
      <w:r w:rsidR="008D6F52">
        <w:rPr>
          <w:szCs w:val="32"/>
        </w:rPr>
        <w:t xml:space="preserve">. </w:t>
      </w:r>
      <w:r w:rsidRPr="00894396">
        <w:rPr>
          <w:szCs w:val="32"/>
        </w:rPr>
        <w:t>Le vent emportait le bruit de la cloche et la lumière était cachée par un rideau d</w:t>
      </w:r>
      <w:r w:rsidR="008D6F52">
        <w:rPr>
          <w:szCs w:val="32"/>
        </w:rPr>
        <w:t>’</w:t>
      </w:r>
      <w:r w:rsidRPr="00894396">
        <w:rPr>
          <w:szCs w:val="32"/>
        </w:rPr>
        <w:t>arbres plantés près de la maison des gardiens</w:t>
      </w:r>
      <w:r w:rsidR="008D6F52">
        <w:rPr>
          <w:szCs w:val="32"/>
        </w:rPr>
        <w:t>.</w:t>
      </w:r>
    </w:p>
    <w:p w14:paraId="4490BFF1" w14:textId="77777777" w:rsidR="008D6F52" w:rsidRDefault="00000000" w:rsidP="008D6F52">
      <w:pPr>
        <w:rPr>
          <w:szCs w:val="32"/>
        </w:rPr>
      </w:pPr>
      <w:r w:rsidRPr="00894396">
        <w:rPr>
          <w:szCs w:val="32"/>
        </w:rPr>
        <w:t>Je m</w:t>
      </w:r>
      <w:r w:rsidR="008D6F52">
        <w:rPr>
          <w:szCs w:val="32"/>
        </w:rPr>
        <w:t>’</w:t>
      </w:r>
      <w:r w:rsidRPr="00894396">
        <w:rPr>
          <w:szCs w:val="32"/>
        </w:rPr>
        <w:t>approchai d</w:t>
      </w:r>
      <w:r w:rsidR="008D6F52">
        <w:rPr>
          <w:szCs w:val="32"/>
        </w:rPr>
        <w:t>’</w:t>
      </w:r>
      <w:r w:rsidRPr="00894396">
        <w:rPr>
          <w:szCs w:val="32"/>
        </w:rPr>
        <w:t>elle par derrière</w:t>
      </w:r>
      <w:r w:rsidR="008D6F52">
        <w:rPr>
          <w:szCs w:val="32"/>
        </w:rPr>
        <w:t xml:space="preserve">. </w:t>
      </w:r>
      <w:r w:rsidRPr="00894396">
        <w:rPr>
          <w:szCs w:val="32"/>
        </w:rPr>
        <w:t>Elle continuait à tirer sa cloche sans arrêt</w:t>
      </w:r>
      <w:r w:rsidR="008D6F52">
        <w:rPr>
          <w:szCs w:val="32"/>
        </w:rPr>
        <w:t xml:space="preserve">, </w:t>
      </w:r>
      <w:r w:rsidRPr="00894396">
        <w:rPr>
          <w:szCs w:val="32"/>
        </w:rPr>
        <w:t>sans un regard de côté</w:t>
      </w:r>
      <w:r w:rsidR="008D6F52">
        <w:rPr>
          <w:szCs w:val="32"/>
        </w:rPr>
        <w:t xml:space="preserve">, </w:t>
      </w:r>
      <w:r w:rsidRPr="00894396">
        <w:rPr>
          <w:szCs w:val="32"/>
        </w:rPr>
        <w:t xml:space="preserve">comme si elle </w:t>
      </w:r>
      <w:r w:rsidRPr="00894396">
        <w:rPr>
          <w:szCs w:val="32"/>
        </w:rPr>
        <w:lastRenderedPageBreak/>
        <w:t>avait été seule sur l</w:t>
      </w:r>
      <w:r w:rsidR="008D6F52">
        <w:rPr>
          <w:szCs w:val="32"/>
        </w:rPr>
        <w:t>’</w:t>
      </w:r>
      <w:r w:rsidRPr="00894396">
        <w:rPr>
          <w:szCs w:val="32"/>
        </w:rPr>
        <w:t>île</w:t>
      </w:r>
      <w:r w:rsidR="008D6F52">
        <w:rPr>
          <w:szCs w:val="32"/>
        </w:rPr>
        <w:t xml:space="preserve">. </w:t>
      </w:r>
      <w:r w:rsidRPr="00894396">
        <w:rPr>
          <w:szCs w:val="32"/>
        </w:rPr>
        <w:t>Une femme courageuse</w:t>
      </w:r>
      <w:r w:rsidR="008D6F52">
        <w:rPr>
          <w:szCs w:val="32"/>
        </w:rPr>
        <w:t xml:space="preserve">, </w:t>
      </w:r>
      <w:r w:rsidRPr="00894396">
        <w:rPr>
          <w:szCs w:val="32"/>
        </w:rPr>
        <w:t>Monsieur</w:t>
      </w:r>
      <w:r w:rsidR="008D6F52">
        <w:rPr>
          <w:szCs w:val="32"/>
        </w:rPr>
        <w:t xml:space="preserve">. </w:t>
      </w:r>
      <w:r w:rsidRPr="00894396">
        <w:rPr>
          <w:szCs w:val="32"/>
        </w:rPr>
        <w:t>Je cachai le revolver sous ma blouse bleue</w:t>
      </w:r>
      <w:r w:rsidR="008D6F52">
        <w:rPr>
          <w:szCs w:val="32"/>
        </w:rPr>
        <w:t xml:space="preserve">, </w:t>
      </w:r>
      <w:r w:rsidRPr="00894396">
        <w:rPr>
          <w:szCs w:val="32"/>
        </w:rPr>
        <w:t>et j</w:t>
      </w:r>
      <w:r w:rsidR="008D6F52">
        <w:rPr>
          <w:szCs w:val="32"/>
        </w:rPr>
        <w:t>’</w:t>
      </w:r>
      <w:r w:rsidRPr="00894396">
        <w:rPr>
          <w:szCs w:val="32"/>
        </w:rPr>
        <w:t>attendis</w:t>
      </w:r>
      <w:r w:rsidR="008D6F52">
        <w:rPr>
          <w:szCs w:val="32"/>
        </w:rPr>
        <w:t xml:space="preserve">. </w:t>
      </w:r>
      <w:r w:rsidRPr="00894396">
        <w:rPr>
          <w:szCs w:val="32"/>
        </w:rPr>
        <w:t>Un éclair et un coup de tonnerre éteignirent un instant la lumière et le bruit</w:t>
      </w:r>
      <w:r w:rsidR="008D6F52">
        <w:rPr>
          <w:szCs w:val="32"/>
        </w:rPr>
        <w:t xml:space="preserve">, </w:t>
      </w:r>
      <w:r w:rsidRPr="00894396">
        <w:rPr>
          <w:szCs w:val="32"/>
        </w:rPr>
        <w:t>tandis que la femme continuait sans défaillance à tirer sa corde et à</w:t>
      </w:r>
      <w:r w:rsidRPr="00894396">
        <w:rPr>
          <w:i/>
          <w:iCs/>
          <w:szCs w:val="32"/>
        </w:rPr>
        <w:t xml:space="preserve"> </w:t>
      </w:r>
      <w:r w:rsidRPr="00894396">
        <w:rPr>
          <w:szCs w:val="32"/>
        </w:rPr>
        <w:t>balancer sa lanterne</w:t>
      </w:r>
      <w:r w:rsidR="008D6F52">
        <w:rPr>
          <w:szCs w:val="32"/>
        </w:rPr>
        <w:t xml:space="preserve">, </w:t>
      </w:r>
      <w:r w:rsidRPr="00894396">
        <w:rPr>
          <w:szCs w:val="32"/>
        </w:rPr>
        <w:t>avec une régularité de machine</w:t>
      </w:r>
      <w:r w:rsidR="008D6F52">
        <w:rPr>
          <w:szCs w:val="32"/>
        </w:rPr>
        <w:t xml:space="preserve">. </w:t>
      </w:r>
      <w:r w:rsidRPr="00894396">
        <w:rPr>
          <w:szCs w:val="32"/>
        </w:rPr>
        <w:t>C</w:t>
      </w:r>
      <w:r w:rsidR="008D6F52">
        <w:rPr>
          <w:szCs w:val="32"/>
        </w:rPr>
        <w:t>’</w:t>
      </w:r>
      <w:r w:rsidRPr="00894396">
        <w:rPr>
          <w:szCs w:val="32"/>
        </w:rPr>
        <w:t>était une belle femme de trente ans</w:t>
      </w:r>
      <w:r w:rsidR="008D6F52">
        <w:rPr>
          <w:szCs w:val="32"/>
        </w:rPr>
        <w:t xml:space="preserve">, </w:t>
      </w:r>
      <w:r w:rsidRPr="00894396">
        <w:rPr>
          <w:szCs w:val="32"/>
        </w:rPr>
        <w:t>pas plus</w:t>
      </w:r>
      <w:r w:rsidR="008D6F52">
        <w:rPr>
          <w:szCs w:val="32"/>
        </w:rPr>
        <w:t xml:space="preserve">. </w:t>
      </w:r>
      <w:r w:rsidRPr="00894396">
        <w:rPr>
          <w:szCs w:val="32"/>
        </w:rPr>
        <w:t>Je me dis</w:t>
      </w:r>
      <w:r w:rsidR="008D6F52">
        <w:rPr>
          <w:szCs w:val="32"/>
        </w:rPr>
        <w:t> : « </w:t>
      </w:r>
      <w:r w:rsidRPr="00894396">
        <w:rPr>
          <w:szCs w:val="32"/>
        </w:rPr>
        <w:t>Tout ça ne sert à rien par une nuit pareille</w:t>
      </w:r>
      <w:r w:rsidR="008D6F52">
        <w:rPr>
          <w:szCs w:val="32"/>
        </w:rPr>
        <w:t>. »</w:t>
      </w:r>
      <w:r w:rsidRPr="00894396">
        <w:rPr>
          <w:szCs w:val="32"/>
        </w:rPr>
        <w:t xml:space="preserve"> Et je résolus</w:t>
      </w:r>
      <w:r w:rsidR="008D6F52">
        <w:rPr>
          <w:szCs w:val="32"/>
        </w:rPr>
        <w:t xml:space="preserve">, </w:t>
      </w:r>
      <w:r w:rsidRPr="00894396">
        <w:rPr>
          <w:szCs w:val="32"/>
        </w:rPr>
        <w:t>si un groupe de forçats arrivait à la jetée</w:t>
      </w:r>
      <w:r w:rsidR="008D6F52">
        <w:rPr>
          <w:szCs w:val="32"/>
        </w:rPr>
        <w:t xml:space="preserve">, </w:t>
      </w:r>
      <w:r w:rsidRPr="00894396">
        <w:rPr>
          <w:szCs w:val="32"/>
        </w:rPr>
        <w:t>ce qui ne pouvait guère tarder</w:t>
      </w:r>
      <w:r w:rsidR="008D6F52">
        <w:rPr>
          <w:szCs w:val="32"/>
        </w:rPr>
        <w:t xml:space="preserve">, </w:t>
      </w:r>
      <w:r w:rsidRPr="00894396">
        <w:rPr>
          <w:szCs w:val="32"/>
        </w:rPr>
        <w:t>de lui brûler la cervelle avant de me casser la tête à moi-même</w:t>
      </w:r>
      <w:r w:rsidR="008D6F52">
        <w:rPr>
          <w:szCs w:val="32"/>
        </w:rPr>
        <w:t xml:space="preserve">. </w:t>
      </w:r>
      <w:r w:rsidRPr="00894396">
        <w:rPr>
          <w:szCs w:val="32"/>
        </w:rPr>
        <w:t xml:space="preserve">Je connaissais trop les </w:t>
      </w:r>
      <w:r w:rsidR="008D6F52">
        <w:rPr>
          <w:szCs w:val="32"/>
        </w:rPr>
        <w:t>« </w:t>
      </w:r>
      <w:r w:rsidRPr="00894396">
        <w:rPr>
          <w:szCs w:val="32"/>
        </w:rPr>
        <w:t>camarades</w:t>
      </w:r>
      <w:r w:rsidR="008D6F52">
        <w:rPr>
          <w:szCs w:val="32"/>
        </w:rPr>
        <w:t xml:space="preserve"> ». </w:t>
      </w:r>
      <w:r w:rsidRPr="00894396">
        <w:rPr>
          <w:szCs w:val="32"/>
        </w:rPr>
        <w:t>Cette idée-là donnait un intérêt tout nouveau à la vie</w:t>
      </w:r>
      <w:r w:rsidR="008D6F52">
        <w:rPr>
          <w:szCs w:val="32"/>
        </w:rPr>
        <w:t xml:space="preserve">, </w:t>
      </w:r>
      <w:r w:rsidRPr="00894396">
        <w:rPr>
          <w:szCs w:val="32"/>
        </w:rPr>
        <w:t>Monsieur</w:t>
      </w:r>
      <w:r w:rsidR="008D6F52">
        <w:rPr>
          <w:szCs w:val="32"/>
        </w:rPr>
        <w:t xml:space="preserve">. </w:t>
      </w:r>
      <w:r w:rsidRPr="00894396">
        <w:rPr>
          <w:szCs w:val="32"/>
        </w:rPr>
        <w:t>Et soudain</w:t>
      </w:r>
      <w:r w:rsidR="008D6F52">
        <w:rPr>
          <w:szCs w:val="32"/>
        </w:rPr>
        <w:t xml:space="preserve">, </w:t>
      </w:r>
      <w:r w:rsidRPr="00894396">
        <w:rPr>
          <w:szCs w:val="32"/>
        </w:rPr>
        <w:t>au lieu de rester stupidement en vue sur la jetée</w:t>
      </w:r>
      <w:r w:rsidR="008D6F52">
        <w:rPr>
          <w:szCs w:val="32"/>
        </w:rPr>
        <w:t xml:space="preserve">, </w:t>
      </w:r>
      <w:r w:rsidRPr="00894396">
        <w:rPr>
          <w:szCs w:val="32"/>
        </w:rPr>
        <w:t>je reculai de quelques pas et me cachai derrière un buisson</w:t>
      </w:r>
      <w:r w:rsidR="008D6F52">
        <w:rPr>
          <w:szCs w:val="32"/>
        </w:rPr>
        <w:t xml:space="preserve">. </w:t>
      </w:r>
      <w:r w:rsidRPr="00894396">
        <w:rPr>
          <w:szCs w:val="32"/>
        </w:rPr>
        <w:t>Je ne voulais pas me laisser surprendre</w:t>
      </w:r>
      <w:r w:rsidR="008D6F52">
        <w:rPr>
          <w:szCs w:val="32"/>
        </w:rPr>
        <w:t xml:space="preserve">, </w:t>
      </w:r>
      <w:r w:rsidRPr="00894396">
        <w:rPr>
          <w:szCs w:val="32"/>
        </w:rPr>
        <w:t>pour être empêché de rendre au moins ce suprême service à une créature humaine avant de mourir</w:t>
      </w:r>
      <w:r w:rsidR="008D6F52">
        <w:rPr>
          <w:szCs w:val="32"/>
        </w:rPr>
        <w:t>.</w:t>
      </w:r>
    </w:p>
    <w:p w14:paraId="76C222C5" w14:textId="77777777" w:rsidR="008D6F52" w:rsidRDefault="00000000" w:rsidP="008D6F52">
      <w:pPr>
        <w:rPr>
          <w:szCs w:val="32"/>
        </w:rPr>
      </w:pPr>
      <w:r w:rsidRPr="00894396">
        <w:rPr>
          <w:szCs w:val="32"/>
        </w:rPr>
        <w:t>Il faut croire que le signal avait été perçu</w:t>
      </w:r>
      <w:r w:rsidR="008D6F52">
        <w:rPr>
          <w:szCs w:val="32"/>
        </w:rPr>
        <w:t xml:space="preserve">, </w:t>
      </w:r>
      <w:r w:rsidRPr="00894396">
        <w:rPr>
          <w:szCs w:val="32"/>
        </w:rPr>
        <w:t>car la chaloupe de l</w:t>
      </w:r>
      <w:r w:rsidR="008D6F52">
        <w:rPr>
          <w:szCs w:val="32"/>
        </w:rPr>
        <w:t>’</w:t>
      </w:r>
      <w:r>
        <w:rPr>
          <w:szCs w:val="32"/>
        </w:rPr>
        <w:t>Î</w:t>
      </w:r>
      <w:r w:rsidRPr="00894396">
        <w:rPr>
          <w:szCs w:val="32"/>
        </w:rPr>
        <w:t>le Royale arriva en un temps incroyablement court</w:t>
      </w:r>
      <w:r w:rsidR="008D6F52">
        <w:rPr>
          <w:szCs w:val="32"/>
        </w:rPr>
        <w:t>.</w:t>
      </w:r>
    </w:p>
    <w:p w14:paraId="3737FBD7" w14:textId="77777777" w:rsidR="008D6F52" w:rsidRDefault="00000000" w:rsidP="008D6F52">
      <w:pPr>
        <w:rPr>
          <w:szCs w:val="32"/>
        </w:rPr>
      </w:pPr>
      <w:r w:rsidRPr="00894396">
        <w:rPr>
          <w:szCs w:val="32"/>
        </w:rPr>
        <w:t>La femme n</w:t>
      </w:r>
      <w:r w:rsidR="008D6F52">
        <w:rPr>
          <w:szCs w:val="32"/>
        </w:rPr>
        <w:t>’</w:t>
      </w:r>
      <w:r w:rsidRPr="00894396">
        <w:rPr>
          <w:szCs w:val="32"/>
        </w:rPr>
        <w:t>avait plus besoin de moi</w:t>
      </w:r>
      <w:r w:rsidR="008D6F52">
        <w:rPr>
          <w:szCs w:val="32"/>
        </w:rPr>
        <w:t xml:space="preserve">. </w:t>
      </w:r>
      <w:r w:rsidRPr="00894396">
        <w:rPr>
          <w:szCs w:val="32"/>
        </w:rPr>
        <w:t>Je ne bougeai pas</w:t>
      </w:r>
      <w:r w:rsidR="008D6F52">
        <w:rPr>
          <w:szCs w:val="32"/>
        </w:rPr>
        <w:t xml:space="preserve">. </w:t>
      </w:r>
      <w:r w:rsidRPr="00894396">
        <w:rPr>
          <w:szCs w:val="32"/>
        </w:rPr>
        <w:t>Certains des soldats étaient en manches de chemises</w:t>
      </w:r>
      <w:r w:rsidR="008D6F52">
        <w:rPr>
          <w:szCs w:val="32"/>
        </w:rPr>
        <w:t xml:space="preserve">, </w:t>
      </w:r>
      <w:r w:rsidRPr="00894396">
        <w:rPr>
          <w:szCs w:val="32"/>
        </w:rPr>
        <w:t>d</w:t>
      </w:r>
      <w:r w:rsidR="008D6F52">
        <w:rPr>
          <w:szCs w:val="32"/>
        </w:rPr>
        <w:t>’</w:t>
      </w:r>
      <w:r w:rsidRPr="00894396">
        <w:rPr>
          <w:szCs w:val="32"/>
        </w:rPr>
        <w:t>autres pieds nus</w:t>
      </w:r>
      <w:r w:rsidR="008D6F52">
        <w:rPr>
          <w:szCs w:val="32"/>
        </w:rPr>
        <w:t xml:space="preserve">, </w:t>
      </w:r>
      <w:r w:rsidRPr="00894396">
        <w:rPr>
          <w:szCs w:val="32"/>
        </w:rPr>
        <w:t>comme l</w:t>
      </w:r>
      <w:r w:rsidR="008D6F52">
        <w:rPr>
          <w:szCs w:val="32"/>
        </w:rPr>
        <w:t>’</w:t>
      </w:r>
      <w:r w:rsidRPr="00894396">
        <w:rPr>
          <w:szCs w:val="32"/>
        </w:rPr>
        <w:t>appel aux armes les avait trouvés</w:t>
      </w:r>
      <w:r w:rsidR="008D6F52">
        <w:rPr>
          <w:szCs w:val="32"/>
        </w:rPr>
        <w:t xml:space="preserve">. </w:t>
      </w:r>
      <w:r w:rsidRPr="00894396">
        <w:rPr>
          <w:szCs w:val="32"/>
        </w:rPr>
        <w:t>Ils passèrent à côté de ma cachette au pas accéléré</w:t>
      </w:r>
      <w:r w:rsidR="008D6F52">
        <w:rPr>
          <w:szCs w:val="32"/>
        </w:rPr>
        <w:t xml:space="preserve">. </w:t>
      </w:r>
      <w:r w:rsidRPr="00894396">
        <w:rPr>
          <w:szCs w:val="32"/>
        </w:rPr>
        <w:t>La chaloupe était repartie en quête d</w:t>
      </w:r>
      <w:r w:rsidR="008D6F52">
        <w:rPr>
          <w:szCs w:val="32"/>
        </w:rPr>
        <w:t>’</w:t>
      </w:r>
      <w:r w:rsidRPr="00894396">
        <w:rPr>
          <w:szCs w:val="32"/>
        </w:rPr>
        <w:t>un second peloton</w:t>
      </w:r>
      <w:r w:rsidR="008D6F52">
        <w:rPr>
          <w:szCs w:val="32"/>
        </w:rPr>
        <w:t xml:space="preserve">, </w:t>
      </w:r>
      <w:r w:rsidRPr="00894396">
        <w:rPr>
          <w:szCs w:val="32"/>
        </w:rPr>
        <w:t>et la femme pleurait</w:t>
      </w:r>
      <w:r w:rsidR="008D6F52">
        <w:rPr>
          <w:szCs w:val="32"/>
        </w:rPr>
        <w:t xml:space="preserve">, </w:t>
      </w:r>
      <w:r w:rsidRPr="00894396">
        <w:rPr>
          <w:szCs w:val="32"/>
        </w:rPr>
        <w:t>toute seule au bout de la jetée</w:t>
      </w:r>
      <w:r w:rsidR="008D6F52">
        <w:rPr>
          <w:szCs w:val="32"/>
        </w:rPr>
        <w:t xml:space="preserve">, </w:t>
      </w:r>
      <w:r w:rsidRPr="00894396">
        <w:rPr>
          <w:szCs w:val="32"/>
        </w:rPr>
        <w:t>la lanterne posée à terre à côté d</w:t>
      </w:r>
      <w:r w:rsidR="008D6F52">
        <w:rPr>
          <w:szCs w:val="32"/>
        </w:rPr>
        <w:t>’</w:t>
      </w:r>
      <w:r w:rsidRPr="00894396">
        <w:rPr>
          <w:szCs w:val="32"/>
        </w:rPr>
        <w:t>elle</w:t>
      </w:r>
      <w:r w:rsidR="008D6F52">
        <w:rPr>
          <w:szCs w:val="32"/>
        </w:rPr>
        <w:t>.</w:t>
      </w:r>
    </w:p>
    <w:p w14:paraId="50D866FE" w14:textId="10BCD4AF" w:rsidR="008D6F52" w:rsidRDefault="00000000" w:rsidP="008D6F52">
      <w:r w:rsidRPr="00894396">
        <w:rPr>
          <w:szCs w:val="32"/>
        </w:rPr>
        <w:t>Alors</w:t>
      </w:r>
      <w:r w:rsidR="008D6F52">
        <w:rPr>
          <w:szCs w:val="32"/>
        </w:rPr>
        <w:t xml:space="preserve">, </w:t>
      </w:r>
      <w:r w:rsidRPr="00894396">
        <w:rPr>
          <w:szCs w:val="32"/>
        </w:rPr>
        <w:t>tout à coup</w:t>
      </w:r>
      <w:r w:rsidR="008D6F52">
        <w:rPr>
          <w:szCs w:val="32"/>
        </w:rPr>
        <w:t xml:space="preserve">, </w:t>
      </w:r>
      <w:r w:rsidRPr="00894396">
        <w:rPr>
          <w:szCs w:val="32"/>
        </w:rPr>
        <w:t>je distinguai dans la lumière le rouge de deux pantalons</w:t>
      </w:r>
      <w:r w:rsidR="008D6F52">
        <w:rPr>
          <w:szCs w:val="32"/>
        </w:rPr>
        <w:t xml:space="preserve">. </w:t>
      </w:r>
      <w:r w:rsidRPr="00894396">
        <w:rPr>
          <w:szCs w:val="32"/>
        </w:rPr>
        <w:t>J</w:t>
      </w:r>
      <w:r w:rsidR="008D6F52">
        <w:rPr>
          <w:szCs w:val="32"/>
        </w:rPr>
        <w:t>’</w:t>
      </w:r>
      <w:r w:rsidRPr="00894396">
        <w:rPr>
          <w:szCs w:val="32"/>
        </w:rPr>
        <w:t>en restai stupéfait</w:t>
      </w:r>
      <w:r w:rsidR="008D6F52">
        <w:rPr>
          <w:szCs w:val="32"/>
        </w:rPr>
        <w:t xml:space="preserve">. </w:t>
      </w:r>
      <w:r w:rsidRPr="00894396">
        <w:rPr>
          <w:szCs w:val="32"/>
        </w:rPr>
        <w:t>Les soldats partirent au pas de course</w:t>
      </w:r>
      <w:r w:rsidR="008D6F52">
        <w:rPr>
          <w:szCs w:val="32"/>
        </w:rPr>
        <w:t xml:space="preserve">. </w:t>
      </w:r>
      <w:r w:rsidRPr="00894396">
        <w:rPr>
          <w:szCs w:val="32"/>
        </w:rPr>
        <w:t>Leurs tuniques déboutonnées battaient au vent et ils avaient la tête nue</w:t>
      </w:r>
      <w:r w:rsidR="008D6F52">
        <w:rPr>
          <w:szCs w:val="32"/>
        </w:rPr>
        <w:t xml:space="preserve">. </w:t>
      </w:r>
      <w:r w:rsidRPr="00894396">
        <w:rPr>
          <w:szCs w:val="32"/>
        </w:rPr>
        <w:t>L</w:t>
      </w:r>
      <w:r w:rsidR="008D6F52">
        <w:rPr>
          <w:szCs w:val="32"/>
        </w:rPr>
        <w:t>’</w:t>
      </w:r>
      <w:r w:rsidRPr="00894396">
        <w:rPr>
          <w:szCs w:val="32"/>
        </w:rPr>
        <w:t>un d</w:t>
      </w:r>
      <w:r w:rsidR="008D6F52">
        <w:rPr>
          <w:szCs w:val="32"/>
        </w:rPr>
        <w:t>’</w:t>
      </w:r>
      <w:r w:rsidRPr="00894396">
        <w:rPr>
          <w:szCs w:val="32"/>
        </w:rPr>
        <w:t>eux cria à l</w:t>
      </w:r>
      <w:r w:rsidR="008D6F52">
        <w:rPr>
          <w:szCs w:val="32"/>
        </w:rPr>
        <w:t>’</w:t>
      </w:r>
      <w:r w:rsidRPr="00894396">
        <w:rPr>
          <w:szCs w:val="32"/>
        </w:rPr>
        <w:t>autre d</w:t>
      </w:r>
      <w:r w:rsidR="008D6F52">
        <w:rPr>
          <w:szCs w:val="32"/>
        </w:rPr>
        <w:t>’</w:t>
      </w:r>
      <w:r w:rsidRPr="00894396">
        <w:rPr>
          <w:szCs w:val="32"/>
        </w:rPr>
        <w:t>une voix essoufflée</w:t>
      </w:r>
      <w:r w:rsidR="008D6F52">
        <w:rPr>
          <w:szCs w:val="32"/>
        </w:rPr>
        <w:t> : « </w:t>
      </w:r>
      <w:r w:rsidRPr="00894396">
        <w:rPr>
          <w:szCs w:val="32"/>
        </w:rPr>
        <w:t>Tout droit</w:t>
      </w:r>
      <w:r w:rsidR="008D6F52">
        <w:rPr>
          <w:szCs w:val="32"/>
        </w:rPr>
        <w:t xml:space="preserve"> ! </w:t>
      </w:r>
      <w:r w:rsidRPr="00894396">
        <w:rPr>
          <w:szCs w:val="32"/>
        </w:rPr>
        <w:t>Tout droit</w:t>
      </w:r>
      <w:r w:rsidR="008D6F52">
        <w:rPr>
          <w:szCs w:val="32"/>
        </w:rPr>
        <w:t> ! »</w:t>
      </w:r>
    </w:p>
    <w:p w14:paraId="1F05F957" w14:textId="77777777" w:rsidR="008D6F52" w:rsidRDefault="00000000" w:rsidP="008D6F52">
      <w:pPr>
        <w:rPr>
          <w:szCs w:val="32"/>
        </w:rPr>
      </w:pPr>
      <w:r w:rsidRPr="00894396">
        <w:rPr>
          <w:szCs w:val="32"/>
        </w:rPr>
        <w:lastRenderedPageBreak/>
        <w:t>D</w:t>
      </w:r>
      <w:r w:rsidR="008D6F52">
        <w:rPr>
          <w:szCs w:val="32"/>
        </w:rPr>
        <w:t>’</w:t>
      </w:r>
      <w:r w:rsidRPr="00894396">
        <w:rPr>
          <w:szCs w:val="32"/>
        </w:rPr>
        <w:t>où avaient-ils pu sortir</w:t>
      </w:r>
      <w:r w:rsidR="008D6F52">
        <w:rPr>
          <w:szCs w:val="32"/>
        </w:rPr>
        <w:t xml:space="preserve"> ? </w:t>
      </w:r>
      <w:r w:rsidRPr="00894396">
        <w:rPr>
          <w:szCs w:val="32"/>
        </w:rPr>
        <w:t>Je n</w:t>
      </w:r>
      <w:r w:rsidR="008D6F52">
        <w:rPr>
          <w:szCs w:val="32"/>
        </w:rPr>
        <w:t>’</w:t>
      </w:r>
      <w:r w:rsidRPr="00894396">
        <w:rPr>
          <w:szCs w:val="32"/>
        </w:rPr>
        <w:t>en savais rien</w:t>
      </w:r>
      <w:r w:rsidR="008D6F52">
        <w:rPr>
          <w:szCs w:val="32"/>
        </w:rPr>
        <w:t xml:space="preserve">. </w:t>
      </w:r>
      <w:r w:rsidRPr="00894396">
        <w:rPr>
          <w:szCs w:val="32"/>
        </w:rPr>
        <w:t>Je m</w:t>
      </w:r>
      <w:r w:rsidR="008D6F52">
        <w:rPr>
          <w:szCs w:val="32"/>
        </w:rPr>
        <w:t>’</w:t>
      </w:r>
      <w:r w:rsidRPr="00894396">
        <w:rPr>
          <w:szCs w:val="32"/>
        </w:rPr>
        <w:t>avançai furtivement sur la courte jetée</w:t>
      </w:r>
      <w:r w:rsidR="008D6F52">
        <w:rPr>
          <w:szCs w:val="32"/>
        </w:rPr>
        <w:t xml:space="preserve">. </w:t>
      </w:r>
      <w:r w:rsidRPr="00894396">
        <w:rPr>
          <w:szCs w:val="32"/>
        </w:rPr>
        <w:t>Je vis la silhouette de la femme toute secouée de sanglots</w:t>
      </w:r>
      <w:r w:rsidR="008D6F52">
        <w:rPr>
          <w:szCs w:val="32"/>
        </w:rPr>
        <w:t xml:space="preserve">, </w:t>
      </w:r>
      <w:r w:rsidRPr="00894396">
        <w:rPr>
          <w:szCs w:val="32"/>
        </w:rPr>
        <w:t>et je perçus de plus en plus distinctement sa lamentation</w:t>
      </w:r>
      <w:r w:rsidR="008D6F52">
        <w:rPr>
          <w:szCs w:val="32"/>
        </w:rPr>
        <w:t> : « </w:t>
      </w:r>
      <w:r w:rsidRPr="00894396">
        <w:rPr>
          <w:szCs w:val="32"/>
        </w:rPr>
        <w:t>Oh</w:t>
      </w:r>
      <w:r w:rsidR="008D6F52">
        <w:rPr>
          <w:szCs w:val="32"/>
        </w:rPr>
        <w:t xml:space="preserve"> ! </w:t>
      </w:r>
      <w:r w:rsidRPr="00894396">
        <w:rPr>
          <w:szCs w:val="32"/>
        </w:rPr>
        <w:t>mon pauvre homme</w:t>
      </w:r>
      <w:r w:rsidR="008D6F52">
        <w:rPr>
          <w:szCs w:val="32"/>
        </w:rPr>
        <w:t xml:space="preserve"> ! </w:t>
      </w:r>
      <w:r w:rsidRPr="00894396">
        <w:rPr>
          <w:szCs w:val="32"/>
        </w:rPr>
        <w:t>mon pauvre homme</w:t>
      </w:r>
      <w:r w:rsidR="008D6F52">
        <w:rPr>
          <w:szCs w:val="32"/>
        </w:rPr>
        <w:t xml:space="preserve"> ! </w:t>
      </w:r>
      <w:r w:rsidRPr="00894396">
        <w:rPr>
          <w:szCs w:val="32"/>
        </w:rPr>
        <w:t>mon pauvre homme</w:t>
      </w:r>
      <w:r w:rsidR="008D6F52">
        <w:rPr>
          <w:szCs w:val="32"/>
        </w:rPr>
        <w:t> ! »</w:t>
      </w:r>
      <w:r w:rsidRPr="00894396">
        <w:rPr>
          <w:szCs w:val="32"/>
        </w:rPr>
        <w:t xml:space="preserve"> Je m</w:t>
      </w:r>
      <w:r w:rsidR="008D6F52">
        <w:rPr>
          <w:szCs w:val="32"/>
        </w:rPr>
        <w:t>’</w:t>
      </w:r>
      <w:r w:rsidRPr="00894396">
        <w:rPr>
          <w:szCs w:val="32"/>
        </w:rPr>
        <w:t>avançai tout doucement</w:t>
      </w:r>
      <w:r w:rsidR="008D6F52">
        <w:rPr>
          <w:szCs w:val="32"/>
        </w:rPr>
        <w:t xml:space="preserve">. </w:t>
      </w:r>
      <w:r w:rsidRPr="00894396">
        <w:rPr>
          <w:szCs w:val="32"/>
        </w:rPr>
        <w:t>Elle ne voyait et n</w:t>
      </w:r>
      <w:r w:rsidR="008D6F52">
        <w:rPr>
          <w:szCs w:val="32"/>
        </w:rPr>
        <w:t>’</w:t>
      </w:r>
      <w:r w:rsidRPr="00894396">
        <w:rPr>
          <w:szCs w:val="32"/>
        </w:rPr>
        <w:t>entendait rien</w:t>
      </w:r>
      <w:r w:rsidR="008D6F52">
        <w:rPr>
          <w:szCs w:val="32"/>
        </w:rPr>
        <w:t xml:space="preserve"> : </w:t>
      </w:r>
      <w:r w:rsidRPr="00894396">
        <w:rPr>
          <w:szCs w:val="32"/>
        </w:rPr>
        <w:t>le tablier jeté sur la tête</w:t>
      </w:r>
      <w:r w:rsidR="008D6F52">
        <w:rPr>
          <w:szCs w:val="32"/>
        </w:rPr>
        <w:t xml:space="preserve">, </w:t>
      </w:r>
      <w:r w:rsidRPr="00894396">
        <w:rPr>
          <w:szCs w:val="32"/>
        </w:rPr>
        <w:t>elle se balançait d</w:t>
      </w:r>
      <w:r w:rsidR="008D6F52">
        <w:rPr>
          <w:szCs w:val="32"/>
        </w:rPr>
        <w:t>’</w:t>
      </w:r>
      <w:r w:rsidRPr="00894396">
        <w:rPr>
          <w:szCs w:val="32"/>
        </w:rPr>
        <w:t>avant en arrière</w:t>
      </w:r>
      <w:r w:rsidR="008D6F52">
        <w:rPr>
          <w:szCs w:val="32"/>
        </w:rPr>
        <w:t xml:space="preserve">, </w:t>
      </w:r>
      <w:r w:rsidRPr="00894396">
        <w:rPr>
          <w:szCs w:val="32"/>
        </w:rPr>
        <w:t>douloureusement</w:t>
      </w:r>
      <w:r w:rsidR="008D6F52">
        <w:rPr>
          <w:szCs w:val="32"/>
        </w:rPr>
        <w:t xml:space="preserve">. </w:t>
      </w:r>
      <w:r w:rsidRPr="00894396">
        <w:rPr>
          <w:szCs w:val="32"/>
        </w:rPr>
        <w:t>Et soudain</w:t>
      </w:r>
      <w:r w:rsidR="008D6F52">
        <w:rPr>
          <w:szCs w:val="32"/>
        </w:rPr>
        <w:t xml:space="preserve">, </w:t>
      </w:r>
      <w:r w:rsidRPr="00894396">
        <w:rPr>
          <w:szCs w:val="32"/>
        </w:rPr>
        <w:t>j</w:t>
      </w:r>
      <w:r w:rsidR="008D6F52">
        <w:rPr>
          <w:szCs w:val="32"/>
        </w:rPr>
        <w:t>’</w:t>
      </w:r>
      <w:r w:rsidRPr="00894396">
        <w:rPr>
          <w:szCs w:val="32"/>
        </w:rPr>
        <w:t>aperçus un canot</w:t>
      </w:r>
      <w:r w:rsidR="008D6F52">
        <w:rPr>
          <w:szCs w:val="32"/>
        </w:rPr>
        <w:t xml:space="preserve">, </w:t>
      </w:r>
      <w:r w:rsidRPr="00894396">
        <w:rPr>
          <w:szCs w:val="32"/>
        </w:rPr>
        <w:t>au bout de la jetée</w:t>
      </w:r>
      <w:r w:rsidR="008D6F52">
        <w:rPr>
          <w:szCs w:val="32"/>
        </w:rPr>
        <w:t>.</w:t>
      </w:r>
    </w:p>
    <w:p w14:paraId="51985A51" w14:textId="77777777" w:rsidR="008D6F52" w:rsidRDefault="00000000" w:rsidP="008D6F52">
      <w:pPr>
        <w:rPr>
          <w:szCs w:val="32"/>
        </w:rPr>
      </w:pPr>
      <w:r w:rsidRPr="00894396">
        <w:rPr>
          <w:szCs w:val="32"/>
        </w:rPr>
        <w:t>Les deux hommes</w:t>
      </w:r>
      <w:r w:rsidR="008D6F52">
        <w:rPr>
          <w:szCs w:val="32"/>
        </w:rPr>
        <w:t xml:space="preserve">, </w:t>
      </w:r>
      <w:r w:rsidRPr="00894396">
        <w:rPr>
          <w:szCs w:val="32"/>
        </w:rPr>
        <w:t>des sous-officiers sans doute</w:t>
      </w:r>
      <w:r w:rsidR="008D6F52">
        <w:rPr>
          <w:szCs w:val="32"/>
        </w:rPr>
        <w:t xml:space="preserve">, </w:t>
      </w:r>
      <w:r w:rsidRPr="00894396">
        <w:rPr>
          <w:szCs w:val="32"/>
        </w:rPr>
        <w:t>avaient dû sauter dans le canot</w:t>
      </w:r>
      <w:r w:rsidR="008D6F52">
        <w:rPr>
          <w:szCs w:val="32"/>
        </w:rPr>
        <w:t xml:space="preserve">, </w:t>
      </w:r>
      <w:r w:rsidRPr="00894396">
        <w:rPr>
          <w:szCs w:val="32"/>
        </w:rPr>
        <w:t>après avoir manqué le départ de la chaloupe</w:t>
      </w:r>
      <w:r w:rsidR="008D6F52">
        <w:rPr>
          <w:szCs w:val="32"/>
        </w:rPr>
        <w:t xml:space="preserve">. </w:t>
      </w:r>
      <w:r w:rsidRPr="00894396">
        <w:rPr>
          <w:szCs w:val="32"/>
        </w:rPr>
        <w:t>Il était incroyable que le sentiment du devoir leur eût ainsi fait violer toutes les consignes</w:t>
      </w:r>
      <w:r w:rsidR="008D6F52">
        <w:rPr>
          <w:szCs w:val="32"/>
        </w:rPr>
        <w:t xml:space="preserve">. </w:t>
      </w:r>
      <w:r w:rsidRPr="00894396">
        <w:rPr>
          <w:szCs w:val="32"/>
        </w:rPr>
        <w:t>Ils avaient agi stupidement</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et je ne pouvais en croire mes yeux</w:t>
      </w:r>
      <w:r w:rsidR="008D6F52">
        <w:rPr>
          <w:szCs w:val="32"/>
        </w:rPr>
        <w:t xml:space="preserve">, </w:t>
      </w:r>
      <w:r w:rsidRPr="00894396">
        <w:rPr>
          <w:szCs w:val="32"/>
        </w:rPr>
        <w:t>quand je mis le pied dans la petite barque</w:t>
      </w:r>
      <w:r w:rsidR="008D6F52">
        <w:rPr>
          <w:szCs w:val="32"/>
        </w:rPr>
        <w:t>.</w:t>
      </w:r>
    </w:p>
    <w:p w14:paraId="5ADD88F5" w14:textId="77777777" w:rsidR="008D6F52" w:rsidRDefault="00000000" w:rsidP="008D6F52">
      <w:pPr>
        <w:rPr>
          <w:szCs w:val="32"/>
        </w:rPr>
      </w:pPr>
      <w:r w:rsidRPr="00894396">
        <w:rPr>
          <w:szCs w:val="32"/>
        </w:rPr>
        <w:t>Je longeai lentement le rivage</w:t>
      </w:r>
      <w:r w:rsidR="008D6F52">
        <w:rPr>
          <w:szCs w:val="32"/>
        </w:rPr>
        <w:t xml:space="preserve">. </w:t>
      </w:r>
      <w:r w:rsidRPr="00894396">
        <w:rPr>
          <w:szCs w:val="32"/>
        </w:rPr>
        <w:t xml:space="preserve">Un nuage noir surplombait les </w:t>
      </w:r>
      <w:r>
        <w:rPr>
          <w:szCs w:val="32"/>
        </w:rPr>
        <w:t>Î</w:t>
      </w:r>
      <w:r w:rsidRPr="00894396">
        <w:rPr>
          <w:szCs w:val="32"/>
        </w:rPr>
        <w:t>les du Salut</w:t>
      </w:r>
      <w:r w:rsidR="008D6F52">
        <w:rPr>
          <w:szCs w:val="32"/>
        </w:rPr>
        <w:t xml:space="preserve">. </w:t>
      </w:r>
      <w:r w:rsidRPr="00894396">
        <w:rPr>
          <w:szCs w:val="32"/>
        </w:rPr>
        <w:t>J</w:t>
      </w:r>
      <w:r w:rsidR="008D6F52">
        <w:rPr>
          <w:szCs w:val="32"/>
        </w:rPr>
        <w:t>’</w:t>
      </w:r>
      <w:r w:rsidRPr="00894396">
        <w:rPr>
          <w:szCs w:val="32"/>
        </w:rPr>
        <w:t>entendis des coups de feu</w:t>
      </w:r>
      <w:r w:rsidR="008D6F52">
        <w:rPr>
          <w:szCs w:val="32"/>
        </w:rPr>
        <w:t xml:space="preserve">, </w:t>
      </w:r>
      <w:r w:rsidRPr="00894396">
        <w:rPr>
          <w:szCs w:val="32"/>
        </w:rPr>
        <w:t>des cris</w:t>
      </w:r>
      <w:r w:rsidR="008D6F52">
        <w:rPr>
          <w:szCs w:val="32"/>
        </w:rPr>
        <w:t xml:space="preserve">. </w:t>
      </w:r>
      <w:r w:rsidRPr="00894396">
        <w:rPr>
          <w:szCs w:val="32"/>
        </w:rPr>
        <w:t>C</w:t>
      </w:r>
      <w:r w:rsidR="008D6F52">
        <w:rPr>
          <w:szCs w:val="32"/>
        </w:rPr>
        <w:t>’</w:t>
      </w:r>
      <w:r w:rsidRPr="00894396">
        <w:rPr>
          <w:szCs w:val="32"/>
        </w:rPr>
        <w:t>était une nouvelle chasse</w:t>
      </w:r>
      <w:r w:rsidR="008D6F52">
        <w:rPr>
          <w:szCs w:val="32"/>
        </w:rPr>
        <w:t xml:space="preserve">, </w:t>
      </w:r>
      <w:r w:rsidRPr="00894396">
        <w:rPr>
          <w:szCs w:val="32"/>
        </w:rPr>
        <w:t>la chasse aux forçats</w:t>
      </w:r>
      <w:r w:rsidR="008D6F52">
        <w:rPr>
          <w:szCs w:val="32"/>
        </w:rPr>
        <w:t xml:space="preserve">. </w:t>
      </w:r>
      <w:r w:rsidRPr="00894396">
        <w:rPr>
          <w:szCs w:val="32"/>
        </w:rPr>
        <w:t>Les avirons étaient trop longs pour se laisser manier convenablement</w:t>
      </w:r>
      <w:r w:rsidR="008D6F52">
        <w:rPr>
          <w:szCs w:val="32"/>
        </w:rPr>
        <w:t xml:space="preserve">, </w:t>
      </w:r>
      <w:r w:rsidRPr="00894396">
        <w:rPr>
          <w:szCs w:val="32"/>
        </w:rPr>
        <w:t>et j</w:t>
      </w:r>
      <w:r w:rsidR="008D6F52">
        <w:rPr>
          <w:szCs w:val="32"/>
        </w:rPr>
        <w:t>’</w:t>
      </w:r>
      <w:r w:rsidRPr="00894396">
        <w:rPr>
          <w:szCs w:val="32"/>
        </w:rPr>
        <w:t>avais peine à faire avancer le canot</w:t>
      </w:r>
      <w:r w:rsidR="008D6F52">
        <w:rPr>
          <w:szCs w:val="32"/>
        </w:rPr>
        <w:t xml:space="preserve">, </w:t>
      </w:r>
      <w:r w:rsidRPr="00894396">
        <w:rPr>
          <w:szCs w:val="32"/>
        </w:rPr>
        <w:t>malgré sa légèreté</w:t>
      </w:r>
      <w:r w:rsidR="008D6F52">
        <w:rPr>
          <w:szCs w:val="32"/>
        </w:rPr>
        <w:t xml:space="preserve">. </w:t>
      </w:r>
      <w:r w:rsidRPr="00894396">
        <w:rPr>
          <w:szCs w:val="32"/>
        </w:rPr>
        <w:t>Puis</w:t>
      </w:r>
      <w:r w:rsidR="008D6F52">
        <w:rPr>
          <w:szCs w:val="32"/>
        </w:rPr>
        <w:t xml:space="preserve">, </w:t>
      </w:r>
      <w:r w:rsidRPr="00894396">
        <w:rPr>
          <w:szCs w:val="32"/>
        </w:rPr>
        <w:t>lorsque j</w:t>
      </w:r>
      <w:r w:rsidR="008D6F52">
        <w:rPr>
          <w:szCs w:val="32"/>
        </w:rPr>
        <w:t>’</w:t>
      </w:r>
      <w:r w:rsidRPr="00894396">
        <w:rPr>
          <w:szCs w:val="32"/>
        </w:rPr>
        <w:t>eus contourné l</w:t>
      </w:r>
      <w:r w:rsidR="008D6F52">
        <w:rPr>
          <w:szCs w:val="32"/>
        </w:rPr>
        <w:t>’</w:t>
      </w:r>
      <w:r w:rsidRPr="00894396">
        <w:rPr>
          <w:szCs w:val="32"/>
        </w:rPr>
        <w:t>île et gagné son extrémité opposée</w:t>
      </w:r>
      <w:r w:rsidR="008D6F52">
        <w:rPr>
          <w:szCs w:val="32"/>
        </w:rPr>
        <w:t xml:space="preserve">, </w:t>
      </w:r>
      <w:r w:rsidRPr="00894396">
        <w:rPr>
          <w:szCs w:val="32"/>
        </w:rPr>
        <w:t xml:space="preserve">je fus assailli par une </w:t>
      </w:r>
      <w:proofErr w:type="gramStart"/>
      <w:r w:rsidRPr="00894396">
        <w:rPr>
          <w:szCs w:val="32"/>
        </w:rPr>
        <w:t>bourrasque de vent</w:t>
      </w:r>
      <w:proofErr w:type="gramEnd"/>
      <w:r w:rsidRPr="00894396">
        <w:rPr>
          <w:szCs w:val="32"/>
        </w:rPr>
        <w:t xml:space="preserve"> et de pluie à laquelle je ne pus tenir tête</w:t>
      </w:r>
      <w:r w:rsidR="008D6F52">
        <w:rPr>
          <w:szCs w:val="32"/>
        </w:rPr>
        <w:t xml:space="preserve">. </w:t>
      </w:r>
      <w:r w:rsidRPr="00894396">
        <w:rPr>
          <w:szCs w:val="32"/>
        </w:rPr>
        <w:t>Je laissai le bateau dériver jusqu</w:t>
      </w:r>
      <w:r w:rsidR="008D6F52">
        <w:rPr>
          <w:szCs w:val="32"/>
        </w:rPr>
        <w:t>’</w:t>
      </w:r>
      <w:r w:rsidRPr="00894396">
        <w:rPr>
          <w:szCs w:val="32"/>
        </w:rPr>
        <w:t>à la berge</w:t>
      </w:r>
      <w:r w:rsidR="008D6F52">
        <w:rPr>
          <w:szCs w:val="32"/>
        </w:rPr>
        <w:t xml:space="preserve">, </w:t>
      </w:r>
      <w:r w:rsidRPr="00894396">
        <w:rPr>
          <w:szCs w:val="32"/>
        </w:rPr>
        <w:t>et l</w:t>
      </w:r>
      <w:r w:rsidR="008D6F52">
        <w:rPr>
          <w:szCs w:val="32"/>
        </w:rPr>
        <w:t>’</w:t>
      </w:r>
      <w:r w:rsidRPr="00894396">
        <w:rPr>
          <w:szCs w:val="32"/>
        </w:rPr>
        <w:t>y amarrai</w:t>
      </w:r>
      <w:r w:rsidR="008D6F52">
        <w:rPr>
          <w:szCs w:val="32"/>
        </w:rPr>
        <w:t>.</w:t>
      </w:r>
    </w:p>
    <w:p w14:paraId="38C8DB65" w14:textId="77777777" w:rsidR="008D6F52" w:rsidRDefault="00000000" w:rsidP="008D6F52">
      <w:pPr>
        <w:rPr>
          <w:szCs w:val="32"/>
        </w:rPr>
      </w:pPr>
      <w:r w:rsidRPr="00894396">
        <w:rPr>
          <w:szCs w:val="32"/>
        </w:rPr>
        <w:t>Je connaissais l</w:t>
      </w:r>
      <w:r w:rsidR="008D6F52">
        <w:rPr>
          <w:szCs w:val="32"/>
        </w:rPr>
        <w:t>’</w:t>
      </w:r>
      <w:r w:rsidRPr="00894396">
        <w:rPr>
          <w:szCs w:val="32"/>
        </w:rPr>
        <w:t>endroit</w:t>
      </w:r>
      <w:r w:rsidR="008D6F52">
        <w:rPr>
          <w:szCs w:val="32"/>
        </w:rPr>
        <w:t xml:space="preserve">. </w:t>
      </w:r>
      <w:r w:rsidRPr="00894396">
        <w:rPr>
          <w:szCs w:val="32"/>
        </w:rPr>
        <w:t>Il y avait un vieux hangar en ruines</w:t>
      </w:r>
      <w:r w:rsidR="008D6F52">
        <w:rPr>
          <w:szCs w:val="32"/>
        </w:rPr>
        <w:t xml:space="preserve">, </w:t>
      </w:r>
      <w:r w:rsidRPr="00894396">
        <w:rPr>
          <w:szCs w:val="32"/>
        </w:rPr>
        <w:t>près de l</w:t>
      </w:r>
      <w:r w:rsidR="008D6F52">
        <w:rPr>
          <w:szCs w:val="32"/>
        </w:rPr>
        <w:t>’</w:t>
      </w:r>
      <w:r w:rsidRPr="00894396">
        <w:rPr>
          <w:szCs w:val="32"/>
        </w:rPr>
        <w:t>eau</w:t>
      </w:r>
      <w:r w:rsidR="008D6F52">
        <w:rPr>
          <w:szCs w:val="32"/>
        </w:rPr>
        <w:t xml:space="preserve">. </w:t>
      </w:r>
      <w:r w:rsidRPr="00894396">
        <w:rPr>
          <w:szCs w:val="32"/>
        </w:rPr>
        <w:t>Je m</w:t>
      </w:r>
      <w:r w:rsidR="008D6F52">
        <w:rPr>
          <w:szCs w:val="32"/>
        </w:rPr>
        <w:t>’</w:t>
      </w:r>
      <w:r w:rsidRPr="00894396">
        <w:rPr>
          <w:szCs w:val="32"/>
        </w:rPr>
        <w:t>y glissai</w:t>
      </w:r>
      <w:r w:rsidR="008D6F52">
        <w:rPr>
          <w:szCs w:val="32"/>
        </w:rPr>
        <w:t xml:space="preserve">, </w:t>
      </w:r>
      <w:r w:rsidRPr="00894396">
        <w:rPr>
          <w:szCs w:val="32"/>
        </w:rPr>
        <w:t>et j</w:t>
      </w:r>
      <w:r w:rsidR="008D6F52">
        <w:rPr>
          <w:szCs w:val="32"/>
        </w:rPr>
        <w:t>’</w:t>
      </w:r>
      <w:r w:rsidRPr="00894396">
        <w:rPr>
          <w:szCs w:val="32"/>
        </w:rPr>
        <w:t>entendis bientôt</w:t>
      </w:r>
      <w:r w:rsidR="008D6F52">
        <w:rPr>
          <w:szCs w:val="32"/>
        </w:rPr>
        <w:t xml:space="preserve">, </w:t>
      </w:r>
      <w:r w:rsidRPr="00894396">
        <w:rPr>
          <w:szCs w:val="32"/>
        </w:rPr>
        <w:t>à travers le vacarme du vent et des averses</w:t>
      </w:r>
      <w:r w:rsidR="008D6F52">
        <w:rPr>
          <w:szCs w:val="32"/>
        </w:rPr>
        <w:t xml:space="preserve">, </w:t>
      </w:r>
      <w:r w:rsidRPr="00894396">
        <w:rPr>
          <w:szCs w:val="32"/>
        </w:rPr>
        <w:t>le bruit de gens qui se frayaient un chemin à travers les fourrés</w:t>
      </w:r>
      <w:r w:rsidR="008D6F52">
        <w:rPr>
          <w:szCs w:val="32"/>
        </w:rPr>
        <w:t xml:space="preserve">. </w:t>
      </w:r>
      <w:r w:rsidRPr="00894396">
        <w:rPr>
          <w:szCs w:val="32"/>
        </w:rPr>
        <w:t>Ils descendaient à la côte</w:t>
      </w:r>
      <w:r w:rsidR="008D6F52">
        <w:rPr>
          <w:szCs w:val="32"/>
        </w:rPr>
        <w:t xml:space="preserve">. </w:t>
      </w:r>
      <w:r w:rsidRPr="00894396">
        <w:rPr>
          <w:szCs w:val="32"/>
        </w:rPr>
        <w:t>Des soldats</w:t>
      </w:r>
      <w:r w:rsidR="008D6F52">
        <w:rPr>
          <w:szCs w:val="32"/>
        </w:rPr>
        <w:t xml:space="preserve">, </w:t>
      </w:r>
      <w:r w:rsidRPr="00894396">
        <w:rPr>
          <w:szCs w:val="32"/>
        </w:rPr>
        <w:t>peut-être</w:t>
      </w:r>
      <w:r w:rsidR="008D6F52">
        <w:rPr>
          <w:szCs w:val="32"/>
        </w:rPr>
        <w:t xml:space="preserve"> ? </w:t>
      </w:r>
      <w:r w:rsidRPr="00894396">
        <w:rPr>
          <w:szCs w:val="32"/>
        </w:rPr>
        <w:t>Un éclair donna un relief saisissant à tout ce qui m</w:t>
      </w:r>
      <w:r w:rsidR="008D6F52">
        <w:rPr>
          <w:szCs w:val="32"/>
        </w:rPr>
        <w:t>’</w:t>
      </w:r>
      <w:r w:rsidRPr="00894396">
        <w:rPr>
          <w:szCs w:val="32"/>
        </w:rPr>
        <w:t>entourait</w:t>
      </w:r>
      <w:r w:rsidR="008D6F52">
        <w:rPr>
          <w:szCs w:val="32"/>
        </w:rPr>
        <w:t xml:space="preserve">. </w:t>
      </w:r>
      <w:r w:rsidRPr="00894396">
        <w:rPr>
          <w:szCs w:val="32"/>
        </w:rPr>
        <w:t>C</w:t>
      </w:r>
      <w:r w:rsidR="008D6F52">
        <w:rPr>
          <w:szCs w:val="32"/>
        </w:rPr>
        <w:t>’</w:t>
      </w:r>
      <w:r w:rsidRPr="00894396">
        <w:rPr>
          <w:szCs w:val="32"/>
        </w:rPr>
        <w:t>étaient deux forçats</w:t>
      </w:r>
      <w:r w:rsidR="008D6F52">
        <w:rPr>
          <w:szCs w:val="32"/>
        </w:rPr>
        <w:t> !</w:t>
      </w:r>
    </w:p>
    <w:p w14:paraId="5F0E3DF9" w14:textId="77777777" w:rsidR="008D6F52" w:rsidRDefault="00000000" w:rsidP="008D6F52">
      <w:pPr>
        <w:rPr>
          <w:szCs w:val="32"/>
        </w:rPr>
      </w:pPr>
      <w:r w:rsidRPr="00894396">
        <w:rPr>
          <w:szCs w:val="32"/>
        </w:rPr>
        <w:t>Et aussitôt</w:t>
      </w:r>
      <w:r w:rsidR="008D6F52">
        <w:rPr>
          <w:szCs w:val="32"/>
        </w:rPr>
        <w:t xml:space="preserve">, </w:t>
      </w:r>
      <w:r w:rsidRPr="00894396">
        <w:rPr>
          <w:szCs w:val="32"/>
        </w:rPr>
        <w:t>une voix s</w:t>
      </w:r>
      <w:r w:rsidR="008D6F52">
        <w:rPr>
          <w:szCs w:val="32"/>
        </w:rPr>
        <w:t>’</w:t>
      </w:r>
      <w:r w:rsidRPr="00894396">
        <w:rPr>
          <w:szCs w:val="32"/>
        </w:rPr>
        <w:t>écria avec un accent de stupeur</w:t>
      </w:r>
      <w:r w:rsidR="008D6F52">
        <w:rPr>
          <w:szCs w:val="32"/>
        </w:rPr>
        <w:t> : – « </w:t>
      </w:r>
      <w:r w:rsidRPr="00894396">
        <w:rPr>
          <w:szCs w:val="32"/>
        </w:rPr>
        <w:t>Un miracle</w:t>
      </w:r>
      <w:r w:rsidR="008D6F52">
        <w:rPr>
          <w:szCs w:val="32"/>
        </w:rPr>
        <w:t> ! »</w:t>
      </w:r>
      <w:r w:rsidRPr="00894396">
        <w:rPr>
          <w:szCs w:val="32"/>
        </w:rPr>
        <w:t xml:space="preserve"> C</w:t>
      </w:r>
      <w:r w:rsidR="008D6F52">
        <w:rPr>
          <w:szCs w:val="32"/>
        </w:rPr>
        <w:t>’</w:t>
      </w:r>
      <w:r w:rsidRPr="00894396">
        <w:rPr>
          <w:szCs w:val="32"/>
        </w:rPr>
        <w:t>était la voix de Simon</w:t>
      </w:r>
      <w:r w:rsidR="008D6F52">
        <w:rPr>
          <w:szCs w:val="32"/>
        </w:rPr>
        <w:t xml:space="preserve">, </w:t>
      </w:r>
      <w:r w:rsidRPr="00894396">
        <w:rPr>
          <w:szCs w:val="32"/>
        </w:rPr>
        <w:t>dit Biscuit</w:t>
      </w:r>
      <w:r w:rsidR="008D6F52">
        <w:rPr>
          <w:szCs w:val="32"/>
        </w:rPr>
        <w:t>.</w:t>
      </w:r>
    </w:p>
    <w:p w14:paraId="4709D8B3" w14:textId="0C9584A4" w:rsidR="008D6F52" w:rsidRDefault="00000000" w:rsidP="008D6F52">
      <w:r w:rsidRPr="00894396">
        <w:rPr>
          <w:szCs w:val="32"/>
        </w:rPr>
        <w:lastRenderedPageBreak/>
        <w:t>Une autre voix gronda</w:t>
      </w:r>
      <w:r w:rsidR="008D6F52">
        <w:rPr>
          <w:szCs w:val="32"/>
        </w:rPr>
        <w:t> : – « </w:t>
      </w:r>
      <w:r w:rsidRPr="00894396">
        <w:rPr>
          <w:szCs w:val="32"/>
        </w:rPr>
        <w:t>Qu</w:t>
      </w:r>
      <w:r w:rsidR="008D6F52">
        <w:rPr>
          <w:szCs w:val="32"/>
        </w:rPr>
        <w:t>’</w:t>
      </w:r>
      <w:r w:rsidRPr="00894396">
        <w:rPr>
          <w:szCs w:val="32"/>
        </w:rPr>
        <w:t>est-ce que c</w:t>
      </w:r>
      <w:r w:rsidR="008D6F52">
        <w:rPr>
          <w:szCs w:val="32"/>
        </w:rPr>
        <w:t>’</w:t>
      </w:r>
      <w:r w:rsidRPr="00894396">
        <w:rPr>
          <w:szCs w:val="32"/>
        </w:rPr>
        <w:t>est</w:t>
      </w:r>
      <w:r w:rsidR="008D6F52">
        <w:rPr>
          <w:szCs w:val="32"/>
        </w:rPr>
        <w:t xml:space="preserve">, </w:t>
      </w:r>
      <w:r w:rsidRPr="00894396">
        <w:rPr>
          <w:szCs w:val="32"/>
        </w:rPr>
        <w:t>ton miracle</w:t>
      </w:r>
      <w:r w:rsidR="008D6F52">
        <w:rPr>
          <w:szCs w:val="32"/>
        </w:rPr>
        <w:t> ? »</w:t>
      </w:r>
    </w:p>
    <w:p w14:paraId="63E3115E" w14:textId="77777777" w:rsidR="008D6F52" w:rsidRDefault="008D6F52" w:rsidP="008D6F52">
      <w:r>
        <w:t>— </w:t>
      </w:r>
      <w:r>
        <w:rPr>
          <w:szCs w:val="32"/>
        </w:rPr>
        <w:t>« </w:t>
      </w:r>
      <w:r w:rsidRPr="00894396">
        <w:rPr>
          <w:szCs w:val="32"/>
        </w:rPr>
        <w:t>Il y a un canot</w:t>
      </w:r>
      <w:r>
        <w:rPr>
          <w:szCs w:val="32"/>
        </w:rPr>
        <w:t xml:space="preserve">, </w:t>
      </w:r>
      <w:r w:rsidRPr="00894396">
        <w:rPr>
          <w:szCs w:val="32"/>
        </w:rPr>
        <w:t>là</w:t>
      </w:r>
      <w:r>
        <w:rPr>
          <w:szCs w:val="32"/>
        </w:rPr>
        <w:t> ! »</w:t>
      </w:r>
    </w:p>
    <w:p w14:paraId="1BC6629B" w14:textId="77777777" w:rsidR="008D6F52" w:rsidRDefault="008D6F52" w:rsidP="008D6F52">
      <w:pPr>
        <w:rPr>
          <w:szCs w:val="32"/>
        </w:rPr>
      </w:pPr>
      <w:r>
        <w:t>— </w:t>
      </w:r>
      <w:r>
        <w:rPr>
          <w:szCs w:val="32"/>
        </w:rPr>
        <w:t>« </w:t>
      </w:r>
      <w:r w:rsidRPr="00894396">
        <w:rPr>
          <w:szCs w:val="32"/>
        </w:rPr>
        <w:t>Tu es fou</w:t>
      </w:r>
      <w:r>
        <w:rPr>
          <w:szCs w:val="32"/>
        </w:rPr>
        <w:t xml:space="preserve">, </w:t>
      </w:r>
      <w:r w:rsidRPr="00894396">
        <w:rPr>
          <w:szCs w:val="32"/>
        </w:rPr>
        <w:t>Simon</w:t>
      </w:r>
      <w:r>
        <w:rPr>
          <w:szCs w:val="32"/>
        </w:rPr>
        <w:t xml:space="preserve">. </w:t>
      </w:r>
      <w:proofErr w:type="spellStart"/>
      <w:r w:rsidRPr="00894396">
        <w:rPr>
          <w:szCs w:val="32"/>
        </w:rPr>
        <w:t>Eh</w:t>
      </w:r>
      <w:proofErr w:type="spellEnd"/>
      <w:r w:rsidRPr="00894396">
        <w:rPr>
          <w:szCs w:val="32"/>
        </w:rPr>
        <w:t xml:space="preserve"> si</w:t>
      </w:r>
      <w:r>
        <w:rPr>
          <w:szCs w:val="32"/>
        </w:rPr>
        <w:t xml:space="preserve">, </w:t>
      </w:r>
      <w:r w:rsidRPr="00894396">
        <w:rPr>
          <w:szCs w:val="32"/>
        </w:rPr>
        <w:t>c</w:t>
      </w:r>
      <w:r>
        <w:rPr>
          <w:szCs w:val="32"/>
        </w:rPr>
        <w:t>’</w:t>
      </w:r>
      <w:r w:rsidRPr="00894396">
        <w:rPr>
          <w:szCs w:val="32"/>
        </w:rPr>
        <w:t>est vrai</w:t>
      </w:r>
      <w:r>
        <w:rPr>
          <w:szCs w:val="32"/>
        </w:rPr>
        <w:t xml:space="preserve">… </w:t>
      </w:r>
      <w:r w:rsidRPr="00894396">
        <w:rPr>
          <w:szCs w:val="32"/>
        </w:rPr>
        <w:t>Un canot</w:t>
      </w:r>
      <w:r>
        <w:rPr>
          <w:szCs w:val="32"/>
        </w:rPr>
        <w:t> ? »</w:t>
      </w:r>
      <w:r w:rsidRPr="00894396">
        <w:rPr>
          <w:szCs w:val="32"/>
        </w:rPr>
        <w:t xml:space="preserve"> Le saisissement les fit taire un instant</w:t>
      </w:r>
      <w:r>
        <w:rPr>
          <w:szCs w:val="32"/>
        </w:rPr>
        <w:t xml:space="preserve">. </w:t>
      </w:r>
      <w:r w:rsidRPr="00894396">
        <w:rPr>
          <w:szCs w:val="32"/>
        </w:rPr>
        <w:t xml:space="preserve">Le second forçat était </w:t>
      </w:r>
      <w:proofErr w:type="spellStart"/>
      <w:r w:rsidRPr="00894396">
        <w:rPr>
          <w:szCs w:val="32"/>
        </w:rPr>
        <w:t>Mafile</w:t>
      </w:r>
      <w:proofErr w:type="spellEnd"/>
      <w:r>
        <w:rPr>
          <w:szCs w:val="32"/>
        </w:rPr>
        <w:t xml:space="preserve">. </w:t>
      </w:r>
      <w:r w:rsidRPr="00894396">
        <w:rPr>
          <w:szCs w:val="32"/>
        </w:rPr>
        <w:t>Il reprit</w:t>
      </w:r>
      <w:r>
        <w:rPr>
          <w:szCs w:val="32"/>
        </w:rPr>
        <w:t xml:space="preserve">, </w:t>
      </w:r>
      <w:r w:rsidRPr="00894396">
        <w:rPr>
          <w:szCs w:val="32"/>
        </w:rPr>
        <w:t>avec circonspection</w:t>
      </w:r>
      <w:r>
        <w:rPr>
          <w:szCs w:val="32"/>
        </w:rPr>
        <w:t> :</w:t>
      </w:r>
    </w:p>
    <w:p w14:paraId="34354122" w14:textId="406C74B7" w:rsidR="008D6F52" w:rsidRDefault="008D6F52" w:rsidP="008D6F52">
      <w:r>
        <w:t>— </w:t>
      </w:r>
      <w:r>
        <w:rPr>
          <w:szCs w:val="32"/>
        </w:rPr>
        <w:t>« </w:t>
      </w:r>
      <w:r w:rsidRPr="00894396">
        <w:rPr>
          <w:szCs w:val="32"/>
        </w:rPr>
        <w:t>Il est attaché</w:t>
      </w:r>
      <w:r>
        <w:rPr>
          <w:szCs w:val="32"/>
        </w:rPr>
        <w:t xml:space="preserve"> ; </w:t>
      </w:r>
      <w:r w:rsidRPr="00894396">
        <w:rPr>
          <w:szCs w:val="32"/>
        </w:rPr>
        <w:t>il doit y avoir quelqu</w:t>
      </w:r>
      <w:r>
        <w:rPr>
          <w:szCs w:val="32"/>
        </w:rPr>
        <w:t>’</w:t>
      </w:r>
      <w:r w:rsidRPr="00894396">
        <w:rPr>
          <w:szCs w:val="32"/>
        </w:rPr>
        <w:t>un tout près</w:t>
      </w:r>
      <w:r>
        <w:rPr>
          <w:szCs w:val="32"/>
        </w:rPr>
        <w:t>. »</w:t>
      </w:r>
    </w:p>
    <w:p w14:paraId="2FF5F685" w14:textId="77777777" w:rsidR="008D6F52" w:rsidRDefault="00000000" w:rsidP="008D6F52">
      <w:pPr>
        <w:rPr>
          <w:szCs w:val="32"/>
        </w:rPr>
      </w:pPr>
      <w:r w:rsidRPr="00894396">
        <w:rPr>
          <w:szCs w:val="32"/>
        </w:rPr>
        <w:t>Alors j</w:t>
      </w:r>
      <w:r w:rsidR="008D6F52">
        <w:rPr>
          <w:szCs w:val="32"/>
        </w:rPr>
        <w:t>’</w:t>
      </w:r>
      <w:r w:rsidRPr="00894396">
        <w:rPr>
          <w:szCs w:val="32"/>
        </w:rPr>
        <w:t>élevai la voix à mon tour</w:t>
      </w:r>
      <w:r w:rsidR="008D6F52">
        <w:rPr>
          <w:szCs w:val="32"/>
        </w:rPr>
        <w:t> : – « </w:t>
      </w:r>
      <w:r w:rsidRPr="00894396">
        <w:rPr>
          <w:szCs w:val="32"/>
        </w:rPr>
        <w:t>Je suis ici</w:t>
      </w:r>
      <w:r w:rsidR="008D6F52">
        <w:rPr>
          <w:szCs w:val="32"/>
        </w:rPr>
        <w:t xml:space="preserve"> », </w:t>
      </w:r>
      <w:r w:rsidRPr="00894396">
        <w:rPr>
          <w:szCs w:val="32"/>
        </w:rPr>
        <w:t>fis-je</w:t>
      </w:r>
      <w:r w:rsidR="008D6F52">
        <w:rPr>
          <w:szCs w:val="32"/>
        </w:rPr>
        <w:t xml:space="preserve">, </w:t>
      </w:r>
      <w:r w:rsidRPr="00894396">
        <w:rPr>
          <w:szCs w:val="32"/>
        </w:rPr>
        <w:t>du hangar</w:t>
      </w:r>
      <w:r w:rsidR="008D6F52">
        <w:rPr>
          <w:szCs w:val="32"/>
        </w:rPr>
        <w:t>.</w:t>
      </w:r>
    </w:p>
    <w:p w14:paraId="1AA172A4" w14:textId="77777777" w:rsidR="008D6F52" w:rsidRDefault="008D6F52" w:rsidP="008D6F52">
      <w:pPr>
        <w:rPr>
          <w:szCs w:val="32"/>
        </w:rPr>
      </w:pPr>
      <w:r>
        <w:t>— </w:t>
      </w:r>
      <w:r w:rsidRPr="00894396">
        <w:rPr>
          <w:szCs w:val="32"/>
        </w:rPr>
        <w:t>Ils me rejoignirent et me firent comprendre que le canot était à eux</w:t>
      </w:r>
      <w:r>
        <w:rPr>
          <w:szCs w:val="32"/>
        </w:rPr>
        <w:t xml:space="preserve">, </w:t>
      </w:r>
      <w:r w:rsidRPr="00894396">
        <w:rPr>
          <w:szCs w:val="32"/>
        </w:rPr>
        <w:t>non à moi</w:t>
      </w:r>
      <w:r>
        <w:rPr>
          <w:szCs w:val="32"/>
        </w:rPr>
        <w:t>. – « </w:t>
      </w:r>
      <w:r w:rsidRPr="00894396">
        <w:rPr>
          <w:szCs w:val="32"/>
        </w:rPr>
        <w:t>Nous sommes deux contre toi seul</w:t>
      </w:r>
      <w:r>
        <w:rPr>
          <w:szCs w:val="32"/>
        </w:rPr>
        <w:t xml:space="preserve"> », </w:t>
      </w:r>
      <w:r w:rsidRPr="00894396">
        <w:rPr>
          <w:szCs w:val="32"/>
        </w:rPr>
        <w:t xml:space="preserve">dit </w:t>
      </w:r>
      <w:proofErr w:type="spellStart"/>
      <w:r w:rsidRPr="00894396">
        <w:rPr>
          <w:szCs w:val="32"/>
        </w:rPr>
        <w:t>Mafile</w:t>
      </w:r>
      <w:proofErr w:type="spellEnd"/>
      <w:r>
        <w:rPr>
          <w:szCs w:val="32"/>
        </w:rPr>
        <w:t>.</w:t>
      </w:r>
    </w:p>
    <w:p w14:paraId="27D6BA59" w14:textId="77777777" w:rsidR="008D6F52" w:rsidRDefault="00000000" w:rsidP="008D6F52">
      <w:pPr>
        <w:rPr>
          <w:szCs w:val="32"/>
        </w:rPr>
      </w:pPr>
      <w:r w:rsidRPr="00894396">
        <w:rPr>
          <w:szCs w:val="32"/>
        </w:rPr>
        <w:t>Je sortis en plein air et m</w:t>
      </w:r>
      <w:r w:rsidR="008D6F52">
        <w:rPr>
          <w:szCs w:val="32"/>
        </w:rPr>
        <w:t>’</w:t>
      </w:r>
      <w:r w:rsidRPr="00894396">
        <w:rPr>
          <w:szCs w:val="32"/>
        </w:rPr>
        <w:t>écartai d</w:t>
      </w:r>
      <w:r w:rsidR="008D6F52">
        <w:rPr>
          <w:szCs w:val="32"/>
        </w:rPr>
        <w:t>’</w:t>
      </w:r>
      <w:r w:rsidRPr="00894396">
        <w:rPr>
          <w:szCs w:val="32"/>
        </w:rPr>
        <w:t>eux</w:t>
      </w:r>
      <w:r w:rsidR="008D6F52">
        <w:rPr>
          <w:szCs w:val="32"/>
        </w:rPr>
        <w:t xml:space="preserve">, </w:t>
      </w:r>
      <w:r w:rsidRPr="00894396">
        <w:rPr>
          <w:szCs w:val="32"/>
        </w:rPr>
        <w:t>de crainte d</w:t>
      </w:r>
      <w:r w:rsidR="008D6F52">
        <w:rPr>
          <w:szCs w:val="32"/>
        </w:rPr>
        <w:t>’</w:t>
      </w:r>
      <w:r w:rsidRPr="00894396">
        <w:rPr>
          <w:szCs w:val="32"/>
        </w:rPr>
        <w:t>un coup de traîtrise</w:t>
      </w:r>
      <w:r w:rsidR="008D6F52">
        <w:rPr>
          <w:szCs w:val="32"/>
        </w:rPr>
        <w:t xml:space="preserve">. </w:t>
      </w:r>
      <w:r w:rsidRPr="00894396">
        <w:rPr>
          <w:szCs w:val="32"/>
        </w:rPr>
        <w:t>J</w:t>
      </w:r>
      <w:r w:rsidR="008D6F52">
        <w:rPr>
          <w:szCs w:val="32"/>
        </w:rPr>
        <w:t>’</w:t>
      </w:r>
      <w:r w:rsidRPr="00894396">
        <w:rPr>
          <w:szCs w:val="32"/>
        </w:rPr>
        <w:t>aurais pu les tuer sur place de deux coups de revolver</w:t>
      </w:r>
      <w:r w:rsidR="008D6F52">
        <w:rPr>
          <w:szCs w:val="32"/>
        </w:rPr>
        <w:t xml:space="preserve">. </w:t>
      </w:r>
      <w:r w:rsidRPr="00894396">
        <w:rPr>
          <w:szCs w:val="32"/>
        </w:rPr>
        <w:t>Mais je ne dis rien</w:t>
      </w:r>
      <w:r w:rsidR="008D6F52">
        <w:rPr>
          <w:szCs w:val="32"/>
        </w:rPr>
        <w:t xml:space="preserve">, </w:t>
      </w:r>
      <w:r w:rsidRPr="00894396">
        <w:rPr>
          <w:szCs w:val="32"/>
        </w:rPr>
        <w:t>et contins le rire qui me montait aux lèvres</w:t>
      </w:r>
      <w:r w:rsidR="008D6F52">
        <w:rPr>
          <w:szCs w:val="32"/>
        </w:rPr>
        <w:t xml:space="preserve">. </w:t>
      </w:r>
      <w:r w:rsidRPr="00894396">
        <w:rPr>
          <w:szCs w:val="32"/>
        </w:rPr>
        <w:t>Je me fis très humble</w:t>
      </w:r>
      <w:r w:rsidR="008D6F52">
        <w:rPr>
          <w:szCs w:val="32"/>
        </w:rPr>
        <w:t xml:space="preserve">, </w:t>
      </w:r>
      <w:r w:rsidRPr="00894396">
        <w:rPr>
          <w:szCs w:val="32"/>
        </w:rPr>
        <w:t>et les suppliai de m</w:t>
      </w:r>
      <w:r w:rsidR="008D6F52">
        <w:rPr>
          <w:szCs w:val="32"/>
        </w:rPr>
        <w:t>’</w:t>
      </w:r>
      <w:r w:rsidRPr="00894396">
        <w:rPr>
          <w:szCs w:val="32"/>
        </w:rPr>
        <w:t>emmener avec eux</w:t>
      </w:r>
      <w:r w:rsidR="008D6F52">
        <w:rPr>
          <w:szCs w:val="32"/>
        </w:rPr>
        <w:t xml:space="preserve">. </w:t>
      </w:r>
      <w:r w:rsidRPr="00894396">
        <w:rPr>
          <w:szCs w:val="32"/>
        </w:rPr>
        <w:t>Ils se consultèrent à voix basse sur mon sort</w:t>
      </w:r>
      <w:r w:rsidR="008D6F52">
        <w:rPr>
          <w:szCs w:val="32"/>
        </w:rPr>
        <w:t xml:space="preserve">, </w:t>
      </w:r>
      <w:r w:rsidRPr="00894396">
        <w:rPr>
          <w:szCs w:val="32"/>
        </w:rPr>
        <w:t>pendant que</w:t>
      </w:r>
      <w:r w:rsidR="008D6F52">
        <w:rPr>
          <w:szCs w:val="32"/>
        </w:rPr>
        <w:t xml:space="preserve">, </w:t>
      </w:r>
      <w:r w:rsidRPr="00894396">
        <w:rPr>
          <w:szCs w:val="32"/>
        </w:rPr>
        <w:t>grâce au revolver que je tenais sous ma blouse</w:t>
      </w:r>
      <w:r w:rsidR="008D6F52">
        <w:rPr>
          <w:szCs w:val="32"/>
        </w:rPr>
        <w:t xml:space="preserve">, </w:t>
      </w:r>
      <w:r w:rsidRPr="00894396">
        <w:rPr>
          <w:szCs w:val="32"/>
        </w:rPr>
        <w:t>j</w:t>
      </w:r>
      <w:r w:rsidR="008D6F52">
        <w:rPr>
          <w:szCs w:val="32"/>
        </w:rPr>
        <w:t>’</w:t>
      </w:r>
      <w:r w:rsidRPr="00894396">
        <w:rPr>
          <w:szCs w:val="32"/>
        </w:rPr>
        <w:t>avais leur vie entre mes mains</w:t>
      </w:r>
      <w:r w:rsidR="008D6F52">
        <w:rPr>
          <w:szCs w:val="32"/>
        </w:rPr>
        <w:t xml:space="preserve">. </w:t>
      </w:r>
      <w:r w:rsidRPr="00894396">
        <w:rPr>
          <w:szCs w:val="32"/>
        </w:rPr>
        <w:t>Je les laissai vivre</w:t>
      </w:r>
      <w:r w:rsidR="008D6F52">
        <w:rPr>
          <w:szCs w:val="32"/>
        </w:rPr>
        <w:t xml:space="preserve">. </w:t>
      </w:r>
      <w:r w:rsidRPr="00894396">
        <w:rPr>
          <w:szCs w:val="32"/>
        </w:rPr>
        <w:t>Je voulais leur faire tirer le canot</w:t>
      </w:r>
      <w:r w:rsidR="008D6F52">
        <w:rPr>
          <w:szCs w:val="32"/>
        </w:rPr>
        <w:t xml:space="preserve">. </w:t>
      </w:r>
      <w:r w:rsidRPr="00894396">
        <w:rPr>
          <w:szCs w:val="32"/>
        </w:rPr>
        <w:t>Je leur représentai</w:t>
      </w:r>
      <w:r w:rsidR="008D6F52">
        <w:rPr>
          <w:szCs w:val="32"/>
        </w:rPr>
        <w:t xml:space="preserve">, </w:t>
      </w:r>
      <w:r w:rsidRPr="00894396">
        <w:rPr>
          <w:szCs w:val="32"/>
        </w:rPr>
        <w:t>avec une humilité abjecte</w:t>
      </w:r>
      <w:r w:rsidR="008D6F52">
        <w:rPr>
          <w:szCs w:val="32"/>
        </w:rPr>
        <w:t xml:space="preserve">, </w:t>
      </w:r>
      <w:r w:rsidRPr="00894396">
        <w:rPr>
          <w:szCs w:val="32"/>
        </w:rPr>
        <w:t>que je connaissais le maniement d</w:t>
      </w:r>
      <w:r w:rsidR="008D6F52">
        <w:rPr>
          <w:szCs w:val="32"/>
        </w:rPr>
        <w:t>’</w:t>
      </w:r>
      <w:r w:rsidRPr="00894396">
        <w:rPr>
          <w:szCs w:val="32"/>
        </w:rPr>
        <w:t>une barque et qu</w:t>
      </w:r>
      <w:r w:rsidR="008D6F52">
        <w:rPr>
          <w:szCs w:val="32"/>
        </w:rPr>
        <w:t>’</w:t>
      </w:r>
      <w:r w:rsidRPr="00894396">
        <w:rPr>
          <w:szCs w:val="32"/>
        </w:rPr>
        <w:t>étant trois à ramer</w:t>
      </w:r>
      <w:r w:rsidR="008D6F52">
        <w:rPr>
          <w:szCs w:val="32"/>
        </w:rPr>
        <w:t xml:space="preserve">, </w:t>
      </w:r>
      <w:r w:rsidRPr="00894396">
        <w:rPr>
          <w:szCs w:val="32"/>
        </w:rPr>
        <w:t>nous pourrions nous reposer à tour de rôle</w:t>
      </w:r>
      <w:r w:rsidR="008D6F52">
        <w:rPr>
          <w:szCs w:val="32"/>
        </w:rPr>
        <w:t xml:space="preserve">. </w:t>
      </w:r>
      <w:r w:rsidRPr="00894396">
        <w:rPr>
          <w:szCs w:val="32"/>
        </w:rPr>
        <w:t>Cet argument finit par les décider</w:t>
      </w:r>
      <w:r w:rsidR="008D6F52">
        <w:rPr>
          <w:szCs w:val="32"/>
        </w:rPr>
        <w:t xml:space="preserve">. </w:t>
      </w:r>
      <w:r w:rsidRPr="00894396">
        <w:rPr>
          <w:szCs w:val="32"/>
        </w:rPr>
        <w:t>Il était temps</w:t>
      </w:r>
      <w:r w:rsidR="008D6F52">
        <w:rPr>
          <w:szCs w:val="32"/>
        </w:rPr>
        <w:t xml:space="preserve">. </w:t>
      </w:r>
      <w:r w:rsidRPr="00894396">
        <w:rPr>
          <w:szCs w:val="32"/>
        </w:rPr>
        <w:t>Un peu plus j</w:t>
      </w:r>
      <w:r w:rsidR="008D6F52">
        <w:rPr>
          <w:szCs w:val="32"/>
        </w:rPr>
        <w:t>’</w:t>
      </w:r>
      <w:r w:rsidRPr="00894396">
        <w:rPr>
          <w:szCs w:val="32"/>
        </w:rPr>
        <w:t>aurais éclaté</w:t>
      </w:r>
      <w:r w:rsidR="008D6F52">
        <w:rPr>
          <w:szCs w:val="32"/>
        </w:rPr>
        <w:t xml:space="preserve">, </w:t>
      </w:r>
      <w:r w:rsidRPr="00894396">
        <w:rPr>
          <w:szCs w:val="32"/>
        </w:rPr>
        <w:t>tant la chose était drôle</w:t>
      </w:r>
      <w:r w:rsidR="008D6F52">
        <w:rPr>
          <w:szCs w:val="32"/>
        </w:rPr>
        <w:t>.</w:t>
      </w:r>
    </w:p>
    <w:p w14:paraId="66AA5CD1" w14:textId="77777777" w:rsidR="008D6F52" w:rsidRDefault="00000000" w:rsidP="008D6F52">
      <w:pPr>
        <w:rPr>
          <w:szCs w:val="32"/>
        </w:rPr>
      </w:pPr>
      <w:r w:rsidRPr="00894396">
        <w:rPr>
          <w:szCs w:val="32"/>
        </w:rPr>
        <w:t>À ce moment</w:t>
      </w:r>
      <w:r w:rsidR="008D6F52">
        <w:rPr>
          <w:szCs w:val="32"/>
        </w:rPr>
        <w:t xml:space="preserve">, </w:t>
      </w:r>
      <w:r w:rsidRPr="00894396">
        <w:rPr>
          <w:szCs w:val="32"/>
        </w:rPr>
        <w:t>son excitation se donna libre cours</w:t>
      </w:r>
      <w:r w:rsidR="008D6F52">
        <w:rPr>
          <w:szCs w:val="32"/>
        </w:rPr>
        <w:t xml:space="preserve">. </w:t>
      </w:r>
      <w:r w:rsidRPr="00894396">
        <w:rPr>
          <w:szCs w:val="32"/>
        </w:rPr>
        <w:t>Il sauta du banc</w:t>
      </w:r>
      <w:r w:rsidR="008D6F52">
        <w:rPr>
          <w:szCs w:val="32"/>
        </w:rPr>
        <w:t xml:space="preserve">, </w:t>
      </w:r>
      <w:r w:rsidRPr="00894396">
        <w:rPr>
          <w:szCs w:val="32"/>
        </w:rPr>
        <w:t>tout gesticulant</w:t>
      </w:r>
      <w:r w:rsidR="008D6F52">
        <w:rPr>
          <w:szCs w:val="32"/>
        </w:rPr>
        <w:t xml:space="preserve">. </w:t>
      </w:r>
      <w:r w:rsidRPr="00894396">
        <w:rPr>
          <w:szCs w:val="32"/>
        </w:rPr>
        <w:t>Les grandes ombres de ses bras qui couraient sur le toit et les murs faisaient paraître l</w:t>
      </w:r>
      <w:r w:rsidR="008D6F52">
        <w:rPr>
          <w:szCs w:val="32"/>
        </w:rPr>
        <w:t>’</w:t>
      </w:r>
      <w:r w:rsidRPr="00894396">
        <w:rPr>
          <w:szCs w:val="32"/>
        </w:rPr>
        <w:t>appentis trop petit pour son agitation</w:t>
      </w:r>
      <w:r w:rsidR="008D6F52">
        <w:rPr>
          <w:szCs w:val="32"/>
        </w:rPr>
        <w:t>.</w:t>
      </w:r>
    </w:p>
    <w:p w14:paraId="45ED9AA4" w14:textId="73B7A10D" w:rsidR="008D6F52" w:rsidRDefault="008D6F52" w:rsidP="008D6F52">
      <w:r>
        <w:lastRenderedPageBreak/>
        <w:t>— </w:t>
      </w:r>
      <w:r w:rsidRPr="00894396">
        <w:rPr>
          <w:szCs w:val="32"/>
        </w:rPr>
        <w:t>Je ne nie rien</w:t>
      </w:r>
      <w:r>
        <w:rPr>
          <w:szCs w:val="32"/>
        </w:rPr>
        <w:t xml:space="preserve">, </w:t>
      </w:r>
      <w:r w:rsidRPr="00894396">
        <w:rPr>
          <w:szCs w:val="32"/>
        </w:rPr>
        <w:t>éclata-t-il</w:t>
      </w:r>
      <w:r>
        <w:rPr>
          <w:szCs w:val="32"/>
        </w:rPr>
        <w:t xml:space="preserve">. </w:t>
      </w:r>
      <w:r w:rsidRPr="00894396">
        <w:rPr>
          <w:szCs w:val="32"/>
        </w:rPr>
        <w:t>J</w:t>
      </w:r>
      <w:r>
        <w:rPr>
          <w:szCs w:val="32"/>
        </w:rPr>
        <w:t>’</w:t>
      </w:r>
      <w:r w:rsidRPr="00894396">
        <w:rPr>
          <w:szCs w:val="32"/>
        </w:rPr>
        <w:t>étais transporté de joie</w:t>
      </w:r>
      <w:r>
        <w:rPr>
          <w:szCs w:val="32"/>
        </w:rPr>
        <w:t xml:space="preserve">, </w:t>
      </w:r>
      <w:r w:rsidRPr="00894396">
        <w:rPr>
          <w:szCs w:val="32"/>
        </w:rPr>
        <w:t>Monsieur</w:t>
      </w:r>
      <w:r>
        <w:rPr>
          <w:szCs w:val="32"/>
        </w:rPr>
        <w:t xml:space="preserve">, </w:t>
      </w:r>
      <w:r w:rsidRPr="00894396">
        <w:rPr>
          <w:szCs w:val="32"/>
        </w:rPr>
        <w:t>je goûtais une sorte de félicité</w:t>
      </w:r>
      <w:r>
        <w:rPr>
          <w:szCs w:val="32"/>
        </w:rPr>
        <w:t xml:space="preserve">. </w:t>
      </w:r>
      <w:r w:rsidRPr="00894396">
        <w:rPr>
          <w:szCs w:val="32"/>
        </w:rPr>
        <w:t>Et je me tenais coi</w:t>
      </w:r>
      <w:r>
        <w:rPr>
          <w:szCs w:val="32"/>
        </w:rPr>
        <w:t xml:space="preserve">. </w:t>
      </w:r>
      <w:r w:rsidRPr="00894396">
        <w:rPr>
          <w:szCs w:val="32"/>
        </w:rPr>
        <w:t>Toute la nuit je pris mon tour aux avirons</w:t>
      </w:r>
      <w:r>
        <w:rPr>
          <w:szCs w:val="32"/>
        </w:rPr>
        <w:t xml:space="preserve">. </w:t>
      </w:r>
      <w:r w:rsidRPr="00894396">
        <w:rPr>
          <w:szCs w:val="32"/>
        </w:rPr>
        <w:t>Nous tirions vers le large</w:t>
      </w:r>
      <w:r>
        <w:rPr>
          <w:szCs w:val="32"/>
        </w:rPr>
        <w:t xml:space="preserve">, </w:t>
      </w:r>
      <w:r w:rsidRPr="00894396">
        <w:rPr>
          <w:szCs w:val="32"/>
        </w:rPr>
        <w:t>et mettions notre espoir dans la rencontre d</w:t>
      </w:r>
      <w:r>
        <w:rPr>
          <w:szCs w:val="32"/>
        </w:rPr>
        <w:t>’</w:t>
      </w:r>
      <w:r w:rsidRPr="00894396">
        <w:rPr>
          <w:szCs w:val="32"/>
        </w:rPr>
        <w:t>un navire</w:t>
      </w:r>
      <w:r>
        <w:rPr>
          <w:szCs w:val="32"/>
        </w:rPr>
        <w:t xml:space="preserve">. </w:t>
      </w:r>
      <w:r w:rsidRPr="00894396">
        <w:rPr>
          <w:szCs w:val="32"/>
        </w:rPr>
        <w:t>C</w:t>
      </w:r>
      <w:r>
        <w:rPr>
          <w:szCs w:val="32"/>
        </w:rPr>
        <w:t>’</w:t>
      </w:r>
      <w:r w:rsidRPr="00894396">
        <w:rPr>
          <w:szCs w:val="32"/>
        </w:rPr>
        <w:t>était une hardiesse absurde</w:t>
      </w:r>
      <w:r>
        <w:rPr>
          <w:szCs w:val="32"/>
        </w:rPr>
        <w:t xml:space="preserve">, </w:t>
      </w:r>
      <w:r w:rsidRPr="00894396">
        <w:rPr>
          <w:szCs w:val="32"/>
        </w:rPr>
        <w:t>à laquelle je les avais entraînés</w:t>
      </w:r>
      <w:r>
        <w:rPr>
          <w:szCs w:val="32"/>
        </w:rPr>
        <w:t xml:space="preserve">. </w:t>
      </w:r>
      <w:r w:rsidRPr="00894396">
        <w:rPr>
          <w:szCs w:val="32"/>
        </w:rPr>
        <w:t>Quand le soleil se leva</w:t>
      </w:r>
      <w:r>
        <w:rPr>
          <w:szCs w:val="32"/>
        </w:rPr>
        <w:t xml:space="preserve">, </w:t>
      </w:r>
      <w:r w:rsidRPr="00894396">
        <w:rPr>
          <w:szCs w:val="32"/>
        </w:rPr>
        <w:t>l</w:t>
      </w:r>
      <w:r>
        <w:rPr>
          <w:szCs w:val="32"/>
        </w:rPr>
        <w:t>’</w:t>
      </w:r>
      <w:r w:rsidRPr="00894396">
        <w:rPr>
          <w:szCs w:val="32"/>
        </w:rPr>
        <w:t>immensité de la mer était calme</w:t>
      </w:r>
      <w:r>
        <w:rPr>
          <w:szCs w:val="32"/>
        </w:rPr>
        <w:t xml:space="preserve">, </w:t>
      </w:r>
      <w:r w:rsidRPr="00894396">
        <w:rPr>
          <w:szCs w:val="32"/>
        </w:rPr>
        <w:t xml:space="preserve">et les </w:t>
      </w:r>
      <w:r>
        <w:rPr>
          <w:szCs w:val="32"/>
        </w:rPr>
        <w:t>Î</w:t>
      </w:r>
      <w:r w:rsidRPr="00894396">
        <w:rPr>
          <w:szCs w:val="32"/>
        </w:rPr>
        <w:t>les du Salut n</w:t>
      </w:r>
      <w:r>
        <w:rPr>
          <w:szCs w:val="32"/>
        </w:rPr>
        <w:t>’</w:t>
      </w:r>
      <w:r w:rsidRPr="00894396">
        <w:rPr>
          <w:szCs w:val="32"/>
        </w:rPr>
        <w:t>apparaissaient plus que sous forme de petits points noirs dont chacun représentait un sommet</w:t>
      </w:r>
      <w:r>
        <w:rPr>
          <w:szCs w:val="32"/>
        </w:rPr>
        <w:t xml:space="preserve">. </w:t>
      </w:r>
      <w:r w:rsidRPr="00894396">
        <w:rPr>
          <w:szCs w:val="32"/>
        </w:rPr>
        <w:t>C</w:t>
      </w:r>
      <w:r>
        <w:rPr>
          <w:szCs w:val="32"/>
        </w:rPr>
        <w:t>’</w:t>
      </w:r>
      <w:r w:rsidRPr="00894396">
        <w:rPr>
          <w:szCs w:val="32"/>
        </w:rPr>
        <w:t>est moi qui barrais à ce moment-là</w:t>
      </w:r>
      <w:r>
        <w:rPr>
          <w:szCs w:val="32"/>
        </w:rPr>
        <w:t xml:space="preserve">. </w:t>
      </w:r>
      <w:proofErr w:type="spellStart"/>
      <w:r w:rsidRPr="00894396">
        <w:rPr>
          <w:szCs w:val="32"/>
        </w:rPr>
        <w:t>Mafile</w:t>
      </w:r>
      <w:proofErr w:type="spellEnd"/>
      <w:r>
        <w:rPr>
          <w:szCs w:val="32"/>
        </w:rPr>
        <w:t xml:space="preserve">, </w:t>
      </w:r>
      <w:r w:rsidRPr="00894396">
        <w:rPr>
          <w:szCs w:val="32"/>
        </w:rPr>
        <w:t>qui ramait en avant</w:t>
      </w:r>
      <w:r>
        <w:rPr>
          <w:szCs w:val="32"/>
        </w:rPr>
        <w:t xml:space="preserve">, </w:t>
      </w:r>
      <w:r w:rsidRPr="00894396">
        <w:rPr>
          <w:szCs w:val="32"/>
        </w:rPr>
        <w:t>lâcha un juron et dit</w:t>
      </w:r>
      <w:r>
        <w:rPr>
          <w:szCs w:val="32"/>
        </w:rPr>
        <w:t> : – « </w:t>
      </w:r>
      <w:r w:rsidRPr="00894396">
        <w:rPr>
          <w:szCs w:val="32"/>
        </w:rPr>
        <w:t>Il faut nous reposer</w:t>
      </w:r>
      <w:r>
        <w:rPr>
          <w:szCs w:val="32"/>
        </w:rPr>
        <w:t>. »</w:t>
      </w:r>
    </w:p>
    <w:p w14:paraId="10F7ECD7" w14:textId="77777777" w:rsidR="008D6F52" w:rsidRDefault="00000000" w:rsidP="008D6F52">
      <w:pPr>
        <w:rPr>
          <w:szCs w:val="32"/>
        </w:rPr>
      </w:pPr>
      <w:r w:rsidRPr="00894396">
        <w:rPr>
          <w:szCs w:val="32"/>
        </w:rPr>
        <w:t>L</w:t>
      </w:r>
      <w:r w:rsidR="008D6F52">
        <w:rPr>
          <w:szCs w:val="32"/>
        </w:rPr>
        <w:t>’</w:t>
      </w:r>
      <w:r w:rsidRPr="00894396">
        <w:rPr>
          <w:szCs w:val="32"/>
        </w:rPr>
        <w:t>heure de rire était venue enfin</w:t>
      </w:r>
      <w:r w:rsidR="008D6F52">
        <w:rPr>
          <w:szCs w:val="32"/>
        </w:rPr>
        <w:t xml:space="preserve">. </w:t>
      </w:r>
      <w:r w:rsidRPr="00894396">
        <w:rPr>
          <w:szCs w:val="32"/>
        </w:rPr>
        <w:t>Et je m</w:t>
      </w:r>
      <w:r w:rsidR="008D6F52">
        <w:rPr>
          <w:szCs w:val="32"/>
        </w:rPr>
        <w:t>’</w:t>
      </w:r>
      <w:r w:rsidRPr="00894396">
        <w:rPr>
          <w:szCs w:val="32"/>
        </w:rPr>
        <w:t>en donnai à cœur joie</w:t>
      </w:r>
      <w:r w:rsidR="008D6F52">
        <w:rPr>
          <w:szCs w:val="32"/>
        </w:rPr>
        <w:t xml:space="preserve">, </w:t>
      </w:r>
      <w:r w:rsidRPr="00894396">
        <w:rPr>
          <w:szCs w:val="32"/>
        </w:rPr>
        <w:t>vous pouvez me croire</w:t>
      </w:r>
      <w:r w:rsidR="008D6F52">
        <w:rPr>
          <w:szCs w:val="32"/>
        </w:rPr>
        <w:t xml:space="preserve">. </w:t>
      </w:r>
      <w:r w:rsidRPr="00894396">
        <w:rPr>
          <w:szCs w:val="32"/>
        </w:rPr>
        <w:t>Je me tenais les côtes</w:t>
      </w:r>
      <w:r w:rsidR="008D6F52">
        <w:rPr>
          <w:szCs w:val="32"/>
        </w:rPr>
        <w:t xml:space="preserve">, </w:t>
      </w:r>
      <w:r w:rsidRPr="00894396">
        <w:rPr>
          <w:szCs w:val="32"/>
        </w:rPr>
        <w:t>je me roulais sur mon banc</w:t>
      </w:r>
      <w:r w:rsidR="008D6F52">
        <w:rPr>
          <w:szCs w:val="32"/>
        </w:rPr>
        <w:t xml:space="preserve">, </w:t>
      </w:r>
      <w:r w:rsidRPr="00894396">
        <w:rPr>
          <w:szCs w:val="32"/>
        </w:rPr>
        <w:t>devant leurs visages stupéfaits</w:t>
      </w:r>
      <w:r w:rsidR="008D6F52">
        <w:rPr>
          <w:szCs w:val="32"/>
        </w:rPr>
        <w:t>. – « </w:t>
      </w:r>
      <w:r w:rsidRPr="00894396">
        <w:rPr>
          <w:szCs w:val="32"/>
        </w:rPr>
        <w:t>Qu</w:t>
      </w:r>
      <w:r w:rsidR="008D6F52">
        <w:rPr>
          <w:szCs w:val="32"/>
        </w:rPr>
        <w:t>’</w:t>
      </w:r>
      <w:r w:rsidRPr="00894396">
        <w:rPr>
          <w:szCs w:val="32"/>
        </w:rPr>
        <w:t>est-ce qui le prend</w:t>
      </w:r>
      <w:r w:rsidR="008D6F52">
        <w:rPr>
          <w:szCs w:val="32"/>
        </w:rPr>
        <w:t xml:space="preserve">, </w:t>
      </w:r>
      <w:r w:rsidRPr="00894396">
        <w:rPr>
          <w:szCs w:val="32"/>
        </w:rPr>
        <w:t>celui-là</w:t>
      </w:r>
      <w:r w:rsidR="008D6F52">
        <w:rPr>
          <w:szCs w:val="32"/>
        </w:rPr>
        <w:t> ? »</w:t>
      </w:r>
      <w:r w:rsidRPr="00894396">
        <w:rPr>
          <w:szCs w:val="32"/>
        </w:rPr>
        <w:t xml:space="preserve"> s</w:t>
      </w:r>
      <w:r w:rsidR="008D6F52">
        <w:rPr>
          <w:szCs w:val="32"/>
        </w:rPr>
        <w:t>’</w:t>
      </w:r>
      <w:r w:rsidRPr="00894396">
        <w:rPr>
          <w:szCs w:val="32"/>
        </w:rPr>
        <w:t xml:space="preserve">écria </w:t>
      </w:r>
      <w:proofErr w:type="spellStart"/>
      <w:r w:rsidRPr="00894396">
        <w:rPr>
          <w:szCs w:val="32"/>
        </w:rPr>
        <w:t>Mafile</w:t>
      </w:r>
      <w:proofErr w:type="spellEnd"/>
      <w:r w:rsidR="008D6F52">
        <w:rPr>
          <w:szCs w:val="32"/>
        </w:rPr>
        <w:t>.</w:t>
      </w:r>
    </w:p>
    <w:p w14:paraId="14710EA1" w14:textId="30B7A9C0" w:rsidR="008D6F52" w:rsidRDefault="00000000" w:rsidP="008D6F52">
      <w:r w:rsidRPr="00894396">
        <w:rPr>
          <w:szCs w:val="32"/>
        </w:rPr>
        <w:t>Et</w:t>
      </w:r>
      <w:r>
        <w:rPr>
          <w:szCs w:val="32"/>
        </w:rPr>
        <w:t xml:space="preserve"> </w:t>
      </w:r>
      <w:r w:rsidRPr="00894396">
        <w:rPr>
          <w:szCs w:val="32"/>
        </w:rPr>
        <w:t>Simon</w:t>
      </w:r>
      <w:r w:rsidR="008D6F52">
        <w:rPr>
          <w:szCs w:val="32"/>
        </w:rPr>
        <w:t xml:space="preserve">, </w:t>
      </w:r>
      <w:r w:rsidRPr="00894396">
        <w:rPr>
          <w:szCs w:val="32"/>
        </w:rPr>
        <w:t>qui était le plus près de moi</w:t>
      </w:r>
      <w:r w:rsidR="008D6F52">
        <w:rPr>
          <w:szCs w:val="32"/>
        </w:rPr>
        <w:t xml:space="preserve">, </w:t>
      </w:r>
      <w:r w:rsidRPr="00894396">
        <w:rPr>
          <w:szCs w:val="32"/>
        </w:rPr>
        <w:t>dit par-dessus son épaule</w:t>
      </w:r>
      <w:r w:rsidR="008D6F52">
        <w:rPr>
          <w:szCs w:val="32"/>
        </w:rPr>
        <w:t> : – « </w:t>
      </w:r>
      <w:r w:rsidRPr="00894396">
        <w:rPr>
          <w:szCs w:val="32"/>
        </w:rPr>
        <w:t>Le diable m</w:t>
      </w:r>
      <w:r w:rsidR="008D6F52">
        <w:rPr>
          <w:szCs w:val="32"/>
        </w:rPr>
        <w:t>’</w:t>
      </w:r>
      <w:r w:rsidRPr="00894396">
        <w:rPr>
          <w:szCs w:val="32"/>
        </w:rPr>
        <w:t>emporte s</w:t>
      </w:r>
      <w:r w:rsidR="008D6F52">
        <w:rPr>
          <w:szCs w:val="32"/>
        </w:rPr>
        <w:t>’</w:t>
      </w:r>
      <w:r w:rsidRPr="00894396">
        <w:rPr>
          <w:szCs w:val="32"/>
        </w:rPr>
        <w:t>il n</w:t>
      </w:r>
      <w:r w:rsidR="008D6F52">
        <w:rPr>
          <w:szCs w:val="32"/>
        </w:rPr>
        <w:t>’</w:t>
      </w:r>
      <w:r w:rsidRPr="00894396">
        <w:rPr>
          <w:szCs w:val="32"/>
        </w:rPr>
        <w:t>est pas devenu maboul</w:t>
      </w:r>
      <w:r w:rsidR="008D6F52">
        <w:rPr>
          <w:szCs w:val="32"/>
        </w:rPr>
        <w:t> ! »</w:t>
      </w:r>
    </w:p>
    <w:p w14:paraId="166B8318" w14:textId="77777777" w:rsidR="008D6F52" w:rsidRDefault="00000000" w:rsidP="008D6F52">
      <w:pPr>
        <w:rPr>
          <w:szCs w:val="32"/>
        </w:rPr>
      </w:pPr>
      <w:r w:rsidRPr="00894396">
        <w:rPr>
          <w:szCs w:val="32"/>
        </w:rPr>
        <w:t>À ce moment</w:t>
      </w:r>
      <w:r w:rsidR="008D6F52">
        <w:rPr>
          <w:szCs w:val="32"/>
        </w:rPr>
        <w:t xml:space="preserve">, </w:t>
      </w:r>
      <w:r w:rsidRPr="00894396">
        <w:rPr>
          <w:szCs w:val="32"/>
        </w:rPr>
        <w:t>je sortis mon revolver</w:t>
      </w:r>
      <w:r w:rsidR="008D6F52">
        <w:rPr>
          <w:szCs w:val="32"/>
        </w:rPr>
        <w:t xml:space="preserve">. </w:t>
      </w:r>
      <w:proofErr w:type="spellStart"/>
      <w:r w:rsidRPr="00894396">
        <w:rPr>
          <w:szCs w:val="32"/>
        </w:rPr>
        <w:t>Aha</w:t>
      </w:r>
      <w:proofErr w:type="spellEnd"/>
      <w:r w:rsidR="008D6F52">
        <w:rPr>
          <w:szCs w:val="32"/>
        </w:rPr>
        <w:t xml:space="preserve"> ! </w:t>
      </w:r>
      <w:r w:rsidRPr="00894396">
        <w:rPr>
          <w:szCs w:val="32"/>
        </w:rPr>
        <w:t>Si vous aviez vu</w:t>
      </w:r>
      <w:r w:rsidR="008D6F52">
        <w:rPr>
          <w:szCs w:val="32"/>
        </w:rPr>
        <w:t xml:space="preserve">, </w:t>
      </w:r>
      <w:r w:rsidRPr="00894396">
        <w:rPr>
          <w:szCs w:val="32"/>
        </w:rPr>
        <w:t>du coup</w:t>
      </w:r>
      <w:r w:rsidR="008D6F52">
        <w:rPr>
          <w:szCs w:val="32"/>
        </w:rPr>
        <w:t xml:space="preserve">, </w:t>
      </w:r>
      <w:r w:rsidRPr="00894396">
        <w:rPr>
          <w:szCs w:val="32"/>
        </w:rPr>
        <w:t>leur regard se figer</w:t>
      </w:r>
      <w:r w:rsidR="008D6F52">
        <w:rPr>
          <w:szCs w:val="32"/>
        </w:rPr>
        <w:t xml:space="preserve">. </w:t>
      </w:r>
      <w:r w:rsidRPr="00894396">
        <w:rPr>
          <w:szCs w:val="32"/>
        </w:rPr>
        <w:t>Ha</w:t>
      </w:r>
      <w:r w:rsidR="008D6F52">
        <w:rPr>
          <w:szCs w:val="32"/>
        </w:rPr>
        <w:t xml:space="preserve"> ! </w:t>
      </w:r>
      <w:r w:rsidRPr="00894396">
        <w:rPr>
          <w:szCs w:val="32"/>
        </w:rPr>
        <w:t>ha</w:t>
      </w:r>
      <w:r w:rsidR="008D6F52">
        <w:rPr>
          <w:szCs w:val="32"/>
        </w:rPr>
        <w:t xml:space="preserve"> ! </w:t>
      </w:r>
      <w:r w:rsidRPr="00894396">
        <w:rPr>
          <w:szCs w:val="32"/>
        </w:rPr>
        <w:t>Ils avaient la frousse</w:t>
      </w:r>
      <w:r w:rsidR="008D6F52">
        <w:rPr>
          <w:szCs w:val="32"/>
        </w:rPr>
        <w:t xml:space="preserve">. </w:t>
      </w:r>
      <w:r w:rsidRPr="00894396">
        <w:rPr>
          <w:szCs w:val="32"/>
        </w:rPr>
        <w:t>Et ils tiraient</w:t>
      </w:r>
      <w:r w:rsidR="008D6F52">
        <w:rPr>
          <w:szCs w:val="32"/>
        </w:rPr>
        <w:t xml:space="preserve"> ! </w:t>
      </w:r>
      <w:r w:rsidRPr="00894396">
        <w:rPr>
          <w:szCs w:val="32"/>
        </w:rPr>
        <w:t>Oh oui</w:t>
      </w:r>
      <w:r w:rsidR="008D6F52">
        <w:rPr>
          <w:szCs w:val="32"/>
        </w:rPr>
        <w:t xml:space="preserve"> ! </w:t>
      </w:r>
      <w:r w:rsidRPr="00894396">
        <w:rPr>
          <w:szCs w:val="32"/>
        </w:rPr>
        <w:t>Ils tirèrent toute la journée</w:t>
      </w:r>
      <w:r w:rsidR="008D6F52">
        <w:rPr>
          <w:szCs w:val="32"/>
        </w:rPr>
        <w:t xml:space="preserve">, </w:t>
      </w:r>
      <w:r w:rsidRPr="00894396">
        <w:rPr>
          <w:szCs w:val="32"/>
        </w:rPr>
        <w:t>tantôt avec un air épuisé</w:t>
      </w:r>
      <w:r w:rsidR="008D6F52">
        <w:rPr>
          <w:szCs w:val="32"/>
        </w:rPr>
        <w:t xml:space="preserve">, </w:t>
      </w:r>
      <w:r w:rsidRPr="00894396">
        <w:rPr>
          <w:szCs w:val="32"/>
        </w:rPr>
        <w:t>tantôt avec des mines de fous</w:t>
      </w:r>
      <w:r w:rsidR="008D6F52">
        <w:rPr>
          <w:szCs w:val="32"/>
        </w:rPr>
        <w:t xml:space="preserve">. </w:t>
      </w:r>
      <w:r w:rsidRPr="00894396">
        <w:rPr>
          <w:szCs w:val="32"/>
        </w:rPr>
        <w:t>Je ne perdais rien du spectacle</w:t>
      </w:r>
      <w:r w:rsidR="008D6F52">
        <w:rPr>
          <w:szCs w:val="32"/>
        </w:rPr>
        <w:t xml:space="preserve">, </w:t>
      </w:r>
      <w:r w:rsidRPr="00894396">
        <w:rPr>
          <w:szCs w:val="32"/>
        </w:rPr>
        <w:t>parce qu</w:t>
      </w:r>
      <w:r w:rsidR="008D6F52">
        <w:rPr>
          <w:szCs w:val="32"/>
        </w:rPr>
        <w:t>’</w:t>
      </w:r>
      <w:r w:rsidRPr="00894396">
        <w:rPr>
          <w:szCs w:val="32"/>
        </w:rPr>
        <w:t>il fallait les tenir à l</w:t>
      </w:r>
      <w:r w:rsidR="008D6F52">
        <w:rPr>
          <w:szCs w:val="32"/>
        </w:rPr>
        <w:t>’</w:t>
      </w:r>
      <w:r w:rsidRPr="00894396">
        <w:rPr>
          <w:szCs w:val="32"/>
        </w:rPr>
        <w:t>œil tout le temps</w:t>
      </w:r>
      <w:r w:rsidR="008D6F52">
        <w:rPr>
          <w:szCs w:val="32"/>
        </w:rPr>
        <w:t xml:space="preserve">, </w:t>
      </w:r>
      <w:r w:rsidRPr="00894396">
        <w:rPr>
          <w:szCs w:val="32"/>
        </w:rPr>
        <w:t>sans quoi</w:t>
      </w:r>
      <w:r w:rsidR="008D6F52">
        <w:rPr>
          <w:szCs w:val="32"/>
        </w:rPr>
        <w:t xml:space="preserve">, – </w:t>
      </w:r>
      <w:r w:rsidRPr="00894396">
        <w:rPr>
          <w:szCs w:val="32"/>
        </w:rPr>
        <w:t>crac</w:t>
      </w:r>
      <w:r w:rsidR="008D6F52">
        <w:rPr>
          <w:szCs w:val="32"/>
        </w:rPr>
        <w:t xml:space="preserve"> ! – </w:t>
      </w:r>
      <w:r w:rsidRPr="00894396">
        <w:rPr>
          <w:szCs w:val="32"/>
        </w:rPr>
        <w:t>en un clin d</w:t>
      </w:r>
      <w:r w:rsidR="008D6F52">
        <w:rPr>
          <w:szCs w:val="32"/>
        </w:rPr>
        <w:t>’</w:t>
      </w:r>
      <w:r w:rsidRPr="00894396">
        <w:rPr>
          <w:szCs w:val="32"/>
        </w:rPr>
        <w:t>œil</w:t>
      </w:r>
      <w:r w:rsidR="008D6F52">
        <w:rPr>
          <w:szCs w:val="32"/>
        </w:rPr>
        <w:t xml:space="preserve">, </w:t>
      </w:r>
      <w:r w:rsidRPr="00894396">
        <w:rPr>
          <w:szCs w:val="32"/>
        </w:rPr>
        <w:t>ils me seraient tombés dessus</w:t>
      </w:r>
      <w:r w:rsidR="008D6F52">
        <w:rPr>
          <w:szCs w:val="32"/>
        </w:rPr>
        <w:t xml:space="preserve">. </w:t>
      </w:r>
      <w:r w:rsidRPr="00894396">
        <w:rPr>
          <w:szCs w:val="32"/>
        </w:rPr>
        <w:t>Je reposais sur mon genou la main qui tenait mon revolver tout armé</w:t>
      </w:r>
      <w:r w:rsidR="008D6F52">
        <w:rPr>
          <w:szCs w:val="32"/>
        </w:rPr>
        <w:t xml:space="preserve">, </w:t>
      </w:r>
      <w:r w:rsidRPr="00894396">
        <w:rPr>
          <w:szCs w:val="32"/>
        </w:rPr>
        <w:t>et gouvernais de l</w:t>
      </w:r>
      <w:r w:rsidR="008D6F52">
        <w:rPr>
          <w:szCs w:val="32"/>
        </w:rPr>
        <w:t>’</w:t>
      </w:r>
      <w:r w:rsidRPr="00894396">
        <w:rPr>
          <w:szCs w:val="32"/>
        </w:rPr>
        <w:t>autre</w:t>
      </w:r>
      <w:r w:rsidR="008D6F52">
        <w:rPr>
          <w:szCs w:val="32"/>
        </w:rPr>
        <w:t xml:space="preserve">. </w:t>
      </w:r>
      <w:r w:rsidRPr="00894396">
        <w:rPr>
          <w:szCs w:val="32"/>
        </w:rPr>
        <w:t>Leurs visages commençaient à se fendiller</w:t>
      </w:r>
      <w:r w:rsidR="008D6F52">
        <w:rPr>
          <w:szCs w:val="32"/>
        </w:rPr>
        <w:t xml:space="preserve">. </w:t>
      </w:r>
      <w:r w:rsidRPr="00894396">
        <w:rPr>
          <w:szCs w:val="32"/>
        </w:rPr>
        <w:t>Ciel et mer semblaient en feu autour de nous</w:t>
      </w:r>
      <w:r w:rsidR="008D6F52">
        <w:rPr>
          <w:szCs w:val="32"/>
        </w:rPr>
        <w:t xml:space="preserve">, </w:t>
      </w:r>
      <w:r w:rsidRPr="00894396">
        <w:rPr>
          <w:szCs w:val="32"/>
        </w:rPr>
        <w:t>et la mer fumait sous le soleil</w:t>
      </w:r>
      <w:r w:rsidR="008D6F52">
        <w:rPr>
          <w:szCs w:val="32"/>
        </w:rPr>
        <w:t xml:space="preserve">. </w:t>
      </w:r>
      <w:r w:rsidRPr="00894396">
        <w:rPr>
          <w:szCs w:val="32"/>
        </w:rPr>
        <w:t>La barque faisait un petit sifflement en fendant l</w:t>
      </w:r>
      <w:r w:rsidR="008D6F52">
        <w:rPr>
          <w:szCs w:val="32"/>
        </w:rPr>
        <w:t>’</w:t>
      </w:r>
      <w:r w:rsidRPr="00894396">
        <w:rPr>
          <w:szCs w:val="32"/>
        </w:rPr>
        <w:t>eau</w:t>
      </w:r>
      <w:r w:rsidR="008D6F52">
        <w:rPr>
          <w:szCs w:val="32"/>
        </w:rPr>
        <w:t xml:space="preserve">. </w:t>
      </w:r>
      <w:proofErr w:type="spellStart"/>
      <w:r w:rsidRPr="00894396">
        <w:rPr>
          <w:szCs w:val="32"/>
        </w:rPr>
        <w:t>Mafile</w:t>
      </w:r>
      <w:proofErr w:type="spellEnd"/>
      <w:r w:rsidRPr="00894396">
        <w:rPr>
          <w:szCs w:val="32"/>
        </w:rPr>
        <w:t xml:space="preserve"> avait de l</w:t>
      </w:r>
      <w:r w:rsidR="008D6F52">
        <w:rPr>
          <w:szCs w:val="32"/>
        </w:rPr>
        <w:t>’</w:t>
      </w:r>
      <w:r w:rsidRPr="00894396">
        <w:rPr>
          <w:szCs w:val="32"/>
        </w:rPr>
        <w:t>écume à la bouche</w:t>
      </w:r>
      <w:r w:rsidR="008D6F52">
        <w:rPr>
          <w:szCs w:val="32"/>
        </w:rPr>
        <w:t xml:space="preserve">, </w:t>
      </w:r>
      <w:r w:rsidRPr="00894396">
        <w:rPr>
          <w:szCs w:val="32"/>
        </w:rPr>
        <w:t>par moments</w:t>
      </w:r>
      <w:r w:rsidR="008D6F52">
        <w:rPr>
          <w:szCs w:val="32"/>
        </w:rPr>
        <w:t xml:space="preserve">, </w:t>
      </w:r>
      <w:r w:rsidRPr="00894396">
        <w:rPr>
          <w:szCs w:val="32"/>
        </w:rPr>
        <w:t>puis se mettait à gémir</w:t>
      </w:r>
      <w:r w:rsidR="008D6F52">
        <w:rPr>
          <w:szCs w:val="32"/>
        </w:rPr>
        <w:t xml:space="preserve">. </w:t>
      </w:r>
      <w:r w:rsidRPr="00894396">
        <w:rPr>
          <w:szCs w:val="32"/>
        </w:rPr>
        <w:t>Mais il tirait toujours</w:t>
      </w:r>
      <w:r w:rsidR="008D6F52">
        <w:rPr>
          <w:szCs w:val="32"/>
        </w:rPr>
        <w:t xml:space="preserve">. </w:t>
      </w:r>
      <w:r w:rsidRPr="00894396">
        <w:rPr>
          <w:szCs w:val="32"/>
        </w:rPr>
        <w:t>Il n</w:t>
      </w:r>
      <w:r w:rsidR="008D6F52">
        <w:rPr>
          <w:szCs w:val="32"/>
        </w:rPr>
        <w:t>’</w:t>
      </w:r>
      <w:r w:rsidRPr="00894396">
        <w:rPr>
          <w:szCs w:val="32"/>
        </w:rPr>
        <w:t>osait pas s</w:t>
      </w:r>
      <w:r w:rsidR="008D6F52">
        <w:rPr>
          <w:szCs w:val="32"/>
        </w:rPr>
        <w:t>’</w:t>
      </w:r>
      <w:r w:rsidRPr="00894396">
        <w:rPr>
          <w:szCs w:val="32"/>
        </w:rPr>
        <w:t>arrêter</w:t>
      </w:r>
      <w:r w:rsidR="008D6F52">
        <w:rPr>
          <w:szCs w:val="32"/>
        </w:rPr>
        <w:t xml:space="preserve">. </w:t>
      </w:r>
      <w:r w:rsidRPr="00894396">
        <w:rPr>
          <w:szCs w:val="32"/>
        </w:rPr>
        <w:t xml:space="preserve">Ses yeux étaient </w:t>
      </w:r>
      <w:r w:rsidRPr="00894396">
        <w:rPr>
          <w:szCs w:val="32"/>
        </w:rPr>
        <w:lastRenderedPageBreak/>
        <w:t>injectés de sang</w:t>
      </w:r>
      <w:r w:rsidR="008D6F52">
        <w:rPr>
          <w:szCs w:val="32"/>
        </w:rPr>
        <w:t xml:space="preserve">, </w:t>
      </w:r>
      <w:r w:rsidRPr="00894396">
        <w:rPr>
          <w:szCs w:val="32"/>
        </w:rPr>
        <w:t>et il s</w:t>
      </w:r>
      <w:r w:rsidR="008D6F52">
        <w:rPr>
          <w:szCs w:val="32"/>
        </w:rPr>
        <w:t>’</w:t>
      </w:r>
      <w:r w:rsidRPr="00894396">
        <w:rPr>
          <w:szCs w:val="32"/>
        </w:rPr>
        <w:t>était déchiré la lèvre inférieure à force de la mordre</w:t>
      </w:r>
      <w:r w:rsidR="008D6F52">
        <w:rPr>
          <w:szCs w:val="32"/>
        </w:rPr>
        <w:t xml:space="preserve">. </w:t>
      </w:r>
      <w:r w:rsidRPr="00894396">
        <w:rPr>
          <w:szCs w:val="32"/>
        </w:rPr>
        <w:t>Simon était enroué comme un corbeau</w:t>
      </w:r>
      <w:r w:rsidR="008D6F52">
        <w:rPr>
          <w:szCs w:val="32"/>
        </w:rPr>
        <w:t>.</w:t>
      </w:r>
    </w:p>
    <w:p w14:paraId="15DE1F02" w14:textId="77777777" w:rsidR="008D6F52" w:rsidRDefault="008D6F52" w:rsidP="008D6F52">
      <w:pPr>
        <w:rPr>
          <w:szCs w:val="32"/>
        </w:rPr>
      </w:pPr>
      <w:r>
        <w:t>— </w:t>
      </w:r>
      <w:r>
        <w:rPr>
          <w:szCs w:val="32"/>
        </w:rPr>
        <w:t>« </w:t>
      </w:r>
      <w:r w:rsidRPr="00894396">
        <w:rPr>
          <w:szCs w:val="32"/>
        </w:rPr>
        <w:t>Camarade</w:t>
      </w:r>
      <w:r>
        <w:rPr>
          <w:szCs w:val="32"/>
        </w:rPr>
        <w:t>… »</w:t>
      </w:r>
      <w:r w:rsidRPr="00894396">
        <w:rPr>
          <w:szCs w:val="32"/>
        </w:rPr>
        <w:t xml:space="preserve"> commença-t-il</w:t>
      </w:r>
      <w:r>
        <w:rPr>
          <w:szCs w:val="32"/>
        </w:rPr>
        <w:t>.</w:t>
      </w:r>
    </w:p>
    <w:p w14:paraId="7F6DDCE2" w14:textId="3590FA46" w:rsidR="008D6F52" w:rsidRDefault="008D6F52" w:rsidP="008D6F52">
      <w:r>
        <w:t>— </w:t>
      </w:r>
      <w:r>
        <w:rPr>
          <w:szCs w:val="32"/>
        </w:rPr>
        <w:t>« </w:t>
      </w:r>
      <w:r w:rsidRPr="00894396">
        <w:rPr>
          <w:szCs w:val="32"/>
        </w:rPr>
        <w:t>Il n</w:t>
      </w:r>
      <w:r>
        <w:rPr>
          <w:szCs w:val="32"/>
        </w:rPr>
        <w:t>’</w:t>
      </w:r>
      <w:r w:rsidRPr="00894396">
        <w:rPr>
          <w:szCs w:val="32"/>
        </w:rPr>
        <w:t>y a pas de camarade ici</w:t>
      </w:r>
      <w:r>
        <w:rPr>
          <w:szCs w:val="32"/>
        </w:rPr>
        <w:t xml:space="preserve">, </w:t>
      </w:r>
      <w:r w:rsidRPr="00894396">
        <w:rPr>
          <w:szCs w:val="32"/>
        </w:rPr>
        <w:t>je suis votre patron</w:t>
      </w:r>
      <w:r>
        <w:rPr>
          <w:szCs w:val="32"/>
        </w:rPr>
        <w:t>. »</w:t>
      </w:r>
    </w:p>
    <w:p w14:paraId="4E854141" w14:textId="1F823750" w:rsidR="008D6F52" w:rsidRDefault="008D6F52" w:rsidP="008D6F52">
      <w:r>
        <w:t>— </w:t>
      </w:r>
      <w:r>
        <w:rPr>
          <w:szCs w:val="32"/>
        </w:rPr>
        <w:t>« </w:t>
      </w:r>
      <w:r w:rsidRPr="00894396">
        <w:rPr>
          <w:szCs w:val="32"/>
        </w:rPr>
        <w:t>Patron</w:t>
      </w:r>
      <w:r>
        <w:rPr>
          <w:szCs w:val="32"/>
        </w:rPr>
        <w:t xml:space="preserve">, </w:t>
      </w:r>
      <w:r w:rsidRPr="00894396">
        <w:rPr>
          <w:szCs w:val="32"/>
        </w:rPr>
        <w:t>alors</w:t>
      </w:r>
      <w:r>
        <w:rPr>
          <w:szCs w:val="32"/>
        </w:rPr>
        <w:t xml:space="preserve"> ! </w:t>
      </w:r>
      <w:r w:rsidRPr="00894396">
        <w:rPr>
          <w:szCs w:val="32"/>
        </w:rPr>
        <w:t>au nom de l</w:t>
      </w:r>
      <w:r>
        <w:rPr>
          <w:szCs w:val="32"/>
        </w:rPr>
        <w:t>’</w:t>
      </w:r>
      <w:r w:rsidRPr="00894396">
        <w:rPr>
          <w:szCs w:val="32"/>
        </w:rPr>
        <w:t>humanité laissez-nous nous reposer</w:t>
      </w:r>
      <w:r>
        <w:rPr>
          <w:szCs w:val="32"/>
        </w:rPr>
        <w:t> ! »</w:t>
      </w:r>
    </w:p>
    <w:p w14:paraId="25873A08" w14:textId="77777777" w:rsidR="008D6F52" w:rsidRDefault="00000000" w:rsidP="008D6F52">
      <w:pPr>
        <w:rPr>
          <w:i/>
          <w:iCs/>
          <w:szCs w:val="32"/>
        </w:rPr>
      </w:pPr>
      <w:r w:rsidRPr="00894396">
        <w:rPr>
          <w:szCs w:val="32"/>
        </w:rPr>
        <w:t>Je le leur permis</w:t>
      </w:r>
      <w:r w:rsidR="008D6F52">
        <w:rPr>
          <w:szCs w:val="32"/>
        </w:rPr>
        <w:t xml:space="preserve">. </w:t>
      </w:r>
      <w:r w:rsidRPr="00894396">
        <w:rPr>
          <w:szCs w:val="32"/>
        </w:rPr>
        <w:t>Il y avait un peu d</w:t>
      </w:r>
      <w:r w:rsidR="008D6F52">
        <w:rPr>
          <w:szCs w:val="32"/>
        </w:rPr>
        <w:t>’</w:t>
      </w:r>
      <w:r w:rsidRPr="00894396">
        <w:rPr>
          <w:szCs w:val="32"/>
        </w:rPr>
        <w:t>eau de pluie qui courait au fond du bateau</w:t>
      </w:r>
      <w:r w:rsidR="008D6F52">
        <w:rPr>
          <w:szCs w:val="32"/>
        </w:rPr>
        <w:t xml:space="preserve">. </w:t>
      </w:r>
      <w:r w:rsidRPr="00894396">
        <w:rPr>
          <w:szCs w:val="32"/>
        </w:rPr>
        <w:t>Je les autorisai à en ramasser dans le creux de leurs mains</w:t>
      </w:r>
      <w:r w:rsidR="008D6F52">
        <w:rPr>
          <w:szCs w:val="32"/>
        </w:rPr>
        <w:t xml:space="preserve">. </w:t>
      </w:r>
      <w:r w:rsidRPr="00894396">
        <w:rPr>
          <w:szCs w:val="32"/>
        </w:rPr>
        <w:t>Puis</w:t>
      </w:r>
      <w:r w:rsidR="008D6F52">
        <w:rPr>
          <w:szCs w:val="32"/>
        </w:rPr>
        <w:t xml:space="preserve">, </w:t>
      </w:r>
      <w:r w:rsidRPr="00894396">
        <w:rPr>
          <w:szCs w:val="32"/>
        </w:rPr>
        <w:t>quand je donnai l</w:t>
      </w:r>
      <w:r w:rsidR="008D6F52">
        <w:rPr>
          <w:szCs w:val="32"/>
        </w:rPr>
        <w:t>’</w:t>
      </w:r>
      <w:r w:rsidRPr="00894396">
        <w:rPr>
          <w:szCs w:val="32"/>
        </w:rPr>
        <w:t>ordre</w:t>
      </w:r>
      <w:r w:rsidR="008D6F52">
        <w:rPr>
          <w:szCs w:val="32"/>
        </w:rPr>
        <w:t> : – « </w:t>
      </w:r>
      <w:r w:rsidRPr="00894396">
        <w:rPr>
          <w:szCs w:val="32"/>
        </w:rPr>
        <w:t>En route</w:t>
      </w:r>
      <w:r w:rsidR="008D6F52">
        <w:rPr>
          <w:szCs w:val="32"/>
        </w:rPr>
        <w:t> ! »</w:t>
      </w:r>
      <w:r w:rsidRPr="00894396">
        <w:rPr>
          <w:szCs w:val="32"/>
        </w:rPr>
        <w:t xml:space="preserve"> je les vis échanger un coup d</w:t>
      </w:r>
      <w:r w:rsidR="008D6F52">
        <w:rPr>
          <w:szCs w:val="32"/>
        </w:rPr>
        <w:t>’</w:t>
      </w:r>
      <w:r w:rsidRPr="00894396">
        <w:rPr>
          <w:szCs w:val="32"/>
        </w:rPr>
        <w:t>œil significatif</w:t>
      </w:r>
      <w:r w:rsidR="008D6F52">
        <w:rPr>
          <w:szCs w:val="32"/>
        </w:rPr>
        <w:t xml:space="preserve">. </w:t>
      </w:r>
      <w:r w:rsidRPr="00894396">
        <w:rPr>
          <w:szCs w:val="32"/>
        </w:rPr>
        <w:t>Ils pensaient que je finirais bien par dormir</w:t>
      </w:r>
      <w:r w:rsidR="008D6F52">
        <w:rPr>
          <w:szCs w:val="32"/>
        </w:rPr>
        <w:t xml:space="preserve">. </w:t>
      </w:r>
      <w:proofErr w:type="spellStart"/>
      <w:r w:rsidRPr="00894396">
        <w:rPr>
          <w:szCs w:val="32"/>
        </w:rPr>
        <w:t>Aha</w:t>
      </w:r>
      <w:proofErr w:type="spellEnd"/>
      <w:r w:rsidR="008D6F52">
        <w:rPr>
          <w:szCs w:val="32"/>
        </w:rPr>
        <w:t xml:space="preserve"> ! </w:t>
      </w:r>
      <w:r w:rsidRPr="00894396">
        <w:rPr>
          <w:szCs w:val="32"/>
        </w:rPr>
        <w:t>Je n</w:t>
      </w:r>
      <w:r w:rsidR="008D6F52">
        <w:rPr>
          <w:szCs w:val="32"/>
        </w:rPr>
        <w:t>’</w:t>
      </w:r>
      <w:r w:rsidRPr="00894396">
        <w:rPr>
          <w:szCs w:val="32"/>
        </w:rPr>
        <w:t>avais pas la moindre envie de dormir</w:t>
      </w:r>
      <w:r w:rsidR="008D6F52">
        <w:rPr>
          <w:szCs w:val="32"/>
        </w:rPr>
        <w:t xml:space="preserve">. </w:t>
      </w:r>
      <w:r w:rsidRPr="00894396">
        <w:rPr>
          <w:szCs w:val="32"/>
        </w:rPr>
        <w:t>Je me sentais plus que jamais éveillé</w:t>
      </w:r>
      <w:r w:rsidR="008D6F52">
        <w:rPr>
          <w:szCs w:val="32"/>
        </w:rPr>
        <w:t xml:space="preserve">. </w:t>
      </w:r>
      <w:r w:rsidRPr="00894396">
        <w:rPr>
          <w:szCs w:val="32"/>
        </w:rPr>
        <w:t>C</w:t>
      </w:r>
      <w:r w:rsidR="008D6F52">
        <w:rPr>
          <w:szCs w:val="32"/>
        </w:rPr>
        <w:t>’</w:t>
      </w:r>
      <w:r w:rsidRPr="00894396">
        <w:rPr>
          <w:szCs w:val="32"/>
        </w:rPr>
        <w:t>est eux qui finirent par s</w:t>
      </w:r>
      <w:r w:rsidR="008D6F52">
        <w:rPr>
          <w:szCs w:val="32"/>
        </w:rPr>
        <w:t>’</w:t>
      </w:r>
      <w:r w:rsidRPr="00894396">
        <w:rPr>
          <w:szCs w:val="32"/>
        </w:rPr>
        <w:t>endormir</w:t>
      </w:r>
      <w:r w:rsidR="008D6F52">
        <w:rPr>
          <w:szCs w:val="32"/>
        </w:rPr>
        <w:t xml:space="preserve">, </w:t>
      </w:r>
      <w:r w:rsidRPr="00894396">
        <w:rPr>
          <w:szCs w:val="32"/>
        </w:rPr>
        <w:t>en ramant</w:t>
      </w:r>
      <w:r w:rsidR="008D6F52">
        <w:rPr>
          <w:szCs w:val="32"/>
        </w:rPr>
        <w:t xml:space="preserve">, </w:t>
      </w:r>
      <w:r w:rsidRPr="00894396">
        <w:rPr>
          <w:szCs w:val="32"/>
        </w:rPr>
        <w:t>et qui tombèrent de leur banc</w:t>
      </w:r>
      <w:r w:rsidR="008D6F52">
        <w:rPr>
          <w:szCs w:val="32"/>
        </w:rPr>
        <w:t xml:space="preserve">, </w:t>
      </w:r>
      <w:r w:rsidRPr="00894396">
        <w:rPr>
          <w:szCs w:val="32"/>
        </w:rPr>
        <w:t>cul par-dessus tête</w:t>
      </w:r>
      <w:r w:rsidR="008D6F52">
        <w:rPr>
          <w:szCs w:val="32"/>
        </w:rPr>
        <w:t xml:space="preserve">, </w:t>
      </w:r>
      <w:r w:rsidRPr="00894396">
        <w:rPr>
          <w:szCs w:val="32"/>
        </w:rPr>
        <w:t>comme deux masses</w:t>
      </w:r>
      <w:r w:rsidR="008D6F52">
        <w:rPr>
          <w:szCs w:val="32"/>
        </w:rPr>
        <w:t xml:space="preserve">, </w:t>
      </w:r>
      <w:r w:rsidRPr="00894396">
        <w:rPr>
          <w:szCs w:val="32"/>
        </w:rPr>
        <w:t>l</w:t>
      </w:r>
      <w:r w:rsidR="008D6F52">
        <w:rPr>
          <w:szCs w:val="32"/>
        </w:rPr>
        <w:t>’</w:t>
      </w:r>
      <w:r w:rsidRPr="00894396">
        <w:rPr>
          <w:szCs w:val="32"/>
        </w:rPr>
        <w:t>un après l</w:t>
      </w:r>
      <w:r w:rsidR="008D6F52">
        <w:rPr>
          <w:szCs w:val="32"/>
        </w:rPr>
        <w:t>’</w:t>
      </w:r>
      <w:r w:rsidRPr="00894396">
        <w:rPr>
          <w:szCs w:val="32"/>
        </w:rPr>
        <w:t>autre</w:t>
      </w:r>
      <w:r w:rsidR="008D6F52">
        <w:rPr>
          <w:szCs w:val="32"/>
        </w:rPr>
        <w:t xml:space="preserve">. </w:t>
      </w:r>
      <w:r w:rsidRPr="00894396">
        <w:rPr>
          <w:szCs w:val="32"/>
        </w:rPr>
        <w:t>Je les laissai à leur sommeil</w:t>
      </w:r>
      <w:r w:rsidR="008D6F52">
        <w:rPr>
          <w:szCs w:val="32"/>
        </w:rPr>
        <w:t xml:space="preserve">. </w:t>
      </w:r>
      <w:r w:rsidRPr="00894396">
        <w:rPr>
          <w:szCs w:val="32"/>
        </w:rPr>
        <w:t>Toutes les étoiles brillaient</w:t>
      </w:r>
      <w:r w:rsidR="008D6F52">
        <w:rPr>
          <w:szCs w:val="32"/>
        </w:rPr>
        <w:t xml:space="preserve">. </w:t>
      </w:r>
      <w:r w:rsidRPr="00894396">
        <w:rPr>
          <w:szCs w:val="32"/>
        </w:rPr>
        <w:t>C</w:t>
      </w:r>
      <w:r w:rsidR="008D6F52">
        <w:rPr>
          <w:szCs w:val="32"/>
        </w:rPr>
        <w:t>’</w:t>
      </w:r>
      <w:r w:rsidRPr="00894396">
        <w:rPr>
          <w:szCs w:val="32"/>
        </w:rPr>
        <w:t>était un monde de paix</w:t>
      </w:r>
      <w:r w:rsidR="008D6F52">
        <w:rPr>
          <w:szCs w:val="32"/>
        </w:rPr>
        <w:t xml:space="preserve">. </w:t>
      </w:r>
      <w:r w:rsidRPr="00894396">
        <w:rPr>
          <w:szCs w:val="32"/>
        </w:rPr>
        <w:t>Le soleil se leva</w:t>
      </w:r>
      <w:r w:rsidR="008D6F52">
        <w:rPr>
          <w:szCs w:val="32"/>
        </w:rPr>
        <w:t xml:space="preserve">. </w:t>
      </w:r>
      <w:r w:rsidRPr="00894396">
        <w:rPr>
          <w:szCs w:val="32"/>
        </w:rPr>
        <w:t>Un autre jour</w:t>
      </w:r>
      <w:r w:rsidR="008D6F52">
        <w:rPr>
          <w:szCs w:val="32"/>
        </w:rPr>
        <w:t xml:space="preserve">. </w:t>
      </w:r>
      <w:r w:rsidRPr="00894396">
        <w:rPr>
          <w:i/>
          <w:iCs/>
          <w:szCs w:val="32"/>
        </w:rPr>
        <w:t>Allons</w:t>
      </w:r>
      <w:r w:rsidR="008D6F52">
        <w:rPr>
          <w:i/>
          <w:iCs/>
          <w:szCs w:val="32"/>
        </w:rPr>
        <w:t xml:space="preserve"> ! </w:t>
      </w:r>
      <w:r w:rsidRPr="00894396">
        <w:rPr>
          <w:i/>
          <w:iCs/>
          <w:szCs w:val="32"/>
        </w:rPr>
        <w:t>en route</w:t>
      </w:r>
      <w:r w:rsidR="008D6F52">
        <w:rPr>
          <w:i/>
          <w:iCs/>
          <w:szCs w:val="32"/>
        </w:rPr>
        <w:t> !</w:t>
      </w:r>
    </w:p>
    <w:p w14:paraId="145B817B" w14:textId="7CB8E163" w:rsidR="008D6F52" w:rsidRDefault="00000000" w:rsidP="008D6F52">
      <w:pPr>
        <w:rPr>
          <w:szCs w:val="32"/>
        </w:rPr>
      </w:pPr>
      <w:r w:rsidRPr="00894396">
        <w:rPr>
          <w:szCs w:val="32"/>
        </w:rPr>
        <w:t>Ils tiraient mal</w:t>
      </w:r>
      <w:r w:rsidR="008D6F52">
        <w:rPr>
          <w:szCs w:val="32"/>
        </w:rPr>
        <w:t xml:space="preserve">. </w:t>
      </w:r>
      <w:r w:rsidRPr="00894396">
        <w:rPr>
          <w:szCs w:val="32"/>
        </w:rPr>
        <w:t>Leurs yeux roulaient dans leurs orbites et leurs langues pendaient</w:t>
      </w:r>
      <w:r w:rsidR="008D6F52">
        <w:rPr>
          <w:szCs w:val="32"/>
        </w:rPr>
        <w:t xml:space="preserve">. </w:t>
      </w:r>
      <w:r w:rsidRPr="00894396">
        <w:rPr>
          <w:szCs w:val="32"/>
        </w:rPr>
        <w:t>Vers le milieu de l</w:t>
      </w:r>
      <w:r w:rsidR="008D6F52">
        <w:rPr>
          <w:szCs w:val="32"/>
        </w:rPr>
        <w:t>’</w:t>
      </w:r>
      <w:r w:rsidRPr="00894396">
        <w:rPr>
          <w:szCs w:val="32"/>
        </w:rPr>
        <w:t>après-midi</w:t>
      </w:r>
      <w:r w:rsidR="008D6F52">
        <w:rPr>
          <w:szCs w:val="32"/>
        </w:rPr>
        <w:t xml:space="preserve">, </w:t>
      </w:r>
      <w:proofErr w:type="spellStart"/>
      <w:r w:rsidRPr="00894396">
        <w:rPr>
          <w:szCs w:val="32"/>
        </w:rPr>
        <w:t>Mafile</w:t>
      </w:r>
      <w:proofErr w:type="spellEnd"/>
      <w:r w:rsidRPr="00894396">
        <w:rPr>
          <w:szCs w:val="32"/>
        </w:rPr>
        <w:t xml:space="preserve"> croassa</w:t>
      </w:r>
      <w:r w:rsidR="008D6F52">
        <w:rPr>
          <w:szCs w:val="32"/>
        </w:rPr>
        <w:t> : – « </w:t>
      </w:r>
      <w:r w:rsidRPr="00894396">
        <w:rPr>
          <w:szCs w:val="32"/>
        </w:rPr>
        <w:t>Si on se jetait sur lui</w:t>
      </w:r>
      <w:r w:rsidR="008D6F52">
        <w:rPr>
          <w:szCs w:val="32"/>
        </w:rPr>
        <w:t xml:space="preserve">, </w:t>
      </w:r>
      <w:r w:rsidRPr="00894396">
        <w:rPr>
          <w:szCs w:val="32"/>
        </w:rPr>
        <w:t>Simon</w:t>
      </w:r>
      <w:r w:rsidR="008D6F52">
        <w:rPr>
          <w:szCs w:val="32"/>
        </w:rPr>
        <w:t xml:space="preserve"> ? </w:t>
      </w:r>
      <w:r w:rsidRPr="00894396">
        <w:rPr>
          <w:szCs w:val="32"/>
        </w:rPr>
        <w:t xml:space="preserve">Autant recevoir un pruneau </w:t>
      </w:r>
      <w:hyperlink r:id="rId13" w:history="1">
        <w:r w:rsidR="008D6F52" w:rsidRPr="00894396">
          <w:rPr>
            <w:szCs w:val="32"/>
          </w:rPr>
          <w:t>tout de</w:t>
        </w:r>
      </w:hyperlink>
      <w:r w:rsidRPr="00894396">
        <w:rPr>
          <w:szCs w:val="32"/>
        </w:rPr>
        <w:t xml:space="preserve"> suite que de crever de soif</w:t>
      </w:r>
      <w:r w:rsidR="008D6F52">
        <w:rPr>
          <w:szCs w:val="32"/>
        </w:rPr>
        <w:t xml:space="preserve">, </w:t>
      </w:r>
      <w:r w:rsidRPr="00894396">
        <w:rPr>
          <w:szCs w:val="32"/>
        </w:rPr>
        <w:t>de faim et de fatigue</w:t>
      </w:r>
      <w:r w:rsidR="008D6F52">
        <w:rPr>
          <w:szCs w:val="32"/>
        </w:rPr>
        <w:t>.</w:t>
      </w:r>
    </w:p>
    <w:p w14:paraId="5ECB4AD2" w14:textId="77777777" w:rsidR="008D6F52" w:rsidRDefault="00000000" w:rsidP="008D6F52">
      <w:pPr>
        <w:rPr>
          <w:szCs w:val="32"/>
        </w:rPr>
      </w:pPr>
      <w:r w:rsidRPr="00894396">
        <w:rPr>
          <w:szCs w:val="32"/>
        </w:rPr>
        <w:t>Il n</w:t>
      </w:r>
      <w:r w:rsidR="008D6F52">
        <w:rPr>
          <w:szCs w:val="32"/>
        </w:rPr>
        <w:t>’</w:t>
      </w:r>
      <w:r w:rsidRPr="00894396">
        <w:rPr>
          <w:szCs w:val="32"/>
        </w:rPr>
        <w:t>en continuait pas moins à souquer</w:t>
      </w:r>
      <w:r w:rsidR="008D6F52">
        <w:rPr>
          <w:szCs w:val="32"/>
        </w:rPr>
        <w:t xml:space="preserve">, </w:t>
      </w:r>
      <w:r w:rsidRPr="00894396">
        <w:rPr>
          <w:szCs w:val="32"/>
        </w:rPr>
        <w:t>et Simon tirait aussi</w:t>
      </w:r>
      <w:r w:rsidR="008D6F52">
        <w:rPr>
          <w:szCs w:val="32"/>
        </w:rPr>
        <w:t xml:space="preserve">. </w:t>
      </w:r>
      <w:r w:rsidRPr="00894396">
        <w:rPr>
          <w:szCs w:val="32"/>
        </w:rPr>
        <w:t>Cela me faisait sourire</w:t>
      </w:r>
      <w:r w:rsidR="008D6F52">
        <w:rPr>
          <w:szCs w:val="32"/>
        </w:rPr>
        <w:t xml:space="preserve">. </w:t>
      </w:r>
      <w:r w:rsidRPr="00894396">
        <w:rPr>
          <w:szCs w:val="32"/>
        </w:rPr>
        <w:t>Ah</w:t>
      </w:r>
      <w:r w:rsidR="008D6F52">
        <w:rPr>
          <w:szCs w:val="32"/>
        </w:rPr>
        <w:t xml:space="preserve"> ! </w:t>
      </w:r>
      <w:r w:rsidRPr="00894396">
        <w:rPr>
          <w:szCs w:val="32"/>
        </w:rPr>
        <w:t>ils aimaient la vie</w:t>
      </w:r>
      <w:r w:rsidR="008D6F52">
        <w:rPr>
          <w:szCs w:val="32"/>
        </w:rPr>
        <w:t xml:space="preserve">, </w:t>
      </w:r>
      <w:r w:rsidRPr="00894396">
        <w:rPr>
          <w:szCs w:val="32"/>
        </w:rPr>
        <w:t>ces deux-là</w:t>
      </w:r>
      <w:r w:rsidR="008D6F52">
        <w:rPr>
          <w:szCs w:val="32"/>
        </w:rPr>
        <w:t xml:space="preserve">, </w:t>
      </w:r>
      <w:r w:rsidRPr="00894396">
        <w:rPr>
          <w:szCs w:val="32"/>
        </w:rPr>
        <w:t>dans leur monde pourri</w:t>
      </w:r>
      <w:r w:rsidR="008D6F52">
        <w:rPr>
          <w:szCs w:val="32"/>
        </w:rPr>
        <w:t xml:space="preserve">, </w:t>
      </w:r>
      <w:r w:rsidRPr="00894396">
        <w:rPr>
          <w:szCs w:val="32"/>
        </w:rPr>
        <w:t>comme je l</w:t>
      </w:r>
      <w:r w:rsidR="008D6F52">
        <w:rPr>
          <w:szCs w:val="32"/>
        </w:rPr>
        <w:t>’</w:t>
      </w:r>
      <w:r w:rsidRPr="00894396">
        <w:rPr>
          <w:szCs w:val="32"/>
        </w:rPr>
        <w:t>aimais moi-même avant qu</w:t>
      </w:r>
      <w:r w:rsidR="008D6F52">
        <w:rPr>
          <w:szCs w:val="32"/>
        </w:rPr>
        <w:t>’</w:t>
      </w:r>
      <w:r w:rsidRPr="00894396">
        <w:rPr>
          <w:szCs w:val="32"/>
        </w:rPr>
        <w:t>ils ne me l</w:t>
      </w:r>
      <w:r w:rsidR="008D6F52">
        <w:rPr>
          <w:szCs w:val="32"/>
        </w:rPr>
        <w:t>’</w:t>
      </w:r>
      <w:r w:rsidRPr="00894396">
        <w:rPr>
          <w:szCs w:val="32"/>
        </w:rPr>
        <w:t>eussent gâtée avec leurs phrases</w:t>
      </w:r>
      <w:r w:rsidR="008D6F52">
        <w:rPr>
          <w:szCs w:val="32"/>
        </w:rPr>
        <w:t xml:space="preserve">. </w:t>
      </w:r>
      <w:r w:rsidRPr="00894396">
        <w:rPr>
          <w:szCs w:val="32"/>
        </w:rPr>
        <w:t>Je les laissai ramer jusqu</w:t>
      </w:r>
      <w:r w:rsidR="008D6F52">
        <w:rPr>
          <w:szCs w:val="32"/>
        </w:rPr>
        <w:t>’</w:t>
      </w:r>
      <w:r w:rsidRPr="00894396">
        <w:rPr>
          <w:szCs w:val="32"/>
        </w:rPr>
        <w:t>à la limite de leurs forces</w:t>
      </w:r>
      <w:r w:rsidR="008D6F52">
        <w:rPr>
          <w:szCs w:val="32"/>
        </w:rPr>
        <w:t xml:space="preserve">, </w:t>
      </w:r>
      <w:r w:rsidRPr="00894396">
        <w:rPr>
          <w:szCs w:val="32"/>
        </w:rPr>
        <w:t>et c</w:t>
      </w:r>
      <w:r w:rsidR="008D6F52">
        <w:rPr>
          <w:szCs w:val="32"/>
        </w:rPr>
        <w:t>’</w:t>
      </w:r>
      <w:r w:rsidRPr="00894396">
        <w:rPr>
          <w:szCs w:val="32"/>
        </w:rPr>
        <w:t>est alors seulement que je leur montrai les voiles d</w:t>
      </w:r>
      <w:r w:rsidR="008D6F52">
        <w:rPr>
          <w:szCs w:val="32"/>
        </w:rPr>
        <w:t>’</w:t>
      </w:r>
      <w:r w:rsidRPr="00894396">
        <w:rPr>
          <w:szCs w:val="32"/>
        </w:rPr>
        <w:t>un navire à l</w:t>
      </w:r>
      <w:r w:rsidR="008D6F52">
        <w:rPr>
          <w:szCs w:val="32"/>
        </w:rPr>
        <w:t>’</w:t>
      </w:r>
      <w:r w:rsidRPr="00894396">
        <w:rPr>
          <w:szCs w:val="32"/>
        </w:rPr>
        <w:t>horizon</w:t>
      </w:r>
      <w:r w:rsidR="008D6F52">
        <w:rPr>
          <w:szCs w:val="32"/>
        </w:rPr>
        <w:t>.</w:t>
      </w:r>
    </w:p>
    <w:p w14:paraId="4BDAF684" w14:textId="77777777" w:rsidR="008D6F52" w:rsidRDefault="00000000" w:rsidP="008D6F52">
      <w:pPr>
        <w:rPr>
          <w:szCs w:val="32"/>
        </w:rPr>
      </w:pPr>
      <w:r w:rsidRPr="00894396">
        <w:rPr>
          <w:szCs w:val="32"/>
        </w:rPr>
        <w:lastRenderedPageBreak/>
        <w:t>Ah</w:t>
      </w:r>
      <w:r w:rsidR="008D6F52">
        <w:rPr>
          <w:szCs w:val="32"/>
        </w:rPr>
        <w:t xml:space="preserve"> ! </w:t>
      </w:r>
      <w:r w:rsidRPr="00894396">
        <w:rPr>
          <w:szCs w:val="32"/>
        </w:rPr>
        <w:t>j</w:t>
      </w:r>
      <w:r w:rsidR="008D6F52">
        <w:rPr>
          <w:szCs w:val="32"/>
        </w:rPr>
        <w:t>’</w:t>
      </w:r>
      <w:r w:rsidRPr="00894396">
        <w:rPr>
          <w:szCs w:val="32"/>
        </w:rPr>
        <w:t>aurais voulu que vous les vissiez revivre et s</w:t>
      </w:r>
      <w:r w:rsidR="008D6F52">
        <w:rPr>
          <w:szCs w:val="32"/>
        </w:rPr>
        <w:t>’</w:t>
      </w:r>
      <w:r w:rsidRPr="00894396">
        <w:rPr>
          <w:szCs w:val="32"/>
        </w:rPr>
        <w:t>appliquer à leur tâche</w:t>
      </w:r>
      <w:r w:rsidR="008D6F52">
        <w:rPr>
          <w:szCs w:val="32"/>
        </w:rPr>
        <w:t xml:space="preserve"> ! </w:t>
      </w:r>
      <w:r w:rsidRPr="00894396">
        <w:rPr>
          <w:szCs w:val="32"/>
        </w:rPr>
        <w:t>Car je les faisais ramer encore pour couper la route du navire</w:t>
      </w:r>
      <w:r w:rsidR="008D6F52">
        <w:rPr>
          <w:szCs w:val="32"/>
        </w:rPr>
        <w:t xml:space="preserve">. </w:t>
      </w:r>
      <w:r w:rsidRPr="00894396">
        <w:rPr>
          <w:szCs w:val="32"/>
        </w:rPr>
        <w:t>Ils étaient tout changés</w:t>
      </w:r>
      <w:r w:rsidR="008D6F52">
        <w:rPr>
          <w:szCs w:val="32"/>
        </w:rPr>
        <w:t xml:space="preserve">. </w:t>
      </w:r>
      <w:r w:rsidRPr="00894396">
        <w:rPr>
          <w:szCs w:val="32"/>
        </w:rPr>
        <w:t>L</w:t>
      </w:r>
      <w:r w:rsidR="008D6F52">
        <w:rPr>
          <w:szCs w:val="32"/>
        </w:rPr>
        <w:t>’</w:t>
      </w:r>
      <w:r w:rsidRPr="00894396">
        <w:rPr>
          <w:szCs w:val="32"/>
        </w:rPr>
        <w:t>espèce de pitié que j</w:t>
      </w:r>
      <w:r w:rsidR="008D6F52">
        <w:rPr>
          <w:szCs w:val="32"/>
        </w:rPr>
        <w:t>’</w:t>
      </w:r>
      <w:r w:rsidRPr="00894396">
        <w:rPr>
          <w:szCs w:val="32"/>
        </w:rPr>
        <w:t>avais ressentie pour eux se dissipa</w:t>
      </w:r>
      <w:r w:rsidR="008D6F52">
        <w:rPr>
          <w:szCs w:val="32"/>
        </w:rPr>
        <w:t xml:space="preserve">. </w:t>
      </w:r>
      <w:r w:rsidRPr="00894396">
        <w:rPr>
          <w:szCs w:val="32"/>
        </w:rPr>
        <w:t>Ils redevenaient eux-mêmes de minute en minute</w:t>
      </w:r>
      <w:r w:rsidR="008D6F52">
        <w:rPr>
          <w:szCs w:val="32"/>
        </w:rPr>
        <w:t xml:space="preserve">. </w:t>
      </w:r>
      <w:r w:rsidRPr="00894396">
        <w:rPr>
          <w:szCs w:val="32"/>
        </w:rPr>
        <w:t>Ils me lançaient les regards dont je me souvenais trop bien</w:t>
      </w:r>
      <w:r w:rsidR="008D6F52">
        <w:rPr>
          <w:szCs w:val="32"/>
        </w:rPr>
        <w:t xml:space="preserve">. </w:t>
      </w:r>
      <w:r w:rsidRPr="00894396">
        <w:rPr>
          <w:szCs w:val="32"/>
        </w:rPr>
        <w:t>Ils étaient heureux</w:t>
      </w:r>
      <w:r w:rsidR="008D6F52">
        <w:rPr>
          <w:szCs w:val="32"/>
        </w:rPr>
        <w:t xml:space="preserve">. </w:t>
      </w:r>
      <w:r w:rsidRPr="00894396">
        <w:rPr>
          <w:szCs w:val="32"/>
        </w:rPr>
        <w:t>Ils souriaient</w:t>
      </w:r>
      <w:r w:rsidR="008D6F52">
        <w:rPr>
          <w:szCs w:val="32"/>
        </w:rPr>
        <w:t>.</w:t>
      </w:r>
    </w:p>
    <w:p w14:paraId="7DA04E44" w14:textId="3802509A" w:rsidR="008D6F52" w:rsidRDefault="008D6F52" w:rsidP="008D6F52">
      <w:r>
        <w:t>— </w:t>
      </w:r>
      <w:r>
        <w:rPr>
          <w:szCs w:val="32"/>
        </w:rPr>
        <w:t>« </w:t>
      </w:r>
      <w:r w:rsidRPr="00894396">
        <w:rPr>
          <w:szCs w:val="32"/>
        </w:rPr>
        <w:t>Eh bien</w:t>
      </w:r>
      <w:r>
        <w:rPr>
          <w:szCs w:val="32"/>
        </w:rPr>
        <w:t> ! »</w:t>
      </w:r>
      <w:r w:rsidRPr="00894396">
        <w:rPr>
          <w:szCs w:val="32"/>
        </w:rPr>
        <w:t xml:space="preserve"> fit Simon</w:t>
      </w:r>
      <w:r>
        <w:rPr>
          <w:szCs w:val="32"/>
        </w:rPr>
        <w:t>, « </w:t>
      </w:r>
      <w:r w:rsidRPr="00894396">
        <w:rPr>
          <w:szCs w:val="32"/>
        </w:rPr>
        <w:t>l</w:t>
      </w:r>
      <w:r>
        <w:rPr>
          <w:szCs w:val="32"/>
        </w:rPr>
        <w:t>’</w:t>
      </w:r>
      <w:r w:rsidRPr="00894396">
        <w:rPr>
          <w:szCs w:val="32"/>
        </w:rPr>
        <w:t>énergie de ce gars-là nous a sauvé la vie</w:t>
      </w:r>
      <w:r>
        <w:rPr>
          <w:szCs w:val="32"/>
        </w:rPr>
        <w:t xml:space="preserve">. </w:t>
      </w:r>
      <w:r w:rsidRPr="00894396">
        <w:rPr>
          <w:szCs w:val="32"/>
        </w:rPr>
        <w:t>S</w:t>
      </w:r>
      <w:r>
        <w:rPr>
          <w:szCs w:val="32"/>
        </w:rPr>
        <w:t>’</w:t>
      </w:r>
      <w:r w:rsidRPr="00894396">
        <w:rPr>
          <w:szCs w:val="32"/>
        </w:rPr>
        <w:t>il ne nous y avait pas forcés</w:t>
      </w:r>
      <w:r>
        <w:rPr>
          <w:szCs w:val="32"/>
        </w:rPr>
        <w:t xml:space="preserve">, </w:t>
      </w:r>
      <w:r w:rsidRPr="00894396">
        <w:rPr>
          <w:szCs w:val="32"/>
        </w:rPr>
        <w:t>nous n</w:t>
      </w:r>
      <w:r>
        <w:rPr>
          <w:szCs w:val="32"/>
        </w:rPr>
        <w:t>’</w:t>
      </w:r>
      <w:r w:rsidRPr="00894396">
        <w:rPr>
          <w:szCs w:val="32"/>
        </w:rPr>
        <w:t>aurions jamais ramé assez loin pour couper la route des navires</w:t>
      </w:r>
      <w:r>
        <w:rPr>
          <w:szCs w:val="32"/>
        </w:rPr>
        <w:t xml:space="preserve">. </w:t>
      </w:r>
      <w:r w:rsidRPr="00894396">
        <w:rPr>
          <w:szCs w:val="32"/>
        </w:rPr>
        <w:t>Camarade</w:t>
      </w:r>
      <w:r>
        <w:rPr>
          <w:szCs w:val="32"/>
        </w:rPr>
        <w:t xml:space="preserve">, </w:t>
      </w:r>
      <w:r w:rsidRPr="00894396">
        <w:rPr>
          <w:szCs w:val="32"/>
        </w:rPr>
        <w:t>je te pardonne</w:t>
      </w:r>
      <w:r>
        <w:rPr>
          <w:szCs w:val="32"/>
        </w:rPr>
        <w:t xml:space="preserve">. </w:t>
      </w:r>
      <w:r w:rsidRPr="00894396">
        <w:rPr>
          <w:szCs w:val="32"/>
        </w:rPr>
        <w:t>Je t</w:t>
      </w:r>
      <w:r>
        <w:rPr>
          <w:szCs w:val="32"/>
        </w:rPr>
        <w:t>’</w:t>
      </w:r>
      <w:r w:rsidRPr="00894396">
        <w:rPr>
          <w:szCs w:val="32"/>
        </w:rPr>
        <w:t>admire</w:t>
      </w:r>
      <w:r>
        <w:rPr>
          <w:szCs w:val="32"/>
        </w:rPr>
        <w:t>. »</w:t>
      </w:r>
    </w:p>
    <w:p w14:paraId="0F0A683E" w14:textId="0D54EF22" w:rsidR="008D6F52" w:rsidRDefault="00000000" w:rsidP="008D6F52">
      <w:r w:rsidRPr="00894396">
        <w:rPr>
          <w:szCs w:val="32"/>
        </w:rPr>
        <w:t xml:space="preserve">Et </w:t>
      </w:r>
      <w:proofErr w:type="spellStart"/>
      <w:r w:rsidRPr="00894396">
        <w:rPr>
          <w:szCs w:val="32"/>
        </w:rPr>
        <w:t>Mafile</w:t>
      </w:r>
      <w:proofErr w:type="spellEnd"/>
      <w:r w:rsidRPr="00894396">
        <w:rPr>
          <w:szCs w:val="32"/>
        </w:rPr>
        <w:t xml:space="preserve"> grogna de son banc</w:t>
      </w:r>
      <w:r w:rsidR="008D6F52">
        <w:rPr>
          <w:szCs w:val="32"/>
        </w:rPr>
        <w:t> : – « </w:t>
      </w:r>
      <w:r w:rsidRPr="00894396">
        <w:rPr>
          <w:szCs w:val="32"/>
        </w:rPr>
        <w:t>On te doit une belle dette de reconnaissance</w:t>
      </w:r>
      <w:r w:rsidR="008D6F52">
        <w:rPr>
          <w:szCs w:val="32"/>
        </w:rPr>
        <w:t xml:space="preserve">, </w:t>
      </w:r>
      <w:r w:rsidRPr="00894396">
        <w:rPr>
          <w:szCs w:val="32"/>
        </w:rPr>
        <w:t>camarade</w:t>
      </w:r>
      <w:r w:rsidR="008D6F52">
        <w:rPr>
          <w:szCs w:val="32"/>
        </w:rPr>
        <w:t xml:space="preserve">. </w:t>
      </w:r>
      <w:r w:rsidRPr="00894396">
        <w:rPr>
          <w:szCs w:val="32"/>
        </w:rPr>
        <w:t>Tu es taillé pour faire un chef</w:t>
      </w:r>
      <w:r w:rsidR="008D6F52">
        <w:rPr>
          <w:szCs w:val="32"/>
        </w:rPr>
        <w:t>. »</w:t>
      </w:r>
    </w:p>
    <w:p w14:paraId="0F6C154D" w14:textId="77777777" w:rsidR="008D6F52" w:rsidRDefault="00000000" w:rsidP="008D6F52">
      <w:pPr>
        <w:rPr>
          <w:szCs w:val="32"/>
        </w:rPr>
      </w:pPr>
      <w:r w:rsidRPr="00894396">
        <w:rPr>
          <w:szCs w:val="32"/>
        </w:rPr>
        <w:t>Camarade</w:t>
      </w:r>
      <w:r w:rsidR="008D6F52">
        <w:rPr>
          <w:szCs w:val="32"/>
        </w:rPr>
        <w:t xml:space="preserve">, </w:t>
      </w:r>
      <w:r w:rsidRPr="00894396">
        <w:rPr>
          <w:szCs w:val="32"/>
        </w:rPr>
        <w:t>Monsieur</w:t>
      </w:r>
      <w:r w:rsidR="008D6F52">
        <w:rPr>
          <w:szCs w:val="32"/>
        </w:rPr>
        <w:t xml:space="preserve"> ! </w:t>
      </w:r>
      <w:r w:rsidRPr="00894396">
        <w:rPr>
          <w:szCs w:val="32"/>
        </w:rPr>
        <w:t>Ah</w:t>
      </w:r>
      <w:r w:rsidR="008D6F52">
        <w:rPr>
          <w:szCs w:val="32"/>
        </w:rPr>
        <w:t xml:space="preserve"> ! </w:t>
      </w:r>
      <w:r w:rsidRPr="00894396">
        <w:rPr>
          <w:szCs w:val="32"/>
        </w:rPr>
        <w:t>le beau mot</w:t>
      </w:r>
      <w:r w:rsidR="008D6F52">
        <w:rPr>
          <w:szCs w:val="32"/>
        </w:rPr>
        <w:t xml:space="preserve"> ! </w:t>
      </w:r>
      <w:r w:rsidRPr="00894396">
        <w:rPr>
          <w:szCs w:val="32"/>
        </w:rPr>
        <w:t>et ces gens-là</w:t>
      </w:r>
      <w:r w:rsidR="008D6F52">
        <w:rPr>
          <w:szCs w:val="32"/>
        </w:rPr>
        <w:t xml:space="preserve">, </w:t>
      </w:r>
      <w:r w:rsidRPr="00894396">
        <w:rPr>
          <w:szCs w:val="32"/>
        </w:rPr>
        <w:t>et d</w:t>
      </w:r>
      <w:r w:rsidR="008D6F52">
        <w:rPr>
          <w:szCs w:val="32"/>
        </w:rPr>
        <w:t>’</w:t>
      </w:r>
      <w:r w:rsidRPr="00894396">
        <w:rPr>
          <w:szCs w:val="32"/>
        </w:rPr>
        <w:t>autres comme eux en avaient fait un mot maudit</w:t>
      </w:r>
      <w:r w:rsidR="008D6F52">
        <w:rPr>
          <w:szCs w:val="32"/>
        </w:rPr>
        <w:t xml:space="preserve">. </w:t>
      </w:r>
      <w:r w:rsidRPr="00894396">
        <w:rPr>
          <w:szCs w:val="32"/>
        </w:rPr>
        <w:t>Je les regardai</w:t>
      </w:r>
      <w:r w:rsidR="008D6F52">
        <w:rPr>
          <w:szCs w:val="32"/>
        </w:rPr>
        <w:t xml:space="preserve">. </w:t>
      </w:r>
      <w:r w:rsidRPr="00894396">
        <w:rPr>
          <w:szCs w:val="32"/>
        </w:rPr>
        <w:t>Je me rappelai leurs mensonges</w:t>
      </w:r>
      <w:r w:rsidR="008D6F52">
        <w:rPr>
          <w:szCs w:val="32"/>
        </w:rPr>
        <w:t xml:space="preserve">, </w:t>
      </w:r>
      <w:r w:rsidRPr="00894396">
        <w:rPr>
          <w:szCs w:val="32"/>
        </w:rPr>
        <w:t>leurs promesses</w:t>
      </w:r>
      <w:r w:rsidR="008D6F52">
        <w:rPr>
          <w:szCs w:val="32"/>
        </w:rPr>
        <w:t xml:space="preserve">, </w:t>
      </w:r>
      <w:r w:rsidRPr="00894396">
        <w:rPr>
          <w:szCs w:val="32"/>
        </w:rPr>
        <w:t>leurs menaces</w:t>
      </w:r>
      <w:r w:rsidR="008D6F52">
        <w:rPr>
          <w:szCs w:val="32"/>
        </w:rPr>
        <w:t xml:space="preserve">, </w:t>
      </w:r>
      <w:r w:rsidRPr="00894396">
        <w:rPr>
          <w:szCs w:val="32"/>
        </w:rPr>
        <w:t>et tous mes jours de misère</w:t>
      </w:r>
      <w:r w:rsidR="008D6F52">
        <w:rPr>
          <w:szCs w:val="32"/>
        </w:rPr>
        <w:t xml:space="preserve">. </w:t>
      </w:r>
      <w:r w:rsidRPr="00894396">
        <w:rPr>
          <w:szCs w:val="32"/>
        </w:rPr>
        <w:t>Pourquoi ne pouvaient-ils pas me laisser tranquille à ma sortie de prison</w:t>
      </w:r>
      <w:r w:rsidR="008D6F52">
        <w:rPr>
          <w:szCs w:val="32"/>
        </w:rPr>
        <w:t xml:space="preserve"> ? </w:t>
      </w:r>
      <w:r w:rsidRPr="00894396">
        <w:rPr>
          <w:szCs w:val="32"/>
        </w:rPr>
        <w:t>Je les regardais en me disant que je ne serais jamais libre tant qu</w:t>
      </w:r>
      <w:r w:rsidR="008D6F52">
        <w:rPr>
          <w:szCs w:val="32"/>
        </w:rPr>
        <w:t>’</w:t>
      </w:r>
      <w:r w:rsidRPr="00894396">
        <w:rPr>
          <w:szCs w:val="32"/>
        </w:rPr>
        <w:t>ils vivraient</w:t>
      </w:r>
      <w:r w:rsidR="008D6F52">
        <w:rPr>
          <w:szCs w:val="32"/>
        </w:rPr>
        <w:t xml:space="preserve">. </w:t>
      </w:r>
      <w:r w:rsidRPr="00894396">
        <w:rPr>
          <w:szCs w:val="32"/>
        </w:rPr>
        <w:t>Jamais</w:t>
      </w:r>
      <w:r w:rsidR="008D6F52">
        <w:rPr>
          <w:szCs w:val="32"/>
        </w:rPr>
        <w:t xml:space="preserve">. </w:t>
      </w:r>
      <w:r w:rsidRPr="00894396">
        <w:rPr>
          <w:szCs w:val="32"/>
        </w:rPr>
        <w:t>Ni moi ni d</w:t>
      </w:r>
      <w:r w:rsidR="008D6F52">
        <w:rPr>
          <w:szCs w:val="32"/>
        </w:rPr>
        <w:t>’</w:t>
      </w:r>
      <w:r w:rsidRPr="00894396">
        <w:rPr>
          <w:szCs w:val="32"/>
        </w:rPr>
        <w:t>autres</w:t>
      </w:r>
      <w:r w:rsidR="008D6F52">
        <w:rPr>
          <w:szCs w:val="32"/>
        </w:rPr>
        <w:t xml:space="preserve">, </w:t>
      </w:r>
      <w:r w:rsidRPr="00894396">
        <w:rPr>
          <w:szCs w:val="32"/>
        </w:rPr>
        <w:t>des hommes au cœur chaud et à la tête faible</w:t>
      </w:r>
      <w:r w:rsidR="008D6F52">
        <w:rPr>
          <w:szCs w:val="32"/>
        </w:rPr>
        <w:t xml:space="preserve">, </w:t>
      </w:r>
      <w:r w:rsidRPr="00894396">
        <w:rPr>
          <w:szCs w:val="32"/>
        </w:rPr>
        <w:t>comme moi</w:t>
      </w:r>
      <w:r w:rsidR="008D6F52">
        <w:rPr>
          <w:szCs w:val="32"/>
        </w:rPr>
        <w:t xml:space="preserve">. </w:t>
      </w:r>
      <w:r w:rsidRPr="00894396">
        <w:rPr>
          <w:szCs w:val="32"/>
        </w:rPr>
        <w:t>Car je sais bien que je n</w:t>
      </w:r>
      <w:r w:rsidR="008D6F52">
        <w:rPr>
          <w:szCs w:val="32"/>
        </w:rPr>
        <w:t>’</w:t>
      </w:r>
      <w:r w:rsidRPr="00894396">
        <w:rPr>
          <w:szCs w:val="32"/>
        </w:rPr>
        <w:t>ai pas la tête bien forte</w:t>
      </w:r>
      <w:r w:rsidR="008D6F52">
        <w:rPr>
          <w:szCs w:val="32"/>
        </w:rPr>
        <w:t xml:space="preserve">, </w:t>
      </w:r>
      <w:r w:rsidRPr="00894396">
        <w:rPr>
          <w:szCs w:val="32"/>
        </w:rPr>
        <w:t>Monsieur</w:t>
      </w:r>
      <w:r w:rsidR="008D6F52">
        <w:rPr>
          <w:szCs w:val="32"/>
        </w:rPr>
        <w:t xml:space="preserve">. </w:t>
      </w:r>
      <w:r w:rsidRPr="00894396">
        <w:rPr>
          <w:szCs w:val="32"/>
        </w:rPr>
        <w:t>Une rage furieuse me secoua</w:t>
      </w:r>
      <w:r w:rsidR="008D6F52">
        <w:rPr>
          <w:szCs w:val="32"/>
        </w:rPr>
        <w:t xml:space="preserve">, </w:t>
      </w:r>
      <w:r w:rsidRPr="00894396">
        <w:rPr>
          <w:szCs w:val="32"/>
        </w:rPr>
        <w:t>la rage de l</w:t>
      </w:r>
      <w:r w:rsidR="008D6F52">
        <w:rPr>
          <w:szCs w:val="32"/>
        </w:rPr>
        <w:t>’</w:t>
      </w:r>
      <w:r w:rsidRPr="00894396">
        <w:rPr>
          <w:szCs w:val="32"/>
        </w:rPr>
        <w:t>extrême ivresse</w:t>
      </w:r>
      <w:r w:rsidR="008D6F52">
        <w:rPr>
          <w:szCs w:val="32"/>
        </w:rPr>
        <w:t xml:space="preserve">, – </w:t>
      </w:r>
      <w:r w:rsidRPr="00894396">
        <w:rPr>
          <w:szCs w:val="32"/>
        </w:rPr>
        <w:t>mais pas une rage contre l</w:t>
      </w:r>
      <w:r w:rsidR="008D6F52">
        <w:rPr>
          <w:szCs w:val="32"/>
        </w:rPr>
        <w:t>’</w:t>
      </w:r>
      <w:r w:rsidRPr="00894396">
        <w:rPr>
          <w:szCs w:val="32"/>
        </w:rPr>
        <w:t>injustice de la société</w:t>
      </w:r>
      <w:r w:rsidR="008D6F52">
        <w:rPr>
          <w:szCs w:val="32"/>
        </w:rPr>
        <w:t xml:space="preserve">, </w:t>
      </w:r>
      <w:r w:rsidRPr="00894396">
        <w:rPr>
          <w:szCs w:val="32"/>
        </w:rPr>
        <w:t>ah non</w:t>
      </w:r>
      <w:r w:rsidR="008D6F52">
        <w:rPr>
          <w:szCs w:val="32"/>
        </w:rPr>
        <w:t> !</w:t>
      </w:r>
    </w:p>
    <w:p w14:paraId="1CE7C401" w14:textId="77777777" w:rsidR="008D6F52" w:rsidRDefault="008D6F52" w:rsidP="008D6F52">
      <w:pPr>
        <w:rPr>
          <w:szCs w:val="32"/>
        </w:rPr>
      </w:pPr>
      <w:r>
        <w:t>— </w:t>
      </w:r>
      <w:r>
        <w:rPr>
          <w:szCs w:val="32"/>
        </w:rPr>
        <w:t>« </w:t>
      </w:r>
      <w:r w:rsidRPr="00894396">
        <w:rPr>
          <w:szCs w:val="32"/>
        </w:rPr>
        <w:t>Je veux être libre</w:t>
      </w:r>
      <w:r>
        <w:rPr>
          <w:szCs w:val="32"/>
        </w:rPr>
        <w:t> ! »</w:t>
      </w:r>
      <w:r w:rsidRPr="00894396">
        <w:rPr>
          <w:szCs w:val="32"/>
        </w:rPr>
        <w:t xml:space="preserve"> criai-je furieusement</w:t>
      </w:r>
      <w:r>
        <w:rPr>
          <w:szCs w:val="32"/>
        </w:rPr>
        <w:t>.</w:t>
      </w:r>
    </w:p>
    <w:p w14:paraId="1A7F7420" w14:textId="4079D4DC" w:rsidR="008D6F52" w:rsidRDefault="008D6F52" w:rsidP="008D6F52">
      <w:r>
        <w:t>— </w:t>
      </w:r>
      <w:r>
        <w:rPr>
          <w:szCs w:val="32"/>
        </w:rPr>
        <w:t>« </w:t>
      </w:r>
      <w:r w:rsidRPr="00894396">
        <w:rPr>
          <w:i/>
          <w:iCs/>
          <w:szCs w:val="32"/>
        </w:rPr>
        <w:t>Vive la liberté</w:t>
      </w:r>
      <w:r>
        <w:rPr>
          <w:i/>
          <w:iCs/>
          <w:szCs w:val="32"/>
        </w:rPr>
        <w:t> ! »</w:t>
      </w:r>
      <w:r w:rsidRPr="00894396">
        <w:rPr>
          <w:szCs w:val="32"/>
        </w:rPr>
        <w:t xml:space="preserve"> hurla ce bandit de </w:t>
      </w:r>
      <w:proofErr w:type="spellStart"/>
      <w:r w:rsidRPr="00894396">
        <w:rPr>
          <w:szCs w:val="32"/>
        </w:rPr>
        <w:t>Mafile</w:t>
      </w:r>
      <w:proofErr w:type="spellEnd"/>
      <w:r>
        <w:rPr>
          <w:szCs w:val="32"/>
        </w:rPr>
        <w:t>. « </w:t>
      </w:r>
      <w:r w:rsidRPr="00894396">
        <w:rPr>
          <w:i/>
          <w:iCs/>
          <w:szCs w:val="32"/>
        </w:rPr>
        <w:t xml:space="preserve">Mort aux bourgeois </w:t>
      </w:r>
      <w:r w:rsidRPr="00894396">
        <w:rPr>
          <w:szCs w:val="32"/>
        </w:rPr>
        <w:t>qui nous envoient à Cayenne</w:t>
      </w:r>
      <w:r>
        <w:rPr>
          <w:szCs w:val="32"/>
        </w:rPr>
        <w:t xml:space="preserve">. </w:t>
      </w:r>
      <w:r w:rsidRPr="00894396">
        <w:rPr>
          <w:szCs w:val="32"/>
        </w:rPr>
        <w:t>Ils s</w:t>
      </w:r>
      <w:r>
        <w:rPr>
          <w:szCs w:val="32"/>
        </w:rPr>
        <w:t>’</w:t>
      </w:r>
      <w:r w:rsidRPr="00894396">
        <w:rPr>
          <w:szCs w:val="32"/>
        </w:rPr>
        <w:t>apercevront bientôt que nous sommes libres</w:t>
      </w:r>
      <w:r>
        <w:rPr>
          <w:szCs w:val="32"/>
        </w:rPr>
        <w:t> ! »</w:t>
      </w:r>
    </w:p>
    <w:p w14:paraId="64F951E4" w14:textId="77777777" w:rsidR="008D6F52" w:rsidRDefault="00000000" w:rsidP="008D6F52">
      <w:pPr>
        <w:rPr>
          <w:szCs w:val="32"/>
        </w:rPr>
      </w:pPr>
      <w:r w:rsidRPr="00894396">
        <w:rPr>
          <w:szCs w:val="32"/>
        </w:rPr>
        <w:t>La mer</w:t>
      </w:r>
      <w:r w:rsidR="008D6F52">
        <w:rPr>
          <w:szCs w:val="32"/>
        </w:rPr>
        <w:t xml:space="preserve">, </w:t>
      </w:r>
      <w:r w:rsidRPr="00894396">
        <w:rPr>
          <w:szCs w:val="32"/>
        </w:rPr>
        <w:t>le ciel</w:t>
      </w:r>
      <w:r w:rsidR="008D6F52">
        <w:rPr>
          <w:szCs w:val="32"/>
        </w:rPr>
        <w:t xml:space="preserve">, </w:t>
      </w:r>
      <w:r w:rsidRPr="00894396">
        <w:rPr>
          <w:szCs w:val="32"/>
        </w:rPr>
        <w:t>l</w:t>
      </w:r>
      <w:r w:rsidR="008D6F52">
        <w:rPr>
          <w:szCs w:val="32"/>
        </w:rPr>
        <w:t>’</w:t>
      </w:r>
      <w:r w:rsidRPr="00894396">
        <w:rPr>
          <w:szCs w:val="32"/>
        </w:rPr>
        <w:t>horizon tout entier étaient devenus rouges autour du bateau</w:t>
      </w:r>
      <w:r w:rsidR="008D6F52">
        <w:rPr>
          <w:szCs w:val="32"/>
        </w:rPr>
        <w:t xml:space="preserve">, </w:t>
      </w:r>
      <w:r w:rsidRPr="00894396">
        <w:rPr>
          <w:szCs w:val="32"/>
        </w:rPr>
        <w:t>rouge sang</w:t>
      </w:r>
      <w:r w:rsidR="008D6F52">
        <w:rPr>
          <w:szCs w:val="32"/>
        </w:rPr>
        <w:t xml:space="preserve">. </w:t>
      </w:r>
      <w:r w:rsidRPr="00894396">
        <w:rPr>
          <w:szCs w:val="32"/>
        </w:rPr>
        <w:t>Je m</w:t>
      </w:r>
      <w:r w:rsidR="008D6F52">
        <w:rPr>
          <w:szCs w:val="32"/>
        </w:rPr>
        <w:t>’</w:t>
      </w:r>
      <w:r w:rsidRPr="00894396">
        <w:rPr>
          <w:szCs w:val="32"/>
        </w:rPr>
        <w:t>étonnais qu</w:t>
      </w:r>
      <w:r w:rsidR="008D6F52">
        <w:rPr>
          <w:szCs w:val="32"/>
        </w:rPr>
        <w:t>’</w:t>
      </w:r>
      <w:r w:rsidRPr="00894396">
        <w:rPr>
          <w:szCs w:val="32"/>
        </w:rPr>
        <w:t xml:space="preserve">ils </w:t>
      </w:r>
      <w:r w:rsidRPr="00894396">
        <w:rPr>
          <w:szCs w:val="32"/>
        </w:rPr>
        <w:lastRenderedPageBreak/>
        <w:t>n</w:t>
      </w:r>
      <w:r w:rsidR="008D6F52">
        <w:rPr>
          <w:szCs w:val="32"/>
        </w:rPr>
        <w:t>’</w:t>
      </w:r>
      <w:r w:rsidRPr="00894396">
        <w:rPr>
          <w:szCs w:val="32"/>
        </w:rPr>
        <w:t>entendissent pas les coups de mes tempes</w:t>
      </w:r>
      <w:r w:rsidR="008D6F52">
        <w:rPr>
          <w:szCs w:val="32"/>
        </w:rPr>
        <w:t xml:space="preserve">, </w:t>
      </w:r>
      <w:r w:rsidRPr="00894396">
        <w:rPr>
          <w:szCs w:val="32"/>
        </w:rPr>
        <w:t>tant elles battaient fort</w:t>
      </w:r>
      <w:r w:rsidR="008D6F52">
        <w:rPr>
          <w:szCs w:val="32"/>
        </w:rPr>
        <w:t xml:space="preserve">. </w:t>
      </w:r>
      <w:r w:rsidRPr="00894396">
        <w:rPr>
          <w:szCs w:val="32"/>
        </w:rPr>
        <w:t>Comment cela se faisait-il</w:t>
      </w:r>
      <w:r w:rsidR="008D6F52">
        <w:rPr>
          <w:szCs w:val="32"/>
        </w:rPr>
        <w:t xml:space="preserve"> ? </w:t>
      </w:r>
      <w:r w:rsidRPr="00894396">
        <w:rPr>
          <w:szCs w:val="32"/>
        </w:rPr>
        <w:t>Comment ne comprenaient-ils pas</w:t>
      </w:r>
      <w:r w:rsidR="008D6F52">
        <w:rPr>
          <w:szCs w:val="32"/>
        </w:rPr>
        <w:t> ?</w:t>
      </w:r>
    </w:p>
    <w:p w14:paraId="69691B1B" w14:textId="02572A2A" w:rsidR="008D6F52" w:rsidRDefault="00000000" w:rsidP="008D6F52">
      <w:r w:rsidRPr="00894396">
        <w:rPr>
          <w:szCs w:val="32"/>
        </w:rPr>
        <w:t>J</w:t>
      </w:r>
      <w:r w:rsidR="008D6F52">
        <w:rPr>
          <w:szCs w:val="32"/>
        </w:rPr>
        <w:t>’</w:t>
      </w:r>
      <w:r w:rsidRPr="00894396">
        <w:rPr>
          <w:szCs w:val="32"/>
        </w:rPr>
        <w:t>entendis Simon demander</w:t>
      </w:r>
      <w:r w:rsidR="008D6F52">
        <w:rPr>
          <w:szCs w:val="32"/>
        </w:rPr>
        <w:t> : – « </w:t>
      </w:r>
      <w:r w:rsidRPr="00894396">
        <w:rPr>
          <w:szCs w:val="32"/>
        </w:rPr>
        <w:t>On est peut-être assez loin</w:t>
      </w:r>
      <w:r w:rsidR="008D6F52">
        <w:rPr>
          <w:szCs w:val="32"/>
        </w:rPr>
        <w:t xml:space="preserve">, </w:t>
      </w:r>
      <w:r w:rsidRPr="00894396">
        <w:rPr>
          <w:szCs w:val="32"/>
        </w:rPr>
        <w:t>maintenant</w:t>
      </w:r>
      <w:r w:rsidR="008D6F52">
        <w:rPr>
          <w:szCs w:val="32"/>
        </w:rPr>
        <w:t> ? »</w:t>
      </w:r>
    </w:p>
    <w:p w14:paraId="3F93FC73" w14:textId="77777777" w:rsidR="008D6F52" w:rsidRDefault="008D6F52" w:rsidP="008D6F52">
      <w:pPr>
        <w:rPr>
          <w:szCs w:val="32"/>
        </w:rPr>
      </w:pPr>
      <w:r>
        <w:t>— </w:t>
      </w:r>
      <w:r>
        <w:rPr>
          <w:szCs w:val="32"/>
        </w:rPr>
        <w:t>« </w:t>
      </w:r>
      <w:r w:rsidRPr="00894396">
        <w:rPr>
          <w:szCs w:val="32"/>
        </w:rPr>
        <w:t>Oui</w:t>
      </w:r>
      <w:r>
        <w:rPr>
          <w:szCs w:val="32"/>
        </w:rPr>
        <w:t xml:space="preserve">, </w:t>
      </w:r>
      <w:r w:rsidRPr="00894396">
        <w:rPr>
          <w:szCs w:val="32"/>
        </w:rPr>
        <w:t>cela suffit</w:t>
      </w:r>
      <w:r>
        <w:rPr>
          <w:szCs w:val="32"/>
        </w:rPr>
        <w:t xml:space="preserve"> », </w:t>
      </w:r>
      <w:r w:rsidRPr="00894396">
        <w:rPr>
          <w:szCs w:val="32"/>
        </w:rPr>
        <w:t>dis-je</w:t>
      </w:r>
      <w:r>
        <w:rPr>
          <w:szCs w:val="32"/>
        </w:rPr>
        <w:t xml:space="preserve">. </w:t>
      </w:r>
      <w:r w:rsidRPr="00894396">
        <w:rPr>
          <w:szCs w:val="32"/>
        </w:rPr>
        <w:t>J</w:t>
      </w:r>
      <w:r>
        <w:rPr>
          <w:szCs w:val="32"/>
        </w:rPr>
        <w:t>’</w:t>
      </w:r>
      <w:r w:rsidRPr="00894396">
        <w:rPr>
          <w:szCs w:val="32"/>
        </w:rPr>
        <w:t>étais fâché pour lui</w:t>
      </w:r>
      <w:r>
        <w:rPr>
          <w:szCs w:val="32"/>
        </w:rPr>
        <w:t xml:space="preserve">, </w:t>
      </w:r>
      <w:r w:rsidRPr="00894396">
        <w:rPr>
          <w:szCs w:val="32"/>
        </w:rPr>
        <w:t>c</w:t>
      </w:r>
      <w:r>
        <w:rPr>
          <w:szCs w:val="32"/>
        </w:rPr>
        <w:t>’</w:t>
      </w:r>
      <w:r w:rsidRPr="00894396">
        <w:rPr>
          <w:szCs w:val="32"/>
        </w:rPr>
        <w:t>est l</w:t>
      </w:r>
      <w:r>
        <w:rPr>
          <w:szCs w:val="32"/>
        </w:rPr>
        <w:t>’</w:t>
      </w:r>
      <w:r w:rsidRPr="00894396">
        <w:rPr>
          <w:szCs w:val="32"/>
        </w:rPr>
        <w:t>autre que je haïssais</w:t>
      </w:r>
      <w:r>
        <w:rPr>
          <w:szCs w:val="32"/>
        </w:rPr>
        <w:t xml:space="preserve">. </w:t>
      </w:r>
      <w:r w:rsidRPr="00894396">
        <w:rPr>
          <w:szCs w:val="32"/>
        </w:rPr>
        <w:t>Il remonta son aviron avec un gros soupir et au moment où il levait la main pour s</w:t>
      </w:r>
      <w:r>
        <w:rPr>
          <w:szCs w:val="32"/>
        </w:rPr>
        <w:t>’</w:t>
      </w:r>
      <w:r w:rsidRPr="00894396">
        <w:rPr>
          <w:szCs w:val="32"/>
        </w:rPr>
        <w:t>essuyer le front</w:t>
      </w:r>
      <w:r>
        <w:rPr>
          <w:szCs w:val="32"/>
        </w:rPr>
        <w:t xml:space="preserve">, </w:t>
      </w:r>
      <w:r w:rsidRPr="00894396">
        <w:rPr>
          <w:szCs w:val="32"/>
        </w:rPr>
        <w:t>avec la mine d</w:t>
      </w:r>
      <w:r>
        <w:rPr>
          <w:szCs w:val="32"/>
        </w:rPr>
        <w:t>’</w:t>
      </w:r>
      <w:r w:rsidRPr="00894396">
        <w:rPr>
          <w:szCs w:val="32"/>
        </w:rPr>
        <w:t>un homme qui a fini sa tâche</w:t>
      </w:r>
      <w:r>
        <w:rPr>
          <w:szCs w:val="32"/>
        </w:rPr>
        <w:t xml:space="preserve">, </w:t>
      </w:r>
      <w:r w:rsidRPr="00894396">
        <w:rPr>
          <w:szCs w:val="32"/>
        </w:rPr>
        <w:t>je pressai la détente de mon revolver</w:t>
      </w:r>
      <w:r>
        <w:rPr>
          <w:szCs w:val="32"/>
        </w:rPr>
        <w:t xml:space="preserve">, </w:t>
      </w:r>
      <w:r w:rsidRPr="00894396">
        <w:rPr>
          <w:szCs w:val="32"/>
        </w:rPr>
        <w:t>et l</w:t>
      </w:r>
      <w:r>
        <w:rPr>
          <w:szCs w:val="32"/>
        </w:rPr>
        <w:t>’</w:t>
      </w:r>
      <w:r w:rsidRPr="00894396">
        <w:rPr>
          <w:szCs w:val="32"/>
        </w:rPr>
        <w:t>atteignis en plein cœur</w:t>
      </w:r>
      <w:r>
        <w:rPr>
          <w:szCs w:val="32"/>
        </w:rPr>
        <w:t>.</w:t>
      </w:r>
    </w:p>
    <w:p w14:paraId="1AAF701E" w14:textId="77777777" w:rsidR="008D6F52" w:rsidRDefault="00000000" w:rsidP="008D6F52">
      <w:pPr>
        <w:rPr>
          <w:szCs w:val="32"/>
        </w:rPr>
      </w:pPr>
      <w:r w:rsidRPr="00894396">
        <w:rPr>
          <w:szCs w:val="32"/>
        </w:rPr>
        <w:t>Il s</w:t>
      </w:r>
      <w:r w:rsidR="008D6F52">
        <w:rPr>
          <w:szCs w:val="32"/>
        </w:rPr>
        <w:t>’</w:t>
      </w:r>
      <w:r w:rsidRPr="00894396">
        <w:rPr>
          <w:szCs w:val="32"/>
        </w:rPr>
        <w:t>affala</w:t>
      </w:r>
      <w:r w:rsidR="008D6F52">
        <w:rPr>
          <w:szCs w:val="32"/>
        </w:rPr>
        <w:t xml:space="preserve">, </w:t>
      </w:r>
      <w:r w:rsidRPr="00894396">
        <w:rPr>
          <w:szCs w:val="32"/>
        </w:rPr>
        <w:t>la tête pendant au-dessus du plat-bord</w:t>
      </w:r>
      <w:r w:rsidR="008D6F52">
        <w:rPr>
          <w:szCs w:val="32"/>
        </w:rPr>
        <w:t xml:space="preserve">. </w:t>
      </w:r>
      <w:r w:rsidRPr="00894396">
        <w:rPr>
          <w:szCs w:val="32"/>
        </w:rPr>
        <w:t>Je ne lui accordai pas un regard</w:t>
      </w:r>
      <w:r w:rsidR="008D6F52">
        <w:rPr>
          <w:szCs w:val="32"/>
        </w:rPr>
        <w:t xml:space="preserve">. </w:t>
      </w:r>
      <w:r w:rsidRPr="00894396">
        <w:rPr>
          <w:szCs w:val="32"/>
        </w:rPr>
        <w:t>L</w:t>
      </w:r>
      <w:r w:rsidR="008D6F52">
        <w:rPr>
          <w:szCs w:val="32"/>
        </w:rPr>
        <w:t>’</w:t>
      </w:r>
      <w:r w:rsidRPr="00894396">
        <w:rPr>
          <w:szCs w:val="32"/>
        </w:rPr>
        <w:t>autre poussa un cri perçant</w:t>
      </w:r>
      <w:r w:rsidR="008D6F52">
        <w:rPr>
          <w:szCs w:val="32"/>
        </w:rPr>
        <w:t xml:space="preserve">, </w:t>
      </w:r>
      <w:r w:rsidRPr="00894396">
        <w:rPr>
          <w:szCs w:val="32"/>
        </w:rPr>
        <w:t>un seul cri d</w:t>
      </w:r>
      <w:r w:rsidR="008D6F52">
        <w:rPr>
          <w:szCs w:val="32"/>
        </w:rPr>
        <w:t>’</w:t>
      </w:r>
      <w:r w:rsidRPr="00894396">
        <w:rPr>
          <w:szCs w:val="32"/>
        </w:rPr>
        <w:t>horreur</w:t>
      </w:r>
      <w:r w:rsidR="008D6F52">
        <w:rPr>
          <w:szCs w:val="32"/>
        </w:rPr>
        <w:t xml:space="preserve">. </w:t>
      </w:r>
      <w:r w:rsidRPr="00894396">
        <w:rPr>
          <w:szCs w:val="32"/>
        </w:rPr>
        <w:t>Puis tout se tut</w:t>
      </w:r>
      <w:r w:rsidR="008D6F52">
        <w:rPr>
          <w:szCs w:val="32"/>
        </w:rPr>
        <w:t>.</w:t>
      </w:r>
    </w:p>
    <w:p w14:paraId="3FE4E447" w14:textId="2B489601" w:rsidR="008D6F52" w:rsidRDefault="00000000" w:rsidP="008D6F52">
      <w:r w:rsidRPr="00894396">
        <w:rPr>
          <w:szCs w:val="32"/>
        </w:rPr>
        <w:t>Il se laissa tomber du banc sur les genoux</w:t>
      </w:r>
      <w:r w:rsidR="008D6F52">
        <w:rPr>
          <w:szCs w:val="32"/>
        </w:rPr>
        <w:t xml:space="preserve">, </w:t>
      </w:r>
      <w:r w:rsidRPr="00894396">
        <w:rPr>
          <w:szCs w:val="32"/>
        </w:rPr>
        <w:t>et leva devant son visage ses mains jointes en un geste de supplication</w:t>
      </w:r>
      <w:r w:rsidR="008D6F52">
        <w:rPr>
          <w:szCs w:val="32"/>
        </w:rPr>
        <w:t>. – « </w:t>
      </w:r>
      <w:r w:rsidRPr="00894396">
        <w:rPr>
          <w:szCs w:val="32"/>
        </w:rPr>
        <w:t>Grâce</w:t>
      </w:r>
      <w:r w:rsidR="008D6F52">
        <w:rPr>
          <w:szCs w:val="32"/>
        </w:rPr>
        <w:t xml:space="preserve"> », </w:t>
      </w:r>
      <w:r w:rsidRPr="00894396">
        <w:rPr>
          <w:szCs w:val="32"/>
        </w:rPr>
        <w:t>soupira-t-il</w:t>
      </w:r>
      <w:r w:rsidR="008D6F52">
        <w:rPr>
          <w:szCs w:val="32"/>
        </w:rPr>
        <w:t>, « </w:t>
      </w:r>
      <w:r w:rsidRPr="00894396">
        <w:rPr>
          <w:szCs w:val="32"/>
        </w:rPr>
        <w:t>grâce pour moi</w:t>
      </w:r>
      <w:r w:rsidR="008D6F52">
        <w:rPr>
          <w:szCs w:val="32"/>
        </w:rPr>
        <w:t xml:space="preserve">, </w:t>
      </w:r>
      <w:r w:rsidRPr="00894396">
        <w:rPr>
          <w:szCs w:val="32"/>
        </w:rPr>
        <w:t>camarade</w:t>
      </w:r>
      <w:r w:rsidR="008D6F52">
        <w:rPr>
          <w:szCs w:val="32"/>
        </w:rPr>
        <w:t> ! »</w:t>
      </w:r>
    </w:p>
    <w:p w14:paraId="03AD35C4" w14:textId="63896CBC" w:rsidR="008D6F52" w:rsidRDefault="008D6F52" w:rsidP="008D6F52">
      <w:r>
        <w:t>— </w:t>
      </w:r>
      <w:r>
        <w:rPr>
          <w:szCs w:val="32"/>
        </w:rPr>
        <w:t>« </w:t>
      </w:r>
      <w:r w:rsidRPr="00894396">
        <w:rPr>
          <w:szCs w:val="32"/>
        </w:rPr>
        <w:t>Camarade</w:t>
      </w:r>
      <w:r>
        <w:rPr>
          <w:szCs w:val="32"/>
        </w:rPr>
        <w:t> ! »</w:t>
      </w:r>
      <w:r w:rsidRPr="00894396">
        <w:rPr>
          <w:szCs w:val="32"/>
        </w:rPr>
        <w:t xml:space="preserve"> fis-je d</w:t>
      </w:r>
      <w:r>
        <w:rPr>
          <w:szCs w:val="32"/>
        </w:rPr>
        <w:t>’</w:t>
      </w:r>
      <w:r w:rsidRPr="00894396">
        <w:rPr>
          <w:szCs w:val="32"/>
        </w:rPr>
        <w:t>un ton sourd</w:t>
      </w:r>
      <w:r>
        <w:rPr>
          <w:szCs w:val="32"/>
        </w:rPr>
        <w:t>. « </w:t>
      </w:r>
      <w:r w:rsidRPr="00894396">
        <w:rPr>
          <w:szCs w:val="32"/>
        </w:rPr>
        <w:t>Oui</w:t>
      </w:r>
      <w:r>
        <w:rPr>
          <w:szCs w:val="32"/>
        </w:rPr>
        <w:t xml:space="preserve">, </w:t>
      </w:r>
      <w:r w:rsidRPr="00894396">
        <w:rPr>
          <w:szCs w:val="32"/>
        </w:rPr>
        <w:t>camarade</w:t>
      </w:r>
      <w:r>
        <w:rPr>
          <w:szCs w:val="32"/>
        </w:rPr>
        <w:t xml:space="preserve">, </w:t>
      </w:r>
      <w:r w:rsidRPr="00894396">
        <w:rPr>
          <w:szCs w:val="32"/>
        </w:rPr>
        <w:t>évidemment</w:t>
      </w:r>
      <w:r>
        <w:rPr>
          <w:szCs w:val="32"/>
        </w:rPr>
        <w:t xml:space="preserve">. </w:t>
      </w:r>
      <w:r w:rsidRPr="00894396">
        <w:rPr>
          <w:szCs w:val="32"/>
        </w:rPr>
        <w:t>Eh bien</w:t>
      </w:r>
      <w:r>
        <w:rPr>
          <w:szCs w:val="32"/>
        </w:rPr>
        <w:t xml:space="preserve">, </w:t>
      </w:r>
      <w:r w:rsidRPr="00894396">
        <w:rPr>
          <w:szCs w:val="32"/>
        </w:rPr>
        <w:t>alors</w:t>
      </w:r>
      <w:r>
        <w:rPr>
          <w:szCs w:val="32"/>
        </w:rPr>
        <w:t xml:space="preserve">, </w:t>
      </w:r>
      <w:r w:rsidRPr="00894396">
        <w:rPr>
          <w:szCs w:val="32"/>
        </w:rPr>
        <w:t>crie</w:t>
      </w:r>
      <w:r>
        <w:rPr>
          <w:szCs w:val="32"/>
        </w:rPr>
        <w:t xml:space="preserve"> : </w:t>
      </w:r>
      <w:r w:rsidRPr="00894396">
        <w:rPr>
          <w:i/>
          <w:iCs/>
          <w:szCs w:val="32"/>
        </w:rPr>
        <w:t>Vive l</w:t>
      </w:r>
      <w:r>
        <w:rPr>
          <w:i/>
          <w:iCs/>
          <w:szCs w:val="32"/>
        </w:rPr>
        <w:t>’</w:t>
      </w:r>
      <w:r w:rsidRPr="00894396">
        <w:rPr>
          <w:i/>
          <w:iCs/>
          <w:szCs w:val="32"/>
        </w:rPr>
        <w:t>anarchie</w:t>
      </w:r>
      <w:r>
        <w:rPr>
          <w:i/>
          <w:iCs/>
          <w:szCs w:val="32"/>
        </w:rPr>
        <w:t> ! »</w:t>
      </w:r>
    </w:p>
    <w:p w14:paraId="0640CBA1" w14:textId="43F1572C" w:rsidR="008D6F52" w:rsidRDefault="00000000" w:rsidP="008D6F52">
      <w:r w:rsidRPr="00894396">
        <w:rPr>
          <w:szCs w:val="32"/>
        </w:rPr>
        <w:t>Il leva les bras</w:t>
      </w:r>
      <w:r w:rsidR="008D6F52">
        <w:rPr>
          <w:szCs w:val="32"/>
        </w:rPr>
        <w:t xml:space="preserve">, </w:t>
      </w:r>
      <w:r w:rsidRPr="00894396">
        <w:rPr>
          <w:szCs w:val="32"/>
        </w:rPr>
        <w:t>le visage dressé vers le ciel</w:t>
      </w:r>
      <w:r w:rsidR="008D6F52">
        <w:rPr>
          <w:szCs w:val="32"/>
        </w:rPr>
        <w:t xml:space="preserve">, </w:t>
      </w:r>
      <w:r w:rsidRPr="00894396">
        <w:rPr>
          <w:szCs w:val="32"/>
        </w:rPr>
        <w:t>et la bouche ouverte en un grand cri de désespoir</w:t>
      </w:r>
      <w:r w:rsidR="008D6F52">
        <w:rPr>
          <w:szCs w:val="32"/>
        </w:rPr>
        <w:t> : « </w:t>
      </w:r>
      <w:r w:rsidRPr="00894396">
        <w:rPr>
          <w:i/>
          <w:iCs/>
          <w:szCs w:val="32"/>
        </w:rPr>
        <w:t>Vive l</w:t>
      </w:r>
      <w:r w:rsidR="008D6F52">
        <w:rPr>
          <w:i/>
          <w:iCs/>
          <w:szCs w:val="32"/>
        </w:rPr>
        <w:t>’</w:t>
      </w:r>
      <w:r w:rsidRPr="00894396">
        <w:rPr>
          <w:i/>
          <w:iCs/>
          <w:szCs w:val="32"/>
        </w:rPr>
        <w:t>anarchie</w:t>
      </w:r>
      <w:r w:rsidR="008D6F52">
        <w:rPr>
          <w:i/>
          <w:iCs/>
          <w:szCs w:val="32"/>
        </w:rPr>
        <w:t xml:space="preserve"> ! </w:t>
      </w:r>
      <w:r w:rsidRPr="00894396">
        <w:rPr>
          <w:i/>
          <w:iCs/>
          <w:szCs w:val="32"/>
        </w:rPr>
        <w:t>Vive</w:t>
      </w:r>
      <w:r w:rsidR="008D6F52">
        <w:rPr>
          <w:i/>
          <w:iCs/>
          <w:szCs w:val="32"/>
        </w:rPr>
        <w:t>… »</w:t>
      </w:r>
    </w:p>
    <w:p w14:paraId="0AE14443" w14:textId="77777777" w:rsidR="008D6F52" w:rsidRDefault="00000000" w:rsidP="008D6F52">
      <w:pPr>
        <w:rPr>
          <w:szCs w:val="32"/>
        </w:rPr>
      </w:pPr>
      <w:r w:rsidRPr="00894396">
        <w:rPr>
          <w:szCs w:val="32"/>
        </w:rPr>
        <w:t>Il s</w:t>
      </w:r>
      <w:r w:rsidR="008D6F52">
        <w:rPr>
          <w:szCs w:val="32"/>
        </w:rPr>
        <w:t>’</w:t>
      </w:r>
      <w:r w:rsidRPr="00894396">
        <w:rPr>
          <w:szCs w:val="32"/>
        </w:rPr>
        <w:t>effondra d</w:t>
      </w:r>
      <w:r w:rsidR="008D6F52">
        <w:rPr>
          <w:szCs w:val="32"/>
        </w:rPr>
        <w:t>’</w:t>
      </w:r>
      <w:r w:rsidRPr="00894396">
        <w:rPr>
          <w:szCs w:val="32"/>
        </w:rPr>
        <w:t>un coup</w:t>
      </w:r>
      <w:r w:rsidR="008D6F52">
        <w:rPr>
          <w:szCs w:val="32"/>
        </w:rPr>
        <w:t xml:space="preserve">, </w:t>
      </w:r>
      <w:r w:rsidRPr="00894396">
        <w:rPr>
          <w:szCs w:val="32"/>
        </w:rPr>
        <w:t>une balle dans la tête</w:t>
      </w:r>
      <w:r w:rsidR="008D6F52">
        <w:rPr>
          <w:szCs w:val="32"/>
        </w:rPr>
        <w:t>.</w:t>
      </w:r>
    </w:p>
    <w:p w14:paraId="67C319C7" w14:textId="77777777" w:rsidR="008D6F52" w:rsidRDefault="00000000" w:rsidP="008D6F52">
      <w:pPr>
        <w:rPr>
          <w:szCs w:val="32"/>
        </w:rPr>
      </w:pPr>
      <w:r w:rsidRPr="00894396">
        <w:rPr>
          <w:szCs w:val="32"/>
        </w:rPr>
        <w:t>Je lançai les deux cadavres à la mer</w:t>
      </w:r>
      <w:r w:rsidR="008D6F52">
        <w:rPr>
          <w:szCs w:val="32"/>
        </w:rPr>
        <w:t xml:space="preserve">. </w:t>
      </w:r>
      <w:r w:rsidRPr="00894396">
        <w:rPr>
          <w:szCs w:val="32"/>
        </w:rPr>
        <w:t>Je jetai le revolver aussi</w:t>
      </w:r>
      <w:r w:rsidR="008D6F52">
        <w:rPr>
          <w:szCs w:val="32"/>
        </w:rPr>
        <w:t xml:space="preserve">. </w:t>
      </w:r>
      <w:r w:rsidRPr="00894396">
        <w:rPr>
          <w:szCs w:val="32"/>
        </w:rPr>
        <w:t>Puis je restai tranquillement assis</w:t>
      </w:r>
      <w:r w:rsidR="008D6F52">
        <w:rPr>
          <w:szCs w:val="32"/>
        </w:rPr>
        <w:t xml:space="preserve">. </w:t>
      </w:r>
      <w:r w:rsidRPr="00894396">
        <w:rPr>
          <w:szCs w:val="32"/>
        </w:rPr>
        <w:t>J</w:t>
      </w:r>
      <w:r w:rsidR="008D6F52">
        <w:rPr>
          <w:szCs w:val="32"/>
        </w:rPr>
        <w:t>’</w:t>
      </w:r>
      <w:r w:rsidRPr="00894396">
        <w:rPr>
          <w:szCs w:val="32"/>
        </w:rPr>
        <w:t>étais libre</w:t>
      </w:r>
      <w:r w:rsidR="008D6F52">
        <w:rPr>
          <w:szCs w:val="32"/>
        </w:rPr>
        <w:t xml:space="preserve"> ; </w:t>
      </w:r>
      <w:r w:rsidRPr="00894396">
        <w:rPr>
          <w:szCs w:val="32"/>
        </w:rPr>
        <w:t>enfin</w:t>
      </w:r>
      <w:r w:rsidR="008D6F52">
        <w:rPr>
          <w:szCs w:val="32"/>
        </w:rPr>
        <w:t xml:space="preserve"> ! </w:t>
      </w:r>
      <w:r w:rsidRPr="00894396">
        <w:rPr>
          <w:szCs w:val="32"/>
        </w:rPr>
        <w:t>Je ne regardai même pas du côté du bateau</w:t>
      </w:r>
      <w:r w:rsidR="008D6F52">
        <w:rPr>
          <w:szCs w:val="32"/>
        </w:rPr>
        <w:t xml:space="preserve">. </w:t>
      </w:r>
      <w:r w:rsidRPr="00894396">
        <w:rPr>
          <w:szCs w:val="32"/>
        </w:rPr>
        <w:t>Je n</w:t>
      </w:r>
      <w:r w:rsidR="008D6F52">
        <w:rPr>
          <w:szCs w:val="32"/>
        </w:rPr>
        <w:t>’</w:t>
      </w:r>
      <w:r w:rsidRPr="00894396">
        <w:rPr>
          <w:szCs w:val="32"/>
        </w:rPr>
        <w:t>y faisais nulle attention</w:t>
      </w:r>
      <w:r w:rsidR="008D6F52">
        <w:rPr>
          <w:szCs w:val="32"/>
        </w:rPr>
        <w:t xml:space="preserve">. </w:t>
      </w:r>
      <w:r w:rsidRPr="00894396">
        <w:rPr>
          <w:szCs w:val="32"/>
        </w:rPr>
        <w:t>Je dus m</w:t>
      </w:r>
      <w:r w:rsidR="008D6F52">
        <w:rPr>
          <w:szCs w:val="32"/>
        </w:rPr>
        <w:t>’</w:t>
      </w:r>
      <w:r w:rsidRPr="00894396">
        <w:rPr>
          <w:szCs w:val="32"/>
        </w:rPr>
        <w:t>endormir</w:t>
      </w:r>
      <w:r w:rsidR="008D6F52">
        <w:rPr>
          <w:szCs w:val="32"/>
        </w:rPr>
        <w:t xml:space="preserve">, </w:t>
      </w:r>
      <w:r w:rsidRPr="00894396">
        <w:rPr>
          <w:szCs w:val="32"/>
        </w:rPr>
        <w:t>car tout à coup il y eut des cris</w:t>
      </w:r>
      <w:r w:rsidR="008D6F52">
        <w:rPr>
          <w:szCs w:val="32"/>
        </w:rPr>
        <w:t xml:space="preserve">, </w:t>
      </w:r>
      <w:r w:rsidRPr="00894396">
        <w:rPr>
          <w:szCs w:val="32"/>
        </w:rPr>
        <w:t>et j</w:t>
      </w:r>
      <w:r w:rsidR="008D6F52">
        <w:rPr>
          <w:szCs w:val="32"/>
        </w:rPr>
        <w:t>’</w:t>
      </w:r>
      <w:r w:rsidRPr="00894396">
        <w:rPr>
          <w:szCs w:val="32"/>
        </w:rPr>
        <w:t>aperçus le navire presque sur moi</w:t>
      </w:r>
      <w:r w:rsidR="008D6F52">
        <w:rPr>
          <w:szCs w:val="32"/>
        </w:rPr>
        <w:t xml:space="preserve">. </w:t>
      </w:r>
      <w:r w:rsidRPr="00894396">
        <w:rPr>
          <w:szCs w:val="32"/>
        </w:rPr>
        <w:t>On me hissa à bord</w:t>
      </w:r>
      <w:r w:rsidR="008D6F52">
        <w:rPr>
          <w:szCs w:val="32"/>
        </w:rPr>
        <w:t xml:space="preserve">, </w:t>
      </w:r>
      <w:r w:rsidRPr="00894396">
        <w:rPr>
          <w:szCs w:val="32"/>
        </w:rPr>
        <w:t>et on prit la barque en remorque</w:t>
      </w:r>
      <w:r w:rsidR="008D6F52">
        <w:rPr>
          <w:szCs w:val="32"/>
        </w:rPr>
        <w:t xml:space="preserve">. </w:t>
      </w:r>
      <w:r w:rsidRPr="00894396">
        <w:rPr>
          <w:szCs w:val="32"/>
        </w:rPr>
        <w:t>C</w:t>
      </w:r>
      <w:r w:rsidR="008D6F52">
        <w:rPr>
          <w:szCs w:val="32"/>
        </w:rPr>
        <w:t>’</w:t>
      </w:r>
      <w:r w:rsidRPr="00894396">
        <w:rPr>
          <w:szCs w:val="32"/>
        </w:rPr>
        <w:t>était un équipage de nègres</w:t>
      </w:r>
      <w:r w:rsidR="008D6F52">
        <w:rPr>
          <w:szCs w:val="32"/>
        </w:rPr>
        <w:t xml:space="preserve">, </w:t>
      </w:r>
      <w:r w:rsidRPr="00894396">
        <w:rPr>
          <w:szCs w:val="32"/>
        </w:rPr>
        <w:t xml:space="preserve">avec un capitaine mulâtre qui savait seul quelques </w:t>
      </w:r>
      <w:r w:rsidRPr="00894396">
        <w:rPr>
          <w:szCs w:val="32"/>
        </w:rPr>
        <w:lastRenderedPageBreak/>
        <w:t>mots de français</w:t>
      </w:r>
      <w:r w:rsidR="008D6F52">
        <w:rPr>
          <w:szCs w:val="32"/>
        </w:rPr>
        <w:t xml:space="preserve">. </w:t>
      </w:r>
      <w:r w:rsidRPr="00894396">
        <w:rPr>
          <w:szCs w:val="32"/>
        </w:rPr>
        <w:t>Je ne pus découvrir où ils allaient ni qui ils étaient</w:t>
      </w:r>
      <w:r w:rsidR="008D6F52">
        <w:rPr>
          <w:szCs w:val="32"/>
        </w:rPr>
        <w:t xml:space="preserve">. </w:t>
      </w:r>
      <w:r w:rsidRPr="00894396">
        <w:rPr>
          <w:szCs w:val="32"/>
        </w:rPr>
        <w:t>Ils me donnaient à manger tous les jours</w:t>
      </w:r>
      <w:r w:rsidR="008D6F52">
        <w:rPr>
          <w:szCs w:val="32"/>
        </w:rPr>
        <w:t xml:space="preserve">, </w:t>
      </w:r>
      <w:r w:rsidRPr="00894396">
        <w:rPr>
          <w:szCs w:val="32"/>
        </w:rPr>
        <w:t>mais je n</w:t>
      </w:r>
      <w:r w:rsidR="008D6F52">
        <w:rPr>
          <w:szCs w:val="32"/>
        </w:rPr>
        <w:t>’</w:t>
      </w:r>
      <w:r w:rsidRPr="00894396">
        <w:rPr>
          <w:szCs w:val="32"/>
        </w:rPr>
        <w:t>aimais pas leur façon de parler de moi dans leur langue</w:t>
      </w:r>
      <w:r w:rsidR="008D6F52">
        <w:rPr>
          <w:szCs w:val="32"/>
        </w:rPr>
        <w:t xml:space="preserve">. </w:t>
      </w:r>
      <w:r w:rsidRPr="00894396">
        <w:rPr>
          <w:szCs w:val="32"/>
        </w:rPr>
        <w:t>Peut-être complotaient-ils de me flanquer par-dessus bord pour pouvoir garder le canot</w:t>
      </w:r>
      <w:r w:rsidR="008D6F52">
        <w:rPr>
          <w:szCs w:val="32"/>
        </w:rPr>
        <w:t xml:space="preserve">. </w:t>
      </w:r>
      <w:r w:rsidRPr="00894396">
        <w:rPr>
          <w:szCs w:val="32"/>
        </w:rPr>
        <w:t>Comment le saurais-je</w:t>
      </w:r>
      <w:r w:rsidR="008D6F52">
        <w:rPr>
          <w:szCs w:val="32"/>
        </w:rPr>
        <w:t xml:space="preserve"> ? </w:t>
      </w:r>
      <w:r w:rsidRPr="00894396">
        <w:rPr>
          <w:szCs w:val="32"/>
        </w:rPr>
        <w:t>En passant devant cette île</w:t>
      </w:r>
      <w:r w:rsidR="008D6F52">
        <w:rPr>
          <w:szCs w:val="32"/>
        </w:rPr>
        <w:t xml:space="preserve">, </w:t>
      </w:r>
      <w:r w:rsidRPr="00894396">
        <w:rPr>
          <w:szCs w:val="32"/>
        </w:rPr>
        <w:t>je demandai si elle était habitée</w:t>
      </w:r>
      <w:r w:rsidR="008D6F52">
        <w:rPr>
          <w:szCs w:val="32"/>
        </w:rPr>
        <w:t xml:space="preserve">. </w:t>
      </w:r>
      <w:r w:rsidRPr="00894396">
        <w:rPr>
          <w:szCs w:val="32"/>
        </w:rPr>
        <w:t>Je compris</w:t>
      </w:r>
      <w:r w:rsidR="008D6F52">
        <w:rPr>
          <w:szCs w:val="32"/>
        </w:rPr>
        <w:t xml:space="preserve">, </w:t>
      </w:r>
      <w:r w:rsidRPr="00894396">
        <w:rPr>
          <w:szCs w:val="32"/>
        </w:rPr>
        <w:t>à ce que me dit le mulâtre</w:t>
      </w:r>
      <w:r w:rsidR="008D6F52">
        <w:rPr>
          <w:szCs w:val="32"/>
        </w:rPr>
        <w:t xml:space="preserve">, </w:t>
      </w:r>
      <w:r w:rsidRPr="00894396">
        <w:rPr>
          <w:szCs w:val="32"/>
        </w:rPr>
        <w:t>qu</w:t>
      </w:r>
      <w:r w:rsidR="008D6F52">
        <w:rPr>
          <w:szCs w:val="32"/>
        </w:rPr>
        <w:t>’</w:t>
      </w:r>
      <w:r w:rsidRPr="00894396">
        <w:rPr>
          <w:szCs w:val="32"/>
        </w:rPr>
        <w:t>elle contenait une maison</w:t>
      </w:r>
      <w:r w:rsidR="008D6F52">
        <w:rPr>
          <w:szCs w:val="32"/>
        </w:rPr>
        <w:t xml:space="preserve">. </w:t>
      </w:r>
      <w:r w:rsidRPr="00894396">
        <w:rPr>
          <w:szCs w:val="32"/>
        </w:rPr>
        <w:t>Une ferme</w:t>
      </w:r>
      <w:r w:rsidR="008D6F52">
        <w:rPr>
          <w:szCs w:val="32"/>
        </w:rPr>
        <w:t xml:space="preserve">, </w:t>
      </w:r>
      <w:r w:rsidRPr="00894396">
        <w:rPr>
          <w:szCs w:val="32"/>
        </w:rPr>
        <w:t>voulait-il dire</w:t>
      </w:r>
      <w:r w:rsidR="008D6F52">
        <w:rPr>
          <w:szCs w:val="32"/>
        </w:rPr>
        <w:t xml:space="preserve">, </w:t>
      </w:r>
      <w:r w:rsidRPr="00894396">
        <w:rPr>
          <w:szCs w:val="32"/>
        </w:rPr>
        <w:t>sans doute</w:t>
      </w:r>
      <w:r w:rsidR="008D6F52">
        <w:rPr>
          <w:szCs w:val="32"/>
        </w:rPr>
        <w:t xml:space="preserve">. </w:t>
      </w:r>
      <w:r w:rsidRPr="00894396">
        <w:rPr>
          <w:szCs w:val="32"/>
        </w:rPr>
        <w:t>Alors je le priai de me débarquer sur la grève</w:t>
      </w:r>
      <w:r w:rsidR="008D6F52">
        <w:rPr>
          <w:szCs w:val="32"/>
        </w:rPr>
        <w:t xml:space="preserve">, </w:t>
      </w:r>
      <w:r w:rsidRPr="00894396">
        <w:rPr>
          <w:szCs w:val="32"/>
        </w:rPr>
        <w:t>et de garder le canot pour sa peine</w:t>
      </w:r>
      <w:r w:rsidR="008D6F52">
        <w:rPr>
          <w:szCs w:val="32"/>
        </w:rPr>
        <w:t xml:space="preserve">. </w:t>
      </w:r>
      <w:r w:rsidRPr="00894396">
        <w:rPr>
          <w:szCs w:val="32"/>
        </w:rPr>
        <w:t>C</w:t>
      </w:r>
      <w:r w:rsidR="008D6F52">
        <w:rPr>
          <w:szCs w:val="32"/>
        </w:rPr>
        <w:t>’</w:t>
      </w:r>
      <w:r w:rsidRPr="00894396">
        <w:rPr>
          <w:szCs w:val="32"/>
        </w:rPr>
        <w:t>était sans doute ce qu</w:t>
      </w:r>
      <w:r w:rsidR="008D6F52">
        <w:rPr>
          <w:szCs w:val="32"/>
        </w:rPr>
        <w:t>’</w:t>
      </w:r>
      <w:r w:rsidRPr="00894396">
        <w:rPr>
          <w:szCs w:val="32"/>
        </w:rPr>
        <w:t>il demandait</w:t>
      </w:r>
      <w:r w:rsidR="008D6F52">
        <w:rPr>
          <w:szCs w:val="32"/>
        </w:rPr>
        <w:t xml:space="preserve">. </w:t>
      </w:r>
      <w:r w:rsidRPr="00894396">
        <w:rPr>
          <w:szCs w:val="32"/>
        </w:rPr>
        <w:t>Vous savez le reste</w:t>
      </w:r>
      <w:r w:rsidR="008D6F52">
        <w:rPr>
          <w:szCs w:val="32"/>
        </w:rPr>
        <w:t>.</w:t>
      </w:r>
    </w:p>
    <w:p w14:paraId="7B4A5E27" w14:textId="77777777" w:rsidR="008D6F52" w:rsidRDefault="00000000" w:rsidP="008D6F52">
      <w:pPr>
        <w:rPr>
          <w:szCs w:val="32"/>
        </w:rPr>
      </w:pPr>
      <w:r w:rsidRPr="00894396">
        <w:rPr>
          <w:szCs w:val="32"/>
        </w:rPr>
        <w:t>Ce récit achevé</w:t>
      </w:r>
      <w:r w:rsidR="008D6F52">
        <w:rPr>
          <w:szCs w:val="32"/>
        </w:rPr>
        <w:t xml:space="preserve">, </w:t>
      </w:r>
      <w:r w:rsidRPr="00894396">
        <w:rPr>
          <w:szCs w:val="32"/>
        </w:rPr>
        <w:t>l</w:t>
      </w:r>
      <w:r w:rsidR="008D6F52">
        <w:rPr>
          <w:szCs w:val="32"/>
        </w:rPr>
        <w:t>’</w:t>
      </w:r>
      <w:r w:rsidRPr="00894396">
        <w:rPr>
          <w:szCs w:val="32"/>
        </w:rPr>
        <w:t>homme perdit brusquement tout empire sur lui-même</w:t>
      </w:r>
      <w:r w:rsidR="008D6F52">
        <w:rPr>
          <w:szCs w:val="32"/>
        </w:rPr>
        <w:t xml:space="preserve">. </w:t>
      </w:r>
      <w:r w:rsidRPr="00894396">
        <w:rPr>
          <w:szCs w:val="32"/>
        </w:rPr>
        <w:t>Il se mit à arpenter fiévreusement le hangar</w:t>
      </w:r>
      <w:r w:rsidR="008D6F52">
        <w:rPr>
          <w:szCs w:val="32"/>
        </w:rPr>
        <w:t xml:space="preserve">, </w:t>
      </w:r>
      <w:r w:rsidRPr="00894396">
        <w:rPr>
          <w:szCs w:val="32"/>
        </w:rPr>
        <w:t>et finit par courir</w:t>
      </w:r>
      <w:r w:rsidR="008D6F52">
        <w:rPr>
          <w:szCs w:val="32"/>
        </w:rPr>
        <w:t xml:space="preserve">. </w:t>
      </w:r>
      <w:r w:rsidRPr="00894396">
        <w:rPr>
          <w:szCs w:val="32"/>
        </w:rPr>
        <w:t>Il agitait ses bras comme des ailes de moulin</w:t>
      </w:r>
      <w:r w:rsidR="008D6F52">
        <w:rPr>
          <w:szCs w:val="32"/>
        </w:rPr>
        <w:t xml:space="preserve">, </w:t>
      </w:r>
      <w:r w:rsidRPr="00894396">
        <w:rPr>
          <w:szCs w:val="32"/>
        </w:rPr>
        <w:t>et ses exclamations</w:t>
      </w:r>
      <w:r w:rsidR="008D6F52">
        <w:rPr>
          <w:szCs w:val="32"/>
        </w:rPr>
        <w:t xml:space="preserve">, </w:t>
      </w:r>
      <w:r w:rsidRPr="00894396">
        <w:rPr>
          <w:szCs w:val="32"/>
        </w:rPr>
        <w:t>qui tenaient du délire</w:t>
      </w:r>
      <w:r w:rsidR="008D6F52">
        <w:rPr>
          <w:szCs w:val="32"/>
        </w:rPr>
        <w:t xml:space="preserve">, </w:t>
      </w:r>
      <w:r w:rsidRPr="00894396">
        <w:rPr>
          <w:szCs w:val="32"/>
        </w:rPr>
        <w:t>ramenaient cette protestation en incessant refrain</w:t>
      </w:r>
      <w:r w:rsidR="008D6F52">
        <w:rPr>
          <w:szCs w:val="32"/>
        </w:rPr>
        <w:t xml:space="preserve"> : – </w:t>
      </w:r>
      <w:r w:rsidRPr="00894396">
        <w:rPr>
          <w:szCs w:val="32"/>
        </w:rPr>
        <w:t>Je ne nie rien</w:t>
      </w:r>
      <w:r w:rsidR="008D6F52">
        <w:rPr>
          <w:szCs w:val="32"/>
        </w:rPr>
        <w:t xml:space="preserve">… </w:t>
      </w:r>
      <w:r w:rsidRPr="00894396">
        <w:rPr>
          <w:szCs w:val="32"/>
        </w:rPr>
        <w:t>rien</w:t>
      </w:r>
      <w:r w:rsidR="008D6F52">
        <w:rPr>
          <w:szCs w:val="32"/>
        </w:rPr>
        <w:t xml:space="preserve">… </w:t>
      </w:r>
      <w:r w:rsidRPr="00894396">
        <w:rPr>
          <w:szCs w:val="32"/>
        </w:rPr>
        <w:t>Je ne pouvais que le regarder et</w:t>
      </w:r>
      <w:r w:rsidR="008D6F52">
        <w:rPr>
          <w:szCs w:val="32"/>
        </w:rPr>
        <w:t xml:space="preserve">, </w:t>
      </w:r>
      <w:r w:rsidRPr="00894396">
        <w:rPr>
          <w:szCs w:val="32"/>
        </w:rPr>
        <w:t>assis à l</w:t>
      </w:r>
      <w:r w:rsidR="008D6F52">
        <w:rPr>
          <w:szCs w:val="32"/>
        </w:rPr>
        <w:t>’</w:t>
      </w:r>
      <w:r w:rsidRPr="00894396">
        <w:rPr>
          <w:szCs w:val="32"/>
        </w:rPr>
        <w:t>écart</w:t>
      </w:r>
      <w:r w:rsidR="008D6F52">
        <w:rPr>
          <w:szCs w:val="32"/>
        </w:rPr>
        <w:t xml:space="preserve">, </w:t>
      </w:r>
      <w:r w:rsidRPr="00894396">
        <w:rPr>
          <w:szCs w:val="32"/>
        </w:rPr>
        <w:t>je me contentai de répéter de temps en temps</w:t>
      </w:r>
      <w:r w:rsidR="008D6F52">
        <w:rPr>
          <w:szCs w:val="32"/>
        </w:rPr>
        <w:t xml:space="preserve"> : – </w:t>
      </w:r>
      <w:r w:rsidRPr="00894396">
        <w:rPr>
          <w:szCs w:val="32"/>
        </w:rPr>
        <w:t>Calmez-vous</w:t>
      </w:r>
      <w:r w:rsidR="008D6F52">
        <w:rPr>
          <w:szCs w:val="32"/>
        </w:rPr>
        <w:t xml:space="preserve">… </w:t>
      </w:r>
      <w:r w:rsidRPr="00894396">
        <w:rPr>
          <w:szCs w:val="32"/>
        </w:rPr>
        <w:t>Calmez-vous</w:t>
      </w:r>
      <w:r w:rsidR="008D6F52">
        <w:rPr>
          <w:szCs w:val="32"/>
        </w:rPr>
        <w:t xml:space="preserve"> !… </w:t>
      </w:r>
      <w:r w:rsidRPr="00894396">
        <w:rPr>
          <w:szCs w:val="32"/>
        </w:rPr>
        <w:t>jusqu</w:t>
      </w:r>
      <w:r w:rsidR="008D6F52">
        <w:rPr>
          <w:szCs w:val="32"/>
        </w:rPr>
        <w:t>’</w:t>
      </w:r>
      <w:r w:rsidRPr="00894396">
        <w:rPr>
          <w:szCs w:val="32"/>
        </w:rPr>
        <w:t>à ce que son agitation cédât</w:t>
      </w:r>
      <w:r w:rsidR="008D6F52">
        <w:rPr>
          <w:szCs w:val="32"/>
        </w:rPr>
        <w:t>.</w:t>
      </w:r>
    </w:p>
    <w:p w14:paraId="140C916B" w14:textId="77777777" w:rsidR="008D6F52" w:rsidRDefault="00000000" w:rsidP="008D6F52">
      <w:pPr>
        <w:rPr>
          <w:szCs w:val="32"/>
        </w:rPr>
      </w:pPr>
      <w:r w:rsidRPr="00894396">
        <w:rPr>
          <w:szCs w:val="32"/>
        </w:rPr>
        <w:t>Je dois avouer que je demeurai longtemps près de lui</w:t>
      </w:r>
      <w:r w:rsidR="008D6F52">
        <w:rPr>
          <w:szCs w:val="32"/>
        </w:rPr>
        <w:t xml:space="preserve">, </w:t>
      </w:r>
      <w:r w:rsidRPr="00894396">
        <w:rPr>
          <w:szCs w:val="32"/>
        </w:rPr>
        <w:t>longtemps encore après qu</w:t>
      </w:r>
      <w:r w:rsidR="008D6F52">
        <w:rPr>
          <w:szCs w:val="32"/>
        </w:rPr>
        <w:t>’</w:t>
      </w:r>
      <w:r w:rsidRPr="00894396">
        <w:rPr>
          <w:szCs w:val="32"/>
        </w:rPr>
        <w:t xml:space="preserve">il se </w:t>
      </w:r>
      <w:proofErr w:type="gramStart"/>
      <w:r w:rsidRPr="00894396">
        <w:rPr>
          <w:szCs w:val="32"/>
        </w:rPr>
        <w:t>fût</w:t>
      </w:r>
      <w:proofErr w:type="gramEnd"/>
      <w:r w:rsidRPr="00894396">
        <w:rPr>
          <w:szCs w:val="32"/>
        </w:rPr>
        <w:t xml:space="preserve"> glissé sous sa moustiquaire</w:t>
      </w:r>
      <w:r w:rsidR="008D6F52">
        <w:rPr>
          <w:szCs w:val="32"/>
        </w:rPr>
        <w:t xml:space="preserve">. </w:t>
      </w:r>
      <w:r w:rsidRPr="00894396">
        <w:rPr>
          <w:szCs w:val="32"/>
        </w:rPr>
        <w:t>Il m</w:t>
      </w:r>
      <w:r w:rsidR="008D6F52">
        <w:rPr>
          <w:szCs w:val="32"/>
        </w:rPr>
        <w:t>’</w:t>
      </w:r>
      <w:r w:rsidRPr="00894396">
        <w:rPr>
          <w:szCs w:val="32"/>
        </w:rPr>
        <w:t>avait supplié de ne pas le quitter</w:t>
      </w:r>
      <w:r w:rsidR="008D6F52">
        <w:rPr>
          <w:szCs w:val="32"/>
        </w:rPr>
        <w:t xml:space="preserve"> ; </w:t>
      </w:r>
      <w:r w:rsidRPr="00894396">
        <w:rPr>
          <w:szCs w:val="32"/>
        </w:rPr>
        <w:t>alors</w:t>
      </w:r>
      <w:r w:rsidR="008D6F52">
        <w:rPr>
          <w:szCs w:val="32"/>
        </w:rPr>
        <w:t xml:space="preserve">, </w:t>
      </w:r>
      <w:r w:rsidRPr="00894396">
        <w:rPr>
          <w:szCs w:val="32"/>
        </w:rPr>
        <w:t>comme on veille un enfant nerveux</w:t>
      </w:r>
      <w:r w:rsidR="008D6F52">
        <w:rPr>
          <w:szCs w:val="32"/>
        </w:rPr>
        <w:t xml:space="preserve">, </w:t>
      </w:r>
      <w:r w:rsidRPr="00894396">
        <w:rPr>
          <w:szCs w:val="32"/>
        </w:rPr>
        <w:t>je me tins près de lui</w:t>
      </w:r>
      <w:r w:rsidR="008D6F52">
        <w:rPr>
          <w:szCs w:val="32"/>
        </w:rPr>
        <w:t xml:space="preserve">, </w:t>
      </w:r>
      <w:r w:rsidRPr="00894396">
        <w:rPr>
          <w:szCs w:val="32"/>
        </w:rPr>
        <w:t>au nom de l</w:t>
      </w:r>
      <w:r w:rsidR="008D6F52">
        <w:rPr>
          <w:szCs w:val="32"/>
        </w:rPr>
        <w:t>’</w:t>
      </w:r>
      <w:r w:rsidRPr="00894396">
        <w:rPr>
          <w:szCs w:val="32"/>
        </w:rPr>
        <w:t>humanité</w:t>
      </w:r>
      <w:r w:rsidR="008D6F52">
        <w:rPr>
          <w:szCs w:val="32"/>
        </w:rPr>
        <w:t xml:space="preserve">, </w:t>
      </w:r>
      <w:r w:rsidRPr="00894396">
        <w:rPr>
          <w:szCs w:val="32"/>
        </w:rPr>
        <w:t>jusqu</w:t>
      </w:r>
      <w:r w:rsidR="008D6F52">
        <w:rPr>
          <w:szCs w:val="32"/>
        </w:rPr>
        <w:t>’</w:t>
      </w:r>
      <w:r w:rsidRPr="00894396">
        <w:rPr>
          <w:szCs w:val="32"/>
        </w:rPr>
        <w:t>à ce qu</w:t>
      </w:r>
      <w:r w:rsidR="008D6F52">
        <w:rPr>
          <w:szCs w:val="32"/>
        </w:rPr>
        <w:t>’</w:t>
      </w:r>
      <w:r w:rsidRPr="00894396">
        <w:rPr>
          <w:szCs w:val="32"/>
        </w:rPr>
        <w:t>il dormît</w:t>
      </w:r>
      <w:r w:rsidR="008D6F52">
        <w:rPr>
          <w:szCs w:val="32"/>
        </w:rPr>
        <w:t>.</w:t>
      </w:r>
    </w:p>
    <w:p w14:paraId="6B4399AD" w14:textId="77777777" w:rsidR="008D6F52" w:rsidRDefault="00000000" w:rsidP="008D6F52">
      <w:pPr>
        <w:rPr>
          <w:szCs w:val="32"/>
        </w:rPr>
      </w:pPr>
      <w:r w:rsidRPr="00894396">
        <w:rPr>
          <w:szCs w:val="32"/>
        </w:rPr>
        <w:t>Somme toute</w:t>
      </w:r>
      <w:r w:rsidR="008D6F52">
        <w:rPr>
          <w:szCs w:val="32"/>
        </w:rPr>
        <w:t xml:space="preserve">, </w:t>
      </w:r>
      <w:r w:rsidRPr="00894396">
        <w:rPr>
          <w:szCs w:val="32"/>
        </w:rPr>
        <w:t>j</w:t>
      </w:r>
      <w:r w:rsidR="008D6F52">
        <w:rPr>
          <w:szCs w:val="32"/>
        </w:rPr>
        <w:t>’</w:t>
      </w:r>
      <w:r w:rsidRPr="00894396">
        <w:rPr>
          <w:szCs w:val="32"/>
        </w:rPr>
        <w:t>ai</w:t>
      </w:r>
      <w:r w:rsidR="008D6F52">
        <w:rPr>
          <w:szCs w:val="32"/>
        </w:rPr>
        <w:t xml:space="preserve">, </w:t>
      </w:r>
      <w:r w:rsidRPr="00894396">
        <w:rPr>
          <w:szCs w:val="32"/>
        </w:rPr>
        <w:t>l</w:t>
      </w:r>
      <w:r w:rsidR="008D6F52">
        <w:rPr>
          <w:szCs w:val="32"/>
        </w:rPr>
        <w:t>’</w:t>
      </w:r>
      <w:r w:rsidRPr="00894396">
        <w:rPr>
          <w:szCs w:val="32"/>
        </w:rPr>
        <w:t>impression qu</w:t>
      </w:r>
      <w:r w:rsidR="008D6F52">
        <w:rPr>
          <w:szCs w:val="32"/>
        </w:rPr>
        <w:t>’</w:t>
      </w:r>
      <w:r w:rsidRPr="00894396">
        <w:rPr>
          <w:szCs w:val="32"/>
        </w:rPr>
        <w:t>il était beaucoup plus anarchiste qu</w:t>
      </w:r>
      <w:r w:rsidR="008D6F52">
        <w:rPr>
          <w:szCs w:val="32"/>
        </w:rPr>
        <w:t>’</w:t>
      </w:r>
      <w:r w:rsidRPr="00894396">
        <w:rPr>
          <w:szCs w:val="32"/>
        </w:rPr>
        <w:t>il ne le croyait ou ne l</w:t>
      </w:r>
      <w:r w:rsidR="008D6F52">
        <w:rPr>
          <w:szCs w:val="32"/>
        </w:rPr>
        <w:t>’</w:t>
      </w:r>
      <w:r w:rsidRPr="00894396">
        <w:rPr>
          <w:szCs w:val="32"/>
        </w:rPr>
        <w:t>avouait lui-même</w:t>
      </w:r>
      <w:r w:rsidR="008D6F52">
        <w:rPr>
          <w:szCs w:val="32"/>
        </w:rPr>
        <w:t xml:space="preserve">. </w:t>
      </w:r>
      <w:r w:rsidRPr="00894396">
        <w:rPr>
          <w:szCs w:val="32"/>
        </w:rPr>
        <w:t>Et mis à part les traits particuliers de son histoire</w:t>
      </w:r>
      <w:r w:rsidR="008D6F52">
        <w:rPr>
          <w:szCs w:val="32"/>
        </w:rPr>
        <w:t xml:space="preserve">, </w:t>
      </w:r>
      <w:r w:rsidRPr="00894396">
        <w:rPr>
          <w:szCs w:val="32"/>
        </w:rPr>
        <w:t>il ressemblait fort à bien d</w:t>
      </w:r>
      <w:r w:rsidR="008D6F52">
        <w:rPr>
          <w:szCs w:val="32"/>
        </w:rPr>
        <w:t>’</w:t>
      </w:r>
      <w:r w:rsidRPr="00894396">
        <w:rPr>
          <w:szCs w:val="32"/>
        </w:rPr>
        <w:t>autres anarchistes</w:t>
      </w:r>
      <w:r w:rsidR="008D6F52">
        <w:rPr>
          <w:szCs w:val="32"/>
        </w:rPr>
        <w:t xml:space="preserve">. </w:t>
      </w:r>
      <w:r w:rsidRPr="00894396">
        <w:rPr>
          <w:szCs w:val="32"/>
        </w:rPr>
        <w:t>Cœur chaud et tête faible</w:t>
      </w:r>
      <w:r w:rsidR="008D6F52">
        <w:rPr>
          <w:szCs w:val="32"/>
        </w:rPr>
        <w:t xml:space="preserve">, </w:t>
      </w:r>
      <w:r w:rsidRPr="00894396">
        <w:rPr>
          <w:szCs w:val="32"/>
        </w:rPr>
        <w:t>c</w:t>
      </w:r>
      <w:r w:rsidR="008D6F52">
        <w:rPr>
          <w:szCs w:val="32"/>
        </w:rPr>
        <w:t>’</w:t>
      </w:r>
      <w:r w:rsidRPr="00894396">
        <w:rPr>
          <w:szCs w:val="32"/>
        </w:rPr>
        <w:t>est le mot de l</w:t>
      </w:r>
      <w:r w:rsidR="008D6F52">
        <w:rPr>
          <w:szCs w:val="32"/>
        </w:rPr>
        <w:t>’</w:t>
      </w:r>
      <w:r w:rsidRPr="00894396">
        <w:rPr>
          <w:szCs w:val="32"/>
        </w:rPr>
        <w:t>énigme</w:t>
      </w:r>
      <w:r w:rsidR="008D6F52">
        <w:rPr>
          <w:szCs w:val="32"/>
        </w:rPr>
        <w:t xml:space="preserve"> ; </w:t>
      </w:r>
      <w:r w:rsidRPr="00894396">
        <w:rPr>
          <w:szCs w:val="32"/>
        </w:rPr>
        <w:t>et il est bien certain que les plus amères contradictions et les plus sanglants conflits du monde naissent dans l</w:t>
      </w:r>
      <w:r w:rsidR="008D6F52">
        <w:rPr>
          <w:szCs w:val="32"/>
        </w:rPr>
        <w:t>’</w:t>
      </w:r>
      <w:r w:rsidRPr="00894396">
        <w:rPr>
          <w:szCs w:val="32"/>
        </w:rPr>
        <w:t>âme de tout être capable de sentiment et de passion</w:t>
      </w:r>
      <w:r w:rsidR="008D6F52">
        <w:rPr>
          <w:szCs w:val="32"/>
        </w:rPr>
        <w:t>.</w:t>
      </w:r>
    </w:p>
    <w:p w14:paraId="03A01E8C" w14:textId="77777777" w:rsidR="008D6F52" w:rsidRDefault="00000000" w:rsidP="008D6F52">
      <w:pPr>
        <w:rPr>
          <w:szCs w:val="32"/>
        </w:rPr>
      </w:pPr>
      <w:r w:rsidRPr="00894396">
        <w:rPr>
          <w:szCs w:val="32"/>
        </w:rPr>
        <w:lastRenderedPageBreak/>
        <w:t>Mon enquête personnelle me permet d</w:t>
      </w:r>
      <w:r w:rsidR="008D6F52">
        <w:rPr>
          <w:szCs w:val="32"/>
        </w:rPr>
        <w:t>’</w:t>
      </w:r>
      <w:r w:rsidRPr="00894396">
        <w:rPr>
          <w:szCs w:val="32"/>
        </w:rPr>
        <w:t>affirmer que tous les détails apportés par lui sur la révolte des forçats sont exacts</w:t>
      </w:r>
      <w:r w:rsidR="008D6F52">
        <w:rPr>
          <w:szCs w:val="32"/>
        </w:rPr>
        <w:t>.</w:t>
      </w:r>
    </w:p>
    <w:p w14:paraId="65F0A575" w14:textId="77777777" w:rsidR="008D6F52" w:rsidRDefault="00000000" w:rsidP="008D6F52">
      <w:pPr>
        <w:rPr>
          <w:szCs w:val="32"/>
        </w:rPr>
      </w:pPr>
      <w:r w:rsidRPr="00894396">
        <w:rPr>
          <w:szCs w:val="32"/>
        </w:rPr>
        <w:t>En repassant par Horta</w:t>
      </w:r>
      <w:r w:rsidR="008D6F52">
        <w:rPr>
          <w:szCs w:val="32"/>
        </w:rPr>
        <w:t xml:space="preserve">, </w:t>
      </w:r>
      <w:r w:rsidRPr="00894396">
        <w:rPr>
          <w:szCs w:val="32"/>
        </w:rPr>
        <w:t>au retour de Cayenne</w:t>
      </w:r>
      <w:r w:rsidR="008D6F52">
        <w:rPr>
          <w:szCs w:val="32"/>
        </w:rPr>
        <w:t xml:space="preserve">, </w:t>
      </w:r>
      <w:r w:rsidRPr="00894396">
        <w:rPr>
          <w:szCs w:val="32"/>
        </w:rPr>
        <w:t>je revis l</w:t>
      </w:r>
      <w:r w:rsidR="008D6F52">
        <w:rPr>
          <w:szCs w:val="32"/>
        </w:rPr>
        <w:t>’</w:t>
      </w:r>
      <w:r w:rsidRPr="00894396">
        <w:rPr>
          <w:szCs w:val="32"/>
        </w:rPr>
        <w:t>anarchiste</w:t>
      </w:r>
      <w:r w:rsidR="008D6F52">
        <w:rPr>
          <w:szCs w:val="32"/>
        </w:rPr>
        <w:t xml:space="preserve">, </w:t>
      </w:r>
      <w:r w:rsidRPr="00894396">
        <w:rPr>
          <w:szCs w:val="32"/>
        </w:rPr>
        <w:t>et le trouvai assez mal en point</w:t>
      </w:r>
      <w:r w:rsidR="008D6F52">
        <w:rPr>
          <w:szCs w:val="32"/>
        </w:rPr>
        <w:t xml:space="preserve">. </w:t>
      </w:r>
      <w:r w:rsidRPr="00894396">
        <w:rPr>
          <w:szCs w:val="32"/>
        </w:rPr>
        <w:t>Il était plus usé</w:t>
      </w:r>
      <w:r w:rsidR="008D6F52">
        <w:rPr>
          <w:szCs w:val="32"/>
        </w:rPr>
        <w:t xml:space="preserve">, </w:t>
      </w:r>
      <w:r w:rsidRPr="00894396">
        <w:rPr>
          <w:szCs w:val="32"/>
        </w:rPr>
        <w:t>plus frêle que jamais</w:t>
      </w:r>
      <w:r w:rsidR="008D6F52">
        <w:rPr>
          <w:szCs w:val="32"/>
        </w:rPr>
        <w:t xml:space="preserve">. </w:t>
      </w:r>
      <w:r w:rsidRPr="00894396">
        <w:rPr>
          <w:szCs w:val="32"/>
        </w:rPr>
        <w:t>Sous les souillures du métier</w:t>
      </w:r>
      <w:r w:rsidR="008D6F52">
        <w:rPr>
          <w:szCs w:val="32"/>
        </w:rPr>
        <w:t xml:space="preserve">, </w:t>
      </w:r>
      <w:r w:rsidRPr="00894396">
        <w:rPr>
          <w:szCs w:val="32"/>
        </w:rPr>
        <w:t>son visage avait encore blêmi</w:t>
      </w:r>
      <w:r w:rsidR="008D6F52">
        <w:rPr>
          <w:szCs w:val="32"/>
        </w:rPr>
        <w:t xml:space="preserve">. </w:t>
      </w:r>
      <w:r w:rsidRPr="00894396">
        <w:rPr>
          <w:szCs w:val="32"/>
        </w:rPr>
        <w:t>Évidemment</w:t>
      </w:r>
      <w:r w:rsidR="008D6F52">
        <w:rPr>
          <w:szCs w:val="32"/>
        </w:rPr>
        <w:t xml:space="preserve">, </w:t>
      </w:r>
      <w:r w:rsidRPr="00894396">
        <w:rPr>
          <w:szCs w:val="32"/>
        </w:rPr>
        <w:t>la viande de la Compagnie</w:t>
      </w:r>
      <w:r w:rsidR="008D6F52">
        <w:rPr>
          <w:szCs w:val="32"/>
        </w:rPr>
        <w:t xml:space="preserve">, </w:t>
      </w:r>
      <w:r w:rsidRPr="00894396">
        <w:rPr>
          <w:szCs w:val="32"/>
        </w:rPr>
        <w:t>sous sa forme non concentrée</w:t>
      </w:r>
      <w:r w:rsidR="008D6F52">
        <w:rPr>
          <w:szCs w:val="32"/>
        </w:rPr>
        <w:t xml:space="preserve">, </w:t>
      </w:r>
      <w:r w:rsidRPr="00894396">
        <w:rPr>
          <w:szCs w:val="32"/>
        </w:rPr>
        <w:t>ne lui convenait pas du tout</w:t>
      </w:r>
      <w:r w:rsidR="008D6F52">
        <w:rPr>
          <w:szCs w:val="32"/>
        </w:rPr>
        <w:t>.</w:t>
      </w:r>
    </w:p>
    <w:p w14:paraId="48CAED9C" w14:textId="77777777" w:rsidR="008D6F52" w:rsidRDefault="00000000" w:rsidP="008D6F52">
      <w:pPr>
        <w:rPr>
          <w:szCs w:val="32"/>
        </w:rPr>
      </w:pPr>
      <w:r w:rsidRPr="00894396">
        <w:rPr>
          <w:szCs w:val="32"/>
        </w:rPr>
        <w:t>C</w:t>
      </w:r>
      <w:r w:rsidR="008D6F52">
        <w:rPr>
          <w:szCs w:val="32"/>
        </w:rPr>
        <w:t>’</w:t>
      </w:r>
      <w:r w:rsidRPr="00894396">
        <w:rPr>
          <w:szCs w:val="32"/>
        </w:rPr>
        <w:t>est sur le ponton de Horta que nous nous rencontrâmes</w:t>
      </w:r>
      <w:r w:rsidR="008D6F52">
        <w:rPr>
          <w:szCs w:val="32"/>
        </w:rPr>
        <w:t xml:space="preserve">, </w:t>
      </w:r>
      <w:r w:rsidRPr="00894396">
        <w:rPr>
          <w:szCs w:val="32"/>
        </w:rPr>
        <w:t>et je tâchai de le convaincre de laisser la vedette en plan</w:t>
      </w:r>
      <w:r w:rsidR="008D6F52">
        <w:rPr>
          <w:szCs w:val="32"/>
        </w:rPr>
        <w:t xml:space="preserve">, </w:t>
      </w:r>
      <w:r w:rsidRPr="00894396">
        <w:rPr>
          <w:szCs w:val="32"/>
        </w:rPr>
        <w:t>et de me suivre sans tarder en Europe</w:t>
      </w:r>
      <w:r w:rsidR="008D6F52">
        <w:rPr>
          <w:szCs w:val="32"/>
        </w:rPr>
        <w:t xml:space="preserve">. </w:t>
      </w:r>
      <w:r w:rsidRPr="00894396">
        <w:rPr>
          <w:szCs w:val="32"/>
        </w:rPr>
        <w:t>Je me serais fort réjoui à la pensée du dégoût et de la surprise de l</w:t>
      </w:r>
      <w:r w:rsidR="008D6F52">
        <w:rPr>
          <w:szCs w:val="32"/>
        </w:rPr>
        <w:t>’</w:t>
      </w:r>
      <w:r w:rsidRPr="00894396">
        <w:rPr>
          <w:szCs w:val="32"/>
        </w:rPr>
        <w:t>excellent régisseur</w:t>
      </w:r>
      <w:r w:rsidR="008D6F52">
        <w:rPr>
          <w:szCs w:val="32"/>
        </w:rPr>
        <w:t xml:space="preserve">, </w:t>
      </w:r>
      <w:r w:rsidRPr="00894396">
        <w:rPr>
          <w:szCs w:val="32"/>
        </w:rPr>
        <w:t>devant la fuite du pauvre diable</w:t>
      </w:r>
      <w:r w:rsidR="008D6F52">
        <w:rPr>
          <w:szCs w:val="32"/>
        </w:rPr>
        <w:t xml:space="preserve">. </w:t>
      </w:r>
      <w:r w:rsidRPr="00894396">
        <w:rPr>
          <w:szCs w:val="32"/>
        </w:rPr>
        <w:t>Mais il m</w:t>
      </w:r>
      <w:r w:rsidR="008D6F52">
        <w:rPr>
          <w:szCs w:val="32"/>
        </w:rPr>
        <w:t>’</w:t>
      </w:r>
      <w:r w:rsidRPr="00894396">
        <w:rPr>
          <w:szCs w:val="32"/>
        </w:rPr>
        <w:t>opposa un refus d</w:t>
      </w:r>
      <w:r w:rsidR="008D6F52">
        <w:rPr>
          <w:szCs w:val="32"/>
        </w:rPr>
        <w:t>’</w:t>
      </w:r>
      <w:r w:rsidRPr="00894396">
        <w:rPr>
          <w:szCs w:val="32"/>
        </w:rPr>
        <w:t>une invincible obstination</w:t>
      </w:r>
      <w:r w:rsidR="008D6F52">
        <w:rPr>
          <w:szCs w:val="32"/>
        </w:rPr>
        <w:t>.</w:t>
      </w:r>
    </w:p>
    <w:p w14:paraId="264916B3" w14:textId="77777777" w:rsidR="008D6F52" w:rsidRDefault="008D6F52" w:rsidP="008D6F52">
      <w:pPr>
        <w:rPr>
          <w:szCs w:val="32"/>
        </w:rPr>
      </w:pPr>
      <w:r>
        <w:t>— </w:t>
      </w:r>
      <w:r w:rsidRPr="00894396">
        <w:rPr>
          <w:szCs w:val="32"/>
        </w:rPr>
        <w:t>Voyons</w:t>
      </w:r>
      <w:r>
        <w:rPr>
          <w:szCs w:val="32"/>
        </w:rPr>
        <w:t xml:space="preserve"> ! </w:t>
      </w:r>
      <w:r w:rsidRPr="00894396">
        <w:rPr>
          <w:szCs w:val="32"/>
        </w:rPr>
        <w:t>Vous n</w:t>
      </w:r>
      <w:r>
        <w:rPr>
          <w:szCs w:val="32"/>
        </w:rPr>
        <w:t>’</w:t>
      </w:r>
      <w:r w:rsidRPr="00894396">
        <w:rPr>
          <w:szCs w:val="32"/>
        </w:rPr>
        <w:t>allez pas vivre éternellement ici</w:t>
      </w:r>
      <w:r>
        <w:rPr>
          <w:szCs w:val="32"/>
        </w:rPr>
        <w:t xml:space="preserve">, </w:t>
      </w:r>
      <w:r w:rsidRPr="00894396">
        <w:rPr>
          <w:szCs w:val="32"/>
        </w:rPr>
        <w:t>m</w:t>
      </w:r>
      <w:r>
        <w:rPr>
          <w:szCs w:val="32"/>
        </w:rPr>
        <w:t>’</w:t>
      </w:r>
      <w:r w:rsidRPr="00894396">
        <w:rPr>
          <w:szCs w:val="32"/>
        </w:rPr>
        <w:t>écriai-je</w:t>
      </w:r>
      <w:r>
        <w:rPr>
          <w:szCs w:val="32"/>
        </w:rPr>
        <w:t>.</w:t>
      </w:r>
    </w:p>
    <w:p w14:paraId="47925CEB" w14:textId="77777777" w:rsidR="008D6F52" w:rsidRDefault="00000000" w:rsidP="008D6F52">
      <w:pPr>
        <w:rPr>
          <w:szCs w:val="32"/>
        </w:rPr>
      </w:pPr>
      <w:r w:rsidRPr="00894396">
        <w:rPr>
          <w:szCs w:val="32"/>
        </w:rPr>
        <w:t>Il hocha la tête</w:t>
      </w:r>
      <w:r w:rsidR="008D6F52">
        <w:rPr>
          <w:szCs w:val="32"/>
        </w:rPr>
        <w:t>.</w:t>
      </w:r>
    </w:p>
    <w:p w14:paraId="0423588F" w14:textId="77777777" w:rsidR="008D6F52" w:rsidRDefault="008D6F52" w:rsidP="008D6F52">
      <w:pPr>
        <w:rPr>
          <w:szCs w:val="32"/>
        </w:rPr>
      </w:pPr>
      <w:r>
        <w:t>— </w:t>
      </w:r>
      <w:r w:rsidRPr="00894396">
        <w:rPr>
          <w:szCs w:val="32"/>
        </w:rPr>
        <w:t>J</w:t>
      </w:r>
      <w:r>
        <w:rPr>
          <w:szCs w:val="32"/>
        </w:rPr>
        <w:t>’</w:t>
      </w:r>
      <w:r w:rsidRPr="00894396">
        <w:rPr>
          <w:szCs w:val="32"/>
        </w:rPr>
        <w:t>y mourrai</w:t>
      </w:r>
      <w:r>
        <w:rPr>
          <w:szCs w:val="32"/>
        </w:rPr>
        <w:t xml:space="preserve">, </w:t>
      </w:r>
      <w:r w:rsidRPr="00894396">
        <w:rPr>
          <w:szCs w:val="32"/>
        </w:rPr>
        <w:t>fit-il</w:t>
      </w:r>
      <w:r>
        <w:rPr>
          <w:szCs w:val="32"/>
        </w:rPr>
        <w:t xml:space="preserve"> ; </w:t>
      </w:r>
      <w:r w:rsidRPr="00894396">
        <w:rPr>
          <w:szCs w:val="32"/>
        </w:rPr>
        <w:t>puis il ajouta d</w:t>
      </w:r>
      <w:r>
        <w:rPr>
          <w:szCs w:val="32"/>
        </w:rPr>
        <w:t>’</w:t>
      </w:r>
      <w:r w:rsidRPr="00894396">
        <w:rPr>
          <w:szCs w:val="32"/>
        </w:rPr>
        <w:t>un ton sombre</w:t>
      </w:r>
      <w:r>
        <w:rPr>
          <w:szCs w:val="32"/>
        </w:rPr>
        <w:t xml:space="preserve"> : </w:t>
      </w:r>
      <w:r w:rsidRPr="00894396">
        <w:rPr>
          <w:szCs w:val="32"/>
        </w:rPr>
        <w:t>Loin d</w:t>
      </w:r>
      <w:r>
        <w:rPr>
          <w:szCs w:val="32"/>
        </w:rPr>
        <w:t>’</w:t>
      </w:r>
      <w:r w:rsidRPr="00894396">
        <w:rPr>
          <w:szCs w:val="32"/>
        </w:rPr>
        <w:t>eux</w:t>
      </w:r>
      <w:r>
        <w:rPr>
          <w:szCs w:val="32"/>
        </w:rPr>
        <w:t>.</w:t>
      </w:r>
    </w:p>
    <w:p w14:paraId="04E53602" w14:textId="77777777" w:rsidR="008D6F52" w:rsidRDefault="00000000" w:rsidP="00830A5C">
      <w:pPr>
        <w:rPr>
          <w:szCs w:val="32"/>
        </w:rPr>
      </w:pPr>
      <w:r w:rsidRPr="00894396">
        <w:rPr>
          <w:szCs w:val="32"/>
        </w:rPr>
        <w:t>Quelquefois</w:t>
      </w:r>
      <w:r w:rsidR="008D6F52">
        <w:rPr>
          <w:szCs w:val="32"/>
        </w:rPr>
        <w:t xml:space="preserve">, </w:t>
      </w:r>
      <w:r w:rsidRPr="00894396">
        <w:rPr>
          <w:szCs w:val="32"/>
        </w:rPr>
        <w:t>je le revois</w:t>
      </w:r>
      <w:r w:rsidR="008D6F52">
        <w:rPr>
          <w:szCs w:val="32"/>
        </w:rPr>
        <w:t xml:space="preserve">, </w:t>
      </w:r>
      <w:r w:rsidRPr="00894396">
        <w:rPr>
          <w:szCs w:val="32"/>
        </w:rPr>
        <w:t>les yeux grands ouverts</w:t>
      </w:r>
      <w:r w:rsidR="008D6F52">
        <w:rPr>
          <w:szCs w:val="32"/>
        </w:rPr>
        <w:t xml:space="preserve">, </w:t>
      </w:r>
      <w:r w:rsidRPr="00894396">
        <w:rPr>
          <w:szCs w:val="32"/>
        </w:rPr>
        <w:t>allongé sur sa selle</w:t>
      </w:r>
      <w:r w:rsidR="008D6F52">
        <w:rPr>
          <w:szCs w:val="32"/>
        </w:rPr>
        <w:t xml:space="preserve">, </w:t>
      </w:r>
      <w:r w:rsidRPr="00894396">
        <w:rPr>
          <w:szCs w:val="32"/>
        </w:rPr>
        <w:t>dans l</w:t>
      </w:r>
      <w:r w:rsidR="008D6F52">
        <w:rPr>
          <w:szCs w:val="32"/>
        </w:rPr>
        <w:t>’</w:t>
      </w:r>
      <w:r w:rsidRPr="00894396">
        <w:rPr>
          <w:szCs w:val="32"/>
        </w:rPr>
        <w:t>appentis bas</w:t>
      </w:r>
      <w:r w:rsidR="008D6F52">
        <w:rPr>
          <w:szCs w:val="32"/>
        </w:rPr>
        <w:t xml:space="preserve">, </w:t>
      </w:r>
      <w:r w:rsidRPr="00894396">
        <w:rPr>
          <w:szCs w:val="32"/>
        </w:rPr>
        <w:t>plein d</w:t>
      </w:r>
      <w:r w:rsidR="008D6F52">
        <w:rPr>
          <w:szCs w:val="32"/>
        </w:rPr>
        <w:t>’</w:t>
      </w:r>
      <w:r w:rsidRPr="00894396">
        <w:rPr>
          <w:szCs w:val="32"/>
        </w:rPr>
        <w:t>outils et de ferraille</w:t>
      </w:r>
      <w:r w:rsidR="008D6F52">
        <w:rPr>
          <w:szCs w:val="32"/>
        </w:rPr>
        <w:t xml:space="preserve">, – </w:t>
      </w:r>
      <w:r w:rsidRPr="00894396">
        <w:rPr>
          <w:szCs w:val="32"/>
        </w:rPr>
        <w:t xml:space="preserve">cet esclave anarchiste du </w:t>
      </w:r>
      <w:proofErr w:type="spellStart"/>
      <w:r w:rsidRPr="00894396">
        <w:rPr>
          <w:szCs w:val="32"/>
        </w:rPr>
        <w:t>Marañon</w:t>
      </w:r>
      <w:proofErr w:type="spellEnd"/>
      <w:r w:rsidR="008D6F52">
        <w:rPr>
          <w:szCs w:val="32"/>
        </w:rPr>
        <w:t xml:space="preserve">, </w:t>
      </w:r>
      <w:r w:rsidRPr="00894396">
        <w:rPr>
          <w:szCs w:val="32"/>
        </w:rPr>
        <w:t xml:space="preserve">attendant avec résignation le sommeil </w:t>
      </w:r>
      <w:r w:rsidR="008D6F52">
        <w:rPr>
          <w:szCs w:val="32"/>
        </w:rPr>
        <w:t>« </w:t>
      </w:r>
      <w:r w:rsidRPr="00894396">
        <w:rPr>
          <w:szCs w:val="32"/>
        </w:rPr>
        <w:t>qui le fuit</w:t>
      </w:r>
      <w:r w:rsidR="008D6F52">
        <w:rPr>
          <w:szCs w:val="32"/>
        </w:rPr>
        <w:t xml:space="preserve"> », </w:t>
      </w:r>
      <w:r w:rsidRPr="00894396">
        <w:rPr>
          <w:szCs w:val="32"/>
        </w:rPr>
        <w:t>comme il disait avec son accent inexprimable</w:t>
      </w:r>
      <w:r w:rsidR="008D6F52">
        <w:rPr>
          <w:szCs w:val="32"/>
        </w:rPr>
        <w:t>.</w:t>
      </w:r>
    </w:p>
    <w:p w14:paraId="4F3627A0" w14:textId="5B090A83" w:rsidR="00C71140" w:rsidRPr="00CC0E56" w:rsidRDefault="00000000" w:rsidP="008D6F52">
      <w:pPr>
        <w:pStyle w:val="Titre1"/>
        <w:spacing w:before="2640"/>
      </w:pPr>
      <w:bookmarkStart w:id="17" w:name="_Toc199599804"/>
      <w:r w:rsidRPr="00CC0E56">
        <w:rPr>
          <w:sz w:val="60"/>
          <w:szCs w:val="60"/>
        </w:rPr>
        <w:lastRenderedPageBreak/>
        <w:t>LE DUEL</w:t>
      </w:r>
      <w:r w:rsidRPr="00CC0E56">
        <w:br/>
      </w:r>
      <w:r w:rsidRPr="00CC0E56">
        <w:br/>
        <w:t>CONTE MILITAIRE</w:t>
      </w:r>
      <w:bookmarkEnd w:id="17"/>
    </w:p>
    <w:p w14:paraId="6B9B0495" w14:textId="77777777" w:rsidR="00C71140" w:rsidRPr="006643D3" w:rsidRDefault="00000000" w:rsidP="008D6F52">
      <w:pPr>
        <w:pStyle w:val="Titre2"/>
        <w:pageBreakBefore/>
        <w:rPr>
          <w:sz w:val="40"/>
        </w:rPr>
      </w:pPr>
      <w:bookmarkStart w:id="18" w:name="_Toc199599805"/>
      <w:r w:rsidRPr="006643D3">
        <w:rPr>
          <w:sz w:val="40"/>
        </w:rPr>
        <w:lastRenderedPageBreak/>
        <w:t>I</w:t>
      </w:r>
      <w:bookmarkEnd w:id="18"/>
    </w:p>
    <w:p w14:paraId="350BB1B4" w14:textId="77777777" w:rsidR="00C71140" w:rsidRPr="00894396" w:rsidRDefault="00C71140" w:rsidP="00830A5C">
      <w:pPr>
        <w:rPr>
          <w:szCs w:val="32"/>
        </w:rPr>
      </w:pPr>
    </w:p>
    <w:p w14:paraId="62CD86B0" w14:textId="0155D2DB" w:rsidR="008D6F52" w:rsidRDefault="008D6F52" w:rsidP="008D6F52">
      <w:pPr>
        <w:rPr>
          <w:szCs w:val="32"/>
        </w:rPr>
      </w:pPr>
      <w:r w:rsidRPr="00894396">
        <w:rPr>
          <w:szCs w:val="32"/>
        </w:rPr>
        <w:t>Napoléon</w:t>
      </w:r>
      <w:r>
        <w:rPr>
          <w:szCs w:val="32"/>
        </w:rPr>
        <w:t> </w:t>
      </w:r>
      <w:r w:rsidRPr="00894396">
        <w:rPr>
          <w:szCs w:val="32"/>
        </w:rPr>
        <w:t>I</w:t>
      </w:r>
      <w:r w:rsidRPr="008D6F52">
        <w:rPr>
          <w:szCs w:val="32"/>
          <w:vertAlign w:val="superscript"/>
        </w:rPr>
        <w:t>er</w:t>
      </w:r>
      <w:r w:rsidRPr="00894396">
        <w:rPr>
          <w:szCs w:val="32"/>
        </w:rPr>
        <w:t xml:space="preserve"> dont la carrière eut le caractère d</w:t>
      </w:r>
      <w:r>
        <w:rPr>
          <w:szCs w:val="32"/>
        </w:rPr>
        <w:t>’</w:t>
      </w:r>
      <w:r w:rsidRPr="00894396">
        <w:rPr>
          <w:szCs w:val="32"/>
        </w:rPr>
        <w:t>un combat singulier contre toute l</w:t>
      </w:r>
      <w:r>
        <w:rPr>
          <w:szCs w:val="32"/>
        </w:rPr>
        <w:t>’</w:t>
      </w:r>
      <w:r w:rsidRPr="00894396">
        <w:rPr>
          <w:szCs w:val="32"/>
        </w:rPr>
        <w:t>Europe</w:t>
      </w:r>
      <w:r>
        <w:rPr>
          <w:szCs w:val="32"/>
        </w:rPr>
        <w:t xml:space="preserve">, </w:t>
      </w:r>
      <w:r w:rsidRPr="00894396">
        <w:rPr>
          <w:szCs w:val="32"/>
        </w:rPr>
        <w:t>détestait le duel entre officiers de son armée</w:t>
      </w:r>
      <w:r>
        <w:rPr>
          <w:szCs w:val="32"/>
        </w:rPr>
        <w:t xml:space="preserve">. </w:t>
      </w:r>
      <w:r w:rsidRPr="00894396">
        <w:rPr>
          <w:szCs w:val="32"/>
        </w:rPr>
        <w:t>Le grand empereur militaire n</w:t>
      </w:r>
      <w:r>
        <w:rPr>
          <w:szCs w:val="32"/>
        </w:rPr>
        <w:t>’</w:t>
      </w:r>
      <w:r w:rsidRPr="00894396">
        <w:rPr>
          <w:szCs w:val="32"/>
        </w:rPr>
        <w:t>était pas un spadassin et n</w:t>
      </w:r>
      <w:r>
        <w:rPr>
          <w:szCs w:val="32"/>
        </w:rPr>
        <w:t>’</w:t>
      </w:r>
      <w:r w:rsidRPr="00894396">
        <w:rPr>
          <w:szCs w:val="32"/>
        </w:rPr>
        <w:t>avait que peu de respect pour la tradition</w:t>
      </w:r>
      <w:r>
        <w:rPr>
          <w:szCs w:val="32"/>
        </w:rPr>
        <w:t>.</w:t>
      </w:r>
    </w:p>
    <w:p w14:paraId="16E70F8B" w14:textId="77777777" w:rsidR="008D6F52" w:rsidRDefault="00000000" w:rsidP="008D6F52">
      <w:pPr>
        <w:rPr>
          <w:szCs w:val="32"/>
        </w:rPr>
      </w:pPr>
      <w:r w:rsidRPr="00894396">
        <w:rPr>
          <w:szCs w:val="32"/>
        </w:rPr>
        <w:t>Cependant</w:t>
      </w:r>
      <w:r w:rsidR="008D6F52">
        <w:rPr>
          <w:szCs w:val="32"/>
        </w:rPr>
        <w:t xml:space="preserve">, </w:t>
      </w:r>
      <w:r w:rsidRPr="00894396">
        <w:rPr>
          <w:szCs w:val="32"/>
        </w:rPr>
        <w:t>une histoire de duel</w:t>
      </w:r>
      <w:r w:rsidR="008D6F52">
        <w:rPr>
          <w:szCs w:val="32"/>
        </w:rPr>
        <w:t xml:space="preserve">, </w:t>
      </w:r>
      <w:r w:rsidRPr="00894396">
        <w:rPr>
          <w:szCs w:val="32"/>
        </w:rPr>
        <w:t>qui prit à l</w:t>
      </w:r>
      <w:r w:rsidR="008D6F52">
        <w:rPr>
          <w:szCs w:val="32"/>
        </w:rPr>
        <w:t>’</w:t>
      </w:r>
      <w:r w:rsidRPr="00894396">
        <w:rPr>
          <w:szCs w:val="32"/>
        </w:rPr>
        <w:t>armée une ampleur légendaire</w:t>
      </w:r>
      <w:r w:rsidR="008D6F52">
        <w:rPr>
          <w:szCs w:val="32"/>
        </w:rPr>
        <w:t xml:space="preserve">, </w:t>
      </w:r>
      <w:r w:rsidRPr="00894396">
        <w:rPr>
          <w:szCs w:val="32"/>
        </w:rPr>
        <w:t>traversa l</w:t>
      </w:r>
      <w:r w:rsidR="008D6F52">
        <w:rPr>
          <w:szCs w:val="32"/>
        </w:rPr>
        <w:t>’</w:t>
      </w:r>
      <w:r w:rsidRPr="00894396">
        <w:rPr>
          <w:szCs w:val="32"/>
        </w:rPr>
        <w:t>épopée des guerres</w:t>
      </w:r>
      <w:r w:rsidRPr="00894396">
        <w:rPr>
          <w:i/>
          <w:iCs/>
          <w:szCs w:val="32"/>
        </w:rPr>
        <w:t xml:space="preserve"> </w:t>
      </w:r>
      <w:r w:rsidRPr="00894396">
        <w:rPr>
          <w:szCs w:val="32"/>
        </w:rPr>
        <w:t>impériales</w:t>
      </w:r>
      <w:r w:rsidR="008D6F52">
        <w:rPr>
          <w:szCs w:val="32"/>
        </w:rPr>
        <w:t xml:space="preserve">. </w:t>
      </w:r>
      <w:r w:rsidRPr="00894396">
        <w:rPr>
          <w:szCs w:val="32"/>
        </w:rPr>
        <w:t>Comme des artistes déments</w:t>
      </w:r>
      <w:r w:rsidR="008D6F52">
        <w:rPr>
          <w:szCs w:val="32"/>
        </w:rPr>
        <w:t xml:space="preserve">, </w:t>
      </w:r>
      <w:r w:rsidRPr="00894396">
        <w:rPr>
          <w:szCs w:val="32"/>
        </w:rPr>
        <w:t>acharnés à dorer un bloc d</w:t>
      </w:r>
      <w:r w:rsidR="008D6F52">
        <w:rPr>
          <w:szCs w:val="32"/>
        </w:rPr>
        <w:t>’</w:t>
      </w:r>
      <w:r w:rsidRPr="00894396">
        <w:rPr>
          <w:szCs w:val="32"/>
        </w:rPr>
        <w:t>or fin ou à peindre un lis</w:t>
      </w:r>
      <w:r w:rsidR="008D6F52">
        <w:rPr>
          <w:szCs w:val="32"/>
        </w:rPr>
        <w:t xml:space="preserve">, </w:t>
      </w:r>
      <w:r w:rsidRPr="00894396">
        <w:rPr>
          <w:szCs w:val="32"/>
        </w:rPr>
        <w:t>deux officiers</w:t>
      </w:r>
      <w:r w:rsidR="008D6F52">
        <w:rPr>
          <w:szCs w:val="32"/>
        </w:rPr>
        <w:t xml:space="preserve">, </w:t>
      </w:r>
      <w:r w:rsidRPr="00894396">
        <w:rPr>
          <w:szCs w:val="32"/>
        </w:rPr>
        <w:t>à la surprise et à l</w:t>
      </w:r>
      <w:r w:rsidR="008D6F52">
        <w:rPr>
          <w:szCs w:val="32"/>
        </w:rPr>
        <w:t>’</w:t>
      </w:r>
      <w:r w:rsidRPr="00894396">
        <w:rPr>
          <w:szCs w:val="32"/>
        </w:rPr>
        <w:t>admiration de leurs camarades</w:t>
      </w:r>
      <w:r w:rsidR="008D6F52">
        <w:rPr>
          <w:szCs w:val="32"/>
        </w:rPr>
        <w:t xml:space="preserve">, </w:t>
      </w:r>
      <w:r w:rsidRPr="00894396">
        <w:rPr>
          <w:szCs w:val="32"/>
        </w:rPr>
        <w:t>poursuivirent à travers les années d</w:t>
      </w:r>
      <w:r w:rsidR="008D6F52">
        <w:rPr>
          <w:szCs w:val="32"/>
        </w:rPr>
        <w:t>’</w:t>
      </w:r>
      <w:r w:rsidRPr="00894396">
        <w:rPr>
          <w:szCs w:val="32"/>
        </w:rPr>
        <w:t>universel carnage</w:t>
      </w:r>
      <w:r w:rsidR="008D6F52">
        <w:rPr>
          <w:szCs w:val="32"/>
        </w:rPr>
        <w:t xml:space="preserve">, </w:t>
      </w:r>
      <w:r w:rsidRPr="00894396">
        <w:rPr>
          <w:szCs w:val="32"/>
        </w:rPr>
        <w:t>une querelle particulière</w:t>
      </w:r>
      <w:r w:rsidR="008D6F52">
        <w:rPr>
          <w:szCs w:val="32"/>
        </w:rPr>
        <w:t xml:space="preserve">. </w:t>
      </w:r>
      <w:r w:rsidRPr="00894396">
        <w:rPr>
          <w:szCs w:val="32"/>
        </w:rPr>
        <w:t>C</w:t>
      </w:r>
      <w:r w:rsidR="008D6F52">
        <w:rPr>
          <w:szCs w:val="32"/>
        </w:rPr>
        <w:t>’</w:t>
      </w:r>
      <w:r w:rsidRPr="00894396">
        <w:rPr>
          <w:szCs w:val="32"/>
        </w:rPr>
        <w:t>étaient des officiers de cavalerie</w:t>
      </w:r>
      <w:r w:rsidR="008D6F52">
        <w:rPr>
          <w:szCs w:val="32"/>
        </w:rPr>
        <w:t xml:space="preserve">, </w:t>
      </w:r>
      <w:r w:rsidRPr="00894396">
        <w:rPr>
          <w:szCs w:val="32"/>
        </w:rPr>
        <w:t>et leurs liens avec l</w:t>
      </w:r>
      <w:r w:rsidR="008D6F52">
        <w:rPr>
          <w:szCs w:val="32"/>
        </w:rPr>
        <w:t>’</w:t>
      </w:r>
      <w:r w:rsidRPr="00894396">
        <w:rPr>
          <w:szCs w:val="32"/>
        </w:rPr>
        <w:t>ardent mais fantasque animal qui porte l</w:t>
      </w:r>
      <w:r w:rsidR="008D6F52">
        <w:rPr>
          <w:szCs w:val="32"/>
        </w:rPr>
        <w:t>’</w:t>
      </w:r>
      <w:r w:rsidRPr="00894396">
        <w:rPr>
          <w:szCs w:val="32"/>
        </w:rPr>
        <w:t>homme dans les combats semblent tout spécialement appropriés</w:t>
      </w:r>
      <w:r w:rsidR="008D6F52">
        <w:rPr>
          <w:szCs w:val="32"/>
        </w:rPr>
        <w:t xml:space="preserve">. </w:t>
      </w:r>
      <w:r w:rsidRPr="00894396">
        <w:rPr>
          <w:szCs w:val="32"/>
        </w:rPr>
        <w:t>On se représente mal les héros de cette légende sous la forme de deux officiers d</w:t>
      </w:r>
      <w:r w:rsidR="008D6F52">
        <w:rPr>
          <w:szCs w:val="32"/>
        </w:rPr>
        <w:t>’</w:t>
      </w:r>
      <w:r w:rsidRPr="00894396">
        <w:rPr>
          <w:szCs w:val="32"/>
        </w:rPr>
        <w:t>infanterie de ligne par exemple</w:t>
      </w:r>
      <w:r w:rsidR="008D6F52">
        <w:rPr>
          <w:szCs w:val="32"/>
        </w:rPr>
        <w:t xml:space="preserve">, </w:t>
      </w:r>
      <w:r w:rsidRPr="00894396">
        <w:rPr>
          <w:szCs w:val="32"/>
        </w:rPr>
        <w:t>dont la fantaisie serait tempérée par les marches forcées</w:t>
      </w:r>
      <w:r w:rsidR="008D6F52">
        <w:rPr>
          <w:szCs w:val="32"/>
        </w:rPr>
        <w:t xml:space="preserve">, </w:t>
      </w:r>
      <w:r w:rsidRPr="00894396">
        <w:rPr>
          <w:szCs w:val="32"/>
        </w:rPr>
        <w:t>et la valeur forcément plus terre à terre</w:t>
      </w:r>
      <w:r w:rsidR="008D6F52">
        <w:rPr>
          <w:szCs w:val="32"/>
        </w:rPr>
        <w:t xml:space="preserve">. </w:t>
      </w:r>
      <w:r w:rsidRPr="00894396">
        <w:rPr>
          <w:szCs w:val="32"/>
        </w:rPr>
        <w:t>Quant aux artilleurs ou aux officiers du génie</w:t>
      </w:r>
      <w:r w:rsidR="008D6F52">
        <w:rPr>
          <w:szCs w:val="32"/>
        </w:rPr>
        <w:t xml:space="preserve">, </w:t>
      </w:r>
      <w:r w:rsidRPr="00894396">
        <w:rPr>
          <w:szCs w:val="32"/>
        </w:rPr>
        <w:t>dont le régime mathématique rafraîchit la cervelle</w:t>
      </w:r>
      <w:r w:rsidR="008D6F52">
        <w:rPr>
          <w:szCs w:val="32"/>
        </w:rPr>
        <w:t xml:space="preserve">, </w:t>
      </w:r>
      <w:r w:rsidRPr="00894396">
        <w:rPr>
          <w:szCs w:val="32"/>
        </w:rPr>
        <w:t>pareille aventure ne saurait leur advenir</w:t>
      </w:r>
      <w:r w:rsidR="008D6F52">
        <w:rPr>
          <w:szCs w:val="32"/>
        </w:rPr>
        <w:t>.</w:t>
      </w:r>
    </w:p>
    <w:p w14:paraId="323E72C3" w14:textId="77777777" w:rsidR="008D6F52" w:rsidRDefault="00000000" w:rsidP="008D6F52">
      <w:pPr>
        <w:rPr>
          <w:szCs w:val="32"/>
        </w:rPr>
      </w:pPr>
      <w:r w:rsidRPr="00894396">
        <w:rPr>
          <w:szCs w:val="32"/>
        </w:rPr>
        <w:t>Les deux officiers se nommaient Féraud et d</w:t>
      </w:r>
      <w:r w:rsidR="008D6F52">
        <w:rPr>
          <w:szCs w:val="32"/>
        </w:rPr>
        <w:t>’</w:t>
      </w:r>
      <w:r w:rsidRPr="00894396">
        <w:rPr>
          <w:szCs w:val="32"/>
        </w:rPr>
        <w:t>Hubert</w:t>
      </w:r>
      <w:r w:rsidR="008D6F52">
        <w:rPr>
          <w:szCs w:val="32"/>
        </w:rPr>
        <w:t xml:space="preserve">, </w:t>
      </w:r>
      <w:r w:rsidRPr="00894396">
        <w:rPr>
          <w:szCs w:val="32"/>
        </w:rPr>
        <w:t>et ils étaient tous deux lieutenants de hussards</w:t>
      </w:r>
      <w:r w:rsidR="008D6F52">
        <w:rPr>
          <w:szCs w:val="32"/>
        </w:rPr>
        <w:t xml:space="preserve">, </w:t>
      </w:r>
      <w:r w:rsidRPr="00894396">
        <w:rPr>
          <w:szCs w:val="32"/>
        </w:rPr>
        <w:t>sans appartenir d</w:t>
      </w:r>
      <w:r w:rsidR="008D6F52">
        <w:rPr>
          <w:szCs w:val="32"/>
        </w:rPr>
        <w:t>’</w:t>
      </w:r>
      <w:r w:rsidRPr="00894396">
        <w:rPr>
          <w:szCs w:val="32"/>
        </w:rPr>
        <w:t>ailleurs au même régiment</w:t>
      </w:r>
      <w:r w:rsidR="008D6F52">
        <w:rPr>
          <w:szCs w:val="32"/>
        </w:rPr>
        <w:t>.</w:t>
      </w:r>
    </w:p>
    <w:p w14:paraId="53D12AEF" w14:textId="77777777" w:rsidR="008D6F52" w:rsidRDefault="00000000" w:rsidP="008D6F52">
      <w:pPr>
        <w:rPr>
          <w:szCs w:val="32"/>
        </w:rPr>
      </w:pPr>
      <w:r w:rsidRPr="00894396">
        <w:rPr>
          <w:szCs w:val="32"/>
        </w:rPr>
        <w:t>Féraud était officier de troupe</w:t>
      </w:r>
      <w:r w:rsidR="008D6F52">
        <w:rPr>
          <w:szCs w:val="32"/>
        </w:rPr>
        <w:t xml:space="preserve">, </w:t>
      </w:r>
      <w:r w:rsidRPr="00894396">
        <w:rPr>
          <w:szCs w:val="32"/>
        </w:rPr>
        <w:t>tandis que le lieutenant d</w:t>
      </w:r>
      <w:r w:rsidR="008D6F52">
        <w:rPr>
          <w:szCs w:val="32"/>
        </w:rPr>
        <w:t>’</w:t>
      </w:r>
      <w:r w:rsidRPr="00894396">
        <w:rPr>
          <w:szCs w:val="32"/>
        </w:rPr>
        <w:t>Hubert avait la bonne fortune d</w:t>
      </w:r>
      <w:r w:rsidR="008D6F52">
        <w:rPr>
          <w:szCs w:val="32"/>
        </w:rPr>
        <w:t>’</w:t>
      </w:r>
      <w:r w:rsidRPr="00894396">
        <w:rPr>
          <w:szCs w:val="32"/>
        </w:rPr>
        <w:t>être attaché en qualité d</w:t>
      </w:r>
      <w:r w:rsidR="008D6F52">
        <w:rPr>
          <w:szCs w:val="32"/>
        </w:rPr>
        <w:t>’</w:t>
      </w:r>
      <w:r w:rsidRPr="00894396">
        <w:rPr>
          <w:szCs w:val="32"/>
        </w:rPr>
        <w:t>officier d</w:t>
      </w:r>
      <w:r w:rsidR="008D6F52">
        <w:rPr>
          <w:szCs w:val="32"/>
        </w:rPr>
        <w:t>’</w:t>
      </w:r>
      <w:r w:rsidRPr="00894396">
        <w:rPr>
          <w:szCs w:val="32"/>
        </w:rPr>
        <w:t>ordonnance à la personne du général commandant la division</w:t>
      </w:r>
      <w:r w:rsidR="008D6F52">
        <w:rPr>
          <w:szCs w:val="32"/>
        </w:rPr>
        <w:t xml:space="preserve">. </w:t>
      </w:r>
      <w:r w:rsidRPr="00894396">
        <w:rPr>
          <w:szCs w:val="32"/>
        </w:rPr>
        <w:t>On était à Strasbourg</w:t>
      </w:r>
      <w:r w:rsidR="008D6F52">
        <w:rPr>
          <w:szCs w:val="32"/>
        </w:rPr>
        <w:t xml:space="preserve">, </w:t>
      </w:r>
      <w:r w:rsidRPr="00894396">
        <w:rPr>
          <w:szCs w:val="32"/>
        </w:rPr>
        <w:t>et dans cette agréable et grosse garnison</w:t>
      </w:r>
      <w:r w:rsidR="008D6F52">
        <w:rPr>
          <w:szCs w:val="32"/>
        </w:rPr>
        <w:t xml:space="preserve">, </w:t>
      </w:r>
      <w:r w:rsidRPr="00894396">
        <w:rPr>
          <w:szCs w:val="32"/>
        </w:rPr>
        <w:t xml:space="preserve">ces messieurs goûtaient fort un court </w:t>
      </w:r>
      <w:r w:rsidRPr="00894396">
        <w:rPr>
          <w:szCs w:val="32"/>
        </w:rPr>
        <w:lastRenderedPageBreak/>
        <w:t>moment de paix</w:t>
      </w:r>
      <w:r w:rsidR="008D6F52">
        <w:rPr>
          <w:szCs w:val="32"/>
        </w:rPr>
        <w:t xml:space="preserve">. </w:t>
      </w:r>
      <w:r w:rsidRPr="00894396">
        <w:rPr>
          <w:szCs w:val="32"/>
        </w:rPr>
        <w:t>À vrai dire</w:t>
      </w:r>
      <w:r w:rsidR="008D6F52">
        <w:rPr>
          <w:szCs w:val="32"/>
        </w:rPr>
        <w:t xml:space="preserve">, </w:t>
      </w:r>
      <w:r w:rsidRPr="00894396">
        <w:rPr>
          <w:szCs w:val="32"/>
        </w:rPr>
        <w:t>s</w:t>
      </w:r>
      <w:r w:rsidR="008D6F52">
        <w:rPr>
          <w:szCs w:val="32"/>
        </w:rPr>
        <w:t>’</w:t>
      </w:r>
      <w:r w:rsidRPr="00894396">
        <w:rPr>
          <w:szCs w:val="32"/>
        </w:rPr>
        <w:t>ils en jouissaient malgré leurs natures essentiellement guerrières</w:t>
      </w:r>
      <w:r w:rsidR="008D6F52">
        <w:rPr>
          <w:szCs w:val="32"/>
        </w:rPr>
        <w:t xml:space="preserve">, </w:t>
      </w:r>
      <w:r w:rsidRPr="00894396">
        <w:rPr>
          <w:szCs w:val="32"/>
        </w:rPr>
        <w:t>c</w:t>
      </w:r>
      <w:r w:rsidR="008D6F52">
        <w:rPr>
          <w:szCs w:val="32"/>
        </w:rPr>
        <w:t>’</w:t>
      </w:r>
      <w:r w:rsidRPr="00894396">
        <w:rPr>
          <w:szCs w:val="32"/>
        </w:rPr>
        <w:t>est parce que c</w:t>
      </w:r>
      <w:r w:rsidR="008D6F52">
        <w:rPr>
          <w:szCs w:val="32"/>
        </w:rPr>
        <w:t>’</w:t>
      </w:r>
      <w:r w:rsidRPr="00894396">
        <w:rPr>
          <w:szCs w:val="32"/>
        </w:rPr>
        <w:t>était une de ces paix qui affûtent les épées et fourbissent les fusils</w:t>
      </w:r>
      <w:r w:rsidR="008D6F52">
        <w:rPr>
          <w:szCs w:val="32"/>
        </w:rPr>
        <w:t xml:space="preserve">, </w:t>
      </w:r>
      <w:r w:rsidRPr="00894396">
        <w:rPr>
          <w:szCs w:val="32"/>
        </w:rPr>
        <w:t>une de ces paix chères aux cœurs de soldats</w:t>
      </w:r>
      <w:r w:rsidR="008D6F52">
        <w:rPr>
          <w:szCs w:val="32"/>
        </w:rPr>
        <w:t xml:space="preserve">, </w:t>
      </w:r>
      <w:r w:rsidRPr="00894396">
        <w:rPr>
          <w:szCs w:val="32"/>
        </w:rPr>
        <w:t>qui laissent intact le prestige militaire</w:t>
      </w:r>
      <w:r w:rsidR="008D6F52">
        <w:rPr>
          <w:szCs w:val="32"/>
        </w:rPr>
        <w:t xml:space="preserve">, </w:t>
      </w:r>
      <w:r w:rsidRPr="00894396">
        <w:rPr>
          <w:szCs w:val="32"/>
        </w:rPr>
        <w:t>parce que personne ne croit à leur solidité ou à leur durée</w:t>
      </w:r>
      <w:r w:rsidR="008D6F52">
        <w:rPr>
          <w:szCs w:val="32"/>
        </w:rPr>
        <w:t>.</w:t>
      </w:r>
    </w:p>
    <w:p w14:paraId="46910453" w14:textId="77777777" w:rsidR="008D6F52" w:rsidRDefault="00000000" w:rsidP="008D6F52">
      <w:pPr>
        <w:rPr>
          <w:szCs w:val="32"/>
        </w:rPr>
      </w:pPr>
      <w:r w:rsidRPr="00894396">
        <w:rPr>
          <w:szCs w:val="32"/>
        </w:rPr>
        <w:t>Dans des circonstances historiques si propices à l</w:t>
      </w:r>
      <w:r w:rsidR="008D6F52">
        <w:rPr>
          <w:szCs w:val="32"/>
        </w:rPr>
        <w:t>’</w:t>
      </w:r>
      <w:r w:rsidRPr="00894396">
        <w:rPr>
          <w:szCs w:val="32"/>
        </w:rPr>
        <w:t>appréciation d</w:t>
      </w:r>
      <w:r w:rsidR="008D6F52">
        <w:rPr>
          <w:szCs w:val="32"/>
        </w:rPr>
        <w:t>’</w:t>
      </w:r>
      <w:r w:rsidRPr="00894396">
        <w:rPr>
          <w:szCs w:val="32"/>
        </w:rPr>
        <w:t>un repos bien gagné</w:t>
      </w:r>
      <w:r w:rsidR="008D6F52">
        <w:rPr>
          <w:szCs w:val="32"/>
        </w:rPr>
        <w:t xml:space="preserve">, </w:t>
      </w:r>
      <w:r w:rsidRPr="00894396">
        <w:rPr>
          <w:szCs w:val="32"/>
        </w:rPr>
        <w:t>le lieutenant d</w:t>
      </w:r>
      <w:r w:rsidR="008D6F52">
        <w:rPr>
          <w:szCs w:val="32"/>
        </w:rPr>
        <w:t>’</w:t>
      </w:r>
      <w:r w:rsidRPr="00894396">
        <w:rPr>
          <w:szCs w:val="32"/>
        </w:rPr>
        <w:t>Hubert suivait</w:t>
      </w:r>
      <w:r w:rsidR="008D6F52">
        <w:rPr>
          <w:szCs w:val="32"/>
        </w:rPr>
        <w:t xml:space="preserve">, </w:t>
      </w:r>
      <w:r w:rsidRPr="00894396">
        <w:rPr>
          <w:szCs w:val="32"/>
        </w:rPr>
        <w:t>un bel après-midi</w:t>
      </w:r>
      <w:r w:rsidR="008D6F52">
        <w:rPr>
          <w:szCs w:val="32"/>
        </w:rPr>
        <w:t xml:space="preserve">, </w:t>
      </w:r>
      <w:r w:rsidRPr="00894396">
        <w:rPr>
          <w:szCs w:val="32"/>
        </w:rPr>
        <w:t>une rue paisible de faubourg ensoleillé</w:t>
      </w:r>
      <w:r w:rsidR="008D6F52">
        <w:rPr>
          <w:szCs w:val="32"/>
        </w:rPr>
        <w:t xml:space="preserve">. </w:t>
      </w:r>
      <w:r w:rsidRPr="00894396">
        <w:rPr>
          <w:szCs w:val="32"/>
        </w:rPr>
        <w:t>Il gagnait le logis du lieutenant Féraud</w:t>
      </w:r>
      <w:r w:rsidR="008D6F52">
        <w:rPr>
          <w:szCs w:val="32"/>
        </w:rPr>
        <w:t xml:space="preserve">, </w:t>
      </w:r>
      <w:r w:rsidRPr="00894396">
        <w:rPr>
          <w:szCs w:val="32"/>
        </w:rPr>
        <w:t>qui habitait</w:t>
      </w:r>
      <w:r w:rsidR="008D6F52">
        <w:rPr>
          <w:szCs w:val="32"/>
        </w:rPr>
        <w:t xml:space="preserve">, </w:t>
      </w:r>
      <w:r w:rsidRPr="00894396">
        <w:rPr>
          <w:szCs w:val="32"/>
        </w:rPr>
        <w:t>chez une vieille demoiselle</w:t>
      </w:r>
      <w:r w:rsidR="008D6F52">
        <w:rPr>
          <w:szCs w:val="32"/>
        </w:rPr>
        <w:t xml:space="preserve">, </w:t>
      </w:r>
      <w:r w:rsidRPr="00894396">
        <w:rPr>
          <w:szCs w:val="32"/>
        </w:rPr>
        <w:t>une maison particulière</w:t>
      </w:r>
      <w:r w:rsidR="008D6F52">
        <w:rPr>
          <w:szCs w:val="32"/>
        </w:rPr>
        <w:t xml:space="preserve">, </w:t>
      </w:r>
      <w:r w:rsidRPr="00894396">
        <w:rPr>
          <w:szCs w:val="32"/>
        </w:rPr>
        <w:t>flanquée d</w:t>
      </w:r>
      <w:r w:rsidR="008D6F52">
        <w:rPr>
          <w:szCs w:val="32"/>
        </w:rPr>
        <w:t>’</w:t>
      </w:r>
      <w:r w:rsidRPr="00894396">
        <w:rPr>
          <w:szCs w:val="32"/>
        </w:rPr>
        <w:t>un jardin</w:t>
      </w:r>
      <w:r w:rsidR="008D6F52">
        <w:rPr>
          <w:szCs w:val="32"/>
        </w:rPr>
        <w:t>.</w:t>
      </w:r>
    </w:p>
    <w:p w14:paraId="2A642FCA" w14:textId="77777777" w:rsidR="008D6F52" w:rsidRDefault="00000000" w:rsidP="008D6F52">
      <w:pPr>
        <w:rPr>
          <w:szCs w:val="32"/>
        </w:rPr>
      </w:pPr>
      <w:r w:rsidRPr="00894396">
        <w:rPr>
          <w:szCs w:val="32"/>
        </w:rPr>
        <w:t>Une jeune servante en costume d</w:t>
      </w:r>
      <w:r w:rsidR="008D6F52">
        <w:rPr>
          <w:szCs w:val="32"/>
        </w:rPr>
        <w:t>’</w:t>
      </w:r>
      <w:r w:rsidRPr="00894396">
        <w:rPr>
          <w:szCs w:val="32"/>
        </w:rPr>
        <w:t>Alsacienne répondit sans tarder à son coup de sonnette</w:t>
      </w:r>
      <w:r w:rsidR="008D6F52">
        <w:rPr>
          <w:szCs w:val="32"/>
        </w:rPr>
        <w:t xml:space="preserve">. </w:t>
      </w:r>
      <w:r w:rsidRPr="00894396">
        <w:rPr>
          <w:szCs w:val="32"/>
        </w:rPr>
        <w:t>Son teint frais et de longs cils modestement baissés à la vue du bel officier</w:t>
      </w:r>
      <w:r w:rsidR="008D6F52">
        <w:rPr>
          <w:szCs w:val="32"/>
        </w:rPr>
        <w:t xml:space="preserve">, </w:t>
      </w:r>
      <w:r w:rsidRPr="00894396">
        <w:rPr>
          <w:szCs w:val="32"/>
        </w:rPr>
        <w:t>incitèrent le lieutenant d</w:t>
      </w:r>
      <w:r w:rsidR="008D6F52">
        <w:rPr>
          <w:szCs w:val="32"/>
        </w:rPr>
        <w:t>’</w:t>
      </w:r>
      <w:r w:rsidRPr="00894396">
        <w:rPr>
          <w:szCs w:val="32"/>
        </w:rPr>
        <w:t>Hubert</w:t>
      </w:r>
      <w:r w:rsidR="008D6F52">
        <w:rPr>
          <w:szCs w:val="32"/>
        </w:rPr>
        <w:t xml:space="preserve">, </w:t>
      </w:r>
      <w:r w:rsidRPr="00894396">
        <w:rPr>
          <w:szCs w:val="32"/>
        </w:rPr>
        <w:t>qui était accessible aux sensations esthétiques</w:t>
      </w:r>
      <w:r w:rsidR="008D6F52">
        <w:rPr>
          <w:szCs w:val="32"/>
        </w:rPr>
        <w:t xml:space="preserve">, </w:t>
      </w:r>
      <w:r w:rsidRPr="00894396">
        <w:rPr>
          <w:szCs w:val="32"/>
        </w:rPr>
        <w:t>à tempérer la froide et sévère gravité de son visage</w:t>
      </w:r>
      <w:r w:rsidR="008D6F52">
        <w:rPr>
          <w:szCs w:val="32"/>
        </w:rPr>
        <w:t xml:space="preserve">. </w:t>
      </w:r>
      <w:r w:rsidRPr="00894396">
        <w:rPr>
          <w:szCs w:val="32"/>
        </w:rPr>
        <w:t>Il remarquait en même temps que la jolie fille portait sur son bras une culotte de hussard</w:t>
      </w:r>
      <w:r w:rsidR="008D6F52">
        <w:rPr>
          <w:szCs w:val="32"/>
        </w:rPr>
        <w:t xml:space="preserve"> : </w:t>
      </w:r>
      <w:r w:rsidRPr="00894396">
        <w:rPr>
          <w:szCs w:val="32"/>
        </w:rPr>
        <w:t>bleue à bande rouge</w:t>
      </w:r>
      <w:r w:rsidR="008D6F52">
        <w:rPr>
          <w:szCs w:val="32"/>
        </w:rPr>
        <w:t>.</w:t>
      </w:r>
    </w:p>
    <w:p w14:paraId="2D6E2C25" w14:textId="77777777" w:rsidR="008D6F52" w:rsidRDefault="008D6F52" w:rsidP="008D6F52">
      <w:pPr>
        <w:rPr>
          <w:szCs w:val="32"/>
        </w:rPr>
      </w:pPr>
      <w:r>
        <w:t>— </w:t>
      </w:r>
      <w:r w:rsidRPr="00894396">
        <w:rPr>
          <w:szCs w:val="32"/>
        </w:rPr>
        <w:t>Le lieutenant Féraud est-il là</w:t>
      </w:r>
      <w:r>
        <w:rPr>
          <w:szCs w:val="32"/>
        </w:rPr>
        <w:t xml:space="preserve"> ? </w:t>
      </w:r>
      <w:r w:rsidRPr="00894396">
        <w:rPr>
          <w:szCs w:val="32"/>
        </w:rPr>
        <w:t>demanda-t-il</w:t>
      </w:r>
      <w:r>
        <w:rPr>
          <w:szCs w:val="32"/>
        </w:rPr>
        <w:t xml:space="preserve">, </w:t>
      </w:r>
      <w:r w:rsidRPr="00894396">
        <w:rPr>
          <w:szCs w:val="32"/>
        </w:rPr>
        <w:t>d</w:t>
      </w:r>
      <w:r>
        <w:rPr>
          <w:szCs w:val="32"/>
        </w:rPr>
        <w:t>’</w:t>
      </w:r>
      <w:r w:rsidRPr="00894396">
        <w:rPr>
          <w:szCs w:val="32"/>
        </w:rPr>
        <w:t>un ton aimable</w:t>
      </w:r>
      <w:r>
        <w:rPr>
          <w:szCs w:val="32"/>
        </w:rPr>
        <w:t>.</w:t>
      </w:r>
    </w:p>
    <w:p w14:paraId="7E0C4381" w14:textId="77777777" w:rsidR="008D6F52" w:rsidRDefault="008D6F52" w:rsidP="008D6F52">
      <w:pPr>
        <w:rPr>
          <w:szCs w:val="32"/>
        </w:rPr>
      </w:pPr>
      <w:r>
        <w:t>— </w:t>
      </w:r>
      <w:r w:rsidRPr="00894396">
        <w:rPr>
          <w:szCs w:val="32"/>
        </w:rPr>
        <w:t>Oh</w:t>
      </w:r>
      <w:r>
        <w:rPr>
          <w:szCs w:val="32"/>
        </w:rPr>
        <w:t xml:space="preserve">, </w:t>
      </w:r>
      <w:r w:rsidRPr="00894396">
        <w:rPr>
          <w:szCs w:val="32"/>
        </w:rPr>
        <w:t>non</w:t>
      </w:r>
      <w:r>
        <w:rPr>
          <w:szCs w:val="32"/>
        </w:rPr>
        <w:t xml:space="preserve">, </w:t>
      </w:r>
      <w:r w:rsidRPr="00894396">
        <w:rPr>
          <w:szCs w:val="32"/>
        </w:rPr>
        <w:t>monsieur</w:t>
      </w:r>
      <w:r>
        <w:rPr>
          <w:szCs w:val="32"/>
        </w:rPr>
        <w:t xml:space="preserve"> ! </w:t>
      </w:r>
      <w:r w:rsidRPr="00894396">
        <w:rPr>
          <w:szCs w:val="32"/>
        </w:rPr>
        <w:t>Il est parti à six heures du matin</w:t>
      </w:r>
      <w:r>
        <w:rPr>
          <w:szCs w:val="32"/>
        </w:rPr>
        <w:t>.</w:t>
      </w:r>
    </w:p>
    <w:p w14:paraId="4147FF2B" w14:textId="77777777" w:rsidR="008D6F52" w:rsidRDefault="00000000" w:rsidP="008D6F52">
      <w:pPr>
        <w:rPr>
          <w:szCs w:val="32"/>
        </w:rPr>
      </w:pPr>
      <w:r w:rsidRPr="00894396">
        <w:rPr>
          <w:szCs w:val="32"/>
        </w:rPr>
        <w:t>La jolie servante s</w:t>
      </w:r>
      <w:r w:rsidR="008D6F52">
        <w:rPr>
          <w:szCs w:val="32"/>
        </w:rPr>
        <w:t>’</w:t>
      </w:r>
      <w:r w:rsidRPr="00894396">
        <w:rPr>
          <w:szCs w:val="32"/>
        </w:rPr>
        <w:t>efforçait de fermer la porte</w:t>
      </w:r>
      <w:r w:rsidR="008D6F52">
        <w:rPr>
          <w:szCs w:val="32"/>
        </w:rPr>
        <w:t xml:space="preserve">. </w:t>
      </w:r>
      <w:r w:rsidRPr="00894396">
        <w:rPr>
          <w:szCs w:val="32"/>
        </w:rPr>
        <w:t>Le lieutenant d</w:t>
      </w:r>
      <w:r w:rsidR="008D6F52">
        <w:rPr>
          <w:szCs w:val="32"/>
        </w:rPr>
        <w:t>’</w:t>
      </w:r>
      <w:r w:rsidRPr="00894396">
        <w:rPr>
          <w:szCs w:val="32"/>
        </w:rPr>
        <w:t>Hubert</w:t>
      </w:r>
      <w:r w:rsidR="008D6F52">
        <w:rPr>
          <w:szCs w:val="32"/>
        </w:rPr>
        <w:t xml:space="preserve">, </w:t>
      </w:r>
      <w:r w:rsidRPr="00894396">
        <w:rPr>
          <w:szCs w:val="32"/>
        </w:rPr>
        <w:t>s</w:t>
      </w:r>
      <w:r w:rsidR="008D6F52">
        <w:rPr>
          <w:szCs w:val="32"/>
        </w:rPr>
        <w:t>’</w:t>
      </w:r>
      <w:r w:rsidRPr="00894396">
        <w:rPr>
          <w:szCs w:val="32"/>
        </w:rPr>
        <w:t>opposant à cette tentative avec une douce fermeté</w:t>
      </w:r>
      <w:r w:rsidR="008D6F52">
        <w:rPr>
          <w:szCs w:val="32"/>
        </w:rPr>
        <w:t xml:space="preserve">, </w:t>
      </w:r>
      <w:r w:rsidRPr="00894396">
        <w:rPr>
          <w:szCs w:val="32"/>
        </w:rPr>
        <w:t>pénétra dans le vestibule et fit sonner ses éperons</w:t>
      </w:r>
      <w:r w:rsidR="008D6F52">
        <w:rPr>
          <w:szCs w:val="32"/>
        </w:rPr>
        <w:t>.</w:t>
      </w:r>
    </w:p>
    <w:p w14:paraId="78AB0F6C" w14:textId="77777777" w:rsidR="008D6F52" w:rsidRDefault="008D6F52" w:rsidP="008D6F52">
      <w:pPr>
        <w:rPr>
          <w:szCs w:val="32"/>
        </w:rPr>
      </w:pPr>
      <w:r>
        <w:t>— </w:t>
      </w:r>
      <w:r w:rsidRPr="00894396">
        <w:rPr>
          <w:szCs w:val="32"/>
        </w:rPr>
        <w:t>Voyons</w:t>
      </w:r>
      <w:r>
        <w:rPr>
          <w:szCs w:val="32"/>
        </w:rPr>
        <w:t xml:space="preserve">, </w:t>
      </w:r>
      <w:r w:rsidRPr="00894396">
        <w:rPr>
          <w:szCs w:val="32"/>
        </w:rPr>
        <w:t>petite</w:t>
      </w:r>
      <w:r>
        <w:rPr>
          <w:szCs w:val="32"/>
        </w:rPr>
        <w:t xml:space="preserve"> ! </w:t>
      </w:r>
      <w:r w:rsidRPr="00894396">
        <w:rPr>
          <w:szCs w:val="32"/>
        </w:rPr>
        <w:t>Vous n</w:t>
      </w:r>
      <w:r>
        <w:rPr>
          <w:szCs w:val="32"/>
        </w:rPr>
        <w:t>’</w:t>
      </w:r>
      <w:r w:rsidRPr="00894396">
        <w:rPr>
          <w:szCs w:val="32"/>
        </w:rPr>
        <w:t>allez pas me faire croire qu</w:t>
      </w:r>
      <w:r>
        <w:rPr>
          <w:szCs w:val="32"/>
        </w:rPr>
        <w:t>’</w:t>
      </w:r>
      <w:r w:rsidRPr="00894396">
        <w:rPr>
          <w:szCs w:val="32"/>
        </w:rPr>
        <w:t>il ne soit pas rentré depuis six heures du matin</w:t>
      </w:r>
      <w:r>
        <w:rPr>
          <w:szCs w:val="32"/>
        </w:rPr>
        <w:t> !</w:t>
      </w:r>
    </w:p>
    <w:p w14:paraId="03896624" w14:textId="77777777" w:rsidR="008D6F52" w:rsidRDefault="00000000" w:rsidP="008D6F52">
      <w:pPr>
        <w:rPr>
          <w:szCs w:val="32"/>
        </w:rPr>
      </w:pPr>
      <w:r w:rsidRPr="00894396">
        <w:rPr>
          <w:szCs w:val="32"/>
        </w:rPr>
        <w:t>Ce disant</w:t>
      </w:r>
      <w:r w:rsidR="008D6F52">
        <w:rPr>
          <w:szCs w:val="32"/>
        </w:rPr>
        <w:t xml:space="preserve">, </w:t>
      </w:r>
      <w:r w:rsidRPr="00894396">
        <w:rPr>
          <w:szCs w:val="32"/>
        </w:rPr>
        <w:t>le lieutenant d</w:t>
      </w:r>
      <w:r w:rsidR="008D6F52">
        <w:rPr>
          <w:szCs w:val="32"/>
        </w:rPr>
        <w:t>’</w:t>
      </w:r>
      <w:r w:rsidRPr="00894396">
        <w:rPr>
          <w:szCs w:val="32"/>
        </w:rPr>
        <w:t>Hubert ouvrait</w:t>
      </w:r>
      <w:r w:rsidR="008D6F52">
        <w:rPr>
          <w:szCs w:val="32"/>
        </w:rPr>
        <w:t xml:space="preserve">, </w:t>
      </w:r>
      <w:r w:rsidRPr="00894396">
        <w:rPr>
          <w:szCs w:val="32"/>
        </w:rPr>
        <w:t>sans cérémonie la porte d</w:t>
      </w:r>
      <w:r w:rsidR="008D6F52">
        <w:rPr>
          <w:szCs w:val="32"/>
        </w:rPr>
        <w:t>’</w:t>
      </w:r>
      <w:r w:rsidRPr="00894396">
        <w:rPr>
          <w:szCs w:val="32"/>
        </w:rPr>
        <w:t>une pièce si nette</w:t>
      </w:r>
      <w:r w:rsidR="008D6F52">
        <w:rPr>
          <w:szCs w:val="32"/>
        </w:rPr>
        <w:t xml:space="preserve">, </w:t>
      </w:r>
      <w:r w:rsidRPr="00894396">
        <w:rPr>
          <w:szCs w:val="32"/>
        </w:rPr>
        <w:t>si bien tenue</w:t>
      </w:r>
      <w:r w:rsidR="008D6F52">
        <w:rPr>
          <w:szCs w:val="32"/>
        </w:rPr>
        <w:t xml:space="preserve">, </w:t>
      </w:r>
      <w:r w:rsidRPr="00894396">
        <w:rPr>
          <w:szCs w:val="32"/>
        </w:rPr>
        <w:t>si plaisante</w:t>
      </w:r>
      <w:r w:rsidR="008D6F52">
        <w:rPr>
          <w:szCs w:val="32"/>
        </w:rPr>
        <w:t xml:space="preserve">, </w:t>
      </w:r>
      <w:r w:rsidRPr="00894396">
        <w:rPr>
          <w:szCs w:val="32"/>
        </w:rPr>
        <w:t>qu</w:t>
      </w:r>
      <w:r w:rsidR="008D6F52">
        <w:rPr>
          <w:szCs w:val="32"/>
        </w:rPr>
        <w:t>’</w:t>
      </w:r>
      <w:r w:rsidRPr="00894396">
        <w:rPr>
          <w:szCs w:val="32"/>
        </w:rPr>
        <w:t xml:space="preserve">il </w:t>
      </w:r>
      <w:r w:rsidRPr="00894396">
        <w:rPr>
          <w:szCs w:val="32"/>
        </w:rPr>
        <w:lastRenderedPageBreak/>
        <w:t>lui fallut l</w:t>
      </w:r>
      <w:r w:rsidR="008D6F52">
        <w:rPr>
          <w:szCs w:val="32"/>
        </w:rPr>
        <w:t>’</w:t>
      </w:r>
      <w:r w:rsidRPr="00894396">
        <w:rPr>
          <w:szCs w:val="32"/>
        </w:rPr>
        <w:t>évidence des uniformes</w:t>
      </w:r>
      <w:r w:rsidR="008D6F52">
        <w:rPr>
          <w:szCs w:val="32"/>
        </w:rPr>
        <w:t xml:space="preserve">, </w:t>
      </w:r>
      <w:r w:rsidRPr="00894396">
        <w:rPr>
          <w:szCs w:val="32"/>
        </w:rPr>
        <w:t>bottes et autres accoutrements militaires</w:t>
      </w:r>
      <w:r w:rsidR="008D6F52">
        <w:rPr>
          <w:szCs w:val="32"/>
        </w:rPr>
        <w:t xml:space="preserve">, </w:t>
      </w:r>
      <w:r w:rsidRPr="00894396">
        <w:rPr>
          <w:szCs w:val="32"/>
        </w:rPr>
        <w:t>pour croire que ce fût bien la chambre du lieutenant Féraud</w:t>
      </w:r>
      <w:r w:rsidR="008D6F52">
        <w:rPr>
          <w:szCs w:val="32"/>
        </w:rPr>
        <w:t xml:space="preserve">. </w:t>
      </w:r>
      <w:r w:rsidRPr="00894396">
        <w:rPr>
          <w:szCs w:val="32"/>
        </w:rPr>
        <w:t>Il se convainquit du même coup que Féraud n</w:t>
      </w:r>
      <w:r w:rsidR="008D6F52">
        <w:rPr>
          <w:szCs w:val="32"/>
        </w:rPr>
        <w:t>’</w:t>
      </w:r>
      <w:r w:rsidRPr="00894396">
        <w:rPr>
          <w:szCs w:val="32"/>
        </w:rPr>
        <w:t>était pas chez lui</w:t>
      </w:r>
      <w:r w:rsidR="008D6F52">
        <w:rPr>
          <w:szCs w:val="32"/>
        </w:rPr>
        <w:t xml:space="preserve">. </w:t>
      </w:r>
      <w:r w:rsidRPr="00894396">
        <w:rPr>
          <w:szCs w:val="32"/>
        </w:rPr>
        <w:t>La fidèle servante l</w:t>
      </w:r>
      <w:r w:rsidR="008D6F52">
        <w:rPr>
          <w:szCs w:val="32"/>
        </w:rPr>
        <w:t>’</w:t>
      </w:r>
      <w:r w:rsidRPr="00894396">
        <w:rPr>
          <w:szCs w:val="32"/>
        </w:rPr>
        <w:t>avait suivi dans la pièce</w:t>
      </w:r>
      <w:r w:rsidR="008D6F52">
        <w:rPr>
          <w:szCs w:val="32"/>
        </w:rPr>
        <w:t xml:space="preserve">, </w:t>
      </w:r>
      <w:r w:rsidRPr="00894396">
        <w:rPr>
          <w:szCs w:val="32"/>
        </w:rPr>
        <w:t>et levait vers lui des yeux candides</w:t>
      </w:r>
      <w:r w:rsidR="008D6F52">
        <w:rPr>
          <w:szCs w:val="32"/>
        </w:rPr>
        <w:t>.</w:t>
      </w:r>
    </w:p>
    <w:p w14:paraId="6EBF266C" w14:textId="77777777" w:rsidR="008D6F52" w:rsidRDefault="008D6F52" w:rsidP="008D6F52">
      <w:pPr>
        <w:rPr>
          <w:szCs w:val="32"/>
        </w:rPr>
      </w:pPr>
      <w:r>
        <w:t>— </w:t>
      </w:r>
      <w:r w:rsidRPr="00894396">
        <w:rPr>
          <w:szCs w:val="32"/>
        </w:rPr>
        <w:t>Hum</w:t>
      </w:r>
      <w:r>
        <w:rPr>
          <w:szCs w:val="32"/>
        </w:rPr>
        <w:t xml:space="preserve"> ! </w:t>
      </w:r>
      <w:r w:rsidRPr="00894396">
        <w:rPr>
          <w:szCs w:val="32"/>
        </w:rPr>
        <w:t>fit le lieutenant d</w:t>
      </w:r>
      <w:r>
        <w:rPr>
          <w:szCs w:val="32"/>
        </w:rPr>
        <w:t>’</w:t>
      </w:r>
      <w:r w:rsidRPr="00894396">
        <w:rPr>
          <w:szCs w:val="32"/>
        </w:rPr>
        <w:t>Hubert</w:t>
      </w:r>
      <w:r>
        <w:rPr>
          <w:szCs w:val="32"/>
        </w:rPr>
        <w:t xml:space="preserve">. </w:t>
      </w:r>
      <w:r w:rsidRPr="00894396">
        <w:rPr>
          <w:szCs w:val="32"/>
        </w:rPr>
        <w:t>Il était fort désappointé</w:t>
      </w:r>
      <w:r>
        <w:rPr>
          <w:szCs w:val="32"/>
        </w:rPr>
        <w:t xml:space="preserve">, </w:t>
      </w:r>
      <w:r w:rsidRPr="00894396">
        <w:rPr>
          <w:szCs w:val="32"/>
        </w:rPr>
        <w:t>car il venait de passer successivement dans tous les endroits où l</w:t>
      </w:r>
      <w:r>
        <w:rPr>
          <w:szCs w:val="32"/>
        </w:rPr>
        <w:t>’</w:t>
      </w:r>
      <w:r w:rsidRPr="00894396">
        <w:rPr>
          <w:szCs w:val="32"/>
        </w:rPr>
        <w:t>on a chance de trouver un lieutenant de hussards par un bel après-midi</w:t>
      </w:r>
      <w:r>
        <w:rPr>
          <w:szCs w:val="32"/>
        </w:rPr>
        <w:t xml:space="preserve">. </w:t>
      </w:r>
      <w:r w:rsidRPr="00894396">
        <w:rPr>
          <w:szCs w:val="32"/>
        </w:rPr>
        <w:t>Alors il est sorti</w:t>
      </w:r>
      <w:r>
        <w:rPr>
          <w:szCs w:val="32"/>
        </w:rPr>
        <w:t xml:space="preserve"> ? </w:t>
      </w:r>
      <w:r w:rsidRPr="00894396">
        <w:rPr>
          <w:szCs w:val="32"/>
        </w:rPr>
        <w:t>Sauriez-vous par hasard</w:t>
      </w:r>
      <w:r>
        <w:rPr>
          <w:szCs w:val="32"/>
        </w:rPr>
        <w:t xml:space="preserve">, </w:t>
      </w:r>
      <w:r w:rsidRPr="00894396">
        <w:rPr>
          <w:szCs w:val="32"/>
        </w:rPr>
        <w:t>ma belle</w:t>
      </w:r>
      <w:r>
        <w:rPr>
          <w:szCs w:val="32"/>
        </w:rPr>
        <w:t xml:space="preserve">, </w:t>
      </w:r>
      <w:r w:rsidRPr="00894396">
        <w:rPr>
          <w:szCs w:val="32"/>
        </w:rPr>
        <w:t>où il a pu aller à six heures du matin</w:t>
      </w:r>
      <w:r>
        <w:rPr>
          <w:szCs w:val="32"/>
        </w:rPr>
        <w:t> ?</w:t>
      </w:r>
    </w:p>
    <w:p w14:paraId="361F6B82" w14:textId="77777777" w:rsidR="008D6F52" w:rsidRDefault="008D6F52" w:rsidP="008D6F52">
      <w:pPr>
        <w:rPr>
          <w:szCs w:val="32"/>
        </w:rPr>
      </w:pPr>
      <w:r>
        <w:t>— </w:t>
      </w:r>
      <w:r w:rsidRPr="00894396">
        <w:rPr>
          <w:szCs w:val="32"/>
        </w:rPr>
        <w:t>Non</w:t>
      </w:r>
      <w:r>
        <w:rPr>
          <w:szCs w:val="32"/>
        </w:rPr>
        <w:t xml:space="preserve">, </w:t>
      </w:r>
      <w:r w:rsidRPr="00894396">
        <w:rPr>
          <w:szCs w:val="32"/>
        </w:rPr>
        <w:t>répondit-elle promptement</w:t>
      </w:r>
      <w:r>
        <w:rPr>
          <w:szCs w:val="32"/>
        </w:rPr>
        <w:t xml:space="preserve">. </w:t>
      </w:r>
      <w:r w:rsidRPr="00894396">
        <w:rPr>
          <w:szCs w:val="32"/>
        </w:rPr>
        <w:t>Il est rentré tard la nuit dernière</w:t>
      </w:r>
      <w:r>
        <w:rPr>
          <w:szCs w:val="32"/>
        </w:rPr>
        <w:t xml:space="preserve">, </w:t>
      </w:r>
      <w:r w:rsidRPr="00894396">
        <w:rPr>
          <w:szCs w:val="32"/>
        </w:rPr>
        <w:t>et s</w:t>
      </w:r>
      <w:r>
        <w:rPr>
          <w:szCs w:val="32"/>
        </w:rPr>
        <w:t>’</w:t>
      </w:r>
      <w:r w:rsidRPr="00894396">
        <w:rPr>
          <w:szCs w:val="32"/>
        </w:rPr>
        <w:t>est mis bientôt à ronfler</w:t>
      </w:r>
      <w:r>
        <w:rPr>
          <w:szCs w:val="32"/>
        </w:rPr>
        <w:t xml:space="preserve">. </w:t>
      </w:r>
      <w:r w:rsidRPr="00894396">
        <w:rPr>
          <w:szCs w:val="32"/>
        </w:rPr>
        <w:t>Je l</w:t>
      </w:r>
      <w:r>
        <w:rPr>
          <w:szCs w:val="32"/>
        </w:rPr>
        <w:t>’</w:t>
      </w:r>
      <w:r w:rsidRPr="00894396">
        <w:rPr>
          <w:szCs w:val="32"/>
        </w:rPr>
        <w:t>ai entendu en me levant à cinq heures</w:t>
      </w:r>
      <w:r>
        <w:rPr>
          <w:szCs w:val="32"/>
        </w:rPr>
        <w:t xml:space="preserve">. </w:t>
      </w:r>
      <w:r w:rsidRPr="00894396">
        <w:rPr>
          <w:szCs w:val="32"/>
        </w:rPr>
        <w:t>Il a mis son plus vieil uniforme pour sortir</w:t>
      </w:r>
      <w:r>
        <w:rPr>
          <w:szCs w:val="32"/>
        </w:rPr>
        <w:t xml:space="preserve">. </w:t>
      </w:r>
      <w:r w:rsidRPr="00894396">
        <w:rPr>
          <w:szCs w:val="32"/>
        </w:rPr>
        <w:t>Affaire de service</w:t>
      </w:r>
      <w:r>
        <w:rPr>
          <w:szCs w:val="32"/>
        </w:rPr>
        <w:t xml:space="preserve">, </w:t>
      </w:r>
      <w:r w:rsidRPr="00894396">
        <w:rPr>
          <w:szCs w:val="32"/>
        </w:rPr>
        <w:t>je suppose</w:t>
      </w:r>
      <w:r>
        <w:rPr>
          <w:szCs w:val="32"/>
        </w:rPr>
        <w:t>.</w:t>
      </w:r>
    </w:p>
    <w:p w14:paraId="46AEF203" w14:textId="77777777" w:rsidR="008D6F52" w:rsidRDefault="008D6F52" w:rsidP="008D6F52">
      <w:pPr>
        <w:rPr>
          <w:szCs w:val="32"/>
        </w:rPr>
      </w:pPr>
      <w:r>
        <w:t>— </w:t>
      </w:r>
      <w:r w:rsidRPr="00894396">
        <w:rPr>
          <w:szCs w:val="32"/>
        </w:rPr>
        <w:t>De service</w:t>
      </w:r>
      <w:r>
        <w:rPr>
          <w:szCs w:val="32"/>
        </w:rPr>
        <w:t xml:space="preserve"> ! </w:t>
      </w:r>
      <w:r w:rsidRPr="00894396">
        <w:rPr>
          <w:szCs w:val="32"/>
        </w:rPr>
        <w:t>Pas le moins du monde</w:t>
      </w:r>
      <w:r>
        <w:rPr>
          <w:szCs w:val="32"/>
        </w:rPr>
        <w:t xml:space="preserve"> ! </w:t>
      </w:r>
      <w:r w:rsidRPr="00894396">
        <w:rPr>
          <w:szCs w:val="32"/>
        </w:rPr>
        <w:t>s</w:t>
      </w:r>
      <w:r>
        <w:rPr>
          <w:szCs w:val="32"/>
        </w:rPr>
        <w:t>’</w:t>
      </w:r>
      <w:r w:rsidRPr="00894396">
        <w:rPr>
          <w:szCs w:val="32"/>
        </w:rPr>
        <w:t>écria le lieutenant d</w:t>
      </w:r>
      <w:r>
        <w:rPr>
          <w:szCs w:val="32"/>
        </w:rPr>
        <w:t>’</w:t>
      </w:r>
      <w:r w:rsidRPr="00894396">
        <w:rPr>
          <w:szCs w:val="32"/>
        </w:rPr>
        <w:t>Hubert</w:t>
      </w:r>
      <w:r>
        <w:rPr>
          <w:szCs w:val="32"/>
        </w:rPr>
        <w:t xml:space="preserve">. </w:t>
      </w:r>
      <w:r w:rsidRPr="00894396">
        <w:rPr>
          <w:szCs w:val="32"/>
        </w:rPr>
        <w:t>Sachez mon ange</w:t>
      </w:r>
      <w:r>
        <w:rPr>
          <w:szCs w:val="32"/>
        </w:rPr>
        <w:t xml:space="preserve">, </w:t>
      </w:r>
      <w:r w:rsidRPr="00894396">
        <w:rPr>
          <w:szCs w:val="32"/>
        </w:rPr>
        <w:t>que s</w:t>
      </w:r>
      <w:r>
        <w:rPr>
          <w:szCs w:val="32"/>
        </w:rPr>
        <w:t>’</w:t>
      </w:r>
      <w:r w:rsidRPr="00894396">
        <w:rPr>
          <w:szCs w:val="32"/>
        </w:rPr>
        <w:t>il est sorti si tôt</w:t>
      </w:r>
      <w:r>
        <w:rPr>
          <w:szCs w:val="32"/>
        </w:rPr>
        <w:t xml:space="preserve">, </w:t>
      </w:r>
      <w:r w:rsidRPr="00894396">
        <w:rPr>
          <w:szCs w:val="32"/>
        </w:rPr>
        <w:t>c</w:t>
      </w:r>
      <w:r>
        <w:rPr>
          <w:szCs w:val="32"/>
        </w:rPr>
        <w:t>’</w:t>
      </w:r>
      <w:r w:rsidRPr="00894396">
        <w:rPr>
          <w:szCs w:val="32"/>
        </w:rPr>
        <w:t>était pour aller se battre en duel avec un civil</w:t>
      </w:r>
      <w:r>
        <w:rPr>
          <w:szCs w:val="32"/>
        </w:rPr>
        <w:t>.</w:t>
      </w:r>
    </w:p>
    <w:p w14:paraId="20BA3E76" w14:textId="77777777" w:rsidR="008D6F52" w:rsidRDefault="00000000" w:rsidP="008D6F52">
      <w:pPr>
        <w:rPr>
          <w:szCs w:val="32"/>
        </w:rPr>
      </w:pPr>
      <w:r w:rsidRPr="00894396">
        <w:rPr>
          <w:szCs w:val="32"/>
        </w:rPr>
        <w:t>La jeune fille accueillit cette nouvelle sans un tressaillement</w:t>
      </w:r>
      <w:r w:rsidR="008D6F52">
        <w:rPr>
          <w:szCs w:val="32"/>
        </w:rPr>
        <w:t xml:space="preserve"> : </w:t>
      </w:r>
      <w:r w:rsidRPr="00894396">
        <w:rPr>
          <w:szCs w:val="32"/>
        </w:rPr>
        <w:t>ses longs cils sombres ne battirent même pas</w:t>
      </w:r>
      <w:r w:rsidR="008D6F52">
        <w:rPr>
          <w:szCs w:val="32"/>
        </w:rPr>
        <w:t xml:space="preserve">. </w:t>
      </w:r>
      <w:r w:rsidRPr="00894396">
        <w:rPr>
          <w:szCs w:val="32"/>
        </w:rPr>
        <w:t>Manifestement</w:t>
      </w:r>
      <w:r w:rsidR="008D6F52">
        <w:rPr>
          <w:szCs w:val="32"/>
        </w:rPr>
        <w:t xml:space="preserve">, </w:t>
      </w:r>
      <w:r w:rsidRPr="00894396">
        <w:rPr>
          <w:szCs w:val="32"/>
        </w:rPr>
        <w:t>les gestes du lieutenant Féraud étaient pour elle au-dessus de toute critique</w:t>
      </w:r>
      <w:r w:rsidR="008D6F52">
        <w:rPr>
          <w:szCs w:val="32"/>
        </w:rPr>
        <w:t xml:space="preserve">. </w:t>
      </w:r>
      <w:r w:rsidRPr="00894396">
        <w:rPr>
          <w:szCs w:val="32"/>
        </w:rPr>
        <w:t>Elle se contenta de lever un instant les yeux avec une muette expression de surprise</w:t>
      </w:r>
      <w:r w:rsidR="008D6F52">
        <w:rPr>
          <w:szCs w:val="32"/>
        </w:rPr>
        <w:t xml:space="preserve">, </w:t>
      </w:r>
      <w:r w:rsidRPr="00894396">
        <w:rPr>
          <w:szCs w:val="32"/>
        </w:rPr>
        <w:t>et cette absence d</w:t>
      </w:r>
      <w:r w:rsidR="008D6F52">
        <w:rPr>
          <w:szCs w:val="32"/>
        </w:rPr>
        <w:t>’</w:t>
      </w:r>
      <w:r w:rsidRPr="00894396">
        <w:rPr>
          <w:szCs w:val="32"/>
        </w:rPr>
        <w:t>émotion fit conclure au lieutenant d</w:t>
      </w:r>
      <w:r w:rsidR="008D6F52">
        <w:rPr>
          <w:szCs w:val="32"/>
        </w:rPr>
        <w:t>’</w:t>
      </w:r>
      <w:r w:rsidRPr="00894396">
        <w:rPr>
          <w:szCs w:val="32"/>
        </w:rPr>
        <w:t>Hubert qu</w:t>
      </w:r>
      <w:r w:rsidR="008D6F52">
        <w:rPr>
          <w:szCs w:val="32"/>
        </w:rPr>
        <w:t>’</w:t>
      </w:r>
      <w:r w:rsidRPr="00894396">
        <w:rPr>
          <w:szCs w:val="32"/>
        </w:rPr>
        <w:t>elle avait dû revoir Féraud depuis le matin</w:t>
      </w:r>
      <w:r w:rsidR="008D6F52">
        <w:rPr>
          <w:szCs w:val="32"/>
        </w:rPr>
        <w:t xml:space="preserve">. </w:t>
      </w:r>
      <w:r w:rsidRPr="00894396">
        <w:rPr>
          <w:szCs w:val="32"/>
        </w:rPr>
        <w:t>Il jeta les yeux tout autour de la pièce</w:t>
      </w:r>
      <w:r w:rsidR="008D6F52">
        <w:rPr>
          <w:szCs w:val="32"/>
        </w:rPr>
        <w:t>.</w:t>
      </w:r>
    </w:p>
    <w:p w14:paraId="6BB049A3" w14:textId="77777777" w:rsidR="008D6F52" w:rsidRDefault="008D6F52" w:rsidP="008D6F52">
      <w:pPr>
        <w:rPr>
          <w:szCs w:val="32"/>
        </w:rPr>
      </w:pPr>
      <w:r>
        <w:t>— </w:t>
      </w:r>
      <w:r w:rsidRPr="00894396">
        <w:rPr>
          <w:szCs w:val="32"/>
        </w:rPr>
        <w:t>Voyons</w:t>
      </w:r>
      <w:r>
        <w:rPr>
          <w:szCs w:val="32"/>
        </w:rPr>
        <w:t xml:space="preserve"> ! </w:t>
      </w:r>
      <w:r w:rsidRPr="00894396">
        <w:rPr>
          <w:szCs w:val="32"/>
        </w:rPr>
        <w:t>insista-t-il avec une familiarité confiante</w:t>
      </w:r>
      <w:r>
        <w:rPr>
          <w:szCs w:val="32"/>
        </w:rPr>
        <w:t xml:space="preserve">. </w:t>
      </w:r>
      <w:r w:rsidRPr="00894396">
        <w:rPr>
          <w:szCs w:val="32"/>
        </w:rPr>
        <w:t>Il est peut-être quelque part dans la maison</w:t>
      </w:r>
      <w:r>
        <w:rPr>
          <w:szCs w:val="32"/>
        </w:rPr>
        <w:t> ?</w:t>
      </w:r>
    </w:p>
    <w:p w14:paraId="30208565" w14:textId="77777777" w:rsidR="008D6F52" w:rsidRDefault="00000000" w:rsidP="008D6F52">
      <w:pPr>
        <w:rPr>
          <w:szCs w:val="32"/>
        </w:rPr>
      </w:pPr>
      <w:r w:rsidRPr="00894396">
        <w:rPr>
          <w:szCs w:val="32"/>
        </w:rPr>
        <w:t>Elle fit un geste de dénégation</w:t>
      </w:r>
      <w:r w:rsidR="008D6F52">
        <w:rPr>
          <w:szCs w:val="32"/>
        </w:rPr>
        <w:t>.</w:t>
      </w:r>
    </w:p>
    <w:p w14:paraId="215C185E" w14:textId="77777777" w:rsidR="008D6F52" w:rsidRDefault="008D6F52" w:rsidP="008D6F52">
      <w:pPr>
        <w:rPr>
          <w:szCs w:val="32"/>
        </w:rPr>
      </w:pPr>
      <w:r>
        <w:lastRenderedPageBreak/>
        <w:t>— </w:t>
      </w:r>
      <w:r w:rsidRPr="00894396">
        <w:rPr>
          <w:szCs w:val="32"/>
        </w:rPr>
        <w:t>Tant pis pour lui</w:t>
      </w:r>
      <w:r>
        <w:rPr>
          <w:szCs w:val="32"/>
        </w:rPr>
        <w:t xml:space="preserve"> ! </w:t>
      </w:r>
      <w:r w:rsidRPr="00894396">
        <w:rPr>
          <w:szCs w:val="32"/>
        </w:rPr>
        <w:t>continua d</w:t>
      </w:r>
      <w:r>
        <w:rPr>
          <w:szCs w:val="32"/>
        </w:rPr>
        <w:t>’</w:t>
      </w:r>
      <w:r w:rsidRPr="00894396">
        <w:rPr>
          <w:szCs w:val="32"/>
        </w:rPr>
        <w:t>Hubert</w:t>
      </w:r>
      <w:r>
        <w:rPr>
          <w:szCs w:val="32"/>
        </w:rPr>
        <w:t xml:space="preserve">, </w:t>
      </w:r>
      <w:r w:rsidRPr="00894396">
        <w:rPr>
          <w:szCs w:val="32"/>
        </w:rPr>
        <w:t>avec un accent de conviction inquiète</w:t>
      </w:r>
      <w:r>
        <w:rPr>
          <w:szCs w:val="32"/>
        </w:rPr>
        <w:t xml:space="preserve">. </w:t>
      </w:r>
      <w:r w:rsidRPr="00894396">
        <w:rPr>
          <w:szCs w:val="32"/>
        </w:rPr>
        <w:t>Il est bien rentré dans la matinée</w:t>
      </w:r>
      <w:r>
        <w:rPr>
          <w:szCs w:val="32"/>
        </w:rPr>
        <w:t> ?</w:t>
      </w:r>
    </w:p>
    <w:p w14:paraId="05D93BFF" w14:textId="77777777" w:rsidR="008D6F52" w:rsidRDefault="00000000" w:rsidP="008D6F52">
      <w:pPr>
        <w:rPr>
          <w:szCs w:val="32"/>
        </w:rPr>
      </w:pPr>
      <w:r w:rsidRPr="00894396">
        <w:rPr>
          <w:szCs w:val="32"/>
        </w:rPr>
        <w:t>Cette fois</w:t>
      </w:r>
      <w:r w:rsidR="008D6F52">
        <w:rPr>
          <w:szCs w:val="32"/>
        </w:rPr>
        <w:t xml:space="preserve">, </w:t>
      </w:r>
      <w:r w:rsidRPr="00894396">
        <w:rPr>
          <w:szCs w:val="32"/>
        </w:rPr>
        <w:t>la jolie fille hocha légèrement la tête</w:t>
      </w:r>
      <w:r w:rsidR="008D6F52">
        <w:rPr>
          <w:szCs w:val="32"/>
        </w:rPr>
        <w:t>.</w:t>
      </w:r>
    </w:p>
    <w:p w14:paraId="0A72C7CD" w14:textId="77777777" w:rsidR="008D6F52" w:rsidRDefault="008D6F52" w:rsidP="008D6F52">
      <w:pPr>
        <w:rPr>
          <w:szCs w:val="32"/>
        </w:rPr>
      </w:pPr>
      <w:r>
        <w:t>— </w:t>
      </w:r>
      <w:r w:rsidRPr="00894396">
        <w:rPr>
          <w:szCs w:val="32"/>
        </w:rPr>
        <w:t>Ah</w:t>
      </w:r>
      <w:r>
        <w:rPr>
          <w:szCs w:val="32"/>
        </w:rPr>
        <w:t xml:space="preserve">, </w:t>
      </w:r>
      <w:r w:rsidRPr="00894396">
        <w:rPr>
          <w:szCs w:val="32"/>
        </w:rPr>
        <w:t>vous voyez bien</w:t>
      </w:r>
      <w:r>
        <w:rPr>
          <w:szCs w:val="32"/>
        </w:rPr>
        <w:t xml:space="preserve"> ! </w:t>
      </w:r>
      <w:r w:rsidRPr="00894396">
        <w:rPr>
          <w:szCs w:val="32"/>
        </w:rPr>
        <w:t>cria d</w:t>
      </w:r>
      <w:r>
        <w:rPr>
          <w:szCs w:val="32"/>
        </w:rPr>
        <w:t>’</w:t>
      </w:r>
      <w:r w:rsidRPr="00894396">
        <w:rPr>
          <w:szCs w:val="32"/>
        </w:rPr>
        <w:t>Hubert</w:t>
      </w:r>
      <w:r>
        <w:rPr>
          <w:szCs w:val="32"/>
        </w:rPr>
        <w:t xml:space="preserve">. </w:t>
      </w:r>
      <w:r w:rsidRPr="00894396">
        <w:rPr>
          <w:szCs w:val="32"/>
        </w:rPr>
        <w:t>Et il est reparti</w:t>
      </w:r>
      <w:r>
        <w:rPr>
          <w:szCs w:val="32"/>
        </w:rPr>
        <w:t xml:space="preserve"> ? </w:t>
      </w:r>
      <w:r w:rsidRPr="00894396">
        <w:rPr>
          <w:szCs w:val="32"/>
        </w:rPr>
        <w:t>Pourquoi faire</w:t>
      </w:r>
      <w:r>
        <w:rPr>
          <w:szCs w:val="32"/>
        </w:rPr>
        <w:t xml:space="preserve"> ? </w:t>
      </w:r>
      <w:r w:rsidRPr="00894396">
        <w:rPr>
          <w:szCs w:val="32"/>
        </w:rPr>
        <w:t>Il ne pouvait donc pas rester tranquillement chez lui</w:t>
      </w:r>
      <w:r>
        <w:rPr>
          <w:szCs w:val="32"/>
        </w:rPr>
        <w:t xml:space="preserve"> ? </w:t>
      </w:r>
      <w:r w:rsidRPr="00894396">
        <w:rPr>
          <w:szCs w:val="32"/>
        </w:rPr>
        <w:t>Quel fou</w:t>
      </w:r>
      <w:r>
        <w:rPr>
          <w:szCs w:val="32"/>
        </w:rPr>
        <w:t xml:space="preserve"> ! </w:t>
      </w:r>
      <w:r w:rsidRPr="00894396">
        <w:rPr>
          <w:szCs w:val="32"/>
        </w:rPr>
        <w:t>Ma chère petite</w:t>
      </w:r>
      <w:r>
        <w:rPr>
          <w:szCs w:val="32"/>
        </w:rPr>
        <w:t>…</w:t>
      </w:r>
    </w:p>
    <w:p w14:paraId="590735BD" w14:textId="77777777" w:rsidR="008D6F52" w:rsidRDefault="00000000" w:rsidP="008D6F52">
      <w:pPr>
        <w:rPr>
          <w:szCs w:val="32"/>
        </w:rPr>
      </w:pPr>
      <w:r w:rsidRPr="00894396">
        <w:rPr>
          <w:szCs w:val="32"/>
        </w:rPr>
        <w:t>La bienveillance naturelle au lieutenant d</w:t>
      </w:r>
      <w:r w:rsidR="008D6F52">
        <w:rPr>
          <w:szCs w:val="32"/>
        </w:rPr>
        <w:t>’</w:t>
      </w:r>
      <w:r w:rsidRPr="00894396">
        <w:rPr>
          <w:szCs w:val="32"/>
        </w:rPr>
        <w:t>Hubert et un sentiment très marqué de camaraderie accentuaient ses talents d</w:t>
      </w:r>
      <w:r w:rsidR="008D6F52">
        <w:rPr>
          <w:szCs w:val="32"/>
        </w:rPr>
        <w:t>’</w:t>
      </w:r>
      <w:r w:rsidRPr="00894396">
        <w:rPr>
          <w:szCs w:val="32"/>
        </w:rPr>
        <w:t>observation</w:t>
      </w:r>
      <w:r w:rsidR="008D6F52">
        <w:rPr>
          <w:szCs w:val="32"/>
        </w:rPr>
        <w:t xml:space="preserve">. </w:t>
      </w:r>
      <w:r w:rsidRPr="00894396">
        <w:rPr>
          <w:szCs w:val="32"/>
        </w:rPr>
        <w:t>Il prit un accent de la plus insinuante douceur</w:t>
      </w:r>
      <w:r w:rsidR="008D6F52">
        <w:rPr>
          <w:szCs w:val="32"/>
        </w:rPr>
        <w:t xml:space="preserve">, </w:t>
      </w:r>
      <w:r w:rsidRPr="00894396">
        <w:rPr>
          <w:szCs w:val="32"/>
        </w:rPr>
        <w:t>et regardant la culotte de hussard passée sur le bras de la soubrette</w:t>
      </w:r>
      <w:r w:rsidR="008D6F52">
        <w:rPr>
          <w:szCs w:val="32"/>
        </w:rPr>
        <w:t xml:space="preserve">, </w:t>
      </w:r>
      <w:r w:rsidRPr="00894396">
        <w:rPr>
          <w:szCs w:val="32"/>
        </w:rPr>
        <w:t>fit appel à tout l</w:t>
      </w:r>
      <w:r w:rsidR="008D6F52">
        <w:rPr>
          <w:szCs w:val="32"/>
        </w:rPr>
        <w:t>’</w:t>
      </w:r>
      <w:r w:rsidRPr="00894396">
        <w:rPr>
          <w:szCs w:val="32"/>
        </w:rPr>
        <w:t>intérêt qu</w:t>
      </w:r>
      <w:r w:rsidR="008D6F52">
        <w:rPr>
          <w:szCs w:val="32"/>
        </w:rPr>
        <w:t>’</w:t>
      </w:r>
      <w:r w:rsidRPr="00894396">
        <w:rPr>
          <w:szCs w:val="32"/>
        </w:rPr>
        <w:t>elle pouvait prendre au bonheur et au bien-être du lieutenant Féraud</w:t>
      </w:r>
      <w:r w:rsidR="008D6F52">
        <w:rPr>
          <w:szCs w:val="32"/>
        </w:rPr>
        <w:t xml:space="preserve">. </w:t>
      </w:r>
      <w:r w:rsidRPr="00894396">
        <w:rPr>
          <w:szCs w:val="32"/>
        </w:rPr>
        <w:t>Il se fit pressant et persuasif</w:t>
      </w:r>
      <w:r w:rsidR="008D6F52">
        <w:rPr>
          <w:szCs w:val="32"/>
        </w:rPr>
        <w:t xml:space="preserve">. </w:t>
      </w:r>
      <w:r w:rsidRPr="00894396">
        <w:rPr>
          <w:szCs w:val="32"/>
        </w:rPr>
        <w:t>Son désir de rejoindre sans délai le lieutenant Féraud</w:t>
      </w:r>
      <w:r w:rsidR="008D6F52">
        <w:rPr>
          <w:szCs w:val="32"/>
        </w:rPr>
        <w:t xml:space="preserve">, </w:t>
      </w:r>
      <w:r w:rsidRPr="00894396">
        <w:rPr>
          <w:szCs w:val="32"/>
        </w:rPr>
        <w:t>dans l</w:t>
      </w:r>
      <w:r w:rsidR="008D6F52">
        <w:rPr>
          <w:szCs w:val="32"/>
        </w:rPr>
        <w:t>’</w:t>
      </w:r>
      <w:r w:rsidRPr="00894396">
        <w:rPr>
          <w:szCs w:val="32"/>
        </w:rPr>
        <w:t>intérêt même du jeune homme</w:t>
      </w:r>
      <w:r w:rsidR="008D6F52">
        <w:rPr>
          <w:szCs w:val="32"/>
        </w:rPr>
        <w:t xml:space="preserve">, </w:t>
      </w:r>
      <w:r w:rsidRPr="00894396">
        <w:rPr>
          <w:szCs w:val="32"/>
        </w:rPr>
        <w:t>paraissait si sincère</w:t>
      </w:r>
      <w:r w:rsidR="008D6F52">
        <w:rPr>
          <w:szCs w:val="32"/>
        </w:rPr>
        <w:t xml:space="preserve">, </w:t>
      </w:r>
      <w:r w:rsidRPr="00894396">
        <w:rPr>
          <w:szCs w:val="32"/>
        </w:rPr>
        <w:t>qu</w:t>
      </w:r>
      <w:r w:rsidR="008D6F52">
        <w:rPr>
          <w:szCs w:val="32"/>
        </w:rPr>
        <w:t>’</w:t>
      </w:r>
      <w:r w:rsidRPr="00894396">
        <w:rPr>
          <w:szCs w:val="32"/>
        </w:rPr>
        <w:t>il fit céder les scrupules de la jeune fille</w:t>
      </w:r>
      <w:r w:rsidR="008D6F52">
        <w:rPr>
          <w:szCs w:val="32"/>
        </w:rPr>
        <w:t xml:space="preserve">. </w:t>
      </w:r>
      <w:r w:rsidRPr="00894396">
        <w:rPr>
          <w:szCs w:val="32"/>
        </w:rPr>
        <w:t xml:space="preserve">Malheureusement elle ne savait pas </w:t>
      </w:r>
      <w:proofErr w:type="spellStart"/>
      <w:r w:rsidRPr="00894396">
        <w:rPr>
          <w:szCs w:val="32"/>
        </w:rPr>
        <w:t>grand</w:t>
      </w:r>
      <w:r w:rsidR="008D6F52">
        <w:rPr>
          <w:szCs w:val="32"/>
        </w:rPr>
        <w:t>’</w:t>
      </w:r>
      <w:r w:rsidRPr="00894396">
        <w:rPr>
          <w:szCs w:val="32"/>
        </w:rPr>
        <w:t>chose</w:t>
      </w:r>
      <w:proofErr w:type="spellEnd"/>
      <w:r w:rsidR="008D6F52">
        <w:rPr>
          <w:szCs w:val="32"/>
        </w:rPr>
        <w:t xml:space="preserve">. </w:t>
      </w:r>
      <w:r w:rsidRPr="00894396">
        <w:rPr>
          <w:szCs w:val="32"/>
        </w:rPr>
        <w:t>Rentré un peu avant dix heures</w:t>
      </w:r>
      <w:r w:rsidR="008D6F52">
        <w:rPr>
          <w:szCs w:val="32"/>
        </w:rPr>
        <w:t xml:space="preserve">, </w:t>
      </w:r>
      <w:r w:rsidRPr="00894396">
        <w:rPr>
          <w:szCs w:val="32"/>
        </w:rPr>
        <w:t>le lieutenant était allé droit à sa chambre</w:t>
      </w:r>
      <w:r w:rsidR="008D6F52">
        <w:rPr>
          <w:szCs w:val="32"/>
        </w:rPr>
        <w:t xml:space="preserve">, </w:t>
      </w:r>
      <w:r w:rsidRPr="00894396">
        <w:rPr>
          <w:szCs w:val="32"/>
        </w:rPr>
        <w:t>et s</w:t>
      </w:r>
      <w:r w:rsidR="008D6F52">
        <w:rPr>
          <w:szCs w:val="32"/>
        </w:rPr>
        <w:t>’</w:t>
      </w:r>
      <w:r w:rsidRPr="00894396">
        <w:rPr>
          <w:szCs w:val="32"/>
        </w:rPr>
        <w:t>était jeté sur son lit pour reprendre son somme</w:t>
      </w:r>
      <w:r w:rsidR="008D6F52">
        <w:rPr>
          <w:szCs w:val="32"/>
        </w:rPr>
        <w:t xml:space="preserve">. </w:t>
      </w:r>
      <w:r w:rsidRPr="00894396">
        <w:rPr>
          <w:szCs w:val="32"/>
        </w:rPr>
        <w:t>Elle l</w:t>
      </w:r>
      <w:r w:rsidR="008D6F52">
        <w:rPr>
          <w:szCs w:val="32"/>
        </w:rPr>
        <w:t>’</w:t>
      </w:r>
      <w:r w:rsidRPr="00894396">
        <w:rPr>
          <w:szCs w:val="32"/>
        </w:rPr>
        <w:t>avait entendu ronfler plus fort encore que le matin jusqu</w:t>
      </w:r>
      <w:r w:rsidR="008D6F52">
        <w:rPr>
          <w:szCs w:val="32"/>
        </w:rPr>
        <w:t>’</w:t>
      </w:r>
      <w:r w:rsidRPr="00894396">
        <w:rPr>
          <w:szCs w:val="32"/>
        </w:rPr>
        <w:t>à une heure avancée de l</w:t>
      </w:r>
      <w:r w:rsidR="008D6F52">
        <w:rPr>
          <w:szCs w:val="32"/>
        </w:rPr>
        <w:t>’</w:t>
      </w:r>
      <w:r w:rsidRPr="00894396">
        <w:rPr>
          <w:szCs w:val="32"/>
        </w:rPr>
        <w:t>après-midi</w:t>
      </w:r>
      <w:r w:rsidR="008D6F52">
        <w:rPr>
          <w:szCs w:val="32"/>
        </w:rPr>
        <w:t xml:space="preserve">. </w:t>
      </w:r>
      <w:r w:rsidRPr="00894396">
        <w:rPr>
          <w:szCs w:val="32"/>
        </w:rPr>
        <w:t>Il s</w:t>
      </w:r>
      <w:r w:rsidR="008D6F52">
        <w:rPr>
          <w:szCs w:val="32"/>
        </w:rPr>
        <w:t>’</w:t>
      </w:r>
      <w:r w:rsidRPr="00894396">
        <w:rPr>
          <w:szCs w:val="32"/>
        </w:rPr>
        <w:t>était alors levé</w:t>
      </w:r>
      <w:r w:rsidR="008D6F52">
        <w:rPr>
          <w:szCs w:val="32"/>
        </w:rPr>
        <w:t xml:space="preserve">, </w:t>
      </w:r>
      <w:r w:rsidRPr="00894396">
        <w:rPr>
          <w:szCs w:val="32"/>
        </w:rPr>
        <w:t>avait endossé son plus bel uniforme</w:t>
      </w:r>
      <w:r w:rsidR="008D6F52">
        <w:rPr>
          <w:szCs w:val="32"/>
        </w:rPr>
        <w:t xml:space="preserve">, </w:t>
      </w:r>
      <w:r w:rsidRPr="00894396">
        <w:rPr>
          <w:szCs w:val="32"/>
        </w:rPr>
        <w:t>et était sorti</w:t>
      </w:r>
      <w:r w:rsidR="008D6F52">
        <w:rPr>
          <w:szCs w:val="32"/>
        </w:rPr>
        <w:t xml:space="preserve">. </w:t>
      </w:r>
      <w:r w:rsidRPr="00894396">
        <w:rPr>
          <w:szCs w:val="32"/>
        </w:rPr>
        <w:t>C</w:t>
      </w:r>
      <w:r w:rsidR="008D6F52">
        <w:rPr>
          <w:szCs w:val="32"/>
        </w:rPr>
        <w:t>’</w:t>
      </w:r>
      <w:r w:rsidRPr="00894396">
        <w:rPr>
          <w:szCs w:val="32"/>
        </w:rPr>
        <w:t>est tout ce qu</w:t>
      </w:r>
      <w:r w:rsidR="008D6F52">
        <w:rPr>
          <w:szCs w:val="32"/>
        </w:rPr>
        <w:t>’</w:t>
      </w:r>
      <w:r w:rsidRPr="00894396">
        <w:rPr>
          <w:szCs w:val="32"/>
        </w:rPr>
        <w:t>elle savait</w:t>
      </w:r>
      <w:r w:rsidR="008D6F52">
        <w:rPr>
          <w:szCs w:val="32"/>
        </w:rPr>
        <w:t>.</w:t>
      </w:r>
    </w:p>
    <w:p w14:paraId="58E81EDC" w14:textId="77777777" w:rsidR="008D6F52" w:rsidRDefault="00000000" w:rsidP="008D6F52">
      <w:pPr>
        <w:rPr>
          <w:szCs w:val="32"/>
        </w:rPr>
      </w:pPr>
      <w:r w:rsidRPr="00894396">
        <w:rPr>
          <w:szCs w:val="32"/>
        </w:rPr>
        <w:t>Elle leva des yeux que d</w:t>
      </w:r>
      <w:r w:rsidR="008D6F52">
        <w:rPr>
          <w:szCs w:val="32"/>
        </w:rPr>
        <w:t>’</w:t>
      </w:r>
      <w:r w:rsidRPr="00894396">
        <w:rPr>
          <w:szCs w:val="32"/>
        </w:rPr>
        <w:t>Hubert contempla avec incrédulité</w:t>
      </w:r>
      <w:r w:rsidR="008D6F52">
        <w:rPr>
          <w:szCs w:val="32"/>
        </w:rPr>
        <w:t>.</w:t>
      </w:r>
    </w:p>
    <w:p w14:paraId="5A56962D" w14:textId="77777777" w:rsidR="008D6F52" w:rsidRDefault="008D6F52" w:rsidP="008D6F52">
      <w:pPr>
        <w:rPr>
          <w:szCs w:val="32"/>
        </w:rPr>
      </w:pPr>
      <w:r>
        <w:t>— </w:t>
      </w:r>
      <w:r w:rsidRPr="00894396">
        <w:rPr>
          <w:szCs w:val="32"/>
        </w:rPr>
        <w:t>C</w:t>
      </w:r>
      <w:r>
        <w:rPr>
          <w:szCs w:val="32"/>
        </w:rPr>
        <w:t>’</w:t>
      </w:r>
      <w:r w:rsidRPr="00894396">
        <w:rPr>
          <w:szCs w:val="32"/>
        </w:rPr>
        <w:t>est incroyable</w:t>
      </w:r>
      <w:r>
        <w:rPr>
          <w:szCs w:val="32"/>
        </w:rPr>
        <w:t xml:space="preserve"> ! </w:t>
      </w:r>
      <w:r w:rsidRPr="00894396">
        <w:rPr>
          <w:szCs w:val="32"/>
        </w:rPr>
        <w:t>Parti pour se montrer en ville en uniforme numéro un</w:t>
      </w:r>
      <w:r>
        <w:rPr>
          <w:szCs w:val="32"/>
        </w:rPr>
        <w:t xml:space="preserve"> ! </w:t>
      </w:r>
      <w:r w:rsidRPr="00894396">
        <w:rPr>
          <w:szCs w:val="32"/>
        </w:rPr>
        <w:t>Ma chère enfant</w:t>
      </w:r>
      <w:r>
        <w:rPr>
          <w:szCs w:val="32"/>
        </w:rPr>
        <w:t xml:space="preserve">, </w:t>
      </w:r>
      <w:r w:rsidRPr="00894396">
        <w:rPr>
          <w:szCs w:val="32"/>
        </w:rPr>
        <w:t>croiriez-vous qu</w:t>
      </w:r>
      <w:r>
        <w:rPr>
          <w:szCs w:val="32"/>
        </w:rPr>
        <w:t>’</w:t>
      </w:r>
      <w:r w:rsidRPr="00894396">
        <w:rPr>
          <w:szCs w:val="32"/>
        </w:rPr>
        <w:t>il a pourfendu son bonhomme ce matin</w:t>
      </w:r>
      <w:r>
        <w:rPr>
          <w:szCs w:val="32"/>
        </w:rPr>
        <w:t xml:space="preserve"> : </w:t>
      </w:r>
      <w:r w:rsidRPr="00894396">
        <w:rPr>
          <w:szCs w:val="32"/>
        </w:rPr>
        <w:t>de part en part</w:t>
      </w:r>
      <w:r>
        <w:rPr>
          <w:szCs w:val="32"/>
        </w:rPr>
        <w:t xml:space="preserve">, </w:t>
      </w:r>
      <w:r w:rsidRPr="00894396">
        <w:rPr>
          <w:szCs w:val="32"/>
        </w:rPr>
        <w:t>comme un lièvre à la broche</w:t>
      </w:r>
      <w:r>
        <w:rPr>
          <w:szCs w:val="32"/>
        </w:rPr>
        <w:t> !</w:t>
      </w:r>
    </w:p>
    <w:p w14:paraId="2258D4A0" w14:textId="77777777" w:rsidR="008D6F52" w:rsidRDefault="00000000" w:rsidP="008D6F52">
      <w:pPr>
        <w:rPr>
          <w:szCs w:val="32"/>
        </w:rPr>
      </w:pPr>
      <w:r w:rsidRPr="00894396">
        <w:rPr>
          <w:szCs w:val="32"/>
        </w:rPr>
        <w:t>La jolie servante apprit la lugubre nouvelle sans le moindre signe de détresse</w:t>
      </w:r>
      <w:r w:rsidR="008D6F52">
        <w:rPr>
          <w:szCs w:val="32"/>
        </w:rPr>
        <w:t xml:space="preserve">. </w:t>
      </w:r>
      <w:r w:rsidRPr="00894396">
        <w:rPr>
          <w:szCs w:val="32"/>
        </w:rPr>
        <w:t>Elle serra les lèvres d</w:t>
      </w:r>
      <w:r w:rsidR="008D6F52">
        <w:rPr>
          <w:szCs w:val="32"/>
        </w:rPr>
        <w:t>’</w:t>
      </w:r>
      <w:r w:rsidRPr="00894396">
        <w:rPr>
          <w:szCs w:val="32"/>
        </w:rPr>
        <w:t>un air pensif</w:t>
      </w:r>
      <w:r w:rsidR="008D6F52">
        <w:rPr>
          <w:szCs w:val="32"/>
        </w:rPr>
        <w:t>.</w:t>
      </w:r>
    </w:p>
    <w:p w14:paraId="219AF04B" w14:textId="77777777" w:rsidR="008D6F52" w:rsidRDefault="008D6F52" w:rsidP="008D6F52">
      <w:pPr>
        <w:rPr>
          <w:szCs w:val="32"/>
        </w:rPr>
      </w:pPr>
      <w:r>
        <w:lastRenderedPageBreak/>
        <w:t>— </w:t>
      </w:r>
      <w:r w:rsidRPr="00894396">
        <w:rPr>
          <w:szCs w:val="32"/>
        </w:rPr>
        <w:t>Il n</w:t>
      </w:r>
      <w:r>
        <w:rPr>
          <w:szCs w:val="32"/>
        </w:rPr>
        <w:t>’</w:t>
      </w:r>
      <w:r w:rsidRPr="00894396">
        <w:rPr>
          <w:szCs w:val="32"/>
        </w:rPr>
        <w:t>est pas en ville</w:t>
      </w:r>
      <w:r>
        <w:rPr>
          <w:szCs w:val="32"/>
        </w:rPr>
        <w:t xml:space="preserve">, </w:t>
      </w:r>
      <w:r w:rsidRPr="00894396">
        <w:rPr>
          <w:szCs w:val="32"/>
        </w:rPr>
        <w:t>fit-elle à voix basse</w:t>
      </w:r>
      <w:r>
        <w:rPr>
          <w:szCs w:val="32"/>
        </w:rPr>
        <w:t xml:space="preserve"> ; </w:t>
      </w:r>
      <w:r w:rsidRPr="00894396">
        <w:rPr>
          <w:szCs w:val="32"/>
        </w:rPr>
        <w:t>pas du tout</w:t>
      </w:r>
      <w:r>
        <w:rPr>
          <w:szCs w:val="32"/>
        </w:rPr>
        <w:t>.</w:t>
      </w:r>
    </w:p>
    <w:p w14:paraId="56A1A742" w14:textId="77777777" w:rsidR="008D6F52" w:rsidRDefault="008D6F52" w:rsidP="008D6F52">
      <w:pPr>
        <w:rPr>
          <w:szCs w:val="32"/>
        </w:rPr>
      </w:pPr>
      <w:r>
        <w:t>— </w:t>
      </w:r>
      <w:r w:rsidRPr="00894396">
        <w:rPr>
          <w:szCs w:val="32"/>
        </w:rPr>
        <w:t>La famille du pékin fait un vacarme affreux</w:t>
      </w:r>
      <w:r>
        <w:rPr>
          <w:szCs w:val="32"/>
        </w:rPr>
        <w:t xml:space="preserve">, </w:t>
      </w:r>
      <w:r w:rsidRPr="00894396">
        <w:rPr>
          <w:szCs w:val="32"/>
        </w:rPr>
        <w:t>continua le lieutenant d</w:t>
      </w:r>
      <w:r>
        <w:rPr>
          <w:szCs w:val="32"/>
        </w:rPr>
        <w:t>’</w:t>
      </w:r>
      <w:r w:rsidRPr="00894396">
        <w:rPr>
          <w:szCs w:val="32"/>
        </w:rPr>
        <w:t>Hubert qui poursuivait le cours de ses pensées</w:t>
      </w:r>
      <w:r>
        <w:rPr>
          <w:szCs w:val="32"/>
        </w:rPr>
        <w:t xml:space="preserve">. </w:t>
      </w:r>
      <w:r w:rsidRPr="00894396">
        <w:rPr>
          <w:szCs w:val="32"/>
        </w:rPr>
        <w:t>Et le général est furieux</w:t>
      </w:r>
      <w:r>
        <w:rPr>
          <w:szCs w:val="32"/>
        </w:rPr>
        <w:t xml:space="preserve">. </w:t>
      </w:r>
      <w:r w:rsidRPr="00894396">
        <w:rPr>
          <w:szCs w:val="32"/>
        </w:rPr>
        <w:t>C</w:t>
      </w:r>
      <w:r>
        <w:rPr>
          <w:szCs w:val="32"/>
        </w:rPr>
        <w:t>’</w:t>
      </w:r>
      <w:r w:rsidRPr="00894396">
        <w:rPr>
          <w:szCs w:val="32"/>
        </w:rPr>
        <w:t>est une des meilleures familles de la ville</w:t>
      </w:r>
      <w:r>
        <w:rPr>
          <w:szCs w:val="32"/>
        </w:rPr>
        <w:t xml:space="preserve">. </w:t>
      </w:r>
      <w:r w:rsidRPr="00894396">
        <w:rPr>
          <w:szCs w:val="32"/>
        </w:rPr>
        <w:t>Féraud aurait dû rester chez lui</w:t>
      </w:r>
      <w:r>
        <w:rPr>
          <w:szCs w:val="32"/>
        </w:rPr>
        <w:t xml:space="preserve">, </w:t>
      </w:r>
      <w:r w:rsidRPr="00894396">
        <w:rPr>
          <w:szCs w:val="32"/>
        </w:rPr>
        <w:t>au moins</w:t>
      </w:r>
      <w:r>
        <w:rPr>
          <w:szCs w:val="32"/>
        </w:rPr>
        <w:t>.</w:t>
      </w:r>
    </w:p>
    <w:p w14:paraId="48972CE4" w14:textId="77777777" w:rsidR="008D6F52" w:rsidRDefault="008D6F52" w:rsidP="008D6F52">
      <w:pPr>
        <w:rPr>
          <w:szCs w:val="32"/>
        </w:rPr>
      </w:pPr>
      <w:r>
        <w:t>— </w:t>
      </w:r>
      <w:r w:rsidRPr="00894396">
        <w:rPr>
          <w:szCs w:val="32"/>
        </w:rPr>
        <w:t>Qu</w:t>
      </w:r>
      <w:r>
        <w:rPr>
          <w:szCs w:val="32"/>
        </w:rPr>
        <w:t>’</w:t>
      </w:r>
      <w:r w:rsidRPr="00894396">
        <w:rPr>
          <w:szCs w:val="32"/>
        </w:rPr>
        <w:t>est-ce que le général va lui faire</w:t>
      </w:r>
      <w:r>
        <w:rPr>
          <w:szCs w:val="32"/>
        </w:rPr>
        <w:t xml:space="preserve"> ? </w:t>
      </w:r>
      <w:r w:rsidRPr="00894396">
        <w:rPr>
          <w:szCs w:val="32"/>
        </w:rPr>
        <w:t>interrompit la jeune fille avec inquiétude</w:t>
      </w:r>
      <w:r>
        <w:rPr>
          <w:szCs w:val="32"/>
        </w:rPr>
        <w:t>.</w:t>
      </w:r>
    </w:p>
    <w:p w14:paraId="645C6DA7" w14:textId="77777777" w:rsidR="008D6F52" w:rsidRDefault="008D6F52" w:rsidP="008D6F52">
      <w:pPr>
        <w:rPr>
          <w:szCs w:val="32"/>
        </w:rPr>
      </w:pPr>
      <w:r>
        <w:t>— </w:t>
      </w:r>
      <w:r w:rsidRPr="00894396">
        <w:rPr>
          <w:szCs w:val="32"/>
        </w:rPr>
        <w:t>On ne lui coupera pas la tête</w:t>
      </w:r>
      <w:r>
        <w:rPr>
          <w:szCs w:val="32"/>
        </w:rPr>
        <w:t xml:space="preserve">, </w:t>
      </w:r>
      <w:r w:rsidRPr="00894396">
        <w:rPr>
          <w:szCs w:val="32"/>
        </w:rPr>
        <w:t>bien sûr</w:t>
      </w:r>
      <w:r>
        <w:rPr>
          <w:szCs w:val="32"/>
        </w:rPr>
        <w:t xml:space="preserve">, </w:t>
      </w:r>
      <w:r w:rsidRPr="00894396">
        <w:rPr>
          <w:szCs w:val="32"/>
        </w:rPr>
        <w:t>grogna le lieutenant d</w:t>
      </w:r>
      <w:r>
        <w:rPr>
          <w:szCs w:val="32"/>
        </w:rPr>
        <w:t>’</w:t>
      </w:r>
      <w:r w:rsidRPr="00894396">
        <w:rPr>
          <w:szCs w:val="32"/>
        </w:rPr>
        <w:t>Hubert</w:t>
      </w:r>
      <w:r>
        <w:rPr>
          <w:szCs w:val="32"/>
        </w:rPr>
        <w:t xml:space="preserve">. </w:t>
      </w:r>
      <w:r w:rsidRPr="00894396">
        <w:rPr>
          <w:szCs w:val="32"/>
        </w:rPr>
        <w:t>Mais sa conduite est positivement indécente</w:t>
      </w:r>
      <w:r>
        <w:rPr>
          <w:szCs w:val="32"/>
        </w:rPr>
        <w:t xml:space="preserve">. </w:t>
      </w:r>
      <w:r w:rsidRPr="00894396">
        <w:rPr>
          <w:szCs w:val="32"/>
        </w:rPr>
        <w:t>Il va s</w:t>
      </w:r>
      <w:r>
        <w:rPr>
          <w:szCs w:val="32"/>
        </w:rPr>
        <w:t>’</w:t>
      </w:r>
      <w:r w:rsidRPr="00894396">
        <w:rPr>
          <w:szCs w:val="32"/>
        </w:rPr>
        <w:t>attirer toutes sortes d</w:t>
      </w:r>
      <w:r>
        <w:rPr>
          <w:szCs w:val="32"/>
        </w:rPr>
        <w:t>’</w:t>
      </w:r>
      <w:r w:rsidRPr="00894396">
        <w:rPr>
          <w:szCs w:val="32"/>
        </w:rPr>
        <w:t>ennuis</w:t>
      </w:r>
      <w:r>
        <w:rPr>
          <w:szCs w:val="32"/>
        </w:rPr>
        <w:t xml:space="preserve">, </w:t>
      </w:r>
      <w:r w:rsidRPr="00894396">
        <w:rPr>
          <w:szCs w:val="32"/>
        </w:rPr>
        <w:t>avec cette espèce de bravade</w:t>
      </w:r>
      <w:r>
        <w:rPr>
          <w:szCs w:val="32"/>
        </w:rPr>
        <w:t>.</w:t>
      </w:r>
    </w:p>
    <w:p w14:paraId="7657DD6D" w14:textId="77777777" w:rsidR="008D6F52" w:rsidRDefault="008D6F52" w:rsidP="008D6F52">
      <w:pPr>
        <w:rPr>
          <w:szCs w:val="32"/>
        </w:rPr>
      </w:pPr>
      <w:r>
        <w:t>— </w:t>
      </w:r>
      <w:r w:rsidRPr="00894396">
        <w:rPr>
          <w:szCs w:val="32"/>
        </w:rPr>
        <w:t>Je vous dis qu</w:t>
      </w:r>
      <w:r>
        <w:rPr>
          <w:szCs w:val="32"/>
        </w:rPr>
        <w:t>’</w:t>
      </w:r>
      <w:r w:rsidRPr="00894396">
        <w:rPr>
          <w:szCs w:val="32"/>
        </w:rPr>
        <w:t>il ne se promène pas en ville</w:t>
      </w:r>
      <w:r>
        <w:rPr>
          <w:szCs w:val="32"/>
        </w:rPr>
        <w:t xml:space="preserve">, </w:t>
      </w:r>
      <w:r w:rsidRPr="00894396">
        <w:rPr>
          <w:szCs w:val="32"/>
        </w:rPr>
        <w:t>insista timidement l</w:t>
      </w:r>
      <w:r>
        <w:rPr>
          <w:szCs w:val="32"/>
        </w:rPr>
        <w:t>’</w:t>
      </w:r>
      <w:r w:rsidRPr="00894396">
        <w:rPr>
          <w:szCs w:val="32"/>
        </w:rPr>
        <w:t>Alsacienne</w:t>
      </w:r>
      <w:r>
        <w:rPr>
          <w:szCs w:val="32"/>
        </w:rPr>
        <w:t>.</w:t>
      </w:r>
    </w:p>
    <w:p w14:paraId="79D68464" w14:textId="77777777" w:rsidR="008D6F52" w:rsidRDefault="008D6F52" w:rsidP="008D6F52">
      <w:pPr>
        <w:rPr>
          <w:szCs w:val="32"/>
        </w:rPr>
      </w:pPr>
      <w:r>
        <w:t>— </w:t>
      </w:r>
      <w:r w:rsidRPr="00894396">
        <w:rPr>
          <w:szCs w:val="32"/>
        </w:rPr>
        <w:t>Eh</w:t>
      </w:r>
      <w:r>
        <w:rPr>
          <w:szCs w:val="32"/>
        </w:rPr>
        <w:t xml:space="preserve">, </w:t>
      </w:r>
      <w:r w:rsidRPr="00894396">
        <w:rPr>
          <w:szCs w:val="32"/>
        </w:rPr>
        <w:t>c</w:t>
      </w:r>
      <w:r>
        <w:rPr>
          <w:szCs w:val="32"/>
        </w:rPr>
        <w:t>’</w:t>
      </w:r>
      <w:r w:rsidRPr="00894396">
        <w:rPr>
          <w:szCs w:val="32"/>
        </w:rPr>
        <w:t>est vrai</w:t>
      </w:r>
      <w:r>
        <w:rPr>
          <w:szCs w:val="32"/>
        </w:rPr>
        <w:t xml:space="preserve">, </w:t>
      </w:r>
      <w:r w:rsidRPr="00894396">
        <w:rPr>
          <w:szCs w:val="32"/>
        </w:rPr>
        <w:t>maintenant que j</w:t>
      </w:r>
      <w:r>
        <w:rPr>
          <w:szCs w:val="32"/>
        </w:rPr>
        <w:t>’</w:t>
      </w:r>
      <w:r w:rsidRPr="00894396">
        <w:rPr>
          <w:szCs w:val="32"/>
        </w:rPr>
        <w:t>y pense</w:t>
      </w:r>
      <w:r>
        <w:rPr>
          <w:szCs w:val="32"/>
        </w:rPr>
        <w:t xml:space="preserve"> ; </w:t>
      </w:r>
      <w:r w:rsidRPr="00894396">
        <w:rPr>
          <w:szCs w:val="32"/>
        </w:rPr>
        <w:t>je ne l</w:t>
      </w:r>
      <w:r>
        <w:rPr>
          <w:szCs w:val="32"/>
        </w:rPr>
        <w:t>’</w:t>
      </w:r>
      <w:r w:rsidRPr="00894396">
        <w:rPr>
          <w:szCs w:val="32"/>
        </w:rPr>
        <w:t>ai vu nulle part</w:t>
      </w:r>
      <w:r>
        <w:rPr>
          <w:szCs w:val="32"/>
        </w:rPr>
        <w:t xml:space="preserve">. </w:t>
      </w:r>
      <w:r w:rsidRPr="00894396">
        <w:rPr>
          <w:szCs w:val="32"/>
        </w:rPr>
        <w:t>Où a-t-il donc pu se fourrer</w:t>
      </w:r>
      <w:r>
        <w:rPr>
          <w:szCs w:val="32"/>
        </w:rPr>
        <w:t> ?</w:t>
      </w:r>
    </w:p>
    <w:p w14:paraId="202B0804" w14:textId="77777777" w:rsidR="008D6F52" w:rsidRDefault="008D6F52" w:rsidP="008D6F52">
      <w:pPr>
        <w:rPr>
          <w:szCs w:val="32"/>
        </w:rPr>
      </w:pPr>
      <w:r>
        <w:t>— </w:t>
      </w:r>
      <w:r w:rsidRPr="00894396">
        <w:rPr>
          <w:szCs w:val="32"/>
        </w:rPr>
        <w:t>Il est allé faire une visite</w:t>
      </w:r>
      <w:r>
        <w:rPr>
          <w:szCs w:val="32"/>
        </w:rPr>
        <w:t xml:space="preserve">, </w:t>
      </w:r>
      <w:r w:rsidRPr="00894396">
        <w:rPr>
          <w:szCs w:val="32"/>
        </w:rPr>
        <w:t>hasarda la servante après un moment de silence</w:t>
      </w:r>
      <w:r>
        <w:rPr>
          <w:szCs w:val="32"/>
        </w:rPr>
        <w:t>.</w:t>
      </w:r>
    </w:p>
    <w:p w14:paraId="68DE6A88" w14:textId="77777777" w:rsidR="008D6F52" w:rsidRDefault="00000000" w:rsidP="008D6F52">
      <w:pPr>
        <w:rPr>
          <w:szCs w:val="32"/>
        </w:rPr>
      </w:pPr>
      <w:r w:rsidRPr="00894396">
        <w:rPr>
          <w:szCs w:val="32"/>
        </w:rPr>
        <w:t>Le lieutenant d</w:t>
      </w:r>
      <w:r w:rsidR="008D6F52">
        <w:rPr>
          <w:szCs w:val="32"/>
        </w:rPr>
        <w:t>’</w:t>
      </w:r>
      <w:r w:rsidRPr="00894396">
        <w:rPr>
          <w:szCs w:val="32"/>
        </w:rPr>
        <w:t>Hubert tressaillit</w:t>
      </w:r>
      <w:r w:rsidR="008D6F52">
        <w:rPr>
          <w:szCs w:val="32"/>
        </w:rPr>
        <w:t>.</w:t>
      </w:r>
    </w:p>
    <w:p w14:paraId="0BD5861D" w14:textId="77777777" w:rsidR="008D6F52" w:rsidRDefault="008D6F52" w:rsidP="008D6F52">
      <w:pPr>
        <w:rPr>
          <w:szCs w:val="32"/>
        </w:rPr>
      </w:pPr>
      <w:r>
        <w:t>— </w:t>
      </w:r>
      <w:r w:rsidRPr="00894396">
        <w:rPr>
          <w:szCs w:val="32"/>
        </w:rPr>
        <w:t>Une visite</w:t>
      </w:r>
      <w:r>
        <w:rPr>
          <w:szCs w:val="32"/>
        </w:rPr>
        <w:t xml:space="preserve"> ? </w:t>
      </w:r>
      <w:r w:rsidRPr="00894396">
        <w:rPr>
          <w:szCs w:val="32"/>
        </w:rPr>
        <w:t>Une visite à une dame</w:t>
      </w:r>
      <w:r>
        <w:rPr>
          <w:szCs w:val="32"/>
        </w:rPr>
        <w:t xml:space="preserve">, </w:t>
      </w:r>
      <w:r w:rsidRPr="00894396">
        <w:rPr>
          <w:szCs w:val="32"/>
        </w:rPr>
        <w:t>voulez-vous dire</w:t>
      </w:r>
      <w:r>
        <w:rPr>
          <w:szCs w:val="32"/>
        </w:rPr>
        <w:t xml:space="preserve">. </w:t>
      </w:r>
      <w:r w:rsidRPr="00894396">
        <w:rPr>
          <w:szCs w:val="32"/>
        </w:rPr>
        <w:t>Le toupet de cet homme-là</w:t>
      </w:r>
      <w:r>
        <w:rPr>
          <w:szCs w:val="32"/>
        </w:rPr>
        <w:t xml:space="preserve"> ! </w:t>
      </w:r>
      <w:r w:rsidRPr="00894396">
        <w:rPr>
          <w:szCs w:val="32"/>
        </w:rPr>
        <w:t>Et comment pouvez-vous le savoir</w:t>
      </w:r>
      <w:r>
        <w:rPr>
          <w:szCs w:val="32"/>
        </w:rPr>
        <w:t xml:space="preserve">, </w:t>
      </w:r>
      <w:r w:rsidRPr="00894396">
        <w:rPr>
          <w:szCs w:val="32"/>
        </w:rPr>
        <w:t>ma belle</w:t>
      </w:r>
      <w:r>
        <w:rPr>
          <w:szCs w:val="32"/>
        </w:rPr>
        <w:t> ?</w:t>
      </w:r>
    </w:p>
    <w:p w14:paraId="625862B7" w14:textId="77777777" w:rsidR="008D6F52" w:rsidRDefault="00000000" w:rsidP="008D6F52">
      <w:pPr>
        <w:rPr>
          <w:szCs w:val="32"/>
        </w:rPr>
      </w:pPr>
      <w:r w:rsidRPr="00894396">
        <w:rPr>
          <w:szCs w:val="32"/>
        </w:rPr>
        <w:t>Sans cacher son mépris de femme pour l</w:t>
      </w:r>
      <w:r w:rsidR="008D6F52">
        <w:rPr>
          <w:szCs w:val="32"/>
        </w:rPr>
        <w:t>’</w:t>
      </w:r>
      <w:r w:rsidRPr="00894396">
        <w:rPr>
          <w:szCs w:val="32"/>
        </w:rPr>
        <w:t>épaisse sottise de l</w:t>
      </w:r>
      <w:r w:rsidR="008D6F52">
        <w:rPr>
          <w:szCs w:val="32"/>
        </w:rPr>
        <w:t>’</w:t>
      </w:r>
      <w:r w:rsidRPr="00894396">
        <w:rPr>
          <w:szCs w:val="32"/>
        </w:rPr>
        <w:t>esprit masculin</w:t>
      </w:r>
      <w:r w:rsidR="008D6F52">
        <w:rPr>
          <w:szCs w:val="32"/>
        </w:rPr>
        <w:t xml:space="preserve">, </w:t>
      </w:r>
      <w:r w:rsidRPr="00894396">
        <w:rPr>
          <w:szCs w:val="32"/>
        </w:rPr>
        <w:t>la jolie servante lui rappela que le lieutenant Féraud avait endossé son meilleur uniforme</w:t>
      </w:r>
      <w:r w:rsidR="008D6F52">
        <w:rPr>
          <w:szCs w:val="32"/>
        </w:rPr>
        <w:t xml:space="preserve">, </w:t>
      </w:r>
      <w:r w:rsidRPr="00894396">
        <w:rPr>
          <w:szCs w:val="32"/>
        </w:rPr>
        <w:t>avant de sortir</w:t>
      </w:r>
      <w:r w:rsidR="008D6F52">
        <w:rPr>
          <w:szCs w:val="32"/>
        </w:rPr>
        <w:t xml:space="preserve">. </w:t>
      </w:r>
      <w:r w:rsidRPr="00894396">
        <w:rPr>
          <w:szCs w:val="32"/>
        </w:rPr>
        <w:t>Il avait aussi mis son plus beau dolman</w:t>
      </w:r>
      <w:r w:rsidR="008D6F52">
        <w:rPr>
          <w:szCs w:val="32"/>
        </w:rPr>
        <w:t xml:space="preserve">, </w:t>
      </w:r>
      <w:r w:rsidRPr="00894396">
        <w:rPr>
          <w:szCs w:val="32"/>
        </w:rPr>
        <w:t>ajouta-t-elle</w:t>
      </w:r>
      <w:r w:rsidR="008D6F52">
        <w:rPr>
          <w:szCs w:val="32"/>
        </w:rPr>
        <w:t xml:space="preserve">, </w:t>
      </w:r>
      <w:r w:rsidRPr="00894396">
        <w:rPr>
          <w:szCs w:val="32"/>
        </w:rPr>
        <w:t>en se détournant brusquement</w:t>
      </w:r>
      <w:r w:rsidR="008D6F52">
        <w:rPr>
          <w:szCs w:val="32"/>
        </w:rPr>
        <w:t xml:space="preserve">, </w:t>
      </w:r>
      <w:r w:rsidRPr="00894396">
        <w:rPr>
          <w:szCs w:val="32"/>
        </w:rPr>
        <w:t>comme si la conversation eût commencé à lui agacer les nerfs</w:t>
      </w:r>
      <w:r w:rsidR="008D6F52">
        <w:rPr>
          <w:szCs w:val="32"/>
        </w:rPr>
        <w:t>.</w:t>
      </w:r>
    </w:p>
    <w:p w14:paraId="0ACEC517" w14:textId="77777777" w:rsidR="008D6F52" w:rsidRDefault="00000000" w:rsidP="008D6F52">
      <w:pPr>
        <w:rPr>
          <w:szCs w:val="32"/>
        </w:rPr>
      </w:pPr>
      <w:r w:rsidRPr="00894396">
        <w:rPr>
          <w:szCs w:val="32"/>
        </w:rPr>
        <w:lastRenderedPageBreak/>
        <w:t>Sans discuter le bien-fondé d</w:t>
      </w:r>
      <w:r w:rsidR="008D6F52">
        <w:rPr>
          <w:szCs w:val="32"/>
        </w:rPr>
        <w:t>’</w:t>
      </w:r>
      <w:r w:rsidRPr="00894396">
        <w:rPr>
          <w:szCs w:val="32"/>
        </w:rPr>
        <w:t>une telle déduction</w:t>
      </w:r>
      <w:r w:rsidR="008D6F52">
        <w:rPr>
          <w:szCs w:val="32"/>
        </w:rPr>
        <w:t xml:space="preserve">, </w:t>
      </w:r>
      <w:r w:rsidRPr="00894396">
        <w:rPr>
          <w:szCs w:val="32"/>
        </w:rPr>
        <w:t>le lieutenant d</w:t>
      </w:r>
      <w:r w:rsidR="008D6F52">
        <w:rPr>
          <w:szCs w:val="32"/>
        </w:rPr>
        <w:t>’</w:t>
      </w:r>
      <w:r w:rsidRPr="00894396">
        <w:rPr>
          <w:szCs w:val="32"/>
        </w:rPr>
        <w:t>Hubert ne voyait pas en quoi elle pouvait l</w:t>
      </w:r>
      <w:r w:rsidR="008D6F52">
        <w:rPr>
          <w:szCs w:val="32"/>
        </w:rPr>
        <w:t>’</w:t>
      </w:r>
      <w:r w:rsidRPr="00894396">
        <w:rPr>
          <w:szCs w:val="32"/>
        </w:rPr>
        <w:t>aider dans son enquête officielle</w:t>
      </w:r>
      <w:r w:rsidR="008D6F52">
        <w:rPr>
          <w:szCs w:val="32"/>
        </w:rPr>
        <w:t xml:space="preserve">. </w:t>
      </w:r>
      <w:r w:rsidRPr="00894396">
        <w:rPr>
          <w:szCs w:val="32"/>
        </w:rPr>
        <w:t>Car sa chasse avait un caractère officiel</w:t>
      </w:r>
      <w:r w:rsidR="008D6F52">
        <w:rPr>
          <w:szCs w:val="32"/>
        </w:rPr>
        <w:t xml:space="preserve">. </w:t>
      </w:r>
      <w:r w:rsidRPr="00894396">
        <w:rPr>
          <w:szCs w:val="32"/>
        </w:rPr>
        <w:t>Il ne connaissait aucune dame chez qui cet homme</w:t>
      </w:r>
      <w:r w:rsidR="008D6F52">
        <w:rPr>
          <w:szCs w:val="32"/>
        </w:rPr>
        <w:t xml:space="preserve">, </w:t>
      </w:r>
      <w:r w:rsidRPr="00894396">
        <w:rPr>
          <w:szCs w:val="32"/>
        </w:rPr>
        <w:t>qui avait tué un adversaire dans la matinée</w:t>
      </w:r>
      <w:r w:rsidR="008D6F52">
        <w:rPr>
          <w:szCs w:val="32"/>
        </w:rPr>
        <w:t xml:space="preserve">, </w:t>
      </w:r>
      <w:r w:rsidRPr="00894396">
        <w:rPr>
          <w:szCs w:val="32"/>
        </w:rPr>
        <w:t>eût chance de se trouver l</w:t>
      </w:r>
      <w:r w:rsidR="008D6F52">
        <w:rPr>
          <w:szCs w:val="32"/>
        </w:rPr>
        <w:t>’</w:t>
      </w:r>
      <w:r w:rsidRPr="00894396">
        <w:rPr>
          <w:szCs w:val="32"/>
        </w:rPr>
        <w:t>après-midi</w:t>
      </w:r>
      <w:r w:rsidR="008D6F52">
        <w:rPr>
          <w:szCs w:val="32"/>
        </w:rPr>
        <w:t xml:space="preserve">. </w:t>
      </w:r>
      <w:r w:rsidRPr="00894396">
        <w:rPr>
          <w:szCs w:val="32"/>
        </w:rPr>
        <w:t>Les deux jeunes gens ne se connaissaient que de loin</w:t>
      </w:r>
      <w:r w:rsidR="008D6F52">
        <w:rPr>
          <w:szCs w:val="32"/>
        </w:rPr>
        <w:t xml:space="preserve">. </w:t>
      </w:r>
      <w:r w:rsidRPr="00894396">
        <w:rPr>
          <w:szCs w:val="32"/>
        </w:rPr>
        <w:t>Il mordillait ses gants avec une mine de perplexité</w:t>
      </w:r>
      <w:r w:rsidR="008D6F52">
        <w:rPr>
          <w:szCs w:val="32"/>
        </w:rPr>
        <w:t>.</w:t>
      </w:r>
    </w:p>
    <w:p w14:paraId="76A7C026" w14:textId="77777777" w:rsidR="008D6F52" w:rsidRDefault="008D6F52" w:rsidP="008D6F52">
      <w:pPr>
        <w:rPr>
          <w:szCs w:val="32"/>
        </w:rPr>
      </w:pPr>
      <w:r>
        <w:t>— </w:t>
      </w:r>
      <w:r w:rsidRPr="00894396">
        <w:rPr>
          <w:szCs w:val="32"/>
        </w:rPr>
        <w:t>Une visite</w:t>
      </w:r>
      <w:r>
        <w:rPr>
          <w:szCs w:val="32"/>
        </w:rPr>
        <w:t xml:space="preserve"> ! </w:t>
      </w:r>
      <w:r w:rsidRPr="00894396">
        <w:rPr>
          <w:szCs w:val="32"/>
        </w:rPr>
        <w:t>s</w:t>
      </w:r>
      <w:r>
        <w:rPr>
          <w:szCs w:val="32"/>
        </w:rPr>
        <w:t>’</w:t>
      </w:r>
      <w:r w:rsidRPr="00894396">
        <w:rPr>
          <w:szCs w:val="32"/>
        </w:rPr>
        <w:t>écria-t-il</w:t>
      </w:r>
      <w:r>
        <w:rPr>
          <w:szCs w:val="32"/>
        </w:rPr>
        <w:t xml:space="preserve">. </w:t>
      </w:r>
      <w:r w:rsidRPr="00894396">
        <w:rPr>
          <w:szCs w:val="32"/>
        </w:rPr>
        <w:t>Une visite au diable</w:t>
      </w:r>
      <w:r>
        <w:rPr>
          <w:szCs w:val="32"/>
        </w:rPr>
        <w:t> ?</w:t>
      </w:r>
    </w:p>
    <w:p w14:paraId="77AE6002" w14:textId="77777777" w:rsidR="008D6F52" w:rsidRDefault="00000000" w:rsidP="008D6F52">
      <w:pPr>
        <w:rPr>
          <w:szCs w:val="32"/>
        </w:rPr>
      </w:pPr>
      <w:r w:rsidRPr="00894396">
        <w:rPr>
          <w:szCs w:val="32"/>
        </w:rPr>
        <w:t>La jeune fille qui lui tournait le dos</w:t>
      </w:r>
      <w:r w:rsidR="008D6F52">
        <w:rPr>
          <w:szCs w:val="32"/>
        </w:rPr>
        <w:t xml:space="preserve">, </w:t>
      </w:r>
      <w:r w:rsidRPr="00894396">
        <w:rPr>
          <w:szCs w:val="32"/>
        </w:rPr>
        <w:t>et pliait la culotte de hussards sur une chaise</w:t>
      </w:r>
      <w:r w:rsidR="008D6F52">
        <w:rPr>
          <w:szCs w:val="32"/>
        </w:rPr>
        <w:t xml:space="preserve">, </w:t>
      </w:r>
      <w:r w:rsidRPr="00894396">
        <w:rPr>
          <w:szCs w:val="32"/>
        </w:rPr>
        <w:t>eut un petit rire vexé</w:t>
      </w:r>
      <w:r w:rsidR="008D6F52">
        <w:rPr>
          <w:szCs w:val="32"/>
        </w:rPr>
        <w:t>.</w:t>
      </w:r>
    </w:p>
    <w:p w14:paraId="3B7B6AA1" w14:textId="77777777" w:rsidR="008D6F52" w:rsidRDefault="008D6F52" w:rsidP="008D6F52">
      <w:pPr>
        <w:rPr>
          <w:szCs w:val="32"/>
        </w:rPr>
      </w:pPr>
      <w:r>
        <w:t>— </w:t>
      </w:r>
      <w:r w:rsidRPr="00894396">
        <w:rPr>
          <w:szCs w:val="32"/>
        </w:rPr>
        <w:t>Oh Seigneur non</w:t>
      </w:r>
      <w:r>
        <w:rPr>
          <w:szCs w:val="32"/>
        </w:rPr>
        <w:t xml:space="preserve"> ! </w:t>
      </w:r>
      <w:r w:rsidRPr="00894396">
        <w:rPr>
          <w:szCs w:val="32"/>
        </w:rPr>
        <w:t>À madame de Lionnel</w:t>
      </w:r>
      <w:r>
        <w:rPr>
          <w:szCs w:val="32"/>
        </w:rPr>
        <w:t> !</w:t>
      </w:r>
    </w:p>
    <w:p w14:paraId="58121F1F" w14:textId="77777777" w:rsidR="008D6F52" w:rsidRDefault="00000000" w:rsidP="008D6F52">
      <w:pPr>
        <w:rPr>
          <w:szCs w:val="32"/>
        </w:rPr>
      </w:pPr>
      <w:r w:rsidRPr="00894396">
        <w:rPr>
          <w:szCs w:val="32"/>
        </w:rPr>
        <w:t>D</w:t>
      </w:r>
      <w:r w:rsidR="008D6F52">
        <w:rPr>
          <w:szCs w:val="32"/>
        </w:rPr>
        <w:t>’</w:t>
      </w:r>
      <w:r w:rsidRPr="00894396">
        <w:rPr>
          <w:szCs w:val="32"/>
        </w:rPr>
        <w:t>Hubert siffla doucement</w:t>
      </w:r>
      <w:r w:rsidR="008D6F52">
        <w:rPr>
          <w:szCs w:val="32"/>
        </w:rPr>
        <w:t xml:space="preserve">. </w:t>
      </w:r>
      <w:r w:rsidRPr="00894396">
        <w:rPr>
          <w:szCs w:val="32"/>
        </w:rPr>
        <w:t>Madame de Lionnel</w:t>
      </w:r>
      <w:r w:rsidR="008D6F52">
        <w:rPr>
          <w:szCs w:val="32"/>
        </w:rPr>
        <w:t xml:space="preserve">, </w:t>
      </w:r>
      <w:r w:rsidRPr="00894396">
        <w:rPr>
          <w:szCs w:val="32"/>
        </w:rPr>
        <w:t>femme d</w:t>
      </w:r>
      <w:r w:rsidR="008D6F52">
        <w:rPr>
          <w:szCs w:val="32"/>
        </w:rPr>
        <w:t>’</w:t>
      </w:r>
      <w:r w:rsidRPr="00894396">
        <w:rPr>
          <w:szCs w:val="32"/>
        </w:rPr>
        <w:t>un haut fonctionnaire</w:t>
      </w:r>
      <w:r w:rsidR="008D6F52">
        <w:rPr>
          <w:szCs w:val="32"/>
        </w:rPr>
        <w:t xml:space="preserve">, </w:t>
      </w:r>
      <w:r w:rsidRPr="00894396">
        <w:rPr>
          <w:szCs w:val="32"/>
        </w:rPr>
        <w:t>tenait un salon bien connu</w:t>
      </w:r>
      <w:r w:rsidR="008D6F52">
        <w:rPr>
          <w:szCs w:val="32"/>
        </w:rPr>
        <w:t xml:space="preserve">, </w:t>
      </w:r>
      <w:r w:rsidRPr="00894396">
        <w:rPr>
          <w:szCs w:val="32"/>
        </w:rPr>
        <w:t>et avait quelques prétentions à la sensibilité et à l</w:t>
      </w:r>
      <w:r w:rsidR="008D6F52">
        <w:rPr>
          <w:szCs w:val="32"/>
        </w:rPr>
        <w:t>’</w:t>
      </w:r>
      <w:r w:rsidRPr="00894396">
        <w:rPr>
          <w:szCs w:val="32"/>
        </w:rPr>
        <w:t>élégance</w:t>
      </w:r>
      <w:r w:rsidR="008D6F52">
        <w:rPr>
          <w:szCs w:val="32"/>
        </w:rPr>
        <w:t xml:space="preserve">. </w:t>
      </w:r>
      <w:r w:rsidRPr="00894396">
        <w:rPr>
          <w:szCs w:val="32"/>
        </w:rPr>
        <w:t>Le mari était un vieux civil</w:t>
      </w:r>
      <w:r w:rsidR="008D6F52">
        <w:rPr>
          <w:szCs w:val="32"/>
        </w:rPr>
        <w:t xml:space="preserve">, </w:t>
      </w:r>
      <w:r w:rsidRPr="00894396">
        <w:rPr>
          <w:szCs w:val="32"/>
        </w:rPr>
        <w:t>mais la société du salon était jeune et militaire</w:t>
      </w:r>
      <w:r w:rsidR="008D6F52">
        <w:rPr>
          <w:szCs w:val="32"/>
        </w:rPr>
        <w:t xml:space="preserve">. </w:t>
      </w:r>
      <w:r w:rsidRPr="00894396">
        <w:rPr>
          <w:szCs w:val="32"/>
        </w:rPr>
        <w:t>Si le lieutenant d</w:t>
      </w:r>
      <w:r w:rsidR="008D6F52">
        <w:rPr>
          <w:szCs w:val="32"/>
        </w:rPr>
        <w:t>’</w:t>
      </w:r>
      <w:r w:rsidRPr="00894396">
        <w:rPr>
          <w:szCs w:val="32"/>
        </w:rPr>
        <w:t>Hubert avait sifflé</w:t>
      </w:r>
      <w:r w:rsidR="008D6F52">
        <w:rPr>
          <w:szCs w:val="32"/>
        </w:rPr>
        <w:t xml:space="preserve">, </w:t>
      </w:r>
      <w:r w:rsidRPr="00894396">
        <w:rPr>
          <w:szCs w:val="32"/>
        </w:rPr>
        <w:t>ce n</w:t>
      </w:r>
      <w:r w:rsidR="008D6F52">
        <w:rPr>
          <w:szCs w:val="32"/>
        </w:rPr>
        <w:t>’</w:t>
      </w:r>
      <w:r w:rsidRPr="00894396">
        <w:rPr>
          <w:szCs w:val="32"/>
        </w:rPr>
        <w:t>était pas parce que l</w:t>
      </w:r>
      <w:r w:rsidR="008D6F52">
        <w:rPr>
          <w:szCs w:val="32"/>
        </w:rPr>
        <w:t>’</w:t>
      </w:r>
      <w:r w:rsidRPr="00894396">
        <w:rPr>
          <w:szCs w:val="32"/>
        </w:rPr>
        <w:t>idée de poursuivre le lieutenant Féraud dans ce salon lui était désagréable</w:t>
      </w:r>
      <w:r w:rsidR="008D6F52">
        <w:rPr>
          <w:szCs w:val="32"/>
        </w:rPr>
        <w:t xml:space="preserve">, </w:t>
      </w:r>
      <w:r w:rsidRPr="00894396">
        <w:rPr>
          <w:szCs w:val="32"/>
        </w:rPr>
        <w:t>mais parce que</w:t>
      </w:r>
      <w:r w:rsidR="008D6F52">
        <w:rPr>
          <w:szCs w:val="32"/>
        </w:rPr>
        <w:t xml:space="preserve">, </w:t>
      </w:r>
      <w:r w:rsidRPr="00894396">
        <w:rPr>
          <w:szCs w:val="32"/>
        </w:rPr>
        <w:t>nouvel arrivé à Strasbourg</w:t>
      </w:r>
      <w:r w:rsidR="008D6F52">
        <w:rPr>
          <w:szCs w:val="32"/>
        </w:rPr>
        <w:t xml:space="preserve">, </w:t>
      </w:r>
      <w:r w:rsidRPr="00894396">
        <w:rPr>
          <w:szCs w:val="32"/>
        </w:rPr>
        <w:t>il n</w:t>
      </w:r>
      <w:r w:rsidR="008D6F52">
        <w:rPr>
          <w:szCs w:val="32"/>
        </w:rPr>
        <w:t>’</w:t>
      </w:r>
      <w:r w:rsidRPr="00894396">
        <w:rPr>
          <w:szCs w:val="32"/>
        </w:rPr>
        <w:t>avait pas encore eu le temps de se faire présenter à madame de Lionnel</w:t>
      </w:r>
      <w:r w:rsidR="008D6F52">
        <w:rPr>
          <w:szCs w:val="32"/>
        </w:rPr>
        <w:t xml:space="preserve">. </w:t>
      </w:r>
      <w:r w:rsidRPr="00894396">
        <w:rPr>
          <w:szCs w:val="32"/>
        </w:rPr>
        <w:t>Et que pouvait bien faire là ce bretteur de Féraud</w:t>
      </w:r>
      <w:r w:rsidR="008D6F52">
        <w:rPr>
          <w:szCs w:val="32"/>
        </w:rPr>
        <w:t xml:space="preserve"> ? </w:t>
      </w:r>
      <w:r w:rsidRPr="00894396">
        <w:rPr>
          <w:szCs w:val="32"/>
        </w:rPr>
        <w:t>se demandait-il</w:t>
      </w:r>
      <w:r w:rsidR="008D6F52">
        <w:rPr>
          <w:szCs w:val="32"/>
        </w:rPr>
        <w:t xml:space="preserve">. </w:t>
      </w:r>
      <w:r w:rsidRPr="00894396">
        <w:rPr>
          <w:szCs w:val="32"/>
        </w:rPr>
        <w:t>Ce n</w:t>
      </w:r>
      <w:r w:rsidR="008D6F52">
        <w:rPr>
          <w:szCs w:val="32"/>
        </w:rPr>
        <w:t>’</w:t>
      </w:r>
      <w:r w:rsidRPr="00894396">
        <w:rPr>
          <w:szCs w:val="32"/>
        </w:rPr>
        <w:t>était pas un homme à</w:t>
      </w:r>
      <w:r w:rsidR="008D6F52">
        <w:rPr>
          <w:szCs w:val="32"/>
        </w:rPr>
        <w:t>…</w:t>
      </w:r>
    </w:p>
    <w:p w14:paraId="352345EC" w14:textId="77777777" w:rsidR="008D6F52" w:rsidRDefault="008D6F52" w:rsidP="008D6F52">
      <w:pPr>
        <w:rPr>
          <w:szCs w:val="32"/>
        </w:rPr>
      </w:pPr>
      <w:r>
        <w:t>— </w:t>
      </w:r>
      <w:r w:rsidRPr="00894396">
        <w:rPr>
          <w:szCs w:val="32"/>
        </w:rPr>
        <w:t>Vous êtes certaine de ce que vous avancez</w:t>
      </w:r>
      <w:r>
        <w:rPr>
          <w:szCs w:val="32"/>
        </w:rPr>
        <w:t xml:space="preserve"> ? </w:t>
      </w:r>
      <w:r w:rsidRPr="00894396">
        <w:rPr>
          <w:szCs w:val="32"/>
        </w:rPr>
        <w:t>insista-t-il</w:t>
      </w:r>
      <w:r>
        <w:rPr>
          <w:szCs w:val="32"/>
        </w:rPr>
        <w:t>.</w:t>
      </w:r>
    </w:p>
    <w:p w14:paraId="6213F9D5" w14:textId="77777777" w:rsidR="008D6F52" w:rsidRDefault="00000000" w:rsidP="008D6F52">
      <w:pPr>
        <w:rPr>
          <w:szCs w:val="32"/>
        </w:rPr>
      </w:pPr>
      <w:r w:rsidRPr="00894396">
        <w:rPr>
          <w:szCs w:val="32"/>
        </w:rPr>
        <w:t>La jeune fille en était tout à fait certaine</w:t>
      </w:r>
      <w:r w:rsidR="008D6F52">
        <w:rPr>
          <w:szCs w:val="32"/>
        </w:rPr>
        <w:t xml:space="preserve">. </w:t>
      </w:r>
      <w:r w:rsidRPr="00894396">
        <w:rPr>
          <w:szCs w:val="32"/>
        </w:rPr>
        <w:t>Sans se retourner pour le regarder</w:t>
      </w:r>
      <w:r w:rsidR="008D6F52">
        <w:rPr>
          <w:szCs w:val="32"/>
        </w:rPr>
        <w:t xml:space="preserve">, </w:t>
      </w:r>
      <w:r w:rsidRPr="00894396">
        <w:rPr>
          <w:szCs w:val="32"/>
        </w:rPr>
        <w:t>elle expliqua que le cocher de la maison voisine connaissait le maître d</w:t>
      </w:r>
      <w:r w:rsidR="008D6F52">
        <w:rPr>
          <w:szCs w:val="32"/>
        </w:rPr>
        <w:t>’</w:t>
      </w:r>
      <w:r w:rsidRPr="00894396">
        <w:rPr>
          <w:szCs w:val="32"/>
        </w:rPr>
        <w:t>hôtel de madame de Lionnel</w:t>
      </w:r>
      <w:r w:rsidR="008D6F52">
        <w:rPr>
          <w:szCs w:val="32"/>
        </w:rPr>
        <w:t xml:space="preserve">. </w:t>
      </w:r>
      <w:r w:rsidRPr="00894396">
        <w:rPr>
          <w:szCs w:val="32"/>
        </w:rPr>
        <w:t>C</w:t>
      </w:r>
      <w:r w:rsidR="008D6F52">
        <w:rPr>
          <w:szCs w:val="32"/>
        </w:rPr>
        <w:t>’</w:t>
      </w:r>
      <w:r w:rsidRPr="00894396">
        <w:rPr>
          <w:szCs w:val="32"/>
        </w:rPr>
        <w:t>est de lui qu</w:t>
      </w:r>
      <w:r w:rsidR="008D6F52">
        <w:rPr>
          <w:szCs w:val="32"/>
        </w:rPr>
        <w:t>’</w:t>
      </w:r>
      <w:r w:rsidRPr="00894396">
        <w:rPr>
          <w:szCs w:val="32"/>
        </w:rPr>
        <w:t>elle tenait ses informations</w:t>
      </w:r>
      <w:r w:rsidR="008D6F52">
        <w:rPr>
          <w:szCs w:val="32"/>
        </w:rPr>
        <w:t xml:space="preserve">. </w:t>
      </w:r>
      <w:r w:rsidRPr="00894396">
        <w:rPr>
          <w:szCs w:val="32"/>
        </w:rPr>
        <w:t>Et elle était parfaitement certaine</w:t>
      </w:r>
      <w:r w:rsidR="008D6F52">
        <w:rPr>
          <w:szCs w:val="32"/>
        </w:rPr>
        <w:t xml:space="preserve">. </w:t>
      </w:r>
      <w:r w:rsidRPr="00894396">
        <w:rPr>
          <w:szCs w:val="32"/>
        </w:rPr>
        <w:t xml:space="preserve">En donnant cette assurance elle poussa un </w:t>
      </w:r>
      <w:r w:rsidRPr="00894396">
        <w:rPr>
          <w:szCs w:val="32"/>
        </w:rPr>
        <w:lastRenderedPageBreak/>
        <w:t>soupir</w:t>
      </w:r>
      <w:r w:rsidR="008D6F52">
        <w:rPr>
          <w:szCs w:val="32"/>
        </w:rPr>
        <w:t xml:space="preserve">. </w:t>
      </w:r>
      <w:r w:rsidRPr="00894396">
        <w:rPr>
          <w:szCs w:val="32"/>
        </w:rPr>
        <w:t>Le lieutenant Féraud allait là-bas</w:t>
      </w:r>
      <w:r w:rsidR="008D6F52">
        <w:rPr>
          <w:szCs w:val="32"/>
        </w:rPr>
        <w:t xml:space="preserve">, </w:t>
      </w:r>
      <w:r w:rsidRPr="00894396">
        <w:rPr>
          <w:szCs w:val="32"/>
        </w:rPr>
        <w:t>presque chaque après-midi</w:t>
      </w:r>
      <w:r w:rsidR="008D6F52">
        <w:rPr>
          <w:szCs w:val="32"/>
        </w:rPr>
        <w:t xml:space="preserve">, </w:t>
      </w:r>
      <w:r w:rsidRPr="00894396">
        <w:rPr>
          <w:szCs w:val="32"/>
        </w:rPr>
        <w:t>ajouta-t-elle</w:t>
      </w:r>
      <w:r w:rsidR="008D6F52">
        <w:rPr>
          <w:szCs w:val="32"/>
        </w:rPr>
        <w:t>.</w:t>
      </w:r>
    </w:p>
    <w:p w14:paraId="26F209D4" w14:textId="77777777" w:rsidR="008D6F52" w:rsidRDefault="008D6F52" w:rsidP="008D6F52">
      <w:pPr>
        <w:rPr>
          <w:szCs w:val="32"/>
        </w:rPr>
      </w:pPr>
      <w:r>
        <w:t>— </w:t>
      </w:r>
      <w:r w:rsidRPr="00894396">
        <w:rPr>
          <w:szCs w:val="32"/>
        </w:rPr>
        <w:t>Ah bah</w:t>
      </w:r>
      <w:r>
        <w:rPr>
          <w:szCs w:val="32"/>
        </w:rPr>
        <w:t xml:space="preserve"> ! </w:t>
      </w:r>
      <w:r w:rsidRPr="00894396">
        <w:rPr>
          <w:szCs w:val="32"/>
        </w:rPr>
        <w:t>s</w:t>
      </w:r>
      <w:r>
        <w:rPr>
          <w:szCs w:val="32"/>
        </w:rPr>
        <w:t>’</w:t>
      </w:r>
      <w:r w:rsidRPr="00894396">
        <w:rPr>
          <w:szCs w:val="32"/>
        </w:rPr>
        <w:t>écria d</w:t>
      </w:r>
      <w:r>
        <w:rPr>
          <w:szCs w:val="32"/>
        </w:rPr>
        <w:t>’</w:t>
      </w:r>
      <w:r w:rsidRPr="00894396">
        <w:rPr>
          <w:szCs w:val="32"/>
        </w:rPr>
        <w:t>Hubert</w:t>
      </w:r>
      <w:r>
        <w:rPr>
          <w:szCs w:val="32"/>
        </w:rPr>
        <w:t xml:space="preserve">, </w:t>
      </w:r>
      <w:r w:rsidRPr="00894396">
        <w:rPr>
          <w:szCs w:val="32"/>
        </w:rPr>
        <w:t>avec ironie</w:t>
      </w:r>
      <w:r>
        <w:rPr>
          <w:szCs w:val="32"/>
        </w:rPr>
        <w:t xml:space="preserve">. </w:t>
      </w:r>
      <w:r w:rsidRPr="00894396">
        <w:rPr>
          <w:szCs w:val="32"/>
        </w:rPr>
        <w:t>Son estime pour madame de Lionnel baissait de plusieurs points</w:t>
      </w:r>
      <w:r>
        <w:rPr>
          <w:szCs w:val="32"/>
        </w:rPr>
        <w:t xml:space="preserve">. </w:t>
      </w:r>
      <w:r w:rsidRPr="00894396">
        <w:rPr>
          <w:szCs w:val="32"/>
        </w:rPr>
        <w:t>Le lieutenant Féraud ne lui semblait pas spécialement digne de l</w:t>
      </w:r>
      <w:r>
        <w:rPr>
          <w:szCs w:val="32"/>
        </w:rPr>
        <w:t>’</w:t>
      </w:r>
      <w:r w:rsidRPr="00894396">
        <w:rPr>
          <w:szCs w:val="32"/>
        </w:rPr>
        <w:t>attention d</w:t>
      </w:r>
      <w:r>
        <w:rPr>
          <w:szCs w:val="32"/>
        </w:rPr>
        <w:t>’</w:t>
      </w:r>
      <w:r w:rsidRPr="00894396">
        <w:rPr>
          <w:szCs w:val="32"/>
        </w:rPr>
        <w:t>une femme douée d</w:t>
      </w:r>
      <w:r>
        <w:rPr>
          <w:szCs w:val="32"/>
        </w:rPr>
        <w:t>’</w:t>
      </w:r>
      <w:r w:rsidRPr="00894396">
        <w:rPr>
          <w:szCs w:val="32"/>
        </w:rPr>
        <w:t>une réputation de sensibilité et d</w:t>
      </w:r>
      <w:r>
        <w:rPr>
          <w:szCs w:val="32"/>
        </w:rPr>
        <w:t>’</w:t>
      </w:r>
      <w:r w:rsidRPr="00894396">
        <w:rPr>
          <w:szCs w:val="32"/>
        </w:rPr>
        <w:t>élégance</w:t>
      </w:r>
      <w:r>
        <w:rPr>
          <w:szCs w:val="32"/>
        </w:rPr>
        <w:t xml:space="preserve">. </w:t>
      </w:r>
      <w:r w:rsidRPr="00894396">
        <w:rPr>
          <w:szCs w:val="32"/>
        </w:rPr>
        <w:t>Mais comment savoir</w:t>
      </w:r>
      <w:r>
        <w:rPr>
          <w:szCs w:val="32"/>
        </w:rPr>
        <w:t xml:space="preserve">, </w:t>
      </w:r>
      <w:r w:rsidRPr="00894396">
        <w:rPr>
          <w:szCs w:val="32"/>
        </w:rPr>
        <w:t>avec les femmes</w:t>
      </w:r>
      <w:r>
        <w:rPr>
          <w:szCs w:val="32"/>
        </w:rPr>
        <w:t xml:space="preserve"> ? </w:t>
      </w:r>
      <w:r w:rsidRPr="00894396">
        <w:rPr>
          <w:szCs w:val="32"/>
        </w:rPr>
        <w:t>Au fond elles étaient toutes les mêmes</w:t>
      </w:r>
      <w:r>
        <w:rPr>
          <w:szCs w:val="32"/>
        </w:rPr>
        <w:t xml:space="preserve"> : </w:t>
      </w:r>
      <w:r w:rsidRPr="00894396">
        <w:rPr>
          <w:szCs w:val="32"/>
        </w:rPr>
        <w:t>plus pratiques qu</w:t>
      </w:r>
      <w:r>
        <w:rPr>
          <w:szCs w:val="32"/>
        </w:rPr>
        <w:t>’</w:t>
      </w:r>
      <w:r w:rsidRPr="00894396">
        <w:rPr>
          <w:szCs w:val="32"/>
        </w:rPr>
        <w:t>idéalistes</w:t>
      </w:r>
      <w:r>
        <w:rPr>
          <w:szCs w:val="32"/>
        </w:rPr>
        <w:t xml:space="preserve">. </w:t>
      </w:r>
      <w:r w:rsidRPr="00894396">
        <w:rPr>
          <w:szCs w:val="32"/>
        </w:rPr>
        <w:t>Cependant le lieutenant d</w:t>
      </w:r>
      <w:r>
        <w:rPr>
          <w:szCs w:val="32"/>
        </w:rPr>
        <w:t>’</w:t>
      </w:r>
      <w:r w:rsidRPr="00894396">
        <w:rPr>
          <w:szCs w:val="32"/>
        </w:rPr>
        <w:t>Hubert ne s</w:t>
      </w:r>
      <w:r>
        <w:rPr>
          <w:szCs w:val="32"/>
        </w:rPr>
        <w:t>’</w:t>
      </w:r>
      <w:r w:rsidRPr="00894396">
        <w:rPr>
          <w:szCs w:val="32"/>
        </w:rPr>
        <w:t>arrêta pas à de telles considérations</w:t>
      </w:r>
      <w:r>
        <w:rPr>
          <w:szCs w:val="32"/>
        </w:rPr>
        <w:t>.</w:t>
      </w:r>
    </w:p>
    <w:p w14:paraId="1299BBDC" w14:textId="77777777" w:rsidR="008D6F52" w:rsidRDefault="008D6F52" w:rsidP="008D6F52">
      <w:pPr>
        <w:rPr>
          <w:szCs w:val="32"/>
        </w:rPr>
      </w:pPr>
      <w:r>
        <w:t>— </w:t>
      </w:r>
      <w:r w:rsidRPr="00894396">
        <w:rPr>
          <w:szCs w:val="32"/>
        </w:rPr>
        <w:t>Tonnerre</w:t>
      </w:r>
      <w:r>
        <w:rPr>
          <w:szCs w:val="32"/>
        </w:rPr>
        <w:t xml:space="preserve"> ! </w:t>
      </w:r>
      <w:r w:rsidRPr="00894396">
        <w:rPr>
          <w:szCs w:val="32"/>
        </w:rPr>
        <w:t>s</w:t>
      </w:r>
      <w:r>
        <w:rPr>
          <w:szCs w:val="32"/>
        </w:rPr>
        <w:t>’</w:t>
      </w:r>
      <w:r w:rsidRPr="00894396">
        <w:rPr>
          <w:szCs w:val="32"/>
        </w:rPr>
        <w:t>écria-t-il</w:t>
      </w:r>
      <w:r>
        <w:rPr>
          <w:szCs w:val="32"/>
        </w:rPr>
        <w:t xml:space="preserve">. </w:t>
      </w:r>
      <w:r w:rsidRPr="00894396">
        <w:rPr>
          <w:szCs w:val="32"/>
        </w:rPr>
        <w:t>Le général va quelquefois dans la maison</w:t>
      </w:r>
      <w:r>
        <w:rPr>
          <w:szCs w:val="32"/>
        </w:rPr>
        <w:t xml:space="preserve">. </w:t>
      </w:r>
      <w:r w:rsidRPr="00894396">
        <w:rPr>
          <w:szCs w:val="32"/>
        </w:rPr>
        <w:t>S</w:t>
      </w:r>
      <w:r>
        <w:rPr>
          <w:szCs w:val="32"/>
        </w:rPr>
        <w:t>’</w:t>
      </w:r>
      <w:r w:rsidRPr="00894396">
        <w:rPr>
          <w:szCs w:val="32"/>
        </w:rPr>
        <w:t>il trouve ce bonhomme-là en train de faire les yeux doux à la dame</w:t>
      </w:r>
      <w:r>
        <w:rPr>
          <w:szCs w:val="32"/>
        </w:rPr>
        <w:t xml:space="preserve">, </w:t>
      </w:r>
      <w:r w:rsidRPr="00894396">
        <w:rPr>
          <w:szCs w:val="32"/>
        </w:rPr>
        <w:t>ça fera une histoire de tous les diables</w:t>
      </w:r>
      <w:r>
        <w:rPr>
          <w:szCs w:val="32"/>
        </w:rPr>
        <w:t xml:space="preserve">. </w:t>
      </w:r>
      <w:r w:rsidRPr="00894396">
        <w:rPr>
          <w:szCs w:val="32"/>
        </w:rPr>
        <w:t>Notre général n</w:t>
      </w:r>
      <w:r>
        <w:rPr>
          <w:szCs w:val="32"/>
        </w:rPr>
        <w:t>’</w:t>
      </w:r>
      <w:r w:rsidRPr="00894396">
        <w:rPr>
          <w:szCs w:val="32"/>
        </w:rPr>
        <w:t>est pas des plus commodes</w:t>
      </w:r>
      <w:r>
        <w:rPr>
          <w:szCs w:val="32"/>
        </w:rPr>
        <w:t xml:space="preserve">, </w:t>
      </w:r>
      <w:r w:rsidRPr="00894396">
        <w:rPr>
          <w:szCs w:val="32"/>
        </w:rPr>
        <w:t>je vous en réponds</w:t>
      </w:r>
      <w:r>
        <w:rPr>
          <w:szCs w:val="32"/>
        </w:rPr>
        <w:t>.</w:t>
      </w:r>
    </w:p>
    <w:p w14:paraId="605F5228" w14:textId="77777777" w:rsidR="008D6F52" w:rsidRDefault="008D6F52" w:rsidP="008D6F52">
      <w:pPr>
        <w:rPr>
          <w:szCs w:val="32"/>
        </w:rPr>
      </w:pPr>
      <w:r>
        <w:t>— </w:t>
      </w:r>
      <w:r w:rsidRPr="00894396">
        <w:rPr>
          <w:szCs w:val="32"/>
        </w:rPr>
        <w:t>Dépêchez-vous alors</w:t>
      </w:r>
      <w:r>
        <w:rPr>
          <w:szCs w:val="32"/>
        </w:rPr>
        <w:t xml:space="preserve"> ! </w:t>
      </w:r>
      <w:r w:rsidRPr="00894396">
        <w:rPr>
          <w:szCs w:val="32"/>
        </w:rPr>
        <w:t>Ne restez pas en plan puisque je vous ai dit où le trouver</w:t>
      </w:r>
      <w:r>
        <w:rPr>
          <w:szCs w:val="32"/>
        </w:rPr>
        <w:t xml:space="preserve">, </w:t>
      </w:r>
      <w:r w:rsidRPr="00894396">
        <w:rPr>
          <w:szCs w:val="32"/>
        </w:rPr>
        <w:t>s</w:t>
      </w:r>
      <w:r>
        <w:rPr>
          <w:szCs w:val="32"/>
        </w:rPr>
        <w:t>’</w:t>
      </w:r>
      <w:r w:rsidRPr="00894396">
        <w:rPr>
          <w:szCs w:val="32"/>
        </w:rPr>
        <w:t>écria la soubrette</w:t>
      </w:r>
      <w:r>
        <w:rPr>
          <w:szCs w:val="32"/>
        </w:rPr>
        <w:t xml:space="preserve">, </w:t>
      </w:r>
      <w:r w:rsidRPr="00894396">
        <w:rPr>
          <w:szCs w:val="32"/>
        </w:rPr>
        <w:t>en rougissant jusqu</w:t>
      </w:r>
      <w:r>
        <w:rPr>
          <w:szCs w:val="32"/>
        </w:rPr>
        <w:t>’</w:t>
      </w:r>
      <w:r w:rsidRPr="00894396">
        <w:rPr>
          <w:szCs w:val="32"/>
        </w:rPr>
        <w:t>aux yeux</w:t>
      </w:r>
      <w:r>
        <w:rPr>
          <w:szCs w:val="32"/>
        </w:rPr>
        <w:t>.</w:t>
      </w:r>
    </w:p>
    <w:p w14:paraId="7844C713" w14:textId="77777777" w:rsidR="008D6F52" w:rsidRDefault="008D6F52" w:rsidP="008D6F52">
      <w:pPr>
        <w:rPr>
          <w:szCs w:val="32"/>
        </w:rPr>
      </w:pPr>
      <w:r>
        <w:t>— </w:t>
      </w:r>
      <w:r w:rsidRPr="00894396">
        <w:rPr>
          <w:szCs w:val="32"/>
        </w:rPr>
        <w:t>Merci</w:t>
      </w:r>
      <w:r>
        <w:rPr>
          <w:szCs w:val="32"/>
        </w:rPr>
        <w:t xml:space="preserve">, </w:t>
      </w:r>
      <w:r w:rsidRPr="00894396">
        <w:rPr>
          <w:szCs w:val="32"/>
        </w:rPr>
        <w:t>mon enfant</w:t>
      </w:r>
      <w:r>
        <w:rPr>
          <w:szCs w:val="32"/>
        </w:rPr>
        <w:t xml:space="preserve">. </w:t>
      </w:r>
      <w:r w:rsidRPr="00894396">
        <w:rPr>
          <w:szCs w:val="32"/>
        </w:rPr>
        <w:t>Je ne sais pas ce que j</w:t>
      </w:r>
      <w:r>
        <w:rPr>
          <w:szCs w:val="32"/>
        </w:rPr>
        <w:t>’</w:t>
      </w:r>
      <w:r w:rsidRPr="00894396">
        <w:rPr>
          <w:szCs w:val="32"/>
        </w:rPr>
        <w:t>aurais fait sans vous</w:t>
      </w:r>
      <w:r>
        <w:rPr>
          <w:szCs w:val="32"/>
        </w:rPr>
        <w:t>.</w:t>
      </w:r>
    </w:p>
    <w:p w14:paraId="7502D370" w14:textId="77777777" w:rsidR="008D6F52" w:rsidRDefault="00000000" w:rsidP="008D6F52">
      <w:pPr>
        <w:rPr>
          <w:szCs w:val="32"/>
        </w:rPr>
      </w:pPr>
      <w:r w:rsidRPr="00894396">
        <w:rPr>
          <w:szCs w:val="32"/>
        </w:rPr>
        <w:t>Après avoir manifesté sa gratitude de façon agressive et avoir vu la jeune fille repousser son attaque avec une violence qui fit soudain place à une indifférence plus déconcertante encore</w:t>
      </w:r>
      <w:r w:rsidR="008D6F52">
        <w:rPr>
          <w:szCs w:val="32"/>
        </w:rPr>
        <w:t xml:space="preserve">, </w:t>
      </w:r>
      <w:r w:rsidRPr="00894396">
        <w:rPr>
          <w:szCs w:val="32"/>
        </w:rPr>
        <w:t>le lieutenant d</w:t>
      </w:r>
      <w:r w:rsidR="008D6F52">
        <w:rPr>
          <w:szCs w:val="32"/>
        </w:rPr>
        <w:t>’</w:t>
      </w:r>
      <w:r w:rsidRPr="00894396">
        <w:rPr>
          <w:szCs w:val="32"/>
        </w:rPr>
        <w:t>Hubert quitta la maison</w:t>
      </w:r>
      <w:r w:rsidR="008D6F52">
        <w:rPr>
          <w:szCs w:val="32"/>
        </w:rPr>
        <w:t>.</w:t>
      </w:r>
    </w:p>
    <w:p w14:paraId="3EBE686F" w14:textId="77777777" w:rsidR="008D6F52" w:rsidRDefault="00000000" w:rsidP="008D6F52">
      <w:pPr>
        <w:rPr>
          <w:szCs w:val="32"/>
        </w:rPr>
      </w:pPr>
      <w:r w:rsidRPr="00894396">
        <w:rPr>
          <w:szCs w:val="32"/>
        </w:rPr>
        <w:t>Il parcourait les rues avec une crânerie martiale</w:t>
      </w:r>
      <w:r w:rsidR="008D6F52">
        <w:rPr>
          <w:szCs w:val="32"/>
        </w:rPr>
        <w:t xml:space="preserve">, </w:t>
      </w:r>
      <w:r w:rsidRPr="00894396">
        <w:rPr>
          <w:szCs w:val="32"/>
        </w:rPr>
        <w:t>dans un cliquetis de sabre et d</w:t>
      </w:r>
      <w:r w:rsidR="008D6F52">
        <w:rPr>
          <w:szCs w:val="32"/>
        </w:rPr>
        <w:t>’</w:t>
      </w:r>
      <w:r w:rsidRPr="00894396">
        <w:rPr>
          <w:szCs w:val="32"/>
        </w:rPr>
        <w:t>éperons</w:t>
      </w:r>
      <w:r w:rsidR="008D6F52">
        <w:rPr>
          <w:szCs w:val="32"/>
        </w:rPr>
        <w:t xml:space="preserve">. </w:t>
      </w:r>
      <w:r w:rsidRPr="00894396">
        <w:rPr>
          <w:szCs w:val="32"/>
        </w:rPr>
        <w:t>La perspective d</w:t>
      </w:r>
      <w:r w:rsidR="008D6F52">
        <w:rPr>
          <w:szCs w:val="32"/>
        </w:rPr>
        <w:t>’</w:t>
      </w:r>
      <w:r w:rsidRPr="00894396">
        <w:rPr>
          <w:szCs w:val="32"/>
        </w:rPr>
        <w:t>aller relancer un camarade dans un salon où il n</w:t>
      </w:r>
      <w:r w:rsidR="008D6F52">
        <w:rPr>
          <w:szCs w:val="32"/>
        </w:rPr>
        <w:t>’</w:t>
      </w:r>
      <w:r w:rsidRPr="00894396">
        <w:rPr>
          <w:szCs w:val="32"/>
        </w:rPr>
        <w:t>était pas connu ne le troublait pas le moins du monde</w:t>
      </w:r>
      <w:r w:rsidR="008D6F52">
        <w:rPr>
          <w:szCs w:val="32"/>
        </w:rPr>
        <w:t xml:space="preserve">. </w:t>
      </w:r>
      <w:r w:rsidRPr="00894396">
        <w:rPr>
          <w:szCs w:val="32"/>
        </w:rPr>
        <w:t>L</w:t>
      </w:r>
      <w:r w:rsidR="008D6F52">
        <w:rPr>
          <w:szCs w:val="32"/>
        </w:rPr>
        <w:t>’</w:t>
      </w:r>
      <w:r w:rsidRPr="00894396">
        <w:rPr>
          <w:szCs w:val="32"/>
        </w:rPr>
        <w:t>uniforme est un passeport</w:t>
      </w:r>
      <w:r w:rsidR="008D6F52">
        <w:rPr>
          <w:szCs w:val="32"/>
        </w:rPr>
        <w:t xml:space="preserve">. </w:t>
      </w:r>
      <w:r w:rsidRPr="00894396">
        <w:rPr>
          <w:szCs w:val="32"/>
        </w:rPr>
        <w:t>Son titre d</w:t>
      </w:r>
      <w:r w:rsidR="008D6F52">
        <w:rPr>
          <w:szCs w:val="32"/>
        </w:rPr>
        <w:t>’</w:t>
      </w:r>
      <w:r w:rsidRPr="00894396">
        <w:rPr>
          <w:szCs w:val="32"/>
        </w:rPr>
        <w:t>officier d</w:t>
      </w:r>
      <w:r w:rsidR="008D6F52">
        <w:rPr>
          <w:szCs w:val="32"/>
        </w:rPr>
        <w:t>’</w:t>
      </w:r>
      <w:r w:rsidRPr="00894396">
        <w:rPr>
          <w:szCs w:val="32"/>
        </w:rPr>
        <w:t>ordonnance du général ajoutait à son assurance</w:t>
      </w:r>
      <w:r w:rsidR="008D6F52">
        <w:rPr>
          <w:szCs w:val="32"/>
        </w:rPr>
        <w:t xml:space="preserve">. </w:t>
      </w:r>
      <w:r w:rsidRPr="00894396">
        <w:rPr>
          <w:szCs w:val="32"/>
        </w:rPr>
        <w:t>Au surplus</w:t>
      </w:r>
      <w:r w:rsidR="008D6F52">
        <w:rPr>
          <w:szCs w:val="32"/>
        </w:rPr>
        <w:t xml:space="preserve">, </w:t>
      </w:r>
      <w:r w:rsidRPr="00894396">
        <w:rPr>
          <w:szCs w:val="32"/>
        </w:rPr>
        <w:t>maintenant qu</w:t>
      </w:r>
      <w:r w:rsidR="008D6F52">
        <w:rPr>
          <w:szCs w:val="32"/>
        </w:rPr>
        <w:t>’</w:t>
      </w:r>
      <w:r w:rsidRPr="00894396">
        <w:rPr>
          <w:szCs w:val="32"/>
        </w:rPr>
        <w:t xml:space="preserve">il savait où trouver le </w:t>
      </w:r>
      <w:r w:rsidRPr="00894396">
        <w:rPr>
          <w:szCs w:val="32"/>
        </w:rPr>
        <w:lastRenderedPageBreak/>
        <w:t>lieutenant Féraud</w:t>
      </w:r>
      <w:r w:rsidR="008D6F52">
        <w:rPr>
          <w:szCs w:val="32"/>
        </w:rPr>
        <w:t xml:space="preserve">, </w:t>
      </w:r>
      <w:r w:rsidRPr="00894396">
        <w:rPr>
          <w:szCs w:val="32"/>
        </w:rPr>
        <w:t>il n</w:t>
      </w:r>
      <w:r w:rsidR="008D6F52">
        <w:rPr>
          <w:szCs w:val="32"/>
        </w:rPr>
        <w:t>’</w:t>
      </w:r>
      <w:r w:rsidRPr="00894396">
        <w:rPr>
          <w:szCs w:val="32"/>
        </w:rPr>
        <w:t>avait plus le choix</w:t>
      </w:r>
      <w:r w:rsidR="008D6F52">
        <w:rPr>
          <w:szCs w:val="32"/>
        </w:rPr>
        <w:t xml:space="preserve">. </w:t>
      </w:r>
      <w:r w:rsidRPr="00894396">
        <w:rPr>
          <w:szCs w:val="32"/>
        </w:rPr>
        <w:t>C</w:t>
      </w:r>
      <w:r w:rsidR="008D6F52">
        <w:rPr>
          <w:szCs w:val="32"/>
        </w:rPr>
        <w:t>’</w:t>
      </w:r>
      <w:r w:rsidRPr="00894396">
        <w:rPr>
          <w:szCs w:val="32"/>
        </w:rPr>
        <w:t>était une affaire de service</w:t>
      </w:r>
      <w:r w:rsidR="008D6F52">
        <w:rPr>
          <w:szCs w:val="32"/>
        </w:rPr>
        <w:t>.</w:t>
      </w:r>
    </w:p>
    <w:p w14:paraId="418D470B" w14:textId="77777777" w:rsidR="008D6F52" w:rsidRDefault="00000000" w:rsidP="008D6F52">
      <w:pPr>
        <w:rPr>
          <w:szCs w:val="32"/>
        </w:rPr>
      </w:pPr>
      <w:r w:rsidRPr="00894396">
        <w:rPr>
          <w:szCs w:val="32"/>
        </w:rPr>
        <w:t>La maison de madame de Lionnel avait grande apparence</w:t>
      </w:r>
      <w:r w:rsidR="008D6F52">
        <w:rPr>
          <w:szCs w:val="32"/>
        </w:rPr>
        <w:t xml:space="preserve">. </w:t>
      </w:r>
      <w:r w:rsidRPr="00894396">
        <w:rPr>
          <w:szCs w:val="32"/>
        </w:rPr>
        <w:t>Un domestique en livrée</w:t>
      </w:r>
      <w:r w:rsidR="008D6F52">
        <w:rPr>
          <w:szCs w:val="32"/>
        </w:rPr>
        <w:t xml:space="preserve">, </w:t>
      </w:r>
      <w:r w:rsidRPr="00894396">
        <w:rPr>
          <w:szCs w:val="32"/>
        </w:rPr>
        <w:t>ouvrant la porte d</w:t>
      </w:r>
      <w:r w:rsidR="008D6F52">
        <w:rPr>
          <w:szCs w:val="32"/>
        </w:rPr>
        <w:t>’</w:t>
      </w:r>
      <w:r w:rsidRPr="00894396">
        <w:rPr>
          <w:szCs w:val="32"/>
        </w:rPr>
        <w:t>un vaste salon au paquet ciré</w:t>
      </w:r>
      <w:r w:rsidR="008D6F52">
        <w:rPr>
          <w:szCs w:val="32"/>
        </w:rPr>
        <w:t xml:space="preserve">, </w:t>
      </w:r>
      <w:r w:rsidRPr="00894396">
        <w:rPr>
          <w:szCs w:val="32"/>
        </w:rPr>
        <w:t>lança le nom du lieutenant d</w:t>
      </w:r>
      <w:r w:rsidR="008D6F52">
        <w:rPr>
          <w:szCs w:val="32"/>
        </w:rPr>
        <w:t>’</w:t>
      </w:r>
      <w:r w:rsidRPr="00894396">
        <w:rPr>
          <w:szCs w:val="32"/>
        </w:rPr>
        <w:t>Hubert</w:t>
      </w:r>
      <w:r w:rsidR="008D6F52">
        <w:rPr>
          <w:szCs w:val="32"/>
        </w:rPr>
        <w:t xml:space="preserve">, </w:t>
      </w:r>
      <w:r w:rsidRPr="00894396">
        <w:rPr>
          <w:szCs w:val="32"/>
        </w:rPr>
        <w:t>et s</w:t>
      </w:r>
      <w:r w:rsidR="008D6F52">
        <w:rPr>
          <w:szCs w:val="32"/>
        </w:rPr>
        <w:t>’</w:t>
      </w:r>
      <w:r w:rsidRPr="00894396">
        <w:rPr>
          <w:szCs w:val="32"/>
        </w:rPr>
        <w:t>effaça pour le laisser passer</w:t>
      </w:r>
      <w:r w:rsidR="008D6F52">
        <w:rPr>
          <w:szCs w:val="32"/>
        </w:rPr>
        <w:t xml:space="preserve">. </w:t>
      </w:r>
      <w:r w:rsidRPr="00894396">
        <w:rPr>
          <w:szCs w:val="32"/>
        </w:rPr>
        <w:t>C</w:t>
      </w:r>
      <w:r w:rsidR="008D6F52">
        <w:rPr>
          <w:szCs w:val="32"/>
        </w:rPr>
        <w:t>’</w:t>
      </w:r>
      <w:r w:rsidRPr="00894396">
        <w:rPr>
          <w:szCs w:val="32"/>
        </w:rPr>
        <w:t>était jour de réception</w:t>
      </w:r>
      <w:r w:rsidR="008D6F52">
        <w:rPr>
          <w:szCs w:val="32"/>
        </w:rPr>
        <w:t xml:space="preserve">. </w:t>
      </w:r>
      <w:r w:rsidRPr="00894396">
        <w:rPr>
          <w:szCs w:val="32"/>
        </w:rPr>
        <w:t>Les dames portaient de grands chapeaux surchargés d</w:t>
      </w:r>
      <w:r w:rsidR="008D6F52">
        <w:rPr>
          <w:szCs w:val="32"/>
        </w:rPr>
        <w:t>’</w:t>
      </w:r>
      <w:r w:rsidRPr="00894396">
        <w:rPr>
          <w:szCs w:val="32"/>
        </w:rPr>
        <w:t>une profusion de plumes</w:t>
      </w:r>
      <w:r w:rsidR="008D6F52">
        <w:rPr>
          <w:szCs w:val="32"/>
        </w:rPr>
        <w:t xml:space="preserve"> ; </w:t>
      </w:r>
      <w:r w:rsidRPr="00894396">
        <w:rPr>
          <w:szCs w:val="32"/>
        </w:rPr>
        <w:t>leurs corps serrés dans des gaines blanches</w:t>
      </w:r>
      <w:r w:rsidR="008D6F52">
        <w:rPr>
          <w:szCs w:val="32"/>
        </w:rPr>
        <w:t xml:space="preserve">, </w:t>
      </w:r>
      <w:r w:rsidRPr="00894396">
        <w:rPr>
          <w:szCs w:val="32"/>
        </w:rPr>
        <w:t>plaquées des aisselles au bout des souliers de satin découverts</w:t>
      </w:r>
      <w:r w:rsidR="008D6F52">
        <w:rPr>
          <w:szCs w:val="32"/>
        </w:rPr>
        <w:t xml:space="preserve">, </w:t>
      </w:r>
      <w:r w:rsidRPr="00894396">
        <w:rPr>
          <w:szCs w:val="32"/>
        </w:rPr>
        <w:t>leur donnaient la mine de fraîches sylphides</w:t>
      </w:r>
      <w:r w:rsidR="008D6F52">
        <w:rPr>
          <w:szCs w:val="32"/>
        </w:rPr>
        <w:t xml:space="preserve">, </w:t>
      </w:r>
      <w:r w:rsidRPr="00894396">
        <w:rPr>
          <w:szCs w:val="32"/>
        </w:rPr>
        <w:t>avec grand déploiement de cous et de bras nus</w:t>
      </w:r>
      <w:r w:rsidR="008D6F52">
        <w:rPr>
          <w:szCs w:val="32"/>
        </w:rPr>
        <w:t xml:space="preserve">. </w:t>
      </w:r>
      <w:r w:rsidRPr="00894396">
        <w:rPr>
          <w:szCs w:val="32"/>
        </w:rPr>
        <w:t>Les hommes qui causaient avec elles</w:t>
      </w:r>
      <w:r w:rsidR="008D6F52">
        <w:rPr>
          <w:szCs w:val="32"/>
        </w:rPr>
        <w:t xml:space="preserve">, </w:t>
      </w:r>
      <w:r w:rsidRPr="00894396">
        <w:rPr>
          <w:szCs w:val="32"/>
        </w:rPr>
        <w:t>au contraire</w:t>
      </w:r>
      <w:r w:rsidR="008D6F52">
        <w:rPr>
          <w:szCs w:val="32"/>
        </w:rPr>
        <w:t xml:space="preserve">, </w:t>
      </w:r>
      <w:r w:rsidRPr="00894396">
        <w:rPr>
          <w:szCs w:val="32"/>
        </w:rPr>
        <w:t>étaient lourdement vêtus d</w:t>
      </w:r>
      <w:r w:rsidR="008D6F52">
        <w:rPr>
          <w:szCs w:val="32"/>
        </w:rPr>
        <w:t>’</w:t>
      </w:r>
      <w:r w:rsidRPr="00894396">
        <w:rPr>
          <w:szCs w:val="32"/>
        </w:rPr>
        <w:t>uniformes bariolés</w:t>
      </w:r>
      <w:r w:rsidR="008D6F52">
        <w:rPr>
          <w:szCs w:val="32"/>
        </w:rPr>
        <w:t xml:space="preserve"> ; </w:t>
      </w:r>
      <w:r w:rsidRPr="00894396">
        <w:rPr>
          <w:szCs w:val="32"/>
        </w:rPr>
        <w:t>leurs cols montaient</w:t>
      </w:r>
      <w:r w:rsidR="008D6F52">
        <w:rPr>
          <w:szCs w:val="32"/>
        </w:rPr>
        <w:t xml:space="preserve">, </w:t>
      </w:r>
      <w:r w:rsidRPr="00894396">
        <w:rPr>
          <w:szCs w:val="32"/>
        </w:rPr>
        <w:t>jusqu</w:t>
      </w:r>
      <w:r w:rsidR="008D6F52">
        <w:rPr>
          <w:szCs w:val="32"/>
        </w:rPr>
        <w:t>’</w:t>
      </w:r>
      <w:r w:rsidRPr="00894396">
        <w:rPr>
          <w:szCs w:val="32"/>
        </w:rPr>
        <w:t>aux oreilles</w:t>
      </w:r>
      <w:r w:rsidR="008D6F52">
        <w:rPr>
          <w:szCs w:val="32"/>
        </w:rPr>
        <w:t xml:space="preserve">, </w:t>
      </w:r>
      <w:r w:rsidRPr="00894396">
        <w:rPr>
          <w:szCs w:val="32"/>
        </w:rPr>
        <w:t>et de gros ceinturons ceignaient leur taille</w:t>
      </w:r>
      <w:r w:rsidR="008D6F52">
        <w:rPr>
          <w:szCs w:val="32"/>
        </w:rPr>
        <w:t xml:space="preserve">. </w:t>
      </w:r>
      <w:r w:rsidRPr="00894396">
        <w:rPr>
          <w:szCs w:val="32"/>
        </w:rPr>
        <w:t>Le lieutenant d</w:t>
      </w:r>
      <w:r w:rsidR="008D6F52">
        <w:rPr>
          <w:szCs w:val="32"/>
        </w:rPr>
        <w:t>’</w:t>
      </w:r>
      <w:r w:rsidRPr="00894396">
        <w:rPr>
          <w:szCs w:val="32"/>
        </w:rPr>
        <w:t>Hubert traversa la pièce sans la moindre gêne et s</w:t>
      </w:r>
      <w:r w:rsidR="008D6F52">
        <w:rPr>
          <w:szCs w:val="32"/>
        </w:rPr>
        <w:t>’</w:t>
      </w:r>
      <w:r w:rsidRPr="00894396">
        <w:rPr>
          <w:szCs w:val="32"/>
        </w:rPr>
        <w:t>inclina très bas devant une des sylphides allongées sur un divan</w:t>
      </w:r>
      <w:r w:rsidR="008D6F52">
        <w:rPr>
          <w:szCs w:val="32"/>
        </w:rPr>
        <w:t xml:space="preserve"> : </w:t>
      </w:r>
      <w:r w:rsidRPr="00894396">
        <w:rPr>
          <w:szCs w:val="32"/>
        </w:rPr>
        <w:t>il s</w:t>
      </w:r>
      <w:r w:rsidR="008D6F52">
        <w:rPr>
          <w:szCs w:val="32"/>
        </w:rPr>
        <w:t>’</w:t>
      </w:r>
      <w:r w:rsidRPr="00894396">
        <w:rPr>
          <w:szCs w:val="32"/>
        </w:rPr>
        <w:t>excusa d</w:t>
      </w:r>
      <w:r w:rsidR="008D6F52">
        <w:rPr>
          <w:szCs w:val="32"/>
        </w:rPr>
        <w:t>’</w:t>
      </w:r>
      <w:r w:rsidRPr="00894396">
        <w:rPr>
          <w:szCs w:val="32"/>
        </w:rPr>
        <w:t>une intrusion que pouvait seule faire pardonner l</w:t>
      </w:r>
      <w:r w:rsidR="008D6F52">
        <w:rPr>
          <w:szCs w:val="32"/>
        </w:rPr>
        <w:t>’</w:t>
      </w:r>
      <w:r w:rsidRPr="00894396">
        <w:rPr>
          <w:szCs w:val="32"/>
        </w:rPr>
        <w:t>extrême urgence d</w:t>
      </w:r>
      <w:r w:rsidR="008D6F52">
        <w:rPr>
          <w:szCs w:val="32"/>
        </w:rPr>
        <w:t>’</w:t>
      </w:r>
      <w:r w:rsidRPr="00894396">
        <w:rPr>
          <w:szCs w:val="32"/>
        </w:rPr>
        <w:t>un ordre de service dont il était chargé pour son camarade Féraud</w:t>
      </w:r>
      <w:r w:rsidR="008D6F52">
        <w:rPr>
          <w:szCs w:val="32"/>
        </w:rPr>
        <w:t xml:space="preserve">. </w:t>
      </w:r>
      <w:r w:rsidRPr="00894396">
        <w:rPr>
          <w:szCs w:val="32"/>
        </w:rPr>
        <w:t>Il se proposait de revenir bientôt de façon plus régulière</w:t>
      </w:r>
      <w:r w:rsidR="008D6F52">
        <w:rPr>
          <w:szCs w:val="32"/>
        </w:rPr>
        <w:t xml:space="preserve">, </w:t>
      </w:r>
      <w:r w:rsidRPr="00894396">
        <w:rPr>
          <w:szCs w:val="32"/>
        </w:rPr>
        <w:t>et d</w:t>
      </w:r>
      <w:r w:rsidR="008D6F52">
        <w:rPr>
          <w:szCs w:val="32"/>
        </w:rPr>
        <w:t>’</w:t>
      </w:r>
      <w:r w:rsidRPr="00894396">
        <w:rPr>
          <w:szCs w:val="32"/>
        </w:rPr>
        <w:t>implorer son pardon pour avoir interrompu un intéressant entretien</w:t>
      </w:r>
      <w:r w:rsidR="008D6F52">
        <w:rPr>
          <w:szCs w:val="32"/>
        </w:rPr>
        <w:t>…</w:t>
      </w:r>
    </w:p>
    <w:p w14:paraId="56B0CDBF" w14:textId="77777777" w:rsidR="008D6F52" w:rsidRDefault="00000000" w:rsidP="008D6F52">
      <w:pPr>
        <w:rPr>
          <w:szCs w:val="32"/>
        </w:rPr>
      </w:pPr>
      <w:r w:rsidRPr="00894396">
        <w:rPr>
          <w:szCs w:val="32"/>
        </w:rPr>
        <w:t>Un bras nu se tendit vers lui avec une gracieuse nonchalance</w:t>
      </w:r>
      <w:r w:rsidR="008D6F52">
        <w:rPr>
          <w:szCs w:val="32"/>
        </w:rPr>
        <w:t xml:space="preserve">, </w:t>
      </w:r>
      <w:r w:rsidRPr="00894396">
        <w:rPr>
          <w:szCs w:val="32"/>
        </w:rPr>
        <w:t>et il pressa respectueusement ses lèvres sur une main</w:t>
      </w:r>
      <w:r w:rsidR="008D6F52">
        <w:rPr>
          <w:szCs w:val="32"/>
        </w:rPr>
        <w:t xml:space="preserve">, </w:t>
      </w:r>
      <w:r w:rsidRPr="00894396">
        <w:rPr>
          <w:szCs w:val="32"/>
        </w:rPr>
        <w:t>que dans son for intérieur il qualifia d</w:t>
      </w:r>
      <w:r w:rsidR="008D6F52">
        <w:rPr>
          <w:szCs w:val="32"/>
        </w:rPr>
        <w:t>’</w:t>
      </w:r>
      <w:r w:rsidRPr="00894396">
        <w:rPr>
          <w:szCs w:val="32"/>
        </w:rPr>
        <w:t>osseuse</w:t>
      </w:r>
      <w:r w:rsidR="008D6F52">
        <w:rPr>
          <w:szCs w:val="32"/>
        </w:rPr>
        <w:t xml:space="preserve">. </w:t>
      </w:r>
      <w:r w:rsidRPr="00894396">
        <w:rPr>
          <w:szCs w:val="32"/>
        </w:rPr>
        <w:t>Madame de Lionnel était une blonde à la peau trop fine et au long visage</w:t>
      </w:r>
      <w:r w:rsidR="008D6F52">
        <w:rPr>
          <w:szCs w:val="32"/>
        </w:rPr>
        <w:t>.</w:t>
      </w:r>
    </w:p>
    <w:p w14:paraId="2E2C36E3" w14:textId="77777777" w:rsidR="008D6F52" w:rsidRDefault="008D6F52" w:rsidP="008D6F52">
      <w:pPr>
        <w:rPr>
          <w:szCs w:val="32"/>
        </w:rPr>
      </w:pPr>
      <w:r>
        <w:t>— </w:t>
      </w:r>
      <w:r w:rsidRPr="00894396">
        <w:rPr>
          <w:szCs w:val="32"/>
        </w:rPr>
        <w:t>J</w:t>
      </w:r>
      <w:r>
        <w:rPr>
          <w:szCs w:val="32"/>
        </w:rPr>
        <w:t>’</w:t>
      </w:r>
      <w:r w:rsidRPr="00894396">
        <w:rPr>
          <w:szCs w:val="32"/>
        </w:rPr>
        <w:t>y compte</w:t>
      </w:r>
      <w:r>
        <w:rPr>
          <w:szCs w:val="32"/>
        </w:rPr>
        <w:t xml:space="preserve">, </w:t>
      </w:r>
      <w:r w:rsidRPr="00894396">
        <w:rPr>
          <w:szCs w:val="32"/>
        </w:rPr>
        <w:t>fit-elle avec un sourire éthéré</w:t>
      </w:r>
      <w:r>
        <w:rPr>
          <w:szCs w:val="32"/>
        </w:rPr>
        <w:t xml:space="preserve">, </w:t>
      </w:r>
      <w:r w:rsidRPr="00894396">
        <w:rPr>
          <w:szCs w:val="32"/>
        </w:rPr>
        <w:t>qui découvrit une rangée de longues dents</w:t>
      </w:r>
      <w:r>
        <w:rPr>
          <w:szCs w:val="32"/>
        </w:rPr>
        <w:t xml:space="preserve">. </w:t>
      </w:r>
      <w:r w:rsidRPr="00894396">
        <w:rPr>
          <w:szCs w:val="32"/>
        </w:rPr>
        <w:t>Venez ce soir chercher votre pardon</w:t>
      </w:r>
      <w:r>
        <w:rPr>
          <w:szCs w:val="32"/>
        </w:rPr>
        <w:t>.</w:t>
      </w:r>
    </w:p>
    <w:p w14:paraId="1DB33901" w14:textId="77777777" w:rsidR="008D6F52" w:rsidRDefault="008D6F52" w:rsidP="008D6F52">
      <w:pPr>
        <w:rPr>
          <w:szCs w:val="32"/>
        </w:rPr>
      </w:pPr>
      <w:r>
        <w:t>— </w:t>
      </w:r>
      <w:r w:rsidRPr="00894396">
        <w:rPr>
          <w:szCs w:val="32"/>
        </w:rPr>
        <w:t>Je n</w:t>
      </w:r>
      <w:r>
        <w:rPr>
          <w:szCs w:val="32"/>
        </w:rPr>
        <w:t>’</w:t>
      </w:r>
      <w:r w:rsidRPr="00894396">
        <w:rPr>
          <w:szCs w:val="32"/>
        </w:rPr>
        <w:t>y manquerai pas</w:t>
      </w:r>
      <w:r>
        <w:rPr>
          <w:szCs w:val="32"/>
        </w:rPr>
        <w:t xml:space="preserve">, </w:t>
      </w:r>
      <w:r w:rsidRPr="00894396">
        <w:rPr>
          <w:szCs w:val="32"/>
        </w:rPr>
        <w:t>Madame</w:t>
      </w:r>
      <w:r>
        <w:rPr>
          <w:szCs w:val="32"/>
        </w:rPr>
        <w:t>.</w:t>
      </w:r>
    </w:p>
    <w:p w14:paraId="018CD7C3" w14:textId="77777777" w:rsidR="008D6F52" w:rsidRDefault="00000000" w:rsidP="008D6F52">
      <w:pPr>
        <w:rPr>
          <w:szCs w:val="32"/>
        </w:rPr>
      </w:pPr>
      <w:bookmarkStart w:id="19" w:name="rep"/>
      <w:bookmarkEnd w:id="19"/>
      <w:r w:rsidRPr="00894396">
        <w:rPr>
          <w:szCs w:val="32"/>
        </w:rPr>
        <w:lastRenderedPageBreak/>
        <w:t>Cependant le lieutenant Féraud</w:t>
      </w:r>
      <w:r w:rsidR="008D6F52">
        <w:rPr>
          <w:szCs w:val="32"/>
        </w:rPr>
        <w:t xml:space="preserve">, </w:t>
      </w:r>
      <w:r w:rsidRPr="00894396">
        <w:rPr>
          <w:szCs w:val="32"/>
        </w:rPr>
        <w:t>magnifique dans son dolman neuf et ses bottes d</w:t>
      </w:r>
      <w:r w:rsidR="008D6F52">
        <w:rPr>
          <w:szCs w:val="32"/>
        </w:rPr>
        <w:t>’</w:t>
      </w:r>
      <w:r w:rsidRPr="00894396">
        <w:rPr>
          <w:szCs w:val="32"/>
        </w:rPr>
        <w:t>ordonnance prodigieusement luisantes</w:t>
      </w:r>
      <w:r w:rsidR="008D6F52">
        <w:rPr>
          <w:szCs w:val="32"/>
        </w:rPr>
        <w:t xml:space="preserve">, </w:t>
      </w:r>
      <w:r w:rsidRPr="00894396">
        <w:rPr>
          <w:szCs w:val="32"/>
        </w:rPr>
        <w:t>se tenait sur une chaise</w:t>
      </w:r>
      <w:r w:rsidR="008D6F52">
        <w:rPr>
          <w:szCs w:val="32"/>
        </w:rPr>
        <w:t xml:space="preserve">, </w:t>
      </w:r>
      <w:r w:rsidRPr="00894396">
        <w:rPr>
          <w:szCs w:val="32"/>
        </w:rPr>
        <w:t>à un pied du divan</w:t>
      </w:r>
      <w:r w:rsidR="008D6F52">
        <w:rPr>
          <w:szCs w:val="32"/>
        </w:rPr>
        <w:t xml:space="preserve">, </w:t>
      </w:r>
      <w:r w:rsidRPr="00894396">
        <w:rPr>
          <w:szCs w:val="32"/>
        </w:rPr>
        <w:t>une main sur la cuisse</w:t>
      </w:r>
      <w:r w:rsidR="008D6F52">
        <w:rPr>
          <w:szCs w:val="32"/>
        </w:rPr>
        <w:t xml:space="preserve">, </w:t>
      </w:r>
      <w:r w:rsidRPr="00894396">
        <w:rPr>
          <w:szCs w:val="32"/>
        </w:rPr>
        <w:t>l</w:t>
      </w:r>
      <w:r w:rsidR="008D6F52">
        <w:rPr>
          <w:szCs w:val="32"/>
        </w:rPr>
        <w:t>’</w:t>
      </w:r>
      <w:r w:rsidRPr="00894396">
        <w:rPr>
          <w:szCs w:val="32"/>
        </w:rPr>
        <w:t>autre effilant sa moustache</w:t>
      </w:r>
      <w:r w:rsidR="008D6F52">
        <w:rPr>
          <w:szCs w:val="32"/>
        </w:rPr>
        <w:t xml:space="preserve">. </w:t>
      </w:r>
      <w:r w:rsidRPr="00894396">
        <w:rPr>
          <w:szCs w:val="32"/>
        </w:rPr>
        <w:t>Sur un regard significatif de son camarade</w:t>
      </w:r>
      <w:r w:rsidR="008D6F52">
        <w:rPr>
          <w:szCs w:val="32"/>
        </w:rPr>
        <w:t xml:space="preserve">, </w:t>
      </w:r>
      <w:r w:rsidRPr="00894396">
        <w:rPr>
          <w:szCs w:val="32"/>
        </w:rPr>
        <w:t>il se leva sans empressement</w:t>
      </w:r>
      <w:r w:rsidR="008D6F52">
        <w:rPr>
          <w:szCs w:val="32"/>
        </w:rPr>
        <w:t xml:space="preserve">, </w:t>
      </w:r>
      <w:r w:rsidRPr="00894396">
        <w:rPr>
          <w:szCs w:val="32"/>
        </w:rPr>
        <w:t>et le suivit dans une embrasure de fenêtre</w:t>
      </w:r>
      <w:r w:rsidR="008D6F52">
        <w:rPr>
          <w:szCs w:val="32"/>
        </w:rPr>
        <w:t>.</w:t>
      </w:r>
    </w:p>
    <w:p w14:paraId="4F8E6A5F" w14:textId="77777777" w:rsidR="008D6F52" w:rsidRDefault="008D6F52" w:rsidP="008D6F52">
      <w:pPr>
        <w:rPr>
          <w:szCs w:val="32"/>
        </w:rPr>
      </w:pPr>
      <w:r>
        <w:t>— </w:t>
      </w:r>
      <w:r w:rsidRPr="00894396">
        <w:rPr>
          <w:szCs w:val="32"/>
        </w:rPr>
        <w:t>Que voulez-vous</w:t>
      </w:r>
      <w:r>
        <w:rPr>
          <w:szCs w:val="32"/>
        </w:rPr>
        <w:t xml:space="preserve"> ? </w:t>
      </w:r>
      <w:r w:rsidRPr="00894396">
        <w:rPr>
          <w:szCs w:val="32"/>
        </w:rPr>
        <w:t>demanda-t-il</w:t>
      </w:r>
      <w:r>
        <w:rPr>
          <w:szCs w:val="32"/>
        </w:rPr>
        <w:t xml:space="preserve">, </w:t>
      </w:r>
      <w:r w:rsidRPr="00894396">
        <w:rPr>
          <w:szCs w:val="32"/>
        </w:rPr>
        <w:t>avec une indifférence surprenante</w:t>
      </w:r>
      <w:r>
        <w:rPr>
          <w:szCs w:val="32"/>
        </w:rPr>
        <w:t xml:space="preserve">. </w:t>
      </w:r>
      <w:r w:rsidRPr="00894396">
        <w:rPr>
          <w:szCs w:val="32"/>
        </w:rPr>
        <w:t>Le lieutenant d</w:t>
      </w:r>
      <w:r>
        <w:rPr>
          <w:szCs w:val="32"/>
        </w:rPr>
        <w:t>’</w:t>
      </w:r>
      <w:r w:rsidRPr="00894396">
        <w:rPr>
          <w:szCs w:val="32"/>
        </w:rPr>
        <w:t>Hubert ne pouvait imaginer que</w:t>
      </w:r>
      <w:r>
        <w:rPr>
          <w:szCs w:val="32"/>
        </w:rPr>
        <w:t xml:space="preserve">, </w:t>
      </w:r>
      <w:r w:rsidRPr="00894396">
        <w:rPr>
          <w:szCs w:val="32"/>
        </w:rPr>
        <w:t>dans l</w:t>
      </w:r>
      <w:r>
        <w:rPr>
          <w:szCs w:val="32"/>
        </w:rPr>
        <w:t>’</w:t>
      </w:r>
      <w:r w:rsidRPr="00894396">
        <w:rPr>
          <w:szCs w:val="32"/>
        </w:rPr>
        <w:t>innocence de son cœur et la simplicité de sa conscience</w:t>
      </w:r>
      <w:r>
        <w:rPr>
          <w:szCs w:val="32"/>
        </w:rPr>
        <w:t xml:space="preserve">, </w:t>
      </w:r>
      <w:r w:rsidRPr="00894396">
        <w:rPr>
          <w:szCs w:val="32"/>
        </w:rPr>
        <w:t>Féraud pût considérer son duel sans le moindre remords ou sans une légitime appréhension des conséquences</w:t>
      </w:r>
      <w:r>
        <w:rPr>
          <w:szCs w:val="32"/>
        </w:rPr>
        <w:t xml:space="preserve">. </w:t>
      </w:r>
      <w:r w:rsidRPr="00894396">
        <w:rPr>
          <w:szCs w:val="32"/>
        </w:rPr>
        <w:t>Sans garder un souvenir bien clair des origines de la querelle</w:t>
      </w:r>
      <w:r>
        <w:rPr>
          <w:szCs w:val="32"/>
        </w:rPr>
        <w:t xml:space="preserve"> (</w:t>
      </w:r>
      <w:r w:rsidRPr="00894396">
        <w:rPr>
          <w:szCs w:val="32"/>
        </w:rPr>
        <w:t>commencée dans un établissement où l</w:t>
      </w:r>
      <w:r>
        <w:rPr>
          <w:szCs w:val="32"/>
        </w:rPr>
        <w:t>’</w:t>
      </w:r>
      <w:r w:rsidRPr="00894396">
        <w:rPr>
          <w:szCs w:val="32"/>
        </w:rPr>
        <w:t>on boit de la bière et du vin jusqu</w:t>
      </w:r>
      <w:r>
        <w:rPr>
          <w:szCs w:val="32"/>
        </w:rPr>
        <w:t>’</w:t>
      </w:r>
      <w:r w:rsidRPr="00894396">
        <w:rPr>
          <w:szCs w:val="32"/>
        </w:rPr>
        <w:t>à des heures avancées de la nuit</w:t>
      </w:r>
      <w:r>
        <w:rPr>
          <w:szCs w:val="32"/>
        </w:rPr>
        <w:t xml:space="preserve">), </w:t>
      </w:r>
      <w:r w:rsidRPr="00894396">
        <w:rPr>
          <w:szCs w:val="32"/>
        </w:rPr>
        <w:t>le jeune homme ne doutait pas le moins du monde de sa qualité d</w:t>
      </w:r>
      <w:r>
        <w:rPr>
          <w:szCs w:val="32"/>
        </w:rPr>
        <w:t>’</w:t>
      </w:r>
      <w:r w:rsidRPr="00894396">
        <w:rPr>
          <w:szCs w:val="32"/>
        </w:rPr>
        <w:t>offensé</w:t>
      </w:r>
      <w:r>
        <w:rPr>
          <w:szCs w:val="32"/>
        </w:rPr>
        <w:t xml:space="preserve">. </w:t>
      </w:r>
      <w:r w:rsidRPr="00894396">
        <w:rPr>
          <w:szCs w:val="32"/>
        </w:rPr>
        <w:t>Il avait choisi pour seconds deux amis d</w:t>
      </w:r>
      <w:r>
        <w:rPr>
          <w:szCs w:val="32"/>
        </w:rPr>
        <w:t>’</w:t>
      </w:r>
      <w:r w:rsidRPr="00894396">
        <w:rPr>
          <w:szCs w:val="32"/>
        </w:rPr>
        <w:t>expérience</w:t>
      </w:r>
      <w:r>
        <w:rPr>
          <w:szCs w:val="32"/>
        </w:rPr>
        <w:t xml:space="preserve">, </w:t>
      </w:r>
      <w:r w:rsidRPr="00894396">
        <w:rPr>
          <w:szCs w:val="32"/>
        </w:rPr>
        <w:t>et tout s</w:t>
      </w:r>
      <w:r>
        <w:rPr>
          <w:szCs w:val="32"/>
        </w:rPr>
        <w:t>’</w:t>
      </w:r>
      <w:r w:rsidRPr="00894396">
        <w:rPr>
          <w:szCs w:val="32"/>
        </w:rPr>
        <w:t>était passé conformément aux règles qui régissent cette sorte d</w:t>
      </w:r>
      <w:r>
        <w:rPr>
          <w:szCs w:val="32"/>
        </w:rPr>
        <w:t>’</w:t>
      </w:r>
      <w:r w:rsidRPr="00894396">
        <w:rPr>
          <w:szCs w:val="32"/>
        </w:rPr>
        <w:t>aventure</w:t>
      </w:r>
      <w:r>
        <w:rPr>
          <w:szCs w:val="32"/>
        </w:rPr>
        <w:t xml:space="preserve">. </w:t>
      </w:r>
      <w:r w:rsidRPr="00894396">
        <w:rPr>
          <w:szCs w:val="32"/>
        </w:rPr>
        <w:t>Un duel est bien fait pour que l</w:t>
      </w:r>
      <w:r>
        <w:rPr>
          <w:szCs w:val="32"/>
        </w:rPr>
        <w:t>’</w:t>
      </w:r>
      <w:r w:rsidRPr="00894396">
        <w:rPr>
          <w:szCs w:val="32"/>
        </w:rPr>
        <w:t>un des adversaires soit un peu abîmé</w:t>
      </w:r>
      <w:r>
        <w:rPr>
          <w:szCs w:val="32"/>
        </w:rPr>
        <w:t xml:space="preserve">, </w:t>
      </w:r>
      <w:r w:rsidRPr="00894396">
        <w:rPr>
          <w:szCs w:val="32"/>
        </w:rPr>
        <w:t>sinon tué du coup</w:t>
      </w:r>
      <w:r>
        <w:rPr>
          <w:szCs w:val="32"/>
        </w:rPr>
        <w:t xml:space="preserve">. </w:t>
      </w:r>
      <w:r w:rsidRPr="00894396">
        <w:rPr>
          <w:szCs w:val="32"/>
        </w:rPr>
        <w:t>C</w:t>
      </w:r>
      <w:r>
        <w:rPr>
          <w:szCs w:val="32"/>
        </w:rPr>
        <w:t>’</w:t>
      </w:r>
      <w:r w:rsidRPr="00894396">
        <w:rPr>
          <w:szCs w:val="32"/>
        </w:rPr>
        <w:t>est le pékin qui avait été blessé</w:t>
      </w:r>
      <w:r>
        <w:rPr>
          <w:szCs w:val="32"/>
        </w:rPr>
        <w:t xml:space="preserve">. </w:t>
      </w:r>
      <w:r w:rsidRPr="00894396">
        <w:rPr>
          <w:szCs w:val="32"/>
        </w:rPr>
        <w:t>Cela aussi était dans l</w:t>
      </w:r>
      <w:r>
        <w:rPr>
          <w:szCs w:val="32"/>
        </w:rPr>
        <w:t>’</w:t>
      </w:r>
      <w:r w:rsidRPr="00894396">
        <w:rPr>
          <w:szCs w:val="32"/>
        </w:rPr>
        <w:t>ordre</w:t>
      </w:r>
      <w:r>
        <w:rPr>
          <w:szCs w:val="32"/>
        </w:rPr>
        <w:t xml:space="preserve">. </w:t>
      </w:r>
      <w:r w:rsidRPr="00894396">
        <w:rPr>
          <w:szCs w:val="32"/>
        </w:rPr>
        <w:t>Le lieutenant Féraud était parfaitement tranquille</w:t>
      </w:r>
      <w:r>
        <w:rPr>
          <w:szCs w:val="32"/>
        </w:rPr>
        <w:t xml:space="preserve"> ; </w:t>
      </w:r>
      <w:r w:rsidRPr="00894396">
        <w:rPr>
          <w:szCs w:val="32"/>
        </w:rPr>
        <w:t>mais d</w:t>
      </w:r>
      <w:r>
        <w:rPr>
          <w:szCs w:val="32"/>
        </w:rPr>
        <w:t>’</w:t>
      </w:r>
      <w:r w:rsidRPr="00894396">
        <w:rPr>
          <w:szCs w:val="32"/>
        </w:rPr>
        <w:t>Hubert prit cette attitude pour de l</w:t>
      </w:r>
      <w:r>
        <w:rPr>
          <w:szCs w:val="32"/>
        </w:rPr>
        <w:t>’</w:t>
      </w:r>
      <w:r w:rsidRPr="00894396">
        <w:rPr>
          <w:szCs w:val="32"/>
        </w:rPr>
        <w:t>affectation et lui parla avec une certaine vivacité</w:t>
      </w:r>
      <w:r>
        <w:rPr>
          <w:szCs w:val="32"/>
        </w:rPr>
        <w:t>.</w:t>
      </w:r>
    </w:p>
    <w:p w14:paraId="2BAB866F" w14:textId="77777777" w:rsidR="008D6F52" w:rsidRDefault="008D6F52" w:rsidP="008D6F52">
      <w:pPr>
        <w:rPr>
          <w:szCs w:val="32"/>
        </w:rPr>
      </w:pPr>
      <w:r>
        <w:t>— </w:t>
      </w:r>
      <w:r w:rsidRPr="00894396">
        <w:rPr>
          <w:szCs w:val="32"/>
        </w:rPr>
        <w:t>Je suis chargé par le général de vous donner l</w:t>
      </w:r>
      <w:r>
        <w:rPr>
          <w:szCs w:val="32"/>
        </w:rPr>
        <w:t>’</w:t>
      </w:r>
      <w:r w:rsidRPr="00894396">
        <w:rPr>
          <w:szCs w:val="32"/>
        </w:rPr>
        <w:t>ordre de vous rendre à votre chambre</w:t>
      </w:r>
      <w:r>
        <w:rPr>
          <w:szCs w:val="32"/>
        </w:rPr>
        <w:t xml:space="preserve">, </w:t>
      </w:r>
      <w:r w:rsidRPr="00894396">
        <w:rPr>
          <w:szCs w:val="32"/>
        </w:rPr>
        <w:t>pour y prendre des arrêts de rigueur</w:t>
      </w:r>
      <w:r>
        <w:rPr>
          <w:szCs w:val="32"/>
        </w:rPr>
        <w:t>.</w:t>
      </w:r>
    </w:p>
    <w:p w14:paraId="39B76B58" w14:textId="77777777" w:rsidR="008D6F52" w:rsidRDefault="00000000" w:rsidP="008D6F52">
      <w:pPr>
        <w:rPr>
          <w:szCs w:val="32"/>
        </w:rPr>
      </w:pPr>
      <w:r w:rsidRPr="00894396">
        <w:rPr>
          <w:szCs w:val="32"/>
        </w:rPr>
        <w:t>C</w:t>
      </w:r>
      <w:r w:rsidR="008D6F52">
        <w:rPr>
          <w:szCs w:val="32"/>
        </w:rPr>
        <w:t>’</w:t>
      </w:r>
      <w:r w:rsidRPr="00894396">
        <w:rPr>
          <w:szCs w:val="32"/>
        </w:rPr>
        <w:t>était au tour de Féraud d</w:t>
      </w:r>
      <w:r w:rsidR="008D6F52">
        <w:rPr>
          <w:szCs w:val="32"/>
        </w:rPr>
        <w:t>’</w:t>
      </w:r>
      <w:r w:rsidRPr="00894396">
        <w:rPr>
          <w:szCs w:val="32"/>
        </w:rPr>
        <w:t>être étonné</w:t>
      </w:r>
      <w:r w:rsidR="008D6F52">
        <w:rPr>
          <w:szCs w:val="32"/>
        </w:rPr>
        <w:t xml:space="preserve">. – </w:t>
      </w:r>
      <w:r w:rsidRPr="00894396">
        <w:rPr>
          <w:szCs w:val="32"/>
        </w:rPr>
        <w:t>Que diable me racontez-vous là</w:t>
      </w:r>
      <w:r w:rsidR="008D6F52">
        <w:rPr>
          <w:szCs w:val="32"/>
        </w:rPr>
        <w:t xml:space="preserve"> ? </w:t>
      </w:r>
      <w:r w:rsidRPr="00894396">
        <w:rPr>
          <w:szCs w:val="32"/>
        </w:rPr>
        <w:t>grommela-t-il avec une stupeur telle qu</w:t>
      </w:r>
      <w:r w:rsidR="008D6F52">
        <w:rPr>
          <w:szCs w:val="32"/>
        </w:rPr>
        <w:t>’</w:t>
      </w:r>
      <w:r w:rsidRPr="00894396">
        <w:rPr>
          <w:szCs w:val="32"/>
        </w:rPr>
        <w:t>il ne put qu</w:t>
      </w:r>
      <w:r w:rsidR="008D6F52">
        <w:rPr>
          <w:szCs w:val="32"/>
        </w:rPr>
        <w:t>’</w:t>
      </w:r>
      <w:r w:rsidRPr="00894396">
        <w:rPr>
          <w:szCs w:val="32"/>
        </w:rPr>
        <w:t>imiter machinalement les gestes de son camarade</w:t>
      </w:r>
      <w:r w:rsidR="008D6F52">
        <w:rPr>
          <w:szCs w:val="32"/>
        </w:rPr>
        <w:t xml:space="preserve">. </w:t>
      </w:r>
      <w:r w:rsidRPr="00894396">
        <w:rPr>
          <w:szCs w:val="32"/>
        </w:rPr>
        <w:t>Les deux officiers</w:t>
      </w:r>
      <w:r w:rsidR="008D6F52">
        <w:rPr>
          <w:szCs w:val="32"/>
        </w:rPr>
        <w:t xml:space="preserve">, </w:t>
      </w:r>
      <w:r w:rsidRPr="00894396">
        <w:rPr>
          <w:szCs w:val="32"/>
        </w:rPr>
        <w:t>l</w:t>
      </w:r>
      <w:r w:rsidR="008D6F52">
        <w:rPr>
          <w:szCs w:val="32"/>
        </w:rPr>
        <w:t>’</w:t>
      </w:r>
      <w:r w:rsidRPr="00894396">
        <w:rPr>
          <w:szCs w:val="32"/>
        </w:rPr>
        <w:t>un grand avec une moustache couleur de blé mûr</w:t>
      </w:r>
      <w:r w:rsidR="008D6F52">
        <w:rPr>
          <w:szCs w:val="32"/>
        </w:rPr>
        <w:t xml:space="preserve">, </w:t>
      </w:r>
      <w:r w:rsidRPr="00894396">
        <w:rPr>
          <w:szCs w:val="32"/>
        </w:rPr>
        <w:t>l</w:t>
      </w:r>
      <w:r w:rsidR="008D6F52">
        <w:rPr>
          <w:szCs w:val="32"/>
        </w:rPr>
        <w:t>’</w:t>
      </w:r>
      <w:r w:rsidRPr="00894396">
        <w:rPr>
          <w:szCs w:val="32"/>
        </w:rPr>
        <w:t xml:space="preserve">autre court et vigoureux avec un nez busqué et une </w:t>
      </w:r>
      <w:r w:rsidRPr="00894396">
        <w:rPr>
          <w:szCs w:val="32"/>
        </w:rPr>
        <w:lastRenderedPageBreak/>
        <w:t>toison de cheveux noirs frisés</w:t>
      </w:r>
      <w:r w:rsidR="008D6F52">
        <w:rPr>
          <w:szCs w:val="32"/>
        </w:rPr>
        <w:t xml:space="preserve">, </w:t>
      </w:r>
      <w:r w:rsidRPr="00894396">
        <w:rPr>
          <w:szCs w:val="32"/>
        </w:rPr>
        <w:t>s</w:t>
      </w:r>
      <w:r w:rsidR="008D6F52">
        <w:rPr>
          <w:szCs w:val="32"/>
        </w:rPr>
        <w:t>’</w:t>
      </w:r>
      <w:r w:rsidRPr="00894396">
        <w:rPr>
          <w:szCs w:val="32"/>
        </w:rPr>
        <w:t>approchèrent de la maîtresse de maison pour prendre congé d</w:t>
      </w:r>
      <w:r w:rsidR="008D6F52">
        <w:rPr>
          <w:szCs w:val="32"/>
        </w:rPr>
        <w:t>’</w:t>
      </w:r>
      <w:r w:rsidRPr="00894396">
        <w:rPr>
          <w:szCs w:val="32"/>
        </w:rPr>
        <w:t>elle</w:t>
      </w:r>
      <w:r w:rsidR="008D6F52">
        <w:rPr>
          <w:szCs w:val="32"/>
        </w:rPr>
        <w:t xml:space="preserve">. </w:t>
      </w:r>
      <w:r w:rsidRPr="00894396">
        <w:rPr>
          <w:szCs w:val="32"/>
        </w:rPr>
        <w:t>Madame de Lionnel</w:t>
      </w:r>
      <w:r w:rsidR="008D6F52">
        <w:rPr>
          <w:szCs w:val="32"/>
        </w:rPr>
        <w:t xml:space="preserve">, </w:t>
      </w:r>
      <w:r w:rsidRPr="00894396">
        <w:rPr>
          <w:szCs w:val="32"/>
        </w:rPr>
        <w:t>en femme de goût éclectique</w:t>
      </w:r>
      <w:r w:rsidR="008D6F52">
        <w:rPr>
          <w:szCs w:val="32"/>
        </w:rPr>
        <w:t xml:space="preserve">, </w:t>
      </w:r>
      <w:r w:rsidRPr="00894396">
        <w:rPr>
          <w:szCs w:val="32"/>
        </w:rPr>
        <w:t>sourit aux deux lieutenants avec une sensibilité impartiale et un égal intérêt</w:t>
      </w:r>
      <w:r w:rsidR="008D6F52">
        <w:rPr>
          <w:szCs w:val="32"/>
        </w:rPr>
        <w:t xml:space="preserve">. </w:t>
      </w:r>
      <w:r w:rsidRPr="00894396">
        <w:rPr>
          <w:szCs w:val="32"/>
        </w:rPr>
        <w:t>Madame de Lionnel faisait ses délices des variétés infinies de l</w:t>
      </w:r>
      <w:r w:rsidR="008D6F52">
        <w:rPr>
          <w:szCs w:val="32"/>
        </w:rPr>
        <w:t>’</w:t>
      </w:r>
      <w:r w:rsidRPr="00894396">
        <w:rPr>
          <w:szCs w:val="32"/>
        </w:rPr>
        <w:t>espèce humaine</w:t>
      </w:r>
      <w:r w:rsidR="008D6F52">
        <w:rPr>
          <w:szCs w:val="32"/>
        </w:rPr>
        <w:t>.</w:t>
      </w:r>
    </w:p>
    <w:p w14:paraId="62B98AB2" w14:textId="77777777" w:rsidR="008D6F52" w:rsidRDefault="00000000" w:rsidP="008D6F52">
      <w:pPr>
        <w:rPr>
          <w:szCs w:val="32"/>
        </w:rPr>
      </w:pPr>
      <w:r w:rsidRPr="00894396">
        <w:rPr>
          <w:szCs w:val="32"/>
        </w:rPr>
        <w:t>Tous les yeux du salon suivirent la retraite des deux officiers</w:t>
      </w:r>
      <w:r w:rsidR="008D6F52">
        <w:rPr>
          <w:szCs w:val="32"/>
        </w:rPr>
        <w:t xml:space="preserve">, </w:t>
      </w:r>
      <w:r w:rsidRPr="00894396">
        <w:rPr>
          <w:szCs w:val="32"/>
        </w:rPr>
        <w:t>et quand ils furent sortis</w:t>
      </w:r>
      <w:r w:rsidR="008D6F52">
        <w:rPr>
          <w:szCs w:val="32"/>
        </w:rPr>
        <w:t xml:space="preserve">, </w:t>
      </w:r>
      <w:r w:rsidRPr="00894396">
        <w:rPr>
          <w:szCs w:val="32"/>
        </w:rPr>
        <w:t>un ou deux messieurs</w:t>
      </w:r>
      <w:r w:rsidR="008D6F52">
        <w:rPr>
          <w:szCs w:val="32"/>
        </w:rPr>
        <w:t xml:space="preserve">, </w:t>
      </w:r>
      <w:r w:rsidRPr="00894396">
        <w:rPr>
          <w:szCs w:val="32"/>
        </w:rPr>
        <w:t>déjà au courant du duel</w:t>
      </w:r>
      <w:r w:rsidR="008D6F52">
        <w:rPr>
          <w:szCs w:val="32"/>
        </w:rPr>
        <w:t xml:space="preserve">, </w:t>
      </w:r>
      <w:r w:rsidRPr="00894396">
        <w:rPr>
          <w:szCs w:val="32"/>
        </w:rPr>
        <w:t>en informèrent les aimables sylphides qui accueillirent cette nouvelle à petits cris d</w:t>
      </w:r>
      <w:r w:rsidR="008D6F52">
        <w:rPr>
          <w:szCs w:val="32"/>
        </w:rPr>
        <w:t>’</w:t>
      </w:r>
      <w:r w:rsidRPr="00894396">
        <w:rPr>
          <w:szCs w:val="32"/>
        </w:rPr>
        <w:t>effroi</w:t>
      </w:r>
      <w:r w:rsidR="008D6F52">
        <w:rPr>
          <w:szCs w:val="32"/>
        </w:rPr>
        <w:t>.</w:t>
      </w:r>
    </w:p>
    <w:p w14:paraId="4C425F46" w14:textId="77777777" w:rsidR="008D6F52" w:rsidRDefault="00000000" w:rsidP="008D6F52">
      <w:pPr>
        <w:rPr>
          <w:szCs w:val="32"/>
        </w:rPr>
      </w:pPr>
      <w:r w:rsidRPr="00894396">
        <w:rPr>
          <w:szCs w:val="32"/>
        </w:rPr>
        <w:t>Cependant les deux hussards marchaient côte à côte</w:t>
      </w:r>
      <w:r w:rsidR="008D6F52">
        <w:rPr>
          <w:szCs w:val="32"/>
        </w:rPr>
        <w:t xml:space="preserve">, </w:t>
      </w:r>
      <w:r w:rsidRPr="00894396">
        <w:rPr>
          <w:szCs w:val="32"/>
        </w:rPr>
        <w:t>Féraud s</w:t>
      </w:r>
      <w:r w:rsidR="008D6F52">
        <w:rPr>
          <w:szCs w:val="32"/>
        </w:rPr>
        <w:t>’</w:t>
      </w:r>
      <w:r w:rsidRPr="00894396">
        <w:rPr>
          <w:szCs w:val="32"/>
        </w:rPr>
        <w:t>efforçant de scruter la raison cachée de choses qui</w:t>
      </w:r>
      <w:r w:rsidR="008D6F52">
        <w:rPr>
          <w:szCs w:val="32"/>
        </w:rPr>
        <w:t xml:space="preserve">, </w:t>
      </w:r>
      <w:r w:rsidRPr="00894396">
        <w:rPr>
          <w:szCs w:val="32"/>
        </w:rPr>
        <w:t>en l</w:t>
      </w:r>
      <w:r w:rsidR="008D6F52">
        <w:rPr>
          <w:szCs w:val="32"/>
        </w:rPr>
        <w:t>’</w:t>
      </w:r>
      <w:r w:rsidRPr="00894396">
        <w:rPr>
          <w:szCs w:val="32"/>
        </w:rPr>
        <w:t>occurrence</w:t>
      </w:r>
      <w:r w:rsidR="008D6F52">
        <w:rPr>
          <w:szCs w:val="32"/>
        </w:rPr>
        <w:t xml:space="preserve">, </w:t>
      </w:r>
      <w:r w:rsidRPr="00894396">
        <w:rPr>
          <w:szCs w:val="32"/>
        </w:rPr>
        <w:t>échappaient à sa compréhension</w:t>
      </w:r>
      <w:r w:rsidR="008D6F52">
        <w:rPr>
          <w:szCs w:val="32"/>
        </w:rPr>
        <w:t xml:space="preserve">, </w:t>
      </w:r>
      <w:r w:rsidRPr="00894396">
        <w:rPr>
          <w:szCs w:val="32"/>
        </w:rPr>
        <w:t>Hubert assez gêné de son rôle</w:t>
      </w:r>
      <w:r w:rsidR="008D6F52">
        <w:rPr>
          <w:szCs w:val="32"/>
        </w:rPr>
        <w:t xml:space="preserve">, </w:t>
      </w:r>
      <w:r w:rsidRPr="00894396">
        <w:rPr>
          <w:szCs w:val="32"/>
        </w:rPr>
        <w:t>car le général l</w:t>
      </w:r>
      <w:r w:rsidR="008D6F52">
        <w:rPr>
          <w:szCs w:val="32"/>
        </w:rPr>
        <w:t>’</w:t>
      </w:r>
      <w:r w:rsidRPr="00894396">
        <w:rPr>
          <w:szCs w:val="32"/>
        </w:rPr>
        <w:t>avait prié de s</w:t>
      </w:r>
      <w:r w:rsidR="008D6F52">
        <w:rPr>
          <w:szCs w:val="32"/>
        </w:rPr>
        <w:t>’</w:t>
      </w:r>
      <w:r w:rsidRPr="00894396">
        <w:rPr>
          <w:szCs w:val="32"/>
        </w:rPr>
        <w:t>assurer en personne que le lieutenant Féraud exécuterait ses ordres à la lettre et sur-le-champ</w:t>
      </w:r>
      <w:r w:rsidR="008D6F52">
        <w:rPr>
          <w:szCs w:val="32"/>
        </w:rPr>
        <w:t>.</w:t>
      </w:r>
    </w:p>
    <w:p w14:paraId="2C875D0D" w14:textId="77777777" w:rsidR="008D6F52" w:rsidRDefault="008D6F52" w:rsidP="008D6F52">
      <w:pPr>
        <w:rPr>
          <w:szCs w:val="32"/>
        </w:rPr>
      </w:pPr>
      <w:r>
        <w:t>— </w:t>
      </w:r>
      <w:r w:rsidRPr="00894396">
        <w:rPr>
          <w:szCs w:val="32"/>
        </w:rPr>
        <w:t>Le patron a l</w:t>
      </w:r>
      <w:r>
        <w:rPr>
          <w:szCs w:val="32"/>
        </w:rPr>
        <w:t>’</w:t>
      </w:r>
      <w:r w:rsidRPr="00894396">
        <w:rPr>
          <w:szCs w:val="32"/>
        </w:rPr>
        <w:t>air de connaître l</w:t>
      </w:r>
      <w:r>
        <w:rPr>
          <w:szCs w:val="32"/>
        </w:rPr>
        <w:t>’</w:t>
      </w:r>
      <w:r w:rsidRPr="00894396">
        <w:rPr>
          <w:szCs w:val="32"/>
        </w:rPr>
        <w:t>animal</w:t>
      </w:r>
      <w:r>
        <w:rPr>
          <w:szCs w:val="32"/>
        </w:rPr>
        <w:t xml:space="preserve">, </w:t>
      </w:r>
      <w:r w:rsidRPr="00894396">
        <w:rPr>
          <w:szCs w:val="32"/>
        </w:rPr>
        <w:t>se disait-il en regardant son compagnon dont le visage brun</w:t>
      </w:r>
      <w:r>
        <w:rPr>
          <w:szCs w:val="32"/>
        </w:rPr>
        <w:t xml:space="preserve">, </w:t>
      </w:r>
      <w:r w:rsidRPr="00894396">
        <w:rPr>
          <w:szCs w:val="32"/>
        </w:rPr>
        <w:t>les yeux ronds</w:t>
      </w:r>
      <w:r>
        <w:rPr>
          <w:szCs w:val="32"/>
        </w:rPr>
        <w:t xml:space="preserve">, </w:t>
      </w:r>
      <w:r w:rsidRPr="00894396">
        <w:rPr>
          <w:szCs w:val="32"/>
        </w:rPr>
        <w:t>et jusqu</w:t>
      </w:r>
      <w:r>
        <w:rPr>
          <w:szCs w:val="32"/>
        </w:rPr>
        <w:t>’</w:t>
      </w:r>
      <w:r w:rsidRPr="00894396">
        <w:rPr>
          <w:szCs w:val="32"/>
        </w:rPr>
        <w:t>à la petite moustache de jais retroussée</w:t>
      </w:r>
      <w:r>
        <w:rPr>
          <w:szCs w:val="32"/>
        </w:rPr>
        <w:t xml:space="preserve">, </w:t>
      </w:r>
      <w:r w:rsidRPr="00894396">
        <w:rPr>
          <w:szCs w:val="32"/>
        </w:rPr>
        <w:t>semblaient animés par une exaspération intérieure contre l</w:t>
      </w:r>
      <w:r>
        <w:rPr>
          <w:szCs w:val="32"/>
        </w:rPr>
        <w:t>’</w:t>
      </w:r>
      <w:r w:rsidRPr="00894396">
        <w:rPr>
          <w:szCs w:val="32"/>
        </w:rPr>
        <w:t>incompréhensible</w:t>
      </w:r>
      <w:r>
        <w:rPr>
          <w:szCs w:val="32"/>
        </w:rPr>
        <w:t xml:space="preserve">. </w:t>
      </w:r>
      <w:r w:rsidRPr="00894396">
        <w:rPr>
          <w:szCs w:val="32"/>
        </w:rPr>
        <w:t>Et il remarqua à haute voix</w:t>
      </w:r>
      <w:r>
        <w:rPr>
          <w:szCs w:val="32"/>
        </w:rPr>
        <w:t xml:space="preserve">, </w:t>
      </w:r>
      <w:r w:rsidRPr="00894396">
        <w:rPr>
          <w:szCs w:val="32"/>
        </w:rPr>
        <w:t>sur un ton de reproche</w:t>
      </w:r>
      <w:r>
        <w:rPr>
          <w:szCs w:val="32"/>
        </w:rPr>
        <w:t> :</w:t>
      </w:r>
    </w:p>
    <w:p w14:paraId="683A83D2" w14:textId="77777777" w:rsidR="008D6F52" w:rsidRDefault="008D6F52" w:rsidP="008D6F52">
      <w:pPr>
        <w:rPr>
          <w:szCs w:val="32"/>
        </w:rPr>
      </w:pPr>
      <w:r>
        <w:t>— </w:t>
      </w:r>
      <w:r w:rsidRPr="00894396">
        <w:rPr>
          <w:szCs w:val="32"/>
        </w:rPr>
        <w:t>Le général est dans une colère furieuse contre vous</w:t>
      </w:r>
      <w:r>
        <w:rPr>
          <w:szCs w:val="32"/>
        </w:rPr>
        <w:t> !</w:t>
      </w:r>
    </w:p>
    <w:p w14:paraId="596BCA32" w14:textId="77777777" w:rsidR="008D6F52" w:rsidRDefault="00000000" w:rsidP="008D6F52">
      <w:pPr>
        <w:rPr>
          <w:szCs w:val="32"/>
        </w:rPr>
      </w:pPr>
      <w:r w:rsidRPr="00894396">
        <w:rPr>
          <w:szCs w:val="32"/>
        </w:rPr>
        <w:t>Féraud arrêté court sur le bord du trottoir</w:t>
      </w:r>
      <w:r w:rsidR="008D6F52">
        <w:rPr>
          <w:szCs w:val="32"/>
        </w:rPr>
        <w:t xml:space="preserve">, </w:t>
      </w:r>
      <w:r w:rsidRPr="00894396">
        <w:rPr>
          <w:szCs w:val="32"/>
        </w:rPr>
        <w:t>s</w:t>
      </w:r>
      <w:r w:rsidR="008D6F52">
        <w:rPr>
          <w:szCs w:val="32"/>
        </w:rPr>
        <w:t>’</w:t>
      </w:r>
      <w:r w:rsidRPr="00894396">
        <w:rPr>
          <w:szCs w:val="32"/>
        </w:rPr>
        <w:t>écria sur un ton d</w:t>
      </w:r>
      <w:r w:rsidR="008D6F52">
        <w:rPr>
          <w:szCs w:val="32"/>
        </w:rPr>
        <w:t>’</w:t>
      </w:r>
      <w:r w:rsidRPr="00894396">
        <w:rPr>
          <w:szCs w:val="32"/>
        </w:rPr>
        <w:t>évidente sincérité</w:t>
      </w:r>
      <w:r w:rsidR="008D6F52">
        <w:rPr>
          <w:szCs w:val="32"/>
        </w:rPr>
        <w:t> :</w:t>
      </w:r>
    </w:p>
    <w:p w14:paraId="76DCE32E" w14:textId="77777777" w:rsidR="008D6F52" w:rsidRDefault="008D6F52" w:rsidP="008D6F52">
      <w:pPr>
        <w:rPr>
          <w:szCs w:val="32"/>
        </w:rPr>
      </w:pPr>
      <w:r>
        <w:t>— </w:t>
      </w:r>
      <w:r w:rsidRPr="00894396">
        <w:rPr>
          <w:szCs w:val="32"/>
        </w:rPr>
        <w:t>Et pour quelle raison</w:t>
      </w:r>
      <w:r>
        <w:rPr>
          <w:szCs w:val="32"/>
        </w:rPr>
        <w:t xml:space="preserve">, </w:t>
      </w:r>
      <w:r w:rsidRPr="00894396">
        <w:rPr>
          <w:szCs w:val="32"/>
        </w:rPr>
        <w:t>que diable</w:t>
      </w:r>
      <w:r>
        <w:rPr>
          <w:szCs w:val="32"/>
        </w:rPr>
        <w:t xml:space="preserve"> ? </w:t>
      </w:r>
      <w:r w:rsidRPr="00894396">
        <w:rPr>
          <w:szCs w:val="32"/>
        </w:rPr>
        <w:t>L</w:t>
      </w:r>
      <w:r>
        <w:rPr>
          <w:szCs w:val="32"/>
        </w:rPr>
        <w:t>’</w:t>
      </w:r>
      <w:r w:rsidRPr="00894396">
        <w:rPr>
          <w:szCs w:val="32"/>
        </w:rPr>
        <w:t>innocence de la bouillante âme gasconne s</w:t>
      </w:r>
      <w:r>
        <w:rPr>
          <w:szCs w:val="32"/>
        </w:rPr>
        <w:t>’</w:t>
      </w:r>
      <w:r w:rsidRPr="00894396">
        <w:rPr>
          <w:szCs w:val="32"/>
        </w:rPr>
        <w:t>accusait dans le geste qui lui fit saisir sa tête à deux mains</w:t>
      </w:r>
      <w:r>
        <w:rPr>
          <w:szCs w:val="32"/>
        </w:rPr>
        <w:t xml:space="preserve">, </w:t>
      </w:r>
      <w:r w:rsidRPr="00894396">
        <w:rPr>
          <w:szCs w:val="32"/>
        </w:rPr>
        <w:t>comme pour l</w:t>
      </w:r>
      <w:r>
        <w:rPr>
          <w:szCs w:val="32"/>
        </w:rPr>
        <w:t>’</w:t>
      </w:r>
      <w:r w:rsidRPr="00894396">
        <w:rPr>
          <w:szCs w:val="32"/>
        </w:rPr>
        <w:t>empêcher d</w:t>
      </w:r>
      <w:r>
        <w:rPr>
          <w:szCs w:val="32"/>
        </w:rPr>
        <w:t>’</w:t>
      </w:r>
      <w:r w:rsidRPr="00894396">
        <w:rPr>
          <w:szCs w:val="32"/>
        </w:rPr>
        <w:t>éclater de perplexité</w:t>
      </w:r>
      <w:r>
        <w:rPr>
          <w:szCs w:val="32"/>
        </w:rPr>
        <w:t>.</w:t>
      </w:r>
    </w:p>
    <w:p w14:paraId="25394085" w14:textId="77777777" w:rsidR="008D6F52" w:rsidRDefault="008D6F52" w:rsidP="008D6F52">
      <w:pPr>
        <w:rPr>
          <w:szCs w:val="32"/>
        </w:rPr>
      </w:pPr>
      <w:r>
        <w:lastRenderedPageBreak/>
        <w:t>— </w:t>
      </w:r>
      <w:r w:rsidRPr="00894396">
        <w:rPr>
          <w:szCs w:val="32"/>
        </w:rPr>
        <w:t>À cause de votre duel</w:t>
      </w:r>
      <w:r>
        <w:rPr>
          <w:szCs w:val="32"/>
        </w:rPr>
        <w:t xml:space="preserve">, </w:t>
      </w:r>
      <w:r w:rsidRPr="00894396">
        <w:rPr>
          <w:szCs w:val="32"/>
        </w:rPr>
        <w:t>fit sèchement d</w:t>
      </w:r>
      <w:r>
        <w:rPr>
          <w:szCs w:val="32"/>
        </w:rPr>
        <w:t>’</w:t>
      </w:r>
      <w:r w:rsidRPr="00894396">
        <w:rPr>
          <w:szCs w:val="32"/>
        </w:rPr>
        <w:t>Hubert</w:t>
      </w:r>
      <w:r>
        <w:rPr>
          <w:szCs w:val="32"/>
        </w:rPr>
        <w:t xml:space="preserve">, </w:t>
      </w:r>
      <w:r w:rsidRPr="00894396">
        <w:rPr>
          <w:szCs w:val="32"/>
        </w:rPr>
        <w:t>fort agacé par cette espèce d</w:t>
      </w:r>
      <w:r>
        <w:rPr>
          <w:szCs w:val="32"/>
        </w:rPr>
        <w:t>’</w:t>
      </w:r>
      <w:r w:rsidRPr="00894396">
        <w:rPr>
          <w:szCs w:val="32"/>
        </w:rPr>
        <w:t>ineptie perverse</w:t>
      </w:r>
      <w:r>
        <w:rPr>
          <w:szCs w:val="32"/>
        </w:rPr>
        <w:t>.</w:t>
      </w:r>
    </w:p>
    <w:p w14:paraId="0CDF91C2" w14:textId="77777777" w:rsidR="008D6F52" w:rsidRDefault="008D6F52" w:rsidP="008D6F52">
      <w:pPr>
        <w:rPr>
          <w:szCs w:val="32"/>
        </w:rPr>
      </w:pPr>
      <w:r>
        <w:t>— </w:t>
      </w:r>
      <w:r w:rsidRPr="00894396">
        <w:rPr>
          <w:szCs w:val="32"/>
        </w:rPr>
        <w:t>De mon duel</w:t>
      </w:r>
      <w:r>
        <w:rPr>
          <w:szCs w:val="32"/>
        </w:rPr>
        <w:t xml:space="preserve"> ! </w:t>
      </w:r>
      <w:r w:rsidRPr="00894396">
        <w:rPr>
          <w:szCs w:val="32"/>
        </w:rPr>
        <w:t>De</w:t>
      </w:r>
      <w:r>
        <w:rPr>
          <w:szCs w:val="32"/>
        </w:rPr>
        <w:t>…</w:t>
      </w:r>
    </w:p>
    <w:p w14:paraId="03FE3A28" w14:textId="77777777" w:rsidR="008D6F52" w:rsidRDefault="00000000" w:rsidP="008D6F52">
      <w:pPr>
        <w:rPr>
          <w:szCs w:val="32"/>
        </w:rPr>
      </w:pPr>
      <w:r w:rsidRPr="00894396">
        <w:rPr>
          <w:szCs w:val="32"/>
        </w:rPr>
        <w:t>Le lieutenant passait d</w:t>
      </w:r>
      <w:r w:rsidR="008D6F52">
        <w:rPr>
          <w:szCs w:val="32"/>
        </w:rPr>
        <w:t>’</w:t>
      </w:r>
      <w:r w:rsidRPr="00894396">
        <w:rPr>
          <w:szCs w:val="32"/>
        </w:rPr>
        <w:t>un paroxysme d</w:t>
      </w:r>
      <w:r w:rsidR="008D6F52">
        <w:rPr>
          <w:szCs w:val="32"/>
        </w:rPr>
        <w:t>’</w:t>
      </w:r>
      <w:r w:rsidRPr="00894396">
        <w:rPr>
          <w:szCs w:val="32"/>
        </w:rPr>
        <w:t>étonnement à l</w:t>
      </w:r>
      <w:r w:rsidR="008D6F52">
        <w:rPr>
          <w:szCs w:val="32"/>
        </w:rPr>
        <w:t>’</w:t>
      </w:r>
      <w:r w:rsidRPr="00894396">
        <w:rPr>
          <w:szCs w:val="32"/>
        </w:rPr>
        <w:t>autre</w:t>
      </w:r>
      <w:r w:rsidR="008D6F52">
        <w:rPr>
          <w:szCs w:val="32"/>
        </w:rPr>
        <w:t xml:space="preserve">. </w:t>
      </w:r>
      <w:r w:rsidRPr="00894396">
        <w:rPr>
          <w:szCs w:val="32"/>
        </w:rPr>
        <w:t>Il laissa tomber ses mains et se remit lentement en marche</w:t>
      </w:r>
      <w:r w:rsidR="008D6F52">
        <w:rPr>
          <w:szCs w:val="32"/>
        </w:rPr>
        <w:t xml:space="preserve">, </w:t>
      </w:r>
      <w:r w:rsidRPr="00894396">
        <w:rPr>
          <w:szCs w:val="32"/>
        </w:rPr>
        <w:t>s</w:t>
      </w:r>
      <w:r w:rsidR="008D6F52">
        <w:rPr>
          <w:szCs w:val="32"/>
        </w:rPr>
        <w:t>’</w:t>
      </w:r>
      <w:r w:rsidRPr="00894396">
        <w:rPr>
          <w:szCs w:val="32"/>
        </w:rPr>
        <w:t>efforçant de concilier une pareille information avec ses propres sentiments</w:t>
      </w:r>
      <w:r w:rsidR="008D6F52">
        <w:rPr>
          <w:szCs w:val="32"/>
        </w:rPr>
        <w:t xml:space="preserve">. </w:t>
      </w:r>
      <w:r w:rsidRPr="00894396">
        <w:rPr>
          <w:szCs w:val="32"/>
        </w:rPr>
        <w:t>Mais c</w:t>
      </w:r>
      <w:r w:rsidR="008D6F52">
        <w:rPr>
          <w:szCs w:val="32"/>
        </w:rPr>
        <w:t>’</w:t>
      </w:r>
      <w:r w:rsidRPr="00894396">
        <w:rPr>
          <w:szCs w:val="32"/>
        </w:rPr>
        <w:t>était chose impossible</w:t>
      </w:r>
      <w:r w:rsidR="008D6F52">
        <w:rPr>
          <w:szCs w:val="32"/>
        </w:rPr>
        <w:t xml:space="preserve">. </w:t>
      </w:r>
      <w:r w:rsidRPr="00894396">
        <w:rPr>
          <w:szCs w:val="32"/>
        </w:rPr>
        <w:t>Il éclata d</w:t>
      </w:r>
      <w:r w:rsidR="008D6F52">
        <w:rPr>
          <w:szCs w:val="32"/>
        </w:rPr>
        <w:t>’</w:t>
      </w:r>
      <w:r w:rsidRPr="00894396">
        <w:rPr>
          <w:szCs w:val="32"/>
        </w:rPr>
        <w:t>indignation</w:t>
      </w:r>
      <w:r w:rsidR="008D6F52">
        <w:rPr>
          <w:szCs w:val="32"/>
        </w:rPr>
        <w:t> :</w:t>
      </w:r>
    </w:p>
    <w:p w14:paraId="4DBA748A" w14:textId="7D947C3D" w:rsidR="008D6F52" w:rsidRDefault="008D6F52" w:rsidP="008D6F52">
      <w:pPr>
        <w:rPr>
          <w:szCs w:val="32"/>
        </w:rPr>
      </w:pPr>
      <w:r>
        <w:t>— </w:t>
      </w:r>
      <w:r w:rsidRPr="00894396">
        <w:rPr>
          <w:szCs w:val="32"/>
        </w:rPr>
        <w:t>Fallait-il laisser un pékin mangeur de choucroute s</w:t>
      </w:r>
      <w:r>
        <w:rPr>
          <w:szCs w:val="32"/>
        </w:rPr>
        <w:t>’</w:t>
      </w:r>
      <w:r w:rsidRPr="00894396">
        <w:rPr>
          <w:szCs w:val="32"/>
        </w:rPr>
        <w:t>essuyer les pieds sur l</w:t>
      </w:r>
      <w:r>
        <w:rPr>
          <w:szCs w:val="32"/>
        </w:rPr>
        <w:t>’</w:t>
      </w:r>
      <w:r w:rsidRPr="00894396">
        <w:rPr>
          <w:szCs w:val="32"/>
        </w:rPr>
        <w:t>uniforme du 7</w:t>
      </w:r>
      <w:r w:rsidRPr="008D6F52">
        <w:rPr>
          <w:szCs w:val="32"/>
          <w:vertAlign w:val="superscript"/>
        </w:rPr>
        <w:t>e</w:t>
      </w:r>
      <w:r w:rsidRPr="00894396">
        <w:rPr>
          <w:szCs w:val="32"/>
        </w:rPr>
        <w:t xml:space="preserve"> hussards</w:t>
      </w:r>
      <w:r>
        <w:rPr>
          <w:szCs w:val="32"/>
        </w:rPr>
        <w:t> ?</w:t>
      </w:r>
    </w:p>
    <w:p w14:paraId="2D72EA1C" w14:textId="77777777" w:rsidR="008D6F52" w:rsidRDefault="00000000" w:rsidP="008D6F52">
      <w:pPr>
        <w:rPr>
          <w:szCs w:val="32"/>
        </w:rPr>
      </w:pPr>
      <w:r w:rsidRPr="00894396">
        <w:rPr>
          <w:szCs w:val="32"/>
        </w:rPr>
        <w:t>D</w:t>
      </w:r>
      <w:r w:rsidR="008D6F52">
        <w:rPr>
          <w:szCs w:val="32"/>
        </w:rPr>
        <w:t>’</w:t>
      </w:r>
      <w:r w:rsidRPr="00894396">
        <w:rPr>
          <w:szCs w:val="32"/>
        </w:rPr>
        <w:t>Hubert ne pouvait rester tout à fait insensible à ce sentiment naïf</w:t>
      </w:r>
      <w:r w:rsidR="008D6F52">
        <w:rPr>
          <w:szCs w:val="32"/>
        </w:rPr>
        <w:t xml:space="preserve">. </w:t>
      </w:r>
      <w:r w:rsidRPr="00894396">
        <w:rPr>
          <w:szCs w:val="32"/>
        </w:rPr>
        <w:t>Le Gascon était un fou</w:t>
      </w:r>
      <w:r w:rsidR="008D6F52">
        <w:rPr>
          <w:szCs w:val="32"/>
        </w:rPr>
        <w:t xml:space="preserve">, </w:t>
      </w:r>
      <w:r w:rsidRPr="00894396">
        <w:rPr>
          <w:szCs w:val="32"/>
        </w:rPr>
        <w:t>mais il y avait tout de même du vrai dans ses paroles</w:t>
      </w:r>
      <w:r w:rsidR="008D6F52">
        <w:rPr>
          <w:szCs w:val="32"/>
        </w:rPr>
        <w:t>.</w:t>
      </w:r>
    </w:p>
    <w:p w14:paraId="133EE38F" w14:textId="77777777" w:rsidR="008D6F52" w:rsidRDefault="008D6F52" w:rsidP="008D6F52">
      <w:pPr>
        <w:rPr>
          <w:szCs w:val="32"/>
        </w:rPr>
      </w:pPr>
      <w:r>
        <w:t>— </w:t>
      </w:r>
      <w:r w:rsidRPr="00894396">
        <w:rPr>
          <w:szCs w:val="32"/>
        </w:rPr>
        <w:t>J</w:t>
      </w:r>
      <w:r>
        <w:rPr>
          <w:szCs w:val="32"/>
        </w:rPr>
        <w:t>’</w:t>
      </w:r>
      <w:r w:rsidRPr="00894396">
        <w:rPr>
          <w:szCs w:val="32"/>
        </w:rPr>
        <w:t>ignore évidemment jusqu</w:t>
      </w:r>
      <w:r>
        <w:rPr>
          <w:szCs w:val="32"/>
        </w:rPr>
        <w:t>’</w:t>
      </w:r>
      <w:r w:rsidRPr="00894396">
        <w:rPr>
          <w:szCs w:val="32"/>
        </w:rPr>
        <w:t>à quel point vous étiez dans votre droit</w:t>
      </w:r>
      <w:r>
        <w:rPr>
          <w:szCs w:val="32"/>
        </w:rPr>
        <w:t xml:space="preserve">, </w:t>
      </w:r>
      <w:r w:rsidRPr="00894396">
        <w:rPr>
          <w:szCs w:val="32"/>
        </w:rPr>
        <w:t>commença-t-il d</w:t>
      </w:r>
      <w:r>
        <w:rPr>
          <w:szCs w:val="32"/>
        </w:rPr>
        <w:t>’</w:t>
      </w:r>
      <w:r w:rsidRPr="00894396">
        <w:rPr>
          <w:szCs w:val="32"/>
        </w:rPr>
        <w:t>un ton conciliant</w:t>
      </w:r>
      <w:r>
        <w:rPr>
          <w:szCs w:val="32"/>
        </w:rPr>
        <w:t xml:space="preserve">, </w:t>
      </w:r>
      <w:r w:rsidRPr="00894396">
        <w:rPr>
          <w:szCs w:val="32"/>
        </w:rPr>
        <w:t>et le général a pu</w:t>
      </w:r>
      <w:r>
        <w:rPr>
          <w:szCs w:val="32"/>
        </w:rPr>
        <w:t xml:space="preserve">, </w:t>
      </w:r>
      <w:r w:rsidRPr="00894396">
        <w:rPr>
          <w:szCs w:val="32"/>
        </w:rPr>
        <w:t>lui-même</w:t>
      </w:r>
      <w:r>
        <w:rPr>
          <w:szCs w:val="32"/>
        </w:rPr>
        <w:t xml:space="preserve">, </w:t>
      </w:r>
      <w:r w:rsidRPr="00894396">
        <w:rPr>
          <w:szCs w:val="32"/>
        </w:rPr>
        <w:t>n</w:t>
      </w:r>
      <w:r>
        <w:rPr>
          <w:szCs w:val="32"/>
        </w:rPr>
        <w:t>’</w:t>
      </w:r>
      <w:r w:rsidRPr="00894396">
        <w:rPr>
          <w:szCs w:val="32"/>
        </w:rPr>
        <w:t>être pas exactement informé</w:t>
      </w:r>
      <w:r>
        <w:rPr>
          <w:szCs w:val="32"/>
        </w:rPr>
        <w:t xml:space="preserve">. </w:t>
      </w:r>
      <w:r w:rsidRPr="00894396">
        <w:rPr>
          <w:szCs w:val="32"/>
        </w:rPr>
        <w:t>On est venu l</w:t>
      </w:r>
      <w:r>
        <w:rPr>
          <w:szCs w:val="32"/>
        </w:rPr>
        <w:t>’</w:t>
      </w:r>
      <w:r w:rsidRPr="00894396">
        <w:rPr>
          <w:szCs w:val="32"/>
        </w:rPr>
        <w:t>assourdir de lamentations</w:t>
      </w:r>
      <w:r>
        <w:rPr>
          <w:szCs w:val="32"/>
        </w:rPr>
        <w:t>.</w:t>
      </w:r>
    </w:p>
    <w:p w14:paraId="700F8BDE" w14:textId="77777777" w:rsidR="008D6F52" w:rsidRDefault="008D6F52" w:rsidP="008D6F52">
      <w:pPr>
        <w:rPr>
          <w:szCs w:val="32"/>
        </w:rPr>
      </w:pPr>
      <w:r>
        <w:t>— </w:t>
      </w:r>
      <w:r w:rsidRPr="00894396">
        <w:rPr>
          <w:szCs w:val="32"/>
        </w:rPr>
        <w:t>Ah</w:t>
      </w:r>
      <w:r>
        <w:rPr>
          <w:szCs w:val="32"/>
        </w:rPr>
        <w:t xml:space="preserve"> ! </w:t>
      </w:r>
      <w:r w:rsidRPr="00894396">
        <w:rPr>
          <w:szCs w:val="32"/>
        </w:rPr>
        <w:t>le général n</w:t>
      </w:r>
      <w:r>
        <w:rPr>
          <w:szCs w:val="32"/>
        </w:rPr>
        <w:t>’</w:t>
      </w:r>
      <w:r w:rsidRPr="00894396">
        <w:rPr>
          <w:szCs w:val="32"/>
        </w:rPr>
        <w:t>est pas exactement informé</w:t>
      </w:r>
      <w:r>
        <w:rPr>
          <w:szCs w:val="32"/>
        </w:rPr>
        <w:t xml:space="preserve">, </w:t>
      </w:r>
      <w:r w:rsidRPr="00894396">
        <w:rPr>
          <w:szCs w:val="32"/>
        </w:rPr>
        <w:t>marmonna le lieutenant Féraud qui marchait de plus en plus vite</w:t>
      </w:r>
      <w:r>
        <w:rPr>
          <w:szCs w:val="32"/>
        </w:rPr>
        <w:t xml:space="preserve">, </w:t>
      </w:r>
      <w:r w:rsidRPr="00894396">
        <w:rPr>
          <w:szCs w:val="32"/>
        </w:rPr>
        <w:t>à mesure que montait en lui la colère soulevée par l</w:t>
      </w:r>
      <w:r>
        <w:rPr>
          <w:szCs w:val="32"/>
        </w:rPr>
        <w:t>’</w:t>
      </w:r>
      <w:r w:rsidRPr="00894396">
        <w:rPr>
          <w:szCs w:val="32"/>
        </w:rPr>
        <w:t>injustice de son sort</w:t>
      </w:r>
      <w:r>
        <w:rPr>
          <w:szCs w:val="32"/>
        </w:rPr>
        <w:t xml:space="preserve">… </w:t>
      </w:r>
      <w:r w:rsidRPr="00894396">
        <w:rPr>
          <w:szCs w:val="32"/>
        </w:rPr>
        <w:t>Pas exactement</w:t>
      </w:r>
      <w:r>
        <w:rPr>
          <w:szCs w:val="32"/>
        </w:rPr>
        <w:t xml:space="preserve">… </w:t>
      </w:r>
      <w:r w:rsidRPr="00894396">
        <w:rPr>
          <w:szCs w:val="32"/>
        </w:rPr>
        <w:t>Et il me flanque des arrêts de rigueur</w:t>
      </w:r>
      <w:r>
        <w:rPr>
          <w:szCs w:val="32"/>
        </w:rPr>
        <w:t xml:space="preserve">, </w:t>
      </w:r>
      <w:r w:rsidRPr="00894396">
        <w:rPr>
          <w:szCs w:val="32"/>
        </w:rPr>
        <w:t>avec Dieu sait quoi par derrière</w:t>
      </w:r>
      <w:r>
        <w:rPr>
          <w:szCs w:val="32"/>
        </w:rPr>
        <w:t> !</w:t>
      </w:r>
    </w:p>
    <w:p w14:paraId="032F5C39" w14:textId="77777777" w:rsidR="008D6F52" w:rsidRDefault="008D6F52" w:rsidP="008D6F52">
      <w:pPr>
        <w:rPr>
          <w:szCs w:val="32"/>
        </w:rPr>
      </w:pPr>
      <w:r>
        <w:t>— </w:t>
      </w:r>
      <w:r w:rsidRPr="00894396">
        <w:rPr>
          <w:szCs w:val="32"/>
        </w:rPr>
        <w:t>Ne vous agitez pas comme cela</w:t>
      </w:r>
      <w:r>
        <w:rPr>
          <w:szCs w:val="32"/>
        </w:rPr>
        <w:t xml:space="preserve">, </w:t>
      </w:r>
      <w:r w:rsidRPr="00894396">
        <w:rPr>
          <w:szCs w:val="32"/>
        </w:rPr>
        <w:t>remontra l</w:t>
      </w:r>
      <w:r>
        <w:rPr>
          <w:szCs w:val="32"/>
        </w:rPr>
        <w:t>’</w:t>
      </w:r>
      <w:r w:rsidRPr="00894396">
        <w:rPr>
          <w:szCs w:val="32"/>
        </w:rPr>
        <w:t>autre</w:t>
      </w:r>
      <w:r>
        <w:rPr>
          <w:szCs w:val="32"/>
        </w:rPr>
        <w:t xml:space="preserve">. </w:t>
      </w:r>
      <w:r w:rsidRPr="00894396">
        <w:rPr>
          <w:szCs w:val="32"/>
        </w:rPr>
        <w:t>La famille de votre adversaire est très influente</w:t>
      </w:r>
      <w:r>
        <w:rPr>
          <w:szCs w:val="32"/>
        </w:rPr>
        <w:t xml:space="preserve">, </w:t>
      </w:r>
      <w:r w:rsidRPr="00894396">
        <w:rPr>
          <w:szCs w:val="32"/>
        </w:rPr>
        <w:t>vous le savez</w:t>
      </w:r>
      <w:r>
        <w:rPr>
          <w:szCs w:val="32"/>
        </w:rPr>
        <w:t xml:space="preserve">, </w:t>
      </w:r>
      <w:r w:rsidRPr="00894396">
        <w:rPr>
          <w:szCs w:val="32"/>
        </w:rPr>
        <w:t>et l</w:t>
      </w:r>
      <w:r>
        <w:rPr>
          <w:szCs w:val="32"/>
        </w:rPr>
        <w:t>’</w:t>
      </w:r>
      <w:r w:rsidRPr="00894396">
        <w:rPr>
          <w:szCs w:val="32"/>
        </w:rPr>
        <w:t>affaire se présente assez mal</w:t>
      </w:r>
      <w:r>
        <w:rPr>
          <w:szCs w:val="32"/>
        </w:rPr>
        <w:t xml:space="preserve">, </w:t>
      </w:r>
      <w:r w:rsidRPr="00894396">
        <w:rPr>
          <w:szCs w:val="32"/>
        </w:rPr>
        <w:t>au premier abord</w:t>
      </w:r>
      <w:r>
        <w:rPr>
          <w:szCs w:val="32"/>
        </w:rPr>
        <w:t xml:space="preserve">. </w:t>
      </w:r>
      <w:r w:rsidRPr="00894396">
        <w:rPr>
          <w:szCs w:val="32"/>
        </w:rPr>
        <w:t>Le général a dû</w:t>
      </w:r>
      <w:r>
        <w:rPr>
          <w:szCs w:val="32"/>
        </w:rPr>
        <w:t xml:space="preserve">, </w:t>
      </w:r>
      <w:r w:rsidRPr="00894396">
        <w:rPr>
          <w:szCs w:val="32"/>
        </w:rPr>
        <w:t>sans tarder</w:t>
      </w:r>
      <w:r>
        <w:rPr>
          <w:szCs w:val="32"/>
        </w:rPr>
        <w:t xml:space="preserve">, </w:t>
      </w:r>
      <w:r w:rsidRPr="00894396">
        <w:rPr>
          <w:szCs w:val="32"/>
        </w:rPr>
        <w:t>faire état de la plainte</w:t>
      </w:r>
      <w:r>
        <w:rPr>
          <w:szCs w:val="32"/>
        </w:rPr>
        <w:t xml:space="preserve">. </w:t>
      </w:r>
      <w:r w:rsidRPr="00894396">
        <w:rPr>
          <w:szCs w:val="32"/>
        </w:rPr>
        <w:t>Je ne crois pas qu</w:t>
      </w:r>
      <w:r>
        <w:rPr>
          <w:szCs w:val="32"/>
        </w:rPr>
        <w:t>’</w:t>
      </w:r>
      <w:r w:rsidRPr="00894396">
        <w:rPr>
          <w:szCs w:val="32"/>
        </w:rPr>
        <w:t>il veuille user à votre égard d</w:t>
      </w:r>
      <w:r>
        <w:rPr>
          <w:szCs w:val="32"/>
        </w:rPr>
        <w:t>’</w:t>
      </w:r>
      <w:r w:rsidRPr="00894396">
        <w:rPr>
          <w:szCs w:val="32"/>
        </w:rPr>
        <w:t>une sévérité excessive</w:t>
      </w:r>
      <w:r>
        <w:rPr>
          <w:szCs w:val="32"/>
        </w:rPr>
        <w:t xml:space="preserve">. </w:t>
      </w:r>
      <w:r w:rsidRPr="00894396">
        <w:rPr>
          <w:szCs w:val="32"/>
        </w:rPr>
        <w:t>Rien de mieux pour vous que de rester quelque temps à l</w:t>
      </w:r>
      <w:r>
        <w:rPr>
          <w:szCs w:val="32"/>
        </w:rPr>
        <w:t>’</w:t>
      </w:r>
      <w:r w:rsidRPr="00894396">
        <w:rPr>
          <w:szCs w:val="32"/>
        </w:rPr>
        <w:t>écart</w:t>
      </w:r>
      <w:r>
        <w:rPr>
          <w:szCs w:val="32"/>
        </w:rPr>
        <w:t>.</w:t>
      </w:r>
    </w:p>
    <w:p w14:paraId="345CBBC6" w14:textId="77777777" w:rsidR="008D6F52" w:rsidRDefault="008D6F52" w:rsidP="008D6F52">
      <w:pPr>
        <w:rPr>
          <w:szCs w:val="32"/>
        </w:rPr>
      </w:pPr>
      <w:r>
        <w:lastRenderedPageBreak/>
        <w:t>— </w:t>
      </w:r>
      <w:r w:rsidRPr="00894396">
        <w:rPr>
          <w:szCs w:val="32"/>
        </w:rPr>
        <w:t>Bien obligé au général</w:t>
      </w:r>
      <w:r>
        <w:rPr>
          <w:szCs w:val="32"/>
        </w:rPr>
        <w:t xml:space="preserve">, </w:t>
      </w:r>
      <w:r w:rsidRPr="00894396">
        <w:rPr>
          <w:szCs w:val="32"/>
        </w:rPr>
        <w:t>grommela Féraud entre ses dents</w:t>
      </w:r>
      <w:r>
        <w:rPr>
          <w:szCs w:val="32"/>
        </w:rPr>
        <w:t xml:space="preserve">. </w:t>
      </w:r>
      <w:r w:rsidRPr="00894396">
        <w:rPr>
          <w:szCs w:val="32"/>
        </w:rPr>
        <w:t>Et peut-être pensez-vous que je vous dois de la reconnaissance</w:t>
      </w:r>
      <w:r>
        <w:rPr>
          <w:szCs w:val="32"/>
        </w:rPr>
        <w:t xml:space="preserve">, </w:t>
      </w:r>
      <w:r w:rsidRPr="00894396">
        <w:rPr>
          <w:szCs w:val="32"/>
        </w:rPr>
        <w:t>pour avoir pris la peine de venir me relancer dans le salon d</w:t>
      </w:r>
      <w:r>
        <w:rPr>
          <w:szCs w:val="32"/>
        </w:rPr>
        <w:t>’</w:t>
      </w:r>
      <w:r w:rsidRPr="00894396">
        <w:rPr>
          <w:szCs w:val="32"/>
        </w:rPr>
        <w:t>une dame qui</w:t>
      </w:r>
      <w:r>
        <w:rPr>
          <w:szCs w:val="32"/>
        </w:rPr>
        <w:t>…</w:t>
      </w:r>
    </w:p>
    <w:p w14:paraId="61E4F37A" w14:textId="77777777" w:rsidR="008D6F52" w:rsidRDefault="008D6F52" w:rsidP="008D6F52">
      <w:pPr>
        <w:rPr>
          <w:szCs w:val="32"/>
        </w:rPr>
      </w:pPr>
      <w:r>
        <w:t>— </w:t>
      </w:r>
      <w:r w:rsidRPr="00894396">
        <w:rPr>
          <w:szCs w:val="32"/>
        </w:rPr>
        <w:t>Franchement</w:t>
      </w:r>
      <w:r>
        <w:rPr>
          <w:szCs w:val="32"/>
        </w:rPr>
        <w:t xml:space="preserve">, </w:t>
      </w:r>
      <w:r w:rsidRPr="00894396">
        <w:rPr>
          <w:szCs w:val="32"/>
        </w:rPr>
        <w:t>je le crois</w:t>
      </w:r>
      <w:r>
        <w:rPr>
          <w:szCs w:val="32"/>
        </w:rPr>
        <w:t xml:space="preserve">, </w:t>
      </w:r>
      <w:r w:rsidRPr="00894396">
        <w:rPr>
          <w:szCs w:val="32"/>
        </w:rPr>
        <w:t>interrompit d</w:t>
      </w:r>
      <w:r>
        <w:rPr>
          <w:szCs w:val="32"/>
        </w:rPr>
        <w:t>’</w:t>
      </w:r>
      <w:r w:rsidRPr="00894396">
        <w:rPr>
          <w:szCs w:val="32"/>
        </w:rPr>
        <w:t>Hubert avec un rire ingénu</w:t>
      </w:r>
      <w:r>
        <w:rPr>
          <w:szCs w:val="32"/>
        </w:rPr>
        <w:t xml:space="preserve">. </w:t>
      </w:r>
      <w:r w:rsidRPr="00894396">
        <w:rPr>
          <w:szCs w:val="32"/>
        </w:rPr>
        <w:t>J</w:t>
      </w:r>
      <w:r>
        <w:rPr>
          <w:szCs w:val="32"/>
        </w:rPr>
        <w:t>’</w:t>
      </w:r>
      <w:r w:rsidRPr="00894396">
        <w:rPr>
          <w:szCs w:val="32"/>
        </w:rPr>
        <w:t>ai eu une peine de tous les diables à vous dénicher</w:t>
      </w:r>
      <w:r>
        <w:rPr>
          <w:szCs w:val="32"/>
        </w:rPr>
        <w:t xml:space="preserve">. </w:t>
      </w:r>
      <w:r w:rsidRPr="00894396">
        <w:rPr>
          <w:szCs w:val="32"/>
        </w:rPr>
        <w:t>Vous n</w:t>
      </w:r>
      <w:r>
        <w:rPr>
          <w:szCs w:val="32"/>
        </w:rPr>
        <w:t>’</w:t>
      </w:r>
      <w:r w:rsidRPr="00894396">
        <w:rPr>
          <w:szCs w:val="32"/>
        </w:rPr>
        <w:t>auriez pas pu trouver de meilleur endroit pour passer votre temps dans les circonstances actuelles</w:t>
      </w:r>
      <w:r>
        <w:rPr>
          <w:szCs w:val="32"/>
        </w:rPr>
        <w:t xml:space="preserve">. </w:t>
      </w:r>
      <w:r w:rsidRPr="00894396">
        <w:rPr>
          <w:szCs w:val="32"/>
        </w:rPr>
        <w:t>Si le</w:t>
      </w:r>
      <w:r w:rsidRPr="00894396">
        <w:rPr>
          <w:i/>
          <w:iCs/>
          <w:szCs w:val="32"/>
        </w:rPr>
        <w:t xml:space="preserve"> </w:t>
      </w:r>
      <w:r w:rsidRPr="00894396">
        <w:rPr>
          <w:szCs w:val="32"/>
        </w:rPr>
        <w:t>général vous avait trouvé faisant les yeux doux à la déesse du temple</w:t>
      </w:r>
      <w:r>
        <w:rPr>
          <w:szCs w:val="32"/>
        </w:rPr>
        <w:t xml:space="preserve">… </w:t>
      </w:r>
      <w:r w:rsidRPr="00894396">
        <w:rPr>
          <w:szCs w:val="32"/>
        </w:rPr>
        <w:t>oh</w:t>
      </w:r>
      <w:r>
        <w:rPr>
          <w:szCs w:val="32"/>
        </w:rPr>
        <w:t xml:space="preserve">, </w:t>
      </w:r>
      <w:r w:rsidRPr="00894396">
        <w:rPr>
          <w:szCs w:val="32"/>
        </w:rPr>
        <w:t>mon Dieu</w:t>
      </w:r>
      <w:r>
        <w:rPr>
          <w:szCs w:val="32"/>
        </w:rPr>
        <w:t xml:space="preserve"> ! </w:t>
      </w:r>
      <w:r w:rsidRPr="00894396">
        <w:rPr>
          <w:szCs w:val="32"/>
        </w:rPr>
        <w:t>Il a horreur de recevoir des plaintes contre ses officiers</w:t>
      </w:r>
      <w:r>
        <w:rPr>
          <w:szCs w:val="32"/>
        </w:rPr>
        <w:t xml:space="preserve">, </w:t>
      </w:r>
      <w:r w:rsidRPr="00894396">
        <w:rPr>
          <w:szCs w:val="32"/>
        </w:rPr>
        <w:t>vous le savez</w:t>
      </w:r>
      <w:r>
        <w:rPr>
          <w:szCs w:val="32"/>
        </w:rPr>
        <w:t xml:space="preserve">. </w:t>
      </w:r>
      <w:r w:rsidRPr="00894396">
        <w:rPr>
          <w:szCs w:val="32"/>
        </w:rPr>
        <w:t>Et votre attitude aurait pu lui faire l</w:t>
      </w:r>
      <w:r>
        <w:rPr>
          <w:szCs w:val="32"/>
        </w:rPr>
        <w:t>’</w:t>
      </w:r>
      <w:r w:rsidRPr="00894396">
        <w:rPr>
          <w:szCs w:val="32"/>
        </w:rPr>
        <w:t>effet d</w:t>
      </w:r>
      <w:r>
        <w:rPr>
          <w:szCs w:val="32"/>
        </w:rPr>
        <w:t>’</w:t>
      </w:r>
      <w:r w:rsidRPr="00894396">
        <w:rPr>
          <w:szCs w:val="32"/>
        </w:rPr>
        <w:t>une véritable bravade</w:t>
      </w:r>
      <w:r>
        <w:rPr>
          <w:szCs w:val="32"/>
        </w:rPr>
        <w:t>.</w:t>
      </w:r>
    </w:p>
    <w:p w14:paraId="48B7379D" w14:textId="77777777" w:rsidR="008D6F52" w:rsidRDefault="00000000" w:rsidP="008D6F52">
      <w:pPr>
        <w:rPr>
          <w:szCs w:val="32"/>
        </w:rPr>
      </w:pPr>
      <w:r w:rsidRPr="00894396">
        <w:rPr>
          <w:szCs w:val="32"/>
        </w:rPr>
        <w:t>Les deux jeunes gens étaient arrivés devant le logis de Féraud</w:t>
      </w:r>
      <w:r w:rsidR="008D6F52">
        <w:rPr>
          <w:szCs w:val="32"/>
        </w:rPr>
        <w:t xml:space="preserve">. </w:t>
      </w:r>
      <w:r w:rsidRPr="00894396">
        <w:rPr>
          <w:szCs w:val="32"/>
        </w:rPr>
        <w:t>Celui-ci se tourna vers son compagnon</w:t>
      </w:r>
      <w:r w:rsidR="008D6F52">
        <w:rPr>
          <w:szCs w:val="32"/>
        </w:rPr>
        <w:t> :</w:t>
      </w:r>
    </w:p>
    <w:p w14:paraId="42D269C5" w14:textId="77777777" w:rsidR="008D6F52" w:rsidRDefault="008D6F52" w:rsidP="008D6F52">
      <w:pPr>
        <w:rPr>
          <w:szCs w:val="32"/>
        </w:rPr>
      </w:pPr>
      <w:r>
        <w:t>— </w:t>
      </w:r>
      <w:r w:rsidRPr="00894396">
        <w:rPr>
          <w:szCs w:val="32"/>
        </w:rPr>
        <w:t>Lieutenant d</w:t>
      </w:r>
      <w:r>
        <w:rPr>
          <w:szCs w:val="32"/>
        </w:rPr>
        <w:t>’</w:t>
      </w:r>
      <w:r w:rsidRPr="00894396">
        <w:rPr>
          <w:szCs w:val="32"/>
        </w:rPr>
        <w:t>Hubert</w:t>
      </w:r>
      <w:r>
        <w:rPr>
          <w:szCs w:val="32"/>
        </w:rPr>
        <w:t xml:space="preserve">, </w:t>
      </w:r>
      <w:r w:rsidRPr="00894396">
        <w:rPr>
          <w:szCs w:val="32"/>
        </w:rPr>
        <w:t>fit-il</w:t>
      </w:r>
      <w:r>
        <w:rPr>
          <w:szCs w:val="32"/>
        </w:rPr>
        <w:t xml:space="preserve">, </w:t>
      </w:r>
      <w:r w:rsidRPr="00894396">
        <w:rPr>
          <w:szCs w:val="32"/>
        </w:rPr>
        <w:t>j</w:t>
      </w:r>
      <w:r>
        <w:rPr>
          <w:szCs w:val="32"/>
        </w:rPr>
        <w:t>’</w:t>
      </w:r>
      <w:r w:rsidRPr="00894396">
        <w:rPr>
          <w:szCs w:val="32"/>
        </w:rPr>
        <w:t>ai à vous dire quelque chose qui ne peut pas très bien se dire dans la rue</w:t>
      </w:r>
      <w:r>
        <w:rPr>
          <w:szCs w:val="32"/>
        </w:rPr>
        <w:t xml:space="preserve">. </w:t>
      </w:r>
      <w:r w:rsidRPr="00894396">
        <w:rPr>
          <w:szCs w:val="32"/>
        </w:rPr>
        <w:t>Vous ne refuserez pas d</w:t>
      </w:r>
      <w:r>
        <w:rPr>
          <w:szCs w:val="32"/>
        </w:rPr>
        <w:t>’</w:t>
      </w:r>
      <w:r w:rsidRPr="00894396">
        <w:rPr>
          <w:szCs w:val="32"/>
        </w:rPr>
        <w:t>entrer</w:t>
      </w:r>
      <w:r>
        <w:rPr>
          <w:szCs w:val="32"/>
        </w:rPr>
        <w:t>.</w:t>
      </w:r>
    </w:p>
    <w:p w14:paraId="69FB13F3" w14:textId="77777777" w:rsidR="008D6F52" w:rsidRDefault="00000000" w:rsidP="008D6F52">
      <w:pPr>
        <w:rPr>
          <w:szCs w:val="32"/>
        </w:rPr>
      </w:pPr>
      <w:r w:rsidRPr="00894396">
        <w:rPr>
          <w:szCs w:val="32"/>
        </w:rPr>
        <w:t>La jolie servante avait ouvert la porte</w:t>
      </w:r>
      <w:r w:rsidR="008D6F52">
        <w:rPr>
          <w:szCs w:val="32"/>
        </w:rPr>
        <w:t xml:space="preserve">. </w:t>
      </w:r>
      <w:r w:rsidRPr="00894396">
        <w:rPr>
          <w:szCs w:val="32"/>
        </w:rPr>
        <w:t>Féraud passa brusquement devant elle</w:t>
      </w:r>
      <w:r w:rsidR="008D6F52">
        <w:rPr>
          <w:szCs w:val="32"/>
        </w:rPr>
        <w:t xml:space="preserve">, </w:t>
      </w:r>
      <w:r w:rsidRPr="00894396">
        <w:rPr>
          <w:szCs w:val="32"/>
        </w:rPr>
        <w:t>et elle leva des yeux alarmés et interrogateurs sur le lieutenant d</w:t>
      </w:r>
      <w:r w:rsidR="008D6F52">
        <w:rPr>
          <w:szCs w:val="32"/>
        </w:rPr>
        <w:t>’</w:t>
      </w:r>
      <w:r w:rsidRPr="00894396">
        <w:rPr>
          <w:szCs w:val="32"/>
        </w:rPr>
        <w:t>Hubert qui se contenta de hausser légèrement les épaules</w:t>
      </w:r>
      <w:r w:rsidR="008D6F52">
        <w:rPr>
          <w:szCs w:val="32"/>
        </w:rPr>
        <w:t xml:space="preserve">, </w:t>
      </w:r>
      <w:r w:rsidRPr="00894396">
        <w:rPr>
          <w:szCs w:val="32"/>
        </w:rPr>
        <w:t>et suivit l</w:t>
      </w:r>
      <w:r w:rsidR="008D6F52">
        <w:rPr>
          <w:szCs w:val="32"/>
        </w:rPr>
        <w:t>’</w:t>
      </w:r>
      <w:r w:rsidRPr="00894396">
        <w:rPr>
          <w:szCs w:val="32"/>
        </w:rPr>
        <w:t>autre avec une répugnance marquée</w:t>
      </w:r>
      <w:r w:rsidR="008D6F52">
        <w:rPr>
          <w:szCs w:val="32"/>
        </w:rPr>
        <w:t>.</w:t>
      </w:r>
    </w:p>
    <w:p w14:paraId="10933D65" w14:textId="77777777" w:rsidR="008D6F52" w:rsidRDefault="00000000" w:rsidP="008D6F52">
      <w:pPr>
        <w:rPr>
          <w:szCs w:val="32"/>
        </w:rPr>
      </w:pPr>
      <w:r w:rsidRPr="00894396">
        <w:rPr>
          <w:szCs w:val="32"/>
        </w:rPr>
        <w:t>Dans sa chambre</w:t>
      </w:r>
      <w:r w:rsidR="008D6F52">
        <w:rPr>
          <w:szCs w:val="32"/>
        </w:rPr>
        <w:t xml:space="preserve">, </w:t>
      </w:r>
      <w:r w:rsidRPr="00894396">
        <w:rPr>
          <w:szCs w:val="32"/>
        </w:rPr>
        <w:t>Féraud dégrafa son nouveau dolman qu</w:t>
      </w:r>
      <w:r w:rsidR="008D6F52">
        <w:rPr>
          <w:szCs w:val="32"/>
        </w:rPr>
        <w:t>’</w:t>
      </w:r>
      <w:r w:rsidRPr="00894396">
        <w:rPr>
          <w:szCs w:val="32"/>
        </w:rPr>
        <w:t>il lança sur le lit</w:t>
      </w:r>
      <w:r w:rsidR="008D6F52">
        <w:rPr>
          <w:szCs w:val="32"/>
        </w:rPr>
        <w:t xml:space="preserve">, </w:t>
      </w:r>
      <w:r w:rsidRPr="00894396">
        <w:rPr>
          <w:szCs w:val="32"/>
        </w:rPr>
        <w:t>et croisant les bras sur sa poitrine</w:t>
      </w:r>
      <w:r w:rsidR="008D6F52">
        <w:rPr>
          <w:szCs w:val="32"/>
        </w:rPr>
        <w:t xml:space="preserve">, </w:t>
      </w:r>
      <w:r w:rsidRPr="00894396">
        <w:rPr>
          <w:szCs w:val="32"/>
        </w:rPr>
        <w:t>se tourna vers l</w:t>
      </w:r>
      <w:r w:rsidR="008D6F52">
        <w:rPr>
          <w:szCs w:val="32"/>
        </w:rPr>
        <w:t>’</w:t>
      </w:r>
      <w:r w:rsidRPr="00894396">
        <w:rPr>
          <w:szCs w:val="32"/>
        </w:rPr>
        <w:t>autre hussard</w:t>
      </w:r>
      <w:r w:rsidR="008D6F52">
        <w:rPr>
          <w:szCs w:val="32"/>
        </w:rPr>
        <w:t> :</w:t>
      </w:r>
    </w:p>
    <w:p w14:paraId="525E11DC" w14:textId="77777777" w:rsidR="008D6F52" w:rsidRDefault="008D6F52" w:rsidP="008D6F52">
      <w:pPr>
        <w:rPr>
          <w:szCs w:val="32"/>
        </w:rPr>
      </w:pPr>
      <w:r>
        <w:t>— </w:t>
      </w:r>
      <w:r w:rsidRPr="00894396">
        <w:rPr>
          <w:szCs w:val="32"/>
        </w:rPr>
        <w:t>Me croyez-vous homme à céder comme un pleutre à l</w:t>
      </w:r>
      <w:r>
        <w:rPr>
          <w:szCs w:val="32"/>
        </w:rPr>
        <w:t>’</w:t>
      </w:r>
      <w:r w:rsidRPr="00894396">
        <w:rPr>
          <w:szCs w:val="32"/>
        </w:rPr>
        <w:t>injustice</w:t>
      </w:r>
      <w:r>
        <w:rPr>
          <w:szCs w:val="32"/>
        </w:rPr>
        <w:t xml:space="preserve"> ? </w:t>
      </w:r>
      <w:r w:rsidRPr="00894396">
        <w:rPr>
          <w:szCs w:val="32"/>
        </w:rPr>
        <w:t>demanda-t-il d</w:t>
      </w:r>
      <w:r>
        <w:rPr>
          <w:szCs w:val="32"/>
        </w:rPr>
        <w:t>’</w:t>
      </w:r>
      <w:r w:rsidRPr="00894396">
        <w:rPr>
          <w:szCs w:val="32"/>
        </w:rPr>
        <w:t>une voix furieuse</w:t>
      </w:r>
      <w:r>
        <w:rPr>
          <w:szCs w:val="32"/>
        </w:rPr>
        <w:t>.</w:t>
      </w:r>
    </w:p>
    <w:p w14:paraId="15544F7B" w14:textId="77777777" w:rsidR="008D6F52" w:rsidRDefault="008D6F52" w:rsidP="008D6F52">
      <w:pPr>
        <w:rPr>
          <w:szCs w:val="32"/>
        </w:rPr>
      </w:pPr>
      <w:r>
        <w:t>— </w:t>
      </w:r>
      <w:r w:rsidRPr="00894396">
        <w:rPr>
          <w:szCs w:val="32"/>
        </w:rPr>
        <w:t>Oh</w:t>
      </w:r>
      <w:r>
        <w:rPr>
          <w:szCs w:val="32"/>
        </w:rPr>
        <w:t xml:space="preserve"> ! </w:t>
      </w:r>
      <w:r w:rsidRPr="00894396">
        <w:rPr>
          <w:szCs w:val="32"/>
        </w:rPr>
        <w:t>soyez raisonnable</w:t>
      </w:r>
      <w:r>
        <w:rPr>
          <w:szCs w:val="32"/>
        </w:rPr>
        <w:t xml:space="preserve"> ! </w:t>
      </w:r>
      <w:r w:rsidRPr="00894396">
        <w:rPr>
          <w:szCs w:val="32"/>
        </w:rPr>
        <w:t>fit doucement d</w:t>
      </w:r>
      <w:r>
        <w:rPr>
          <w:szCs w:val="32"/>
        </w:rPr>
        <w:t>’</w:t>
      </w:r>
      <w:r w:rsidRPr="00894396">
        <w:rPr>
          <w:szCs w:val="32"/>
        </w:rPr>
        <w:t>Hubert</w:t>
      </w:r>
      <w:r>
        <w:rPr>
          <w:szCs w:val="32"/>
        </w:rPr>
        <w:t>.</w:t>
      </w:r>
    </w:p>
    <w:p w14:paraId="03B6CEC7" w14:textId="77777777" w:rsidR="008D6F52" w:rsidRDefault="008D6F52" w:rsidP="008D6F52">
      <w:pPr>
        <w:rPr>
          <w:szCs w:val="32"/>
        </w:rPr>
      </w:pPr>
      <w:r>
        <w:lastRenderedPageBreak/>
        <w:t>— </w:t>
      </w:r>
      <w:r w:rsidRPr="00894396">
        <w:rPr>
          <w:szCs w:val="32"/>
        </w:rPr>
        <w:t>Raisonnable</w:t>
      </w:r>
      <w:r>
        <w:rPr>
          <w:szCs w:val="32"/>
        </w:rPr>
        <w:t xml:space="preserve"> ! </w:t>
      </w:r>
      <w:r w:rsidRPr="00894396">
        <w:rPr>
          <w:szCs w:val="32"/>
        </w:rPr>
        <w:t>je le suis</w:t>
      </w:r>
      <w:r>
        <w:rPr>
          <w:szCs w:val="32"/>
        </w:rPr>
        <w:t xml:space="preserve"> ; </w:t>
      </w:r>
      <w:r w:rsidRPr="00894396">
        <w:rPr>
          <w:szCs w:val="32"/>
        </w:rPr>
        <w:t>parfaitement raisonnable</w:t>
      </w:r>
      <w:r>
        <w:rPr>
          <w:szCs w:val="32"/>
        </w:rPr>
        <w:t xml:space="preserve"> ! </w:t>
      </w:r>
      <w:r w:rsidRPr="00894396">
        <w:rPr>
          <w:szCs w:val="32"/>
        </w:rPr>
        <w:t>riposta le Méridional qui avait peine à se contenir</w:t>
      </w:r>
      <w:r>
        <w:rPr>
          <w:szCs w:val="32"/>
        </w:rPr>
        <w:t xml:space="preserve">. </w:t>
      </w:r>
      <w:r w:rsidRPr="00894396">
        <w:rPr>
          <w:szCs w:val="32"/>
        </w:rPr>
        <w:t>Je ne puis pas demander compte au général de sa conduite</w:t>
      </w:r>
      <w:r>
        <w:rPr>
          <w:szCs w:val="32"/>
        </w:rPr>
        <w:t xml:space="preserve">, </w:t>
      </w:r>
      <w:r w:rsidRPr="00894396">
        <w:rPr>
          <w:szCs w:val="32"/>
        </w:rPr>
        <w:t>mais vous allez me répondre de la vôtre</w:t>
      </w:r>
      <w:r>
        <w:rPr>
          <w:szCs w:val="32"/>
        </w:rPr>
        <w:t>.</w:t>
      </w:r>
    </w:p>
    <w:p w14:paraId="5A26BB30" w14:textId="77777777" w:rsidR="008D6F52" w:rsidRDefault="008D6F52" w:rsidP="008D6F52">
      <w:pPr>
        <w:rPr>
          <w:szCs w:val="32"/>
        </w:rPr>
      </w:pPr>
      <w:r>
        <w:t>— </w:t>
      </w:r>
      <w:r w:rsidRPr="00894396">
        <w:rPr>
          <w:szCs w:val="32"/>
        </w:rPr>
        <w:t>Je ne saurais écouter de pareilles sornettes</w:t>
      </w:r>
      <w:r>
        <w:rPr>
          <w:szCs w:val="32"/>
        </w:rPr>
        <w:t xml:space="preserve">, </w:t>
      </w:r>
      <w:r w:rsidRPr="00894396">
        <w:rPr>
          <w:szCs w:val="32"/>
        </w:rPr>
        <w:t>murmura d</w:t>
      </w:r>
      <w:r>
        <w:rPr>
          <w:szCs w:val="32"/>
        </w:rPr>
        <w:t>’</w:t>
      </w:r>
      <w:r w:rsidRPr="00894396">
        <w:rPr>
          <w:szCs w:val="32"/>
        </w:rPr>
        <w:t>Hubert avec une grimace un peu méprisante</w:t>
      </w:r>
      <w:r>
        <w:rPr>
          <w:szCs w:val="32"/>
        </w:rPr>
        <w:t>.</w:t>
      </w:r>
    </w:p>
    <w:p w14:paraId="52B82D99" w14:textId="77777777" w:rsidR="008D6F52" w:rsidRDefault="008D6F52" w:rsidP="008D6F52">
      <w:pPr>
        <w:rPr>
          <w:szCs w:val="32"/>
        </w:rPr>
      </w:pPr>
      <w:r>
        <w:t>— </w:t>
      </w:r>
      <w:r w:rsidRPr="00894396">
        <w:rPr>
          <w:szCs w:val="32"/>
        </w:rPr>
        <w:t>Vous appelez cela des sornettes</w:t>
      </w:r>
      <w:r>
        <w:rPr>
          <w:szCs w:val="32"/>
        </w:rPr>
        <w:t xml:space="preserve"> ? </w:t>
      </w:r>
      <w:r w:rsidRPr="00894396">
        <w:rPr>
          <w:szCs w:val="32"/>
        </w:rPr>
        <w:t>La chose me paraît pourtant bien claire</w:t>
      </w:r>
      <w:r>
        <w:rPr>
          <w:szCs w:val="32"/>
        </w:rPr>
        <w:t xml:space="preserve">. </w:t>
      </w:r>
      <w:r w:rsidRPr="00894396">
        <w:rPr>
          <w:szCs w:val="32"/>
        </w:rPr>
        <w:t>À moins que vous ne compreniez pas le français</w:t>
      </w:r>
      <w:r>
        <w:rPr>
          <w:szCs w:val="32"/>
        </w:rPr>
        <w:t> ?</w:t>
      </w:r>
    </w:p>
    <w:p w14:paraId="48603F8A" w14:textId="77777777" w:rsidR="008D6F52" w:rsidRDefault="008D6F52" w:rsidP="008D6F52">
      <w:pPr>
        <w:rPr>
          <w:szCs w:val="32"/>
        </w:rPr>
      </w:pPr>
      <w:r>
        <w:t>— </w:t>
      </w:r>
      <w:r w:rsidRPr="00894396">
        <w:rPr>
          <w:szCs w:val="32"/>
        </w:rPr>
        <w:t>Où diable voulez-vous en venir</w:t>
      </w:r>
      <w:r>
        <w:rPr>
          <w:szCs w:val="32"/>
        </w:rPr>
        <w:t> ?</w:t>
      </w:r>
    </w:p>
    <w:p w14:paraId="55111206" w14:textId="77777777" w:rsidR="008D6F52" w:rsidRDefault="008D6F52" w:rsidP="008D6F52">
      <w:pPr>
        <w:rPr>
          <w:szCs w:val="32"/>
        </w:rPr>
      </w:pPr>
      <w:r>
        <w:t>— </w:t>
      </w:r>
      <w:r w:rsidRPr="00894396">
        <w:rPr>
          <w:szCs w:val="32"/>
        </w:rPr>
        <w:t>Je veux</w:t>
      </w:r>
      <w:r>
        <w:rPr>
          <w:szCs w:val="32"/>
        </w:rPr>
        <w:t xml:space="preserve">, </w:t>
      </w:r>
      <w:r w:rsidRPr="00894396">
        <w:rPr>
          <w:szCs w:val="32"/>
        </w:rPr>
        <w:t>éclata brusquement Féraud</w:t>
      </w:r>
      <w:r>
        <w:rPr>
          <w:szCs w:val="32"/>
        </w:rPr>
        <w:t xml:space="preserve">, </w:t>
      </w:r>
      <w:r w:rsidRPr="00894396">
        <w:rPr>
          <w:szCs w:val="32"/>
        </w:rPr>
        <w:t>vous couper les oreilles pour vous apprendre à venir me déranger quand je suis auprès d</w:t>
      </w:r>
      <w:r>
        <w:rPr>
          <w:szCs w:val="32"/>
        </w:rPr>
        <w:t>’</w:t>
      </w:r>
      <w:r w:rsidRPr="00894396">
        <w:rPr>
          <w:szCs w:val="32"/>
        </w:rPr>
        <w:t>une dame</w:t>
      </w:r>
      <w:r>
        <w:rPr>
          <w:szCs w:val="32"/>
        </w:rPr>
        <w:t>.</w:t>
      </w:r>
    </w:p>
    <w:p w14:paraId="4BF2B6DA" w14:textId="77777777" w:rsidR="008D6F52" w:rsidRDefault="00000000" w:rsidP="008D6F52">
      <w:pPr>
        <w:rPr>
          <w:szCs w:val="32"/>
        </w:rPr>
      </w:pPr>
      <w:r w:rsidRPr="00894396">
        <w:rPr>
          <w:szCs w:val="32"/>
        </w:rPr>
        <w:t>Un profond silence suivit cette déclaration</w:t>
      </w:r>
      <w:r w:rsidR="008D6F52">
        <w:rPr>
          <w:szCs w:val="32"/>
        </w:rPr>
        <w:t xml:space="preserve">, </w:t>
      </w:r>
      <w:r w:rsidRPr="00894396">
        <w:rPr>
          <w:szCs w:val="32"/>
        </w:rPr>
        <w:t>et par la fenêtre ouverte</w:t>
      </w:r>
      <w:r w:rsidR="008D6F52">
        <w:rPr>
          <w:szCs w:val="32"/>
        </w:rPr>
        <w:t xml:space="preserve">, </w:t>
      </w:r>
      <w:r w:rsidRPr="00894396">
        <w:rPr>
          <w:szCs w:val="32"/>
        </w:rPr>
        <w:t>d</w:t>
      </w:r>
      <w:r w:rsidR="008D6F52">
        <w:rPr>
          <w:szCs w:val="32"/>
        </w:rPr>
        <w:t>’</w:t>
      </w:r>
      <w:r w:rsidRPr="00894396">
        <w:rPr>
          <w:szCs w:val="32"/>
        </w:rPr>
        <w:t>Hubert entendit les petits oiseaux chanter paisiblement dans le jardin</w:t>
      </w:r>
      <w:r w:rsidR="008D6F52">
        <w:rPr>
          <w:szCs w:val="32"/>
        </w:rPr>
        <w:t xml:space="preserve">. </w:t>
      </w:r>
      <w:r w:rsidRPr="00894396">
        <w:rPr>
          <w:szCs w:val="32"/>
        </w:rPr>
        <w:t>Il fit appel à tout son calme pour dire</w:t>
      </w:r>
      <w:r w:rsidR="008D6F52">
        <w:rPr>
          <w:szCs w:val="32"/>
        </w:rPr>
        <w:t> :</w:t>
      </w:r>
    </w:p>
    <w:p w14:paraId="5702706D" w14:textId="77777777" w:rsidR="008D6F52" w:rsidRDefault="008D6F52" w:rsidP="008D6F52">
      <w:pPr>
        <w:rPr>
          <w:szCs w:val="32"/>
        </w:rPr>
      </w:pPr>
      <w:r>
        <w:t>— </w:t>
      </w:r>
      <w:r w:rsidRPr="00894396">
        <w:rPr>
          <w:szCs w:val="32"/>
        </w:rPr>
        <w:t>Si vous le prenez sur ce ton</w:t>
      </w:r>
      <w:r>
        <w:rPr>
          <w:szCs w:val="32"/>
        </w:rPr>
        <w:t xml:space="preserve">, </w:t>
      </w:r>
      <w:r w:rsidRPr="00894396">
        <w:rPr>
          <w:szCs w:val="32"/>
        </w:rPr>
        <w:t>je me tiendrai naturellement à votre disposition dès que vous serez libre de donner suite à l</w:t>
      </w:r>
      <w:r>
        <w:rPr>
          <w:szCs w:val="32"/>
        </w:rPr>
        <w:t>’</w:t>
      </w:r>
      <w:r w:rsidRPr="00894396">
        <w:rPr>
          <w:szCs w:val="32"/>
        </w:rPr>
        <w:t>affaire</w:t>
      </w:r>
      <w:r>
        <w:rPr>
          <w:szCs w:val="32"/>
        </w:rPr>
        <w:t xml:space="preserve">. </w:t>
      </w:r>
      <w:r w:rsidRPr="00894396">
        <w:rPr>
          <w:szCs w:val="32"/>
        </w:rPr>
        <w:t>Et je ne crois pas que vous me coupiez les oreilles</w:t>
      </w:r>
      <w:r>
        <w:rPr>
          <w:szCs w:val="32"/>
        </w:rPr>
        <w:t>.</w:t>
      </w:r>
    </w:p>
    <w:p w14:paraId="77685C10" w14:textId="77777777" w:rsidR="008D6F52" w:rsidRDefault="008D6F52" w:rsidP="008D6F52">
      <w:pPr>
        <w:rPr>
          <w:szCs w:val="32"/>
        </w:rPr>
      </w:pPr>
      <w:r>
        <w:t>— </w:t>
      </w:r>
      <w:r w:rsidRPr="00894396">
        <w:rPr>
          <w:szCs w:val="32"/>
        </w:rPr>
        <w:t>Je vais lui donner suite sans tarder</w:t>
      </w:r>
      <w:r>
        <w:rPr>
          <w:szCs w:val="32"/>
        </w:rPr>
        <w:t xml:space="preserve">, </w:t>
      </w:r>
      <w:r w:rsidRPr="00894396">
        <w:rPr>
          <w:szCs w:val="32"/>
        </w:rPr>
        <w:t>cria Féraud</w:t>
      </w:r>
      <w:r>
        <w:rPr>
          <w:szCs w:val="32"/>
        </w:rPr>
        <w:t xml:space="preserve">, </w:t>
      </w:r>
      <w:r w:rsidRPr="00894396">
        <w:rPr>
          <w:szCs w:val="32"/>
        </w:rPr>
        <w:t>avec une violence extrême</w:t>
      </w:r>
      <w:r>
        <w:rPr>
          <w:szCs w:val="32"/>
        </w:rPr>
        <w:t xml:space="preserve">. </w:t>
      </w:r>
      <w:r w:rsidRPr="00894396">
        <w:rPr>
          <w:szCs w:val="32"/>
        </w:rPr>
        <w:t>Si vous croyez pouvoir déployer vos mines et vos grâces ce soir dans le salon de madame de Lionnel</w:t>
      </w:r>
      <w:r>
        <w:rPr>
          <w:szCs w:val="32"/>
        </w:rPr>
        <w:t xml:space="preserve">, </w:t>
      </w:r>
      <w:r w:rsidRPr="00894396">
        <w:rPr>
          <w:szCs w:val="32"/>
        </w:rPr>
        <w:t>vous vous trompez fort</w:t>
      </w:r>
      <w:r>
        <w:rPr>
          <w:szCs w:val="32"/>
        </w:rPr>
        <w:t>.</w:t>
      </w:r>
    </w:p>
    <w:p w14:paraId="29273AE4" w14:textId="77777777" w:rsidR="008D6F52" w:rsidRDefault="008D6F52" w:rsidP="008D6F52">
      <w:pPr>
        <w:rPr>
          <w:szCs w:val="32"/>
        </w:rPr>
      </w:pPr>
      <w:r>
        <w:t>— </w:t>
      </w:r>
      <w:r w:rsidRPr="00894396">
        <w:rPr>
          <w:szCs w:val="32"/>
        </w:rPr>
        <w:t>Vraiment</w:t>
      </w:r>
      <w:r>
        <w:rPr>
          <w:szCs w:val="32"/>
        </w:rPr>
        <w:t xml:space="preserve">, </w:t>
      </w:r>
      <w:r w:rsidRPr="00894396">
        <w:rPr>
          <w:szCs w:val="32"/>
        </w:rPr>
        <w:t>fit d</w:t>
      </w:r>
      <w:r>
        <w:rPr>
          <w:szCs w:val="32"/>
        </w:rPr>
        <w:t>’</w:t>
      </w:r>
      <w:r w:rsidRPr="00894396">
        <w:rPr>
          <w:szCs w:val="32"/>
        </w:rPr>
        <w:t>Hubert qui commençait à sentir monter sa colère</w:t>
      </w:r>
      <w:r>
        <w:rPr>
          <w:szCs w:val="32"/>
        </w:rPr>
        <w:t xml:space="preserve"> ; </w:t>
      </w:r>
      <w:r w:rsidRPr="00894396">
        <w:rPr>
          <w:szCs w:val="32"/>
        </w:rPr>
        <w:t>vous êtes un homme bien insociable</w:t>
      </w:r>
      <w:r>
        <w:rPr>
          <w:szCs w:val="32"/>
        </w:rPr>
        <w:t xml:space="preserve">. </w:t>
      </w:r>
      <w:r w:rsidRPr="00894396">
        <w:rPr>
          <w:szCs w:val="32"/>
        </w:rPr>
        <w:t>Les ordres du général étaient de vous mettre aux arrêts</w:t>
      </w:r>
      <w:r>
        <w:rPr>
          <w:szCs w:val="32"/>
        </w:rPr>
        <w:t xml:space="preserve">, </w:t>
      </w:r>
      <w:r w:rsidRPr="00894396">
        <w:rPr>
          <w:szCs w:val="32"/>
        </w:rPr>
        <w:t>et non pas de vous couper en morceaux</w:t>
      </w:r>
      <w:r>
        <w:rPr>
          <w:szCs w:val="32"/>
        </w:rPr>
        <w:t xml:space="preserve">. </w:t>
      </w:r>
      <w:r w:rsidRPr="00894396">
        <w:rPr>
          <w:szCs w:val="32"/>
        </w:rPr>
        <w:t>Au revoir</w:t>
      </w:r>
      <w:r>
        <w:rPr>
          <w:szCs w:val="32"/>
        </w:rPr>
        <w:t> !</w:t>
      </w:r>
    </w:p>
    <w:p w14:paraId="00DBF686" w14:textId="77777777" w:rsidR="008D6F52" w:rsidRDefault="00000000" w:rsidP="008D6F52">
      <w:pPr>
        <w:rPr>
          <w:szCs w:val="32"/>
        </w:rPr>
      </w:pPr>
      <w:r w:rsidRPr="00894396">
        <w:rPr>
          <w:szCs w:val="32"/>
        </w:rPr>
        <w:lastRenderedPageBreak/>
        <w:t>Et tournant le dos au petit Gascon qui</w:t>
      </w:r>
      <w:r w:rsidR="008D6F52">
        <w:rPr>
          <w:szCs w:val="32"/>
        </w:rPr>
        <w:t xml:space="preserve">, </w:t>
      </w:r>
      <w:r w:rsidRPr="00894396">
        <w:rPr>
          <w:szCs w:val="32"/>
        </w:rPr>
        <w:t>toujours ferme dans les beuveries</w:t>
      </w:r>
      <w:r w:rsidR="008D6F52">
        <w:rPr>
          <w:szCs w:val="32"/>
        </w:rPr>
        <w:t xml:space="preserve">, </w:t>
      </w:r>
      <w:r w:rsidRPr="00894396">
        <w:rPr>
          <w:szCs w:val="32"/>
        </w:rPr>
        <w:t>paraissait ivre de naissance et grisé par le soleil de son pays de vignes</w:t>
      </w:r>
      <w:r w:rsidR="008D6F52">
        <w:rPr>
          <w:szCs w:val="32"/>
        </w:rPr>
        <w:t xml:space="preserve">, </w:t>
      </w:r>
      <w:r w:rsidRPr="00894396">
        <w:rPr>
          <w:szCs w:val="32"/>
        </w:rPr>
        <w:t>l</w:t>
      </w:r>
      <w:r w:rsidR="008D6F52">
        <w:rPr>
          <w:szCs w:val="32"/>
        </w:rPr>
        <w:t>’</w:t>
      </w:r>
      <w:r w:rsidRPr="00894396">
        <w:rPr>
          <w:szCs w:val="32"/>
        </w:rPr>
        <w:t>homme du Nord</w:t>
      </w:r>
      <w:r w:rsidR="008D6F52">
        <w:rPr>
          <w:szCs w:val="32"/>
        </w:rPr>
        <w:t xml:space="preserve">, </w:t>
      </w:r>
      <w:r w:rsidRPr="00894396">
        <w:rPr>
          <w:szCs w:val="32"/>
        </w:rPr>
        <w:t>qui savait boire sec à l</w:t>
      </w:r>
      <w:r w:rsidR="008D6F52">
        <w:rPr>
          <w:szCs w:val="32"/>
        </w:rPr>
        <w:t>’</w:t>
      </w:r>
      <w:r w:rsidRPr="00894396">
        <w:rPr>
          <w:szCs w:val="32"/>
        </w:rPr>
        <w:t>occasion</w:t>
      </w:r>
      <w:r w:rsidR="008D6F52">
        <w:rPr>
          <w:szCs w:val="32"/>
        </w:rPr>
        <w:t xml:space="preserve">, </w:t>
      </w:r>
      <w:r w:rsidRPr="00894396">
        <w:rPr>
          <w:szCs w:val="32"/>
        </w:rPr>
        <w:t>mais était né sobre sous les ciels mouillés de Picardie</w:t>
      </w:r>
      <w:r w:rsidR="008D6F52">
        <w:rPr>
          <w:szCs w:val="32"/>
        </w:rPr>
        <w:t xml:space="preserve">, </w:t>
      </w:r>
      <w:r w:rsidRPr="00894396">
        <w:rPr>
          <w:szCs w:val="32"/>
        </w:rPr>
        <w:t>se dirigea vers la porte</w:t>
      </w:r>
      <w:r w:rsidR="008D6F52">
        <w:rPr>
          <w:szCs w:val="32"/>
        </w:rPr>
        <w:t xml:space="preserve">. </w:t>
      </w:r>
      <w:r w:rsidRPr="00894396">
        <w:rPr>
          <w:szCs w:val="32"/>
        </w:rPr>
        <w:t>En entendant derrière son dos le bruit caractéristique d</w:t>
      </w:r>
      <w:r w:rsidR="008D6F52">
        <w:rPr>
          <w:szCs w:val="32"/>
        </w:rPr>
        <w:t>’</w:t>
      </w:r>
      <w:r w:rsidRPr="00894396">
        <w:rPr>
          <w:szCs w:val="32"/>
        </w:rPr>
        <w:t>un sabre tiré du fourreau</w:t>
      </w:r>
      <w:r w:rsidR="008D6F52">
        <w:rPr>
          <w:szCs w:val="32"/>
        </w:rPr>
        <w:t xml:space="preserve">, </w:t>
      </w:r>
      <w:r w:rsidRPr="00894396">
        <w:rPr>
          <w:szCs w:val="32"/>
        </w:rPr>
        <w:t>il fut pourtant obligé de s</w:t>
      </w:r>
      <w:r w:rsidR="008D6F52">
        <w:rPr>
          <w:szCs w:val="32"/>
        </w:rPr>
        <w:t>’</w:t>
      </w:r>
      <w:r w:rsidRPr="00894396">
        <w:rPr>
          <w:szCs w:val="32"/>
        </w:rPr>
        <w:t>arrêter</w:t>
      </w:r>
      <w:r w:rsidR="008D6F52">
        <w:rPr>
          <w:szCs w:val="32"/>
        </w:rPr>
        <w:t>.</w:t>
      </w:r>
    </w:p>
    <w:p w14:paraId="6C8AFA65" w14:textId="77777777" w:rsidR="008D6F52" w:rsidRDefault="008D6F52" w:rsidP="008D6F52">
      <w:pPr>
        <w:rPr>
          <w:szCs w:val="32"/>
        </w:rPr>
      </w:pPr>
      <w:r>
        <w:t>— </w:t>
      </w:r>
      <w:r w:rsidRPr="00894396">
        <w:rPr>
          <w:szCs w:val="32"/>
        </w:rPr>
        <w:t>Le diable emporte ce maudit Méridional</w:t>
      </w:r>
      <w:r>
        <w:rPr>
          <w:szCs w:val="32"/>
        </w:rPr>
        <w:t xml:space="preserve">, </w:t>
      </w:r>
      <w:r w:rsidRPr="00894396">
        <w:rPr>
          <w:szCs w:val="32"/>
        </w:rPr>
        <w:t>pensa-t-il en faisant volte-face</w:t>
      </w:r>
      <w:r>
        <w:rPr>
          <w:szCs w:val="32"/>
        </w:rPr>
        <w:t xml:space="preserve">, </w:t>
      </w:r>
      <w:r w:rsidRPr="00894396">
        <w:rPr>
          <w:szCs w:val="32"/>
        </w:rPr>
        <w:t>et en contemplant avec placidité la posture belliqueuse de Féraud</w:t>
      </w:r>
      <w:r>
        <w:rPr>
          <w:szCs w:val="32"/>
        </w:rPr>
        <w:t>.</w:t>
      </w:r>
    </w:p>
    <w:p w14:paraId="79732A70" w14:textId="77777777" w:rsidR="008D6F52" w:rsidRDefault="008D6F52" w:rsidP="008D6F52">
      <w:pPr>
        <w:rPr>
          <w:szCs w:val="32"/>
        </w:rPr>
      </w:pPr>
      <w:r>
        <w:t>— </w:t>
      </w:r>
      <w:r w:rsidRPr="00894396">
        <w:rPr>
          <w:szCs w:val="32"/>
        </w:rPr>
        <w:t>Tout de suite</w:t>
      </w:r>
      <w:r>
        <w:rPr>
          <w:szCs w:val="32"/>
        </w:rPr>
        <w:t xml:space="preserve">, </w:t>
      </w:r>
      <w:r w:rsidRPr="00894396">
        <w:rPr>
          <w:szCs w:val="32"/>
        </w:rPr>
        <w:t>tout de suite</w:t>
      </w:r>
      <w:r>
        <w:rPr>
          <w:szCs w:val="32"/>
        </w:rPr>
        <w:t xml:space="preserve"> ! </w:t>
      </w:r>
      <w:r w:rsidRPr="00894396">
        <w:rPr>
          <w:szCs w:val="32"/>
        </w:rPr>
        <w:t>bredouillait le Gascon hors de lui</w:t>
      </w:r>
      <w:r>
        <w:rPr>
          <w:szCs w:val="32"/>
        </w:rPr>
        <w:t>.</w:t>
      </w:r>
    </w:p>
    <w:p w14:paraId="14D4648C" w14:textId="77777777" w:rsidR="008D6F52" w:rsidRDefault="008D6F52" w:rsidP="008D6F52">
      <w:pPr>
        <w:rPr>
          <w:szCs w:val="32"/>
        </w:rPr>
      </w:pPr>
      <w:r>
        <w:t>— </w:t>
      </w:r>
      <w:r w:rsidRPr="00894396">
        <w:rPr>
          <w:szCs w:val="32"/>
        </w:rPr>
        <w:t>Je vous ai donné ma réponse</w:t>
      </w:r>
      <w:r>
        <w:rPr>
          <w:szCs w:val="32"/>
        </w:rPr>
        <w:t xml:space="preserve">, </w:t>
      </w:r>
      <w:r w:rsidRPr="00894396">
        <w:rPr>
          <w:szCs w:val="32"/>
        </w:rPr>
        <w:t>fit l</w:t>
      </w:r>
      <w:r>
        <w:rPr>
          <w:szCs w:val="32"/>
        </w:rPr>
        <w:t>’</w:t>
      </w:r>
      <w:r w:rsidRPr="00894396">
        <w:rPr>
          <w:szCs w:val="32"/>
        </w:rPr>
        <w:t>autre avec le plus grand calme</w:t>
      </w:r>
      <w:r>
        <w:rPr>
          <w:szCs w:val="32"/>
        </w:rPr>
        <w:t>.</w:t>
      </w:r>
    </w:p>
    <w:p w14:paraId="39C09A6D" w14:textId="77777777" w:rsidR="008D6F52" w:rsidRDefault="00000000" w:rsidP="008D6F52">
      <w:pPr>
        <w:rPr>
          <w:szCs w:val="32"/>
        </w:rPr>
      </w:pPr>
      <w:r w:rsidRPr="00894396">
        <w:rPr>
          <w:szCs w:val="32"/>
        </w:rPr>
        <w:t>Il s</w:t>
      </w:r>
      <w:r w:rsidR="008D6F52">
        <w:rPr>
          <w:szCs w:val="32"/>
        </w:rPr>
        <w:t>’</w:t>
      </w:r>
      <w:r w:rsidRPr="00894396">
        <w:rPr>
          <w:szCs w:val="32"/>
        </w:rPr>
        <w:t>était d</w:t>
      </w:r>
      <w:r w:rsidR="008D6F52">
        <w:rPr>
          <w:szCs w:val="32"/>
        </w:rPr>
        <w:t>’</w:t>
      </w:r>
      <w:r w:rsidRPr="00894396">
        <w:rPr>
          <w:szCs w:val="32"/>
        </w:rPr>
        <w:t>abord senti un peu vexé</w:t>
      </w:r>
      <w:r w:rsidR="008D6F52">
        <w:rPr>
          <w:szCs w:val="32"/>
        </w:rPr>
        <w:t xml:space="preserve">, </w:t>
      </w:r>
      <w:r w:rsidRPr="00894396">
        <w:rPr>
          <w:szCs w:val="32"/>
        </w:rPr>
        <w:t>avec un soupçon de gaieté</w:t>
      </w:r>
      <w:r w:rsidR="008D6F52">
        <w:rPr>
          <w:szCs w:val="32"/>
        </w:rPr>
        <w:t xml:space="preserve">, </w:t>
      </w:r>
      <w:r w:rsidRPr="00894396">
        <w:rPr>
          <w:szCs w:val="32"/>
        </w:rPr>
        <w:t>mais son visage commençait à se couvrir</w:t>
      </w:r>
      <w:r w:rsidR="008D6F52">
        <w:rPr>
          <w:szCs w:val="32"/>
        </w:rPr>
        <w:t xml:space="preserve"> : </w:t>
      </w:r>
      <w:r w:rsidRPr="00894396">
        <w:rPr>
          <w:szCs w:val="32"/>
        </w:rPr>
        <w:t>il se demandait sérieusement comment il allait s</w:t>
      </w:r>
      <w:r w:rsidR="008D6F52">
        <w:rPr>
          <w:szCs w:val="32"/>
        </w:rPr>
        <w:t>’</w:t>
      </w:r>
      <w:r w:rsidRPr="00894396">
        <w:rPr>
          <w:szCs w:val="32"/>
        </w:rPr>
        <w:t>esquiver</w:t>
      </w:r>
      <w:r w:rsidR="008D6F52">
        <w:rPr>
          <w:szCs w:val="32"/>
        </w:rPr>
        <w:t xml:space="preserve">… </w:t>
      </w:r>
      <w:r w:rsidRPr="00894396">
        <w:rPr>
          <w:szCs w:val="32"/>
        </w:rPr>
        <w:t>Il était impossible de fuir devant un énergumène qui brandissait un sabre</w:t>
      </w:r>
      <w:r w:rsidR="008D6F52">
        <w:rPr>
          <w:szCs w:val="32"/>
        </w:rPr>
        <w:t xml:space="preserve">, </w:t>
      </w:r>
      <w:r w:rsidRPr="00894396">
        <w:rPr>
          <w:szCs w:val="32"/>
        </w:rPr>
        <w:t>et quant à se battre avec lui</w:t>
      </w:r>
      <w:r w:rsidR="008D6F52">
        <w:rPr>
          <w:szCs w:val="32"/>
        </w:rPr>
        <w:t xml:space="preserve">, </w:t>
      </w:r>
      <w:r w:rsidRPr="00894396">
        <w:rPr>
          <w:szCs w:val="32"/>
        </w:rPr>
        <w:t>c</w:t>
      </w:r>
      <w:r w:rsidR="008D6F52">
        <w:rPr>
          <w:szCs w:val="32"/>
        </w:rPr>
        <w:t>’</w:t>
      </w:r>
      <w:r w:rsidRPr="00894396">
        <w:rPr>
          <w:szCs w:val="32"/>
        </w:rPr>
        <w:t>était plus inadmissible encore</w:t>
      </w:r>
      <w:r w:rsidR="008D6F52">
        <w:rPr>
          <w:szCs w:val="32"/>
        </w:rPr>
        <w:t xml:space="preserve">. </w:t>
      </w:r>
      <w:r w:rsidRPr="00894396">
        <w:rPr>
          <w:szCs w:val="32"/>
        </w:rPr>
        <w:t>Il attendit un instant</w:t>
      </w:r>
      <w:r w:rsidR="008D6F52">
        <w:rPr>
          <w:szCs w:val="32"/>
        </w:rPr>
        <w:t xml:space="preserve">, </w:t>
      </w:r>
      <w:r w:rsidRPr="00894396">
        <w:rPr>
          <w:szCs w:val="32"/>
        </w:rPr>
        <w:t>puis dit exactement ce qu</w:t>
      </w:r>
      <w:r w:rsidR="008D6F52">
        <w:rPr>
          <w:szCs w:val="32"/>
        </w:rPr>
        <w:t>’</w:t>
      </w:r>
      <w:r w:rsidRPr="00894396">
        <w:rPr>
          <w:szCs w:val="32"/>
        </w:rPr>
        <w:t>il éprouvait</w:t>
      </w:r>
      <w:r w:rsidR="008D6F52">
        <w:rPr>
          <w:szCs w:val="32"/>
        </w:rPr>
        <w:t> :</w:t>
      </w:r>
    </w:p>
    <w:p w14:paraId="3704953C" w14:textId="77777777" w:rsidR="008D6F52" w:rsidRDefault="008D6F52" w:rsidP="008D6F52">
      <w:pPr>
        <w:rPr>
          <w:szCs w:val="32"/>
        </w:rPr>
      </w:pPr>
      <w:r>
        <w:t>— </w:t>
      </w:r>
      <w:r w:rsidRPr="00894396">
        <w:rPr>
          <w:szCs w:val="32"/>
        </w:rPr>
        <w:t>Lâchez ça</w:t>
      </w:r>
      <w:r>
        <w:rPr>
          <w:szCs w:val="32"/>
        </w:rPr>
        <w:t xml:space="preserve"> ! </w:t>
      </w:r>
      <w:r w:rsidRPr="00894396">
        <w:rPr>
          <w:szCs w:val="32"/>
        </w:rPr>
        <w:t>Je ne me battrai pas avec vous</w:t>
      </w:r>
      <w:r>
        <w:rPr>
          <w:szCs w:val="32"/>
        </w:rPr>
        <w:t xml:space="preserve">. </w:t>
      </w:r>
      <w:r w:rsidRPr="00894396">
        <w:rPr>
          <w:szCs w:val="32"/>
        </w:rPr>
        <w:t>Je ne me laisserai pas ridiculiser</w:t>
      </w:r>
      <w:r>
        <w:rPr>
          <w:szCs w:val="32"/>
        </w:rPr>
        <w:t>.</w:t>
      </w:r>
    </w:p>
    <w:p w14:paraId="6E7603F2" w14:textId="77777777" w:rsidR="008D6F52" w:rsidRDefault="008D6F52" w:rsidP="008D6F52">
      <w:pPr>
        <w:rPr>
          <w:szCs w:val="32"/>
        </w:rPr>
      </w:pPr>
      <w:r>
        <w:t>— </w:t>
      </w:r>
      <w:r w:rsidRPr="00894396">
        <w:rPr>
          <w:szCs w:val="32"/>
        </w:rPr>
        <w:t>Ah</w:t>
      </w:r>
      <w:r>
        <w:rPr>
          <w:szCs w:val="32"/>
        </w:rPr>
        <w:t xml:space="preserve"> ! </w:t>
      </w:r>
      <w:r w:rsidRPr="00894396">
        <w:rPr>
          <w:szCs w:val="32"/>
        </w:rPr>
        <w:t>vous ne vous laisserez pas</w:t>
      </w:r>
      <w:r>
        <w:rPr>
          <w:szCs w:val="32"/>
        </w:rPr>
        <w:t xml:space="preserve">… </w:t>
      </w:r>
      <w:r w:rsidRPr="00894396">
        <w:rPr>
          <w:szCs w:val="32"/>
        </w:rPr>
        <w:t>grinça Féraud</w:t>
      </w:r>
      <w:r>
        <w:rPr>
          <w:szCs w:val="32"/>
        </w:rPr>
        <w:t xml:space="preserve">. </w:t>
      </w:r>
      <w:r w:rsidRPr="00894396">
        <w:rPr>
          <w:szCs w:val="32"/>
        </w:rPr>
        <w:t>Vous préférez sans doute être infâme</w:t>
      </w:r>
      <w:r>
        <w:rPr>
          <w:szCs w:val="32"/>
        </w:rPr>
        <w:t xml:space="preserve">. </w:t>
      </w:r>
      <w:r w:rsidRPr="00894396">
        <w:rPr>
          <w:szCs w:val="32"/>
        </w:rPr>
        <w:t>Entendez-vous ce que je vous dis</w:t>
      </w:r>
      <w:r>
        <w:rPr>
          <w:szCs w:val="32"/>
        </w:rPr>
        <w:t xml:space="preserve"> : </w:t>
      </w:r>
      <w:r w:rsidRPr="00894396">
        <w:rPr>
          <w:szCs w:val="32"/>
        </w:rPr>
        <w:t>Infâme</w:t>
      </w:r>
      <w:r>
        <w:rPr>
          <w:szCs w:val="32"/>
        </w:rPr>
        <w:t xml:space="preserve"> ! </w:t>
      </w:r>
      <w:r w:rsidRPr="00894396">
        <w:rPr>
          <w:szCs w:val="32"/>
        </w:rPr>
        <w:t>Infâme</w:t>
      </w:r>
      <w:r>
        <w:rPr>
          <w:szCs w:val="32"/>
        </w:rPr>
        <w:t xml:space="preserve"> ! </w:t>
      </w:r>
      <w:r w:rsidRPr="00894396">
        <w:rPr>
          <w:szCs w:val="32"/>
        </w:rPr>
        <w:t>Infâme</w:t>
      </w:r>
      <w:r>
        <w:rPr>
          <w:szCs w:val="32"/>
        </w:rPr>
        <w:t xml:space="preserve"> ! </w:t>
      </w:r>
      <w:r w:rsidRPr="00894396">
        <w:rPr>
          <w:szCs w:val="32"/>
        </w:rPr>
        <w:t>cria-t-il</w:t>
      </w:r>
      <w:r>
        <w:rPr>
          <w:szCs w:val="32"/>
        </w:rPr>
        <w:t xml:space="preserve">, </w:t>
      </w:r>
      <w:r w:rsidRPr="00894396">
        <w:rPr>
          <w:szCs w:val="32"/>
        </w:rPr>
        <w:t>en se dressant sur les pieds et en se laissant retomber tour à tour</w:t>
      </w:r>
      <w:r>
        <w:rPr>
          <w:szCs w:val="32"/>
        </w:rPr>
        <w:t xml:space="preserve">. </w:t>
      </w:r>
      <w:r w:rsidRPr="00894396">
        <w:rPr>
          <w:szCs w:val="32"/>
        </w:rPr>
        <w:t>Il était devenu très rouge</w:t>
      </w:r>
      <w:r>
        <w:rPr>
          <w:szCs w:val="32"/>
        </w:rPr>
        <w:t>.</w:t>
      </w:r>
    </w:p>
    <w:p w14:paraId="62FFCA4D" w14:textId="77777777" w:rsidR="008D6F52" w:rsidRDefault="00000000" w:rsidP="008D6F52">
      <w:pPr>
        <w:rPr>
          <w:szCs w:val="32"/>
        </w:rPr>
      </w:pPr>
      <w:r w:rsidRPr="00894396">
        <w:rPr>
          <w:szCs w:val="32"/>
        </w:rPr>
        <w:lastRenderedPageBreak/>
        <w:t>Le lieutenant avait un moment blêmi sous l</w:t>
      </w:r>
      <w:r w:rsidR="008D6F52">
        <w:rPr>
          <w:szCs w:val="32"/>
        </w:rPr>
        <w:t>’</w:t>
      </w:r>
      <w:r w:rsidRPr="00894396">
        <w:rPr>
          <w:szCs w:val="32"/>
        </w:rPr>
        <w:t>épithète odieuse</w:t>
      </w:r>
      <w:r w:rsidR="008D6F52">
        <w:rPr>
          <w:szCs w:val="32"/>
        </w:rPr>
        <w:t xml:space="preserve">, </w:t>
      </w:r>
      <w:r w:rsidRPr="00894396">
        <w:rPr>
          <w:szCs w:val="32"/>
        </w:rPr>
        <w:t>puis il rougit à son tour jusqu</w:t>
      </w:r>
      <w:r w:rsidR="008D6F52">
        <w:rPr>
          <w:szCs w:val="32"/>
        </w:rPr>
        <w:t>’</w:t>
      </w:r>
      <w:r w:rsidRPr="00894396">
        <w:rPr>
          <w:szCs w:val="32"/>
        </w:rPr>
        <w:t>à la racine de ses cheveux blonds</w:t>
      </w:r>
      <w:r w:rsidR="008D6F52">
        <w:rPr>
          <w:szCs w:val="32"/>
        </w:rPr>
        <w:t>.</w:t>
      </w:r>
    </w:p>
    <w:p w14:paraId="5FE4725B" w14:textId="77777777" w:rsidR="008D6F52" w:rsidRDefault="008D6F52" w:rsidP="008D6F52">
      <w:pPr>
        <w:rPr>
          <w:szCs w:val="32"/>
        </w:rPr>
      </w:pPr>
      <w:r>
        <w:t>— </w:t>
      </w:r>
      <w:r w:rsidRPr="00894396">
        <w:rPr>
          <w:szCs w:val="32"/>
        </w:rPr>
        <w:t>Vous ne pouvez pas vous battre</w:t>
      </w:r>
      <w:r>
        <w:rPr>
          <w:szCs w:val="32"/>
        </w:rPr>
        <w:t xml:space="preserve"> ! </w:t>
      </w:r>
      <w:r w:rsidRPr="00894396">
        <w:rPr>
          <w:szCs w:val="32"/>
        </w:rPr>
        <w:t>Vous êtes aux arrêts</w:t>
      </w:r>
      <w:r>
        <w:rPr>
          <w:szCs w:val="32"/>
        </w:rPr>
        <w:t xml:space="preserve">, </w:t>
      </w:r>
      <w:r w:rsidRPr="00894396">
        <w:rPr>
          <w:szCs w:val="32"/>
        </w:rPr>
        <w:t>espèce de fou</w:t>
      </w:r>
      <w:r>
        <w:rPr>
          <w:szCs w:val="32"/>
        </w:rPr>
        <w:t xml:space="preserve"> ! </w:t>
      </w:r>
      <w:r w:rsidRPr="00894396">
        <w:rPr>
          <w:szCs w:val="32"/>
        </w:rPr>
        <w:t>objecta-t-il</w:t>
      </w:r>
      <w:r>
        <w:rPr>
          <w:szCs w:val="32"/>
        </w:rPr>
        <w:t xml:space="preserve">, </w:t>
      </w:r>
      <w:r w:rsidRPr="00894396">
        <w:rPr>
          <w:szCs w:val="32"/>
        </w:rPr>
        <w:t>avec un mépris courroucé</w:t>
      </w:r>
      <w:r>
        <w:rPr>
          <w:szCs w:val="32"/>
        </w:rPr>
        <w:t>.</w:t>
      </w:r>
    </w:p>
    <w:p w14:paraId="6430A68B" w14:textId="77777777" w:rsidR="008D6F52" w:rsidRDefault="008D6F52" w:rsidP="008D6F52">
      <w:pPr>
        <w:rPr>
          <w:szCs w:val="32"/>
        </w:rPr>
      </w:pPr>
      <w:r>
        <w:t>— </w:t>
      </w:r>
      <w:r w:rsidRPr="00894396">
        <w:rPr>
          <w:szCs w:val="32"/>
        </w:rPr>
        <w:t>Et le jardin</w:t>
      </w:r>
      <w:r>
        <w:rPr>
          <w:szCs w:val="32"/>
        </w:rPr>
        <w:t xml:space="preserve"> ? </w:t>
      </w:r>
      <w:r w:rsidRPr="00894396">
        <w:rPr>
          <w:szCs w:val="32"/>
        </w:rPr>
        <w:t>Il est bien assez grand pour y coucher votre grande carcasse</w:t>
      </w:r>
      <w:r>
        <w:rPr>
          <w:szCs w:val="32"/>
        </w:rPr>
        <w:t xml:space="preserve">, </w:t>
      </w:r>
      <w:r w:rsidRPr="00894396">
        <w:rPr>
          <w:szCs w:val="32"/>
        </w:rPr>
        <w:t>bredouilla l</w:t>
      </w:r>
      <w:r>
        <w:rPr>
          <w:szCs w:val="32"/>
        </w:rPr>
        <w:t>’</w:t>
      </w:r>
      <w:r w:rsidRPr="00894396">
        <w:rPr>
          <w:szCs w:val="32"/>
        </w:rPr>
        <w:t>autre si furieusement que la colère de son interlocuteur s</w:t>
      </w:r>
      <w:r>
        <w:rPr>
          <w:szCs w:val="32"/>
        </w:rPr>
        <w:t>’</w:t>
      </w:r>
      <w:r w:rsidRPr="00894396">
        <w:rPr>
          <w:szCs w:val="32"/>
        </w:rPr>
        <w:t>en apaisa</w:t>
      </w:r>
      <w:r>
        <w:rPr>
          <w:szCs w:val="32"/>
        </w:rPr>
        <w:t>.</w:t>
      </w:r>
    </w:p>
    <w:p w14:paraId="65AAD83F" w14:textId="77777777" w:rsidR="008D6F52" w:rsidRDefault="008D6F52" w:rsidP="008D6F52">
      <w:pPr>
        <w:rPr>
          <w:szCs w:val="32"/>
        </w:rPr>
      </w:pPr>
      <w:r>
        <w:t>— </w:t>
      </w:r>
      <w:r w:rsidRPr="00894396">
        <w:rPr>
          <w:szCs w:val="32"/>
        </w:rPr>
        <w:t>C</w:t>
      </w:r>
      <w:r>
        <w:rPr>
          <w:szCs w:val="32"/>
        </w:rPr>
        <w:t>’</w:t>
      </w:r>
      <w:r w:rsidRPr="00894396">
        <w:rPr>
          <w:szCs w:val="32"/>
        </w:rPr>
        <w:t>est parfaitement absurde</w:t>
      </w:r>
      <w:r>
        <w:rPr>
          <w:szCs w:val="32"/>
        </w:rPr>
        <w:t xml:space="preserve"> ! </w:t>
      </w:r>
      <w:r w:rsidRPr="00894396">
        <w:rPr>
          <w:szCs w:val="32"/>
        </w:rPr>
        <w:t>fit-il</w:t>
      </w:r>
      <w:r>
        <w:rPr>
          <w:szCs w:val="32"/>
        </w:rPr>
        <w:t xml:space="preserve">, </w:t>
      </w:r>
      <w:r w:rsidRPr="00894396">
        <w:rPr>
          <w:szCs w:val="32"/>
        </w:rPr>
        <w:t>heureux d</w:t>
      </w:r>
      <w:r>
        <w:rPr>
          <w:szCs w:val="32"/>
        </w:rPr>
        <w:t>’</w:t>
      </w:r>
      <w:r w:rsidRPr="00894396">
        <w:rPr>
          <w:szCs w:val="32"/>
        </w:rPr>
        <w:t>avoir trouvé une échappatoire</w:t>
      </w:r>
      <w:r>
        <w:rPr>
          <w:szCs w:val="32"/>
        </w:rPr>
        <w:t xml:space="preserve">. </w:t>
      </w:r>
      <w:r w:rsidRPr="00894396">
        <w:rPr>
          <w:szCs w:val="32"/>
        </w:rPr>
        <w:t>Nous ne dénicherons jamais de camarades pour nous servir de seconds</w:t>
      </w:r>
      <w:r>
        <w:rPr>
          <w:szCs w:val="32"/>
        </w:rPr>
        <w:t xml:space="preserve">. </w:t>
      </w:r>
      <w:r w:rsidRPr="00894396">
        <w:rPr>
          <w:szCs w:val="32"/>
        </w:rPr>
        <w:t>C</w:t>
      </w:r>
      <w:r>
        <w:rPr>
          <w:szCs w:val="32"/>
        </w:rPr>
        <w:t>’</w:t>
      </w:r>
      <w:r w:rsidRPr="00894396">
        <w:rPr>
          <w:szCs w:val="32"/>
        </w:rPr>
        <w:t>est une plaisanterie</w:t>
      </w:r>
      <w:r>
        <w:rPr>
          <w:szCs w:val="32"/>
        </w:rPr>
        <w:t> !</w:t>
      </w:r>
    </w:p>
    <w:p w14:paraId="626556DD" w14:textId="77777777" w:rsidR="008D6F52" w:rsidRDefault="008D6F52" w:rsidP="008D6F52">
      <w:pPr>
        <w:rPr>
          <w:szCs w:val="32"/>
        </w:rPr>
      </w:pPr>
      <w:r>
        <w:t>— </w:t>
      </w:r>
      <w:r w:rsidRPr="00894396">
        <w:rPr>
          <w:szCs w:val="32"/>
        </w:rPr>
        <w:t>Des seconds</w:t>
      </w:r>
      <w:r>
        <w:rPr>
          <w:szCs w:val="32"/>
        </w:rPr>
        <w:t xml:space="preserve"> ! </w:t>
      </w:r>
      <w:r w:rsidRPr="00894396">
        <w:rPr>
          <w:szCs w:val="32"/>
        </w:rPr>
        <w:t>Au diable les seconds</w:t>
      </w:r>
      <w:r>
        <w:rPr>
          <w:szCs w:val="32"/>
        </w:rPr>
        <w:t xml:space="preserve"> ! </w:t>
      </w:r>
      <w:r w:rsidRPr="00894396">
        <w:rPr>
          <w:szCs w:val="32"/>
        </w:rPr>
        <w:t>Nous n</w:t>
      </w:r>
      <w:r>
        <w:rPr>
          <w:szCs w:val="32"/>
        </w:rPr>
        <w:t>’</w:t>
      </w:r>
      <w:r w:rsidRPr="00894396">
        <w:rPr>
          <w:szCs w:val="32"/>
        </w:rPr>
        <w:t>avons pas besoin de témoins</w:t>
      </w:r>
      <w:r>
        <w:rPr>
          <w:szCs w:val="32"/>
        </w:rPr>
        <w:t xml:space="preserve">. </w:t>
      </w:r>
      <w:r w:rsidRPr="00894396">
        <w:rPr>
          <w:szCs w:val="32"/>
        </w:rPr>
        <w:t>Ne vous tourmentez pas de ça</w:t>
      </w:r>
      <w:r>
        <w:rPr>
          <w:szCs w:val="32"/>
        </w:rPr>
        <w:t xml:space="preserve"> ! </w:t>
      </w:r>
      <w:r w:rsidRPr="00894396">
        <w:rPr>
          <w:szCs w:val="32"/>
        </w:rPr>
        <w:t>Je préviendrai vos amis de venir vous enterrer</w:t>
      </w:r>
      <w:r>
        <w:rPr>
          <w:szCs w:val="32"/>
        </w:rPr>
        <w:t xml:space="preserve">, </w:t>
      </w:r>
      <w:r w:rsidRPr="00894396">
        <w:rPr>
          <w:szCs w:val="32"/>
        </w:rPr>
        <w:t>une fois l</w:t>
      </w:r>
      <w:r>
        <w:rPr>
          <w:szCs w:val="32"/>
        </w:rPr>
        <w:t>’</w:t>
      </w:r>
      <w:r w:rsidRPr="00894396">
        <w:rPr>
          <w:szCs w:val="32"/>
        </w:rPr>
        <w:t>affaire finie</w:t>
      </w:r>
      <w:r>
        <w:rPr>
          <w:szCs w:val="32"/>
        </w:rPr>
        <w:t xml:space="preserve">. </w:t>
      </w:r>
      <w:r w:rsidRPr="00894396">
        <w:rPr>
          <w:szCs w:val="32"/>
        </w:rPr>
        <w:t>Et si vous voulez absolument des témoins</w:t>
      </w:r>
      <w:r>
        <w:rPr>
          <w:szCs w:val="32"/>
        </w:rPr>
        <w:t xml:space="preserve">, </w:t>
      </w:r>
      <w:r w:rsidRPr="00894396">
        <w:rPr>
          <w:szCs w:val="32"/>
        </w:rPr>
        <w:t>je dirai à la vieille logeuse de passer la tête par une de ses fenêtres</w:t>
      </w:r>
      <w:r>
        <w:rPr>
          <w:szCs w:val="32"/>
        </w:rPr>
        <w:t xml:space="preserve">. </w:t>
      </w:r>
      <w:r w:rsidRPr="00894396">
        <w:rPr>
          <w:szCs w:val="32"/>
        </w:rPr>
        <w:t>Tenez</w:t>
      </w:r>
      <w:r>
        <w:rPr>
          <w:szCs w:val="32"/>
        </w:rPr>
        <w:t xml:space="preserve"> ! </w:t>
      </w:r>
      <w:r w:rsidRPr="00894396">
        <w:rPr>
          <w:szCs w:val="32"/>
        </w:rPr>
        <w:t>Voilà le jardinier</w:t>
      </w:r>
      <w:r>
        <w:rPr>
          <w:szCs w:val="32"/>
        </w:rPr>
        <w:t xml:space="preserve">. </w:t>
      </w:r>
      <w:r w:rsidRPr="00894396">
        <w:rPr>
          <w:szCs w:val="32"/>
        </w:rPr>
        <w:t>Il fera l</w:t>
      </w:r>
      <w:r>
        <w:rPr>
          <w:szCs w:val="32"/>
        </w:rPr>
        <w:t>’</w:t>
      </w:r>
      <w:r w:rsidRPr="00894396">
        <w:rPr>
          <w:szCs w:val="32"/>
        </w:rPr>
        <w:t>affaire</w:t>
      </w:r>
      <w:r>
        <w:rPr>
          <w:szCs w:val="32"/>
        </w:rPr>
        <w:t xml:space="preserve">. </w:t>
      </w:r>
      <w:r w:rsidRPr="00894396">
        <w:rPr>
          <w:szCs w:val="32"/>
        </w:rPr>
        <w:t>Il est sourd comme un pot</w:t>
      </w:r>
      <w:r>
        <w:rPr>
          <w:szCs w:val="32"/>
        </w:rPr>
        <w:t xml:space="preserve">, </w:t>
      </w:r>
      <w:r w:rsidRPr="00894396">
        <w:rPr>
          <w:szCs w:val="32"/>
        </w:rPr>
        <w:t>mais il a deux yeux dans la tête</w:t>
      </w:r>
      <w:r>
        <w:rPr>
          <w:szCs w:val="32"/>
        </w:rPr>
        <w:t xml:space="preserve">. </w:t>
      </w:r>
      <w:r w:rsidRPr="00894396">
        <w:rPr>
          <w:szCs w:val="32"/>
        </w:rPr>
        <w:t>Venez</w:t>
      </w:r>
      <w:r>
        <w:rPr>
          <w:szCs w:val="32"/>
        </w:rPr>
        <w:t xml:space="preserve"> ! </w:t>
      </w:r>
      <w:r w:rsidRPr="00894396">
        <w:rPr>
          <w:szCs w:val="32"/>
        </w:rPr>
        <w:t>Je vous apprendrai</w:t>
      </w:r>
      <w:r>
        <w:rPr>
          <w:szCs w:val="32"/>
        </w:rPr>
        <w:t xml:space="preserve">, </w:t>
      </w:r>
      <w:r w:rsidRPr="00894396">
        <w:rPr>
          <w:szCs w:val="32"/>
        </w:rPr>
        <w:t>mon bel oiseau d</w:t>
      </w:r>
      <w:r>
        <w:rPr>
          <w:szCs w:val="32"/>
        </w:rPr>
        <w:t>’</w:t>
      </w:r>
      <w:r w:rsidRPr="00894396">
        <w:rPr>
          <w:szCs w:val="32"/>
        </w:rPr>
        <w:t>état-major</w:t>
      </w:r>
      <w:r>
        <w:rPr>
          <w:szCs w:val="32"/>
        </w:rPr>
        <w:t xml:space="preserve">, </w:t>
      </w:r>
      <w:r w:rsidRPr="00894396">
        <w:rPr>
          <w:szCs w:val="32"/>
        </w:rPr>
        <w:t>que la transmission des ordres d</w:t>
      </w:r>
      <w:r>
        <w:rPr>
          <w:szCs w:val="32"/>
        </w:rPr>
        <w:t>’</w:t>
      </w:r>
      <w:r w:rsidRPr="00894396">
        <w:rPr>
          <w:szCs w:val="32"/>
        </w:rPr>
        <w:t>un général n</w:t>
      </w:r>
      <w:r>
        <w:rPr>
          <w:szCs w:val="32"/>
        </w:rPr>
        <w:t>’</w:t>
      </w:r>
      <w:r w:rsidRPr="00894396">
        <w:rPr>
          <w:szCs w:val="32"/>
        </w:rPr>
        <w:t>est pas toujours un jeu d</w:t>
      </w:r>
      <w:r>
        <w:rPr>
          <w:szCs w:val="32"/>
        </w:rPr>
        <w:t>’</w:t>
      </w:r>
      <w:r w:rsidRPr="00894396">
        <w:rPr>
          <w:szCs w:val="32"/>
        </w:rPr>
        <w:t>enfant</w:t>
      </w:r>
      <w:r>
        <w:rPr>
          <w:szCs w:val="32"/>
        </w:rPr>
        <w:t> !</w:t>
      </w:r>
    </w:p>
    <w:p w14:paraId="0C693B5B" w14:textId="77777777" w:rsidR="008D6F52" w:rsidRDefault="00000000" w:rsidP="008D6F52">
      <w:pPr>
        <w:rPr>
          <w:szCs w:val="32"/>
        </w:rPr>
      </w:pPr>
      <w:r w:rsidRPr="00894396">
        <w:rPr>
          <w:szCs w:val="32"/>
        </w:rPr>
        <w:t>Tout en parlant</w:t>
      </w:r>
      <w:r w:rsidR="008D6F52">
        <w:rPr>
          <w:szCs w:val="32"/>
        </w:rPr>
        <w:t xml:space="preserve">, </w:t>
      </w:r>
      <w:r w:rsidRPr="00894396">
        <w:rPr>
          <w:szCs w:val="32"/>
        </w:rPr>
        <w:t>il avait débouclé son fourreau vide qu</w:t>
      </w:r>
      <w:r w:rsidR="008D6F52">
        <w:rPr>
          <w:szCs w:val="32"/>
        </w:rPr>
        <w:t>’</w:t>
      </w:r>
      <w:r w:rsidRPr="00894396">
        <w:rPr>
          <w:szCs w:val="32"/>
        </w:rPr>
        <w:t>il expédia sous le lit</w:t>
      </w:r>
      <w:r w:rsidR="008D6F52">
        <w:rPr>
          <w:szCs w:val="32"/>
        </w:rPr>
        <w:t xml:space="preserve">, </w:t>
      </w:r>
      <w:r w:rsidRPr="00894396">
        <w:rPr>
          <w:szCs w:val="32"/>
        </w:rPr>
        <w:t>puis abaissant la pointe de son sabre</w:t>
      </w:r>
      <w:r w:rsidR="008D6F52">
        <w:rPr>
          <w:szCs w:val="32"/>
        </w:rPr>
        <w:t xml:space="preserve">, </w:t>
      </w:r>
      <w:r w:rsidRPr="00894396">
        <w:rPr>
          <w:szCs w:val="32"/>
        </w:rPr>
        <w:t>il passa devant d</w:t>
      </w:r>
      <w:r w:rsidR="008D6F52">
        <w:rPr>
          <w:szCs w:val="32"/>
        </w:rPr>
        <w:t>’</w:t>
      </w:r>
      <w:r w:rsidRPr="00894396">
        <w:rPr>
          <w:szCs w:val="32"/>
        </w:rPr>
        <w:t>Hubert perplexe</w:t>
      </w:r>
      <w:r w:rsidR="008D6F52">
        <w:rPr>
          <w:szCs w:val="32"/>
        </w:rPr>
        <w:t xml:space="preserve">, </w:t>
      </w:r>
      <w:r w:rsidRPr="00894396">
        <w:rPr>
          <w:szCs w:val="32"/>
        </w:rPr>
        <w:t>en criant</w:t>
      </w:r>
      <w:r w:rsidR="008D6F52">
        <w:rPr>
          <w:szCs w:val="32"/>
        </w:rPr>
        <w:t xml:space="preserve"> : – </w:t>
      </w:r>
      <w:r w:rsidRPr="00894396">
        <w:rPr>
          <w:szCs w:val="32"/>
        </w:rPr>
        <w:t>Suivez-moi</w:t>
      </w:r>
      <w:r w:rsidR="008D6F52">
        <w:rPr>
          <w:szCs w:val="32"/>
        </w:rPr>
        <w:t xml:space="preserve"> ! </w:t>
      </w:r>
      <w:r w:rsidRPr="00894396">
        <w:rPr>
          <w:szCs w:val="32"/>
        </w:rPr>
        <w:t>À peine eut-il ouvert la porte qu</w:t>
      </w:r>
      <w:r w:rsidR="008D6F52">
        <w:rPr>
          <w:szCs w:val="32"/>
        </w:rPr>
        <w:t>’</w:t>
      </w:r>
      <w:r w:rsidRPr="00894396">
        <w:rPr>
          <w:szCs w:val="32"/>
        </w:rPr>
        <w:t>on entendit un petit cri</w:t>
      </w:r>
      <w:r w:rsidR="008D6F52">
        <w:rPr>
          <w:szCs w:val="32"/>
        </w:rPr>
        <w:t xml:space="preserve">, </w:t>
      </w:r>
      <w:r w:rsidRPr="00894396">
        <w:rPr>
          <w:szCs w:val="32"/>
        </w:rPr>
        <w:t>et que la jeune soubrette</w:t>
      </w:r>
      <w:r w:rsidR="008D6F52">
        <w:rPr>
          <w:szCs w:val="32"/>
        </w:rPr>
        <w:t xml:space="preserve">, </w:t>
      </w:r>
      <w:r w:rsidRPr="00894396">
        <w:rPr>
          <w:szCs w:val="32"/>
        </w:rPr>
        <w:t>qui avait écouté par la serrure</w:t>
      </w:r>
      <w:r w:rsidR="008D6F52">
        <w:rPr>
          <w:szCs w:val="32"/>
        </w:rPr>
        <w:t xml:space="preserve">, </w:t>
      </w:r>
      <w:r w:rsidRPr="00894396">
        <w:rPr>
          <w:szCs w:val="32"/>
        </w:rPr>
        <w:t>recula en trébuchant</w:t>
      </w:r>
      <w:r w:rsidR="008D6F52">
        <w:rPr>
          <w:szCs w:val="32"/>
        </w:rPr>
        <w:t xml:space="preserve">, </w:t>
      </w:r>
      <w:r w:rsidRPr="00894396">
        <w:rPr>
          <w:szCs w:val="32"/>
        </w:rPr>
        <w:t>le dos de ses mains sur les yeux</w:t>
      </w:r>
      <w:r w:rsidR="008D6F52">
        <w:rPr>
          <w:szCs w:val="32"/>
        </w:rPr>
        <w:t xml:space="preserve">. </w:t>
      </w:r>
      <w:r w:rsidRPr="00894396">
        <w:rPr>
          <w:szCs w:val="32"/>
        </w:rPr>
        <w:t>Féraud ne parut pas la voir</w:t>
      </w:r>
      <w:r w:rsidR="008D6F52">
        <w:rPr>
          <w:szCs w:val="32"/>
        </w:rPr>
        <w:t xml:space="preserve">, </w:t>
      </w:r>
      <w:r w:rsidRPr="00894396">
        <w:rPr>
          <w:szCs w:val="32"/>
        </w:rPr>
        <w:t>mais elle courut à sa poursuite et lui saisit le bras gauche</w:t>
      </w:r>
      <w:r w:rsidR="008D6F52">
        <w:rPr>
          <w:szCs w:val="32"/>
        </w:rPr>
        <w:t xml:space="preserve">. </w:t>
      </w:r>
      <w:r w:rsidRPr="00894396">
        <w:rPr>
          <w:szCs w:val="32"/>
        </w:rPr>
        <w:t>Il l</w:t>
      </w:r>
      <w:r w:rsidR="008D6F52">
        <w:rPr>
          <w:szCs w:val="32"/>
        </w:rPr>
        <w:t>’</w:t>
      </w:r>
      <w:r w:rsidRPr="00894396">
        <w:rPr>
          <w:szCs w:val="32"/>
        </w:rPr>
        <w:t>écarta rudement</w:t>
      </w:r>
      <w:r w:rsidR="008D6F52">
        <w:rPr>
          <w:szCs w:val="32"/>
        </w:rPr>
        <w:t xml:space="preserve"> ; </w:t>
      </w:r>
      <w:r w:rsidRPr="00894396">
        <w:rPr>
          <w:szCs w:val="32"/>
        </w:rPr>
        <w:t>elle se précipita alors sur le lieutenant d</w:t>
      </w:r>
      <w:r w:rsidR="008D6F52">
        <w:rPr>
          <w:szCs w:val="32"/>
        </w:rPr>
        <w:t>’</w:t>
      </w:r>
      <w:r w:rsidRPr="00894396">
        <w:rPr>
          <w:szCs w:val="32"/>
        </w:rPr>
        <w:t>Hubert</w:t>
      </w:r>
      <w:r w:rsidR="008D6F52">
        <w:rPr>
          <w:szCs w:val="32"/>
        </w:rPr>
        <w:t xml:space="preserve">, </w:t>
      </w:r>
      <w:r w:rsidRPr="00894396">
        <w:rPr>
          <w:szCs w:val="32"/>
        </w:rPr>
        <w:t>et s</w:t>
      </w:r>
      <w:r w:rsidR="008D6F52">
        <w:rPr>
          <w:szCs w:val="32"/>
        </w:rPr>
        <w:t>’</w:t>
      </w:r>
      <w:r w:rsidRPr="00894396">
        <w:rPr>
          <w:szCs w:val="32"/>
        </w:rPr>
        <w:t>agrippa à la manche de son uniforme</w:t>
      </w:r>
      <w:r w:rsidR="008D6F52">
        <w:rPr>
          <w:szCs w:val="32"/>
        </w:rPr>
        <w:t>.</w:t>
      </w:r>
    </w:p>
    <w:p w14:paraId="5342AC4F" w14:textId="77777777" w:rsidR="008D6F52" w:rsidRDefault="008D6F52" w:rsidP="008D6F52">
      <w:pPr>
        <w:rPr>
          <w:szCs w:val="32"/>
        </w:rPr>
      </w:pPr>
      <w:r>
        <w:lastRenderedPageBreak/>
        <w:t>— </w:t>
      </w:r>
      <w:r w:rsidRPr="00894396">
        <w:rPr>
          <w:szCs w:val="32"/>
        </w:rPr>
        <w:t>Misérable</w:t>
      </w:r>
      <w:r>
        <w:rPr>
          <w:szCs w:val="32"/>
        </w:rPr>
        <w:t xml:space="preserve"> ! </w:t>
      </w:r>
      <w:r w:rsidRPr="00894396">
        <w:rPr>
          <w:szCs w:val="32"/>
        </w:rPr>
        <w:t>sanglota-t-elle</w:t>
      </w:r>
      <w:r>
        <w:rPr>
          <w:szCs w:val="32"/>
        </w:rPr>
        <w:t xml:space="preserve">. </w:t>
      </w:r>
      <w:r w:rsidRPr="00894396">
        <w:rPr>
          <w:szCs w:val="32"/>
        </w:rPr>
        <w:t>Voilà donc pourquoi vous le cherchiez</w:t>
      </w:r>
      <w:r>
        <w:rPr>
          <w:szCs w:val="32"/>
        </w:rPr>
        <w:t> ?</w:t>
      </w:r>
    </w:p>
    <w:p w14:paraId="09521E86" w14:textId="77777777" w:rsidR="008D6F52" w:rsidRDefault="008D6F52" w:rsidP="008D6F52">
      <w:pPr>
        <w:rPr>
          <w:szCs w:val="32"/>
        </w:rPr>
      </w:pPr>
      <w:r>
        <w:t>— </w:t>
      </w:r>
      <w:r w:rsidRPr="00894396">
        <w:rPr>
          <w:szCs w:val="32"/>
        </w:rPr>
        <w:t>Laissez-moi</w:t>
      </w:r>
      <w:r>
        <w:rPr>
          <w:szCs w:val="32"/>
        </w:rPr>
        <w:t xml:space="preserve">, </w:t>
      </w:r>
      <w:r w:rsidRPr="00894396">
        <w:rPr>
          <w:szCs w:val="32"/>
        </w:rPr>
        <w:t>supplia d</w:t>
      </w:r>
      <w:r>
        <w:rPr>
          <w:szCs w:val="32"/>
        </w:rPr>
        <w:t>’</w:t>
      </w:r>
      <w:r w:rsidRPr="00894396">
        <w:rPr>
          <w:szCs w:val="32"/>
        </w:rPr>
        <w:t>Hubert qui s</w:t>
      </w:r>
      <w:r>
        <w:rPr>
          <w:szCs w:val="32"/>
        </w:rPr>
        <w:t>’</w:t>
      </w:r>
      <w:r w:rsidRPr="00894396">
        <w:rPr>
          <w:szCs w:val="32"/>
        </w:rPr>
        <w:t>efforçait de se dégager doucement</w:t>
      </w:r>
      <w:r>
        <w:rPr>
          <w:szCs w:val="32"/>
        </w:rPr>
        <w:t xml:space="preserve">. </w:t>
      </w:r>
      <w:r w:rsidRPr="00894396">
        <w:rPr>
          <w:szCs w:val="32"/>
        </w:rPr>
        <w:t>On se croirait dans un asile d</w:t>
      </w:r>
      <w:r>
        <w:rPr>
          <w:szCs w:val="32"/>
        </w:rPr>
        <w:t>’</w:t>
      </w:r>
      <w:r w:rsidRPr="00894396">
        <w:rPr>
          <w:szCs w:val="32"/>
        </w:rPr>
        <w:t>aliénés</w:t>
      </w:r>
      <w:r>
        <w:rPr>
          <w:szCs w:val="32"/>
        </w:rPr>
        <w:t xml:space="preserve"> ! </w:t>
      </w:r>
      <w:r w:rsidRPr="00894396">
        <w:rPr>
          <w:szCs w:val="32"/>
        </w:rPr>
        <w:t>protesta-t-il avec exaspération</w:t>
      </w:r>
      <w:r>
        <w:rPr>
          <w:szCs w:val="32"/>
        </w:rPr>
        <w:t xml:space="preserve">. </w:t>
      </w:r>
      <w:r w:rsidRPr="00894396">
        <w:rPr>
          <w:szCs w:val="32"/>
        </w:rPr>
        <w:t>Laissez-moi</w:t>
      </w:r>
      <w:r>
        <w:rPr>
          <w:szCs w:val="32"/>
        </w:rPr>
        <w:t xml:space="preserve">, </w:t>
      </w:r>
      <w:r w:rsidRPr="00894396">
        <w:rPr>
          <w:szCs w:val="32"/>
        </w:rPr>
        <w:t>je ne lui ferai pas de mal</w:t>
      </w:r>
      <w:r>
        <w:rPr>
          <w:szCs w:val="32"/>
        </w:rPr>
        <w:t>.</w:t>
      </w:r>
    </w:p>
    <w:p w14:paraId="28B2560A" w14:textId="77777777" w:rsidR="008D6F52" w:rsidRDefault="00000000" w:rsidP="008D6F52">
      <w:pPr>
        <w:rPr>
          <w:szCs w:val="32"/>
        </w:rPr>
      </w:pPr>
      <w:r w:rsidRPr="00894396">
        <w:rPr>
          <w:szCs w:val="32"/>
        </w:rPr>
        <w:t>Un rire diabolique de Féraud souligna cette affirmation</w:t>
      </w:r>
      <w:r w:rsidR="008D6F52">
        <w:rPr>
          <w:szCs w:val="32"/>
        </w:rPr>
        <w:t> :</w:t>
      </w:r>
    </w:p>
    <w:p w14:paraId="55880BBA" w14:textId="77777777" w:rsidR="008D6F52" w:rsidRDefault="008D6F52" w:rsidP="008D6F52">
      <w:pPr>
        <w:rPr>
          <w:szCs w:val="32"/>
        </w:rPr>
      </w:pPr>
      <w:r>
        <w:t>— </w:t>
      </w:r>
      <w:r w:rsidRPr="00894396">
        <w:rPr>
          <w:szCs w:val="32"/>
        </w:rPr>
        <w:t>Arrivez</w:t>
      </w:r>
      <w:r>
        <w:rPr>
          <w:szCs w:val="32"/>
        </w:rPr>
        <w:t xml:space="preserve"> ! </w:t>
      </w:r>
      <w:r w:rsidRPr="00894396">
        <w:rPr>
          <w:szCs w:val="32"/>
        </w:rPr>
        <w:t>hurlait-il</w:t>
      </w:r>
      <w:r>
        <w:rPr>
          <w:szCs w:val="32"/>
        </w:rPr>
        <w:t xml:space="preserve">, </w:t>
      </w:r>
      <w:r w:rsidRPr="00894396">
        <w:rPr>
          <w:szCs w:val="32"/>
        </w:rPr>
        <w:t>en tapant du pied</w:t>
      </w:r>
      <w:r>
        <w:rPr>
          <w:szCs w:val="32"/>
        </w:rPr>
        <w:t>.</w:t>
      </w:r>
    </w:p>
    <w:p w14:paraId="52363B57" w14:textId="77777777" w:rsidR="008D6F52" w:rsidRDefault="00000000" w:rsidP="008D6F52">
      <w:pPr>
        <w:rPr>
          <w:szCs w:val="32"/>
        </w:rPr>
      </w:pPr>
      <w:r w:rsidRPr="00894396">
        <w:rPr>
          <w:szCs w:val="32"/>
        </w:rPr>
        <w:t>Et le lieutenant d</w:t>
      </w:r>
      <w:r w:rsidR="008D6F52">
        <w:rPr>
          <w:szCs w:val="32"/>
        </w:rPr>
        <w:t>’</w:t>
      </w:r>
      <w:r w:rsidRPr="00894396">
        <w:rPr>
          <w:szCs w:val="32"/>
        </w:rPr>
        <w:t>Hubert le suivit</w:t>
      </w:r>
      <w:r w:rsidR="008D6F52">
        <w:rPr>
          <w:szCs w:val="32"/>
        </w:rPr>
        <w:t xml:space="preserve">, </w:t>
      </w:r>
      <w:r w:rsidRPr="00894396">
        <w:rPr>
          <w:szCs w:val="32"/>
        </w:rPr>
        <w:t>faute de pouvoir faire autrement</w:t>
      </w:r>
      <w:r w:rsidR="008D6F52">
        <w:rPr>
          <w:szCs w:val="32"/>
        </w:rPr>
        <w:t xml:space="preserve"> ; </w:t>
      </w:r>
      <w:r w:rsidRPr="00894396">
        <w:rPr>
          <w:szCs w:val="32"/>
        </w:rPr>
        <w:t>disons pourtant</w:t>
      </w:r>
      <w:r w:rsidR="008D6F52">
        <w:rPr>
          <w:szCs w:val="32"/>
        </w:rPr>
        <w:t xml:space="preserve">, </w:t>
      </w:r>
      <w:r w:rsidRPr="00894396">
        <w:rPr>
          <w:szCs w:val="32"/>
        </w:rPr>
        <w:t>pour rendre justice à son bon sens</w:t>
      </w:r>
      <w:r w:rsidR="008D6F52">
        <w:rPr>
          <w:szCs w:val="32"/>
        </w:rPr>
        <w:t xml:space="preserve">, </w:t>
      </w:r>
      <w:r w:rsidRPr="00894396">
        <w:rPr>
          <w:szCs w:val="32"/>
        </w:rPr>
        <w:t>qu</w:t>
      </w:r>
      <w:r w:rsidR="008D6F52">
        <w:rPr>
          <w:szCs w:val="32"/>
        </w:rPr>
        <w:t>’</w:t>
      </w:r>
      <w:r w:rsidRPr="00894396">
        <w:rPr>
          <w:szCs w:val="32"/>
        </w:rPr>
        <w:t>en passant dans le vestibule</w:t>
      </w:r>
      <w:r w:rsidR="008D6F52">
        <w:rPr>
          <w:szCs w:val="32"/>
        </w:rPr>
        <w:t xml:space="preserve">, </w:t>
      </w:r>
      <w:r w:rsidRPr="00894396">
        <w:rPr>
          <w:szCs w:val="32"/>
        </w:rPr>
        <w:t>l</w:t>
      </w:r>
      <w:r w:rsidR="008D6F52">
        <w:rPr>
          <w:szCs w:val="32"/>
        </w:rPr>
        <w:t>’</w:t>
      </w:r>
      <w:r w:rsidRPr="00894396">
        <w:rPr>
          <w:szCs w:val="32"/>
        </w:rPr>
        <w:t>idée lui vint d</w:t>
      </w:r>
      <w:r w:rsidR="008D6F52">
        <w:rPr>
          <w:szCs w:val="32"/>
        </w:rPr>
        <w:t>’</w:t>
      </w:r>
      <w:r w:rsidRPr="00894396">
        <w:rPr>
          <w:szCs w:val="32"/>
        </w:rPr>
        <w:t>ouvrir la porte de la rue et de se précipiter dehors</w:t>
      </w:r>
      <w:r w:rsidR="008D6F52">
        <w:rPr>
          <w:szCs w:val="32"/>
        </w:rPr>
        <w:t xml:space="preserve"> ; </w:t>
      </w:r>
      <w:r w:rsidRPr="00894396">
        <w:rPr>
          <w:szCs w:val="32"/>
        </w:rPr>
        <w:t>mais il la repoussa aussitôt</w:t>
      </w:r>
      <w:r w:rsidR="008D6F52">
        <w:rPr>
          <w:szCs w:val="32"/>
        </w:rPr>
        <w:t xml:space="preserve">, </w:t>
      </w:r>
      <w:r w:rsidRPr="00894396">
        <w:rPr>
          <w:szCs w:val="32"/>
        </w:rPr>
        <w:t>convaincu que l</w:t>
      </w:r>
      <w:r w:rsidR="008D6F52">
        <w:rPr>
          <w:szCs w:val="32"/>
        </w:rPr>
        <w:t>’</w:t>
      </w:r>
      <w:r w:rsidRPr="00894396">
        <w:rPr>
          <w:szCs w:val="32"/>
        </w:rPr>
        <w:t>autre le poursuivrait sans honte ni vergogne</w:t>
      </w:r>
      <w:r w:rsidR="008D6F52">
        <w:rPr>
          <w:szCs w:val="32"/>
        </w:rPr>
        <w:t xml:space="preserve">. </w:t>
      </w:r>
      <w:r w:rsidRPr="00894396">
        <w:rPr>
          <w:szCs w:val="32"/>
        </w:rPr>
        <w:t>La perspective d</w:t>
      </w:r>
      <w:r w:rsidR="008D6F52">
        <w:rPr>
          <w:szCs w:val="32"/>
        </w:rPr>
        <w:t>’</w:t>
      </w:r>
      <w:r w:rsidRPr="00894396">
        <w:rPr>
          <w:szCs w:val="32"/>
        </w:rPr>
        <w:t>un officier de hussards pourchassé dans les rues par un autre officier de hussards</w:t>
      </w:r>
      <w:r w:rsidR="008D6F52">
        <w:rPr>
          <w:szCs w:val="32"/>
        </w:rPr>
        <w:t xml:space="preserve">, </w:t>
      </w:r>
      <w:r w:rsidRPr="00894396">
        <w:rPr>
          <w:szCs w:val="32"/>
        </w:rPr>
        <w:t>sabre en main</w:t>
      </w:r>
      <w:r w:rsidR="008D6F52">
        <w:rPr>
          <w:szCs w:val="32"/>
        </w:rPr>
        <w:t xml:space="preserve">, </w:t>
      </w:r>
      <w:r w:rsidRPr="00894396">
        <w:rPr>
          <w:szCs w:val="32"/>
        </w:rPr>
        <w:t>ne pouvait être un seul instant envisagée</w:t>
      </w:r>
      <w:r w:rsidR="008D6F52">
        <w:rPr>
          <w:szCs w:val="32"/>
        </w:rPr>
        <w:t xml:space="preserve">. </w:t>
      </w:r>
      <w:r w:rsidRPr="00894396">
        <w:rPr>
          <w:szCs w:val="32"/>
        </w:rPr>
        <w:t>Il suivit donc Féraud au jardin</w:t>
      </w:r>
      <w:r w:rsidR="008D6F52">
        <w:rPr>
          <w:szCs w:val="32"/>
        </w:rPr>
        <w:t xml:space="preserve">. </w:t>
      </w:r>
      <w:r w:rsidRPr="00894396">
        <w:rPr>
          <w:szCs w:val="32"/>
        </w:rPr>
        <w:t>Derrière eux</w:t>
      </w:r>
      <w:r w:rsidR="008D6F52">
        <w:rPr>
          <w:szCs w:val="32"/>
        </w:rPr>
        <w:t xml:space="preserve">, </w:t>
      </w:r>
      <w:r w:rsidRPr="00894396">
        <w:rPr>
          <w:szCs w:val="32"/>
        </w:rPr>
        <w:t>marchait la jeune fille toute chancelante</w:t>
      </w:r>
      <w:r w:rsidR="008D6F52">
        <w:rPr>
          <w:szCs w:val="32"/>
        </w:rPr>
        <w:t xml:space="preserve"> : </w:t>
      </w:r>
      <w:r w:rsidRPr="00894396">
        <w:rPr>
          <w:szCs w:val="32"/>
        </w:rPr>
        <w:t>les yeux et les lèvres blêmes</w:t>
      </w:r>
      <w:r w:rsidR="008D6F52">
        <w:rPr>
          <w:szCs w:val="32"/>
        </w:rPr>
        <w:t xml:space="preserve">, </w:t>
      </w:r>
      <w:r w:rsidRPr="00894396">
        <w:rPr>
          <w:szCs w:val="32"/>
        </w:rPr>
        <w:t>elle cédait à une affreuse curiosité</w:t>
      </w:r>
      <w:r w:rsidR="008D6F52">
        <w:rPr>
          <w:szCs w:val="32"/>
        </w:rPr>
        <w:t xml:space="preserve">. </w:t>
      </w:r>
      <w:r w:rsidRPr="00894396">
        <w:rPr>
          <w:szCs w:val="32"/>
        </w:rPr>
        <w:t>Elle songeait aussi</w:t>
      </w:r>
      <w:r w:rsidR="008D6F52">
        <w:rPr>
          <w:szCs w:val="32"/>
        </w:rPr>
        <w:t xml:space="preserve">, </w:t>
      </w:r>
      <w:r w:rsidRPr="00894396">
        <w:rPr>
          <w:szCs w:val="32"/>
        </w:rPr>
        <w:t>si le besoin s</w:t>
      </w:r>
      <w:r w:rsidR="008D6F52">
        <w:rPr>
          <w:szCs w:val="32"/>
        </w:rPr>
        <w:t>’</w:t>
      </w:r>
      <w:r w:rsidRPr="00894396">
        <w:rPr>
          <w:szCs w:val="32"/>
        </w:rPr>
        <w:t>en présentait</w:t>
      </w:r>
      <w:r w:rsidR="008D6F52">
        <w:rPr>
          <w:szCs w:val="32"/>
        </w:rPr>
        <w:t xml:space="preserve">, </w:t>
      </w:r>
      <w:r w:rsidRPr="00894396">
        <w:rPr>
          <w:szCs w:val="32"/>
        </w:rPr>
        <w:t>à s</w:t>
      </w:r>
      <w:r w:rsidR="008D6F52">
        <w:rPr>
          <w:szCs w:val="32"/>
        </w:rPr>
        <w:t>’</w:t>
      </w:r>
      <w:r w:rsidRPr="00894396">
        <w:rPr>
          <w:szCs w:val="32"/>
        </w:rPr>
        <w:t>interposer entre le lieutenant Féraud et la mort</w:t>
      </w:r>
      <w:r w:rsidR="008D6F52">
        <w:rPr>
          <w:szCs w:val="32"/>
        </w:rPr>
        <w:t>.</w:t>
      </w:r>
    </w:p>
    <w:p w14:paraId="68013E13" w14:textId="77777777" w:rsidR="008D6F52" w:rsidRDefault="00000000" w:rsidP="008D6F52">
      <w:pPr>
        <w:rPr>
          <w:szCs w:val="32"/>
        </w:rPr>
      </w:pPr>
      <w:r w:rsidRPr="00894396">
        <w:rPr>
          <w:szCs w:val="32"/>
        </w:rPr>
        <w:t>Le jardinier sourd</w:t>
      </w:r>
      <w:r w:rsidR="008D6F52">
        <w:rPr>
          <w:szCs w:val="32"/>
        </w:rPr>
        <w:t xml:space="preserve">, </w:t>
      </w:r>
      <w:r w:rsidRPr="00894396">
        <w:rPr>
          <w:szCs w:val="32"/>
        </w:rPr>
        <w:t>parfaitement inconscient du bruit des pas qui s</w:t>
      </w:r>
      <w:r w:rsidR="008D6F52">
        <w:rPr>
          <w:szCs w:val="32"/>
        </w:rPr>
        <w:t>’</w:t>
      </w:r>
      <w:r w:rsidRPr="00894396">
        <w:rPr>
          <w:szCs w:val="32"/>
        </w:rPr>
        <w:t>approchaient</w:t>
      </w:r>
      <w:r w:rsidR="008D6F52">
        <w:rPr>
          <w:szCs w:val="32"/>
        </w:rPr>
        <w:t xml:space="preserve">, </w:t>
      </w:r>
      <w:r w:rsidRPr="00894396">
        <w:rPr>
          <w:szCs w:val="32"/>
        </w:rPr>
        <w:t>continuait à arroser ses fleurs</w:t>
      </w:r>
      <w:r w:rsidR="008D6F52">
        <w:rPr>
          <w:szCs w:val="32"/>
        </w:rPr>
        <w:t xml:space="preserve">, </w:t>
      </w:r>
      <w:r w:rsidRPr="00894396">
        <w:rPr>
          <w:szCs w:val="32"/>
        </w:rPr>
        <w:t>quand le lieutenant Féraud lui allongea une bourrade dans le dos</w:t>
      </w:r>
      <w:r w:rsidR="008D6F52">
        <w:rPr>
          <w:szCs w:val="32"/>
        </w:rPr>
        <w:t xml:space="preserve">. </w:t>
      </w:r>
      <w:r w:rsidRPr="00894396">
        <w:rPr>
          <w:szCs w:val="32"/>
        </w:rPr>
        <w:t>À la vue de ce furieux qui agitait un grand sabre</w:t>
      </w:r>
      <w:r w:rsidR="008D6F52">
        <w:rPr>
          <w:szCs w:val="32"/>
        </w:rPr>
        <w:t xml:space="preserve">, </w:t>
      </w:r>
      <w:r w:rsidRPr="00894396">
        <w:rPr>
          <w:szCs w:val="32"/>
        </w:rPr>
        <w:t>le vieillard</w:t>
      </w:r>
      <w:r w:rsidR="008D6F52">
        <w:rPr>
          <w:szCs w:val="32"/>
        </w:rPr>
        <w:t xml:space="preserve">, </w:t>
      </w:r>
      <w:r w:rsidRPr="00894396">
        <w:rPr>
          <w:szCs w:val="32"/>
        </w:rPr>
        <w:t>tremblant de tous ses membres</w:t>
      </w:r>
      <w:r w:rsidR="008D6F52">
        <w:rPr>
          <w:szCs w:val="32"/>
        </w:rPr>
        <w:t xml:space="preserve">, </w:t>
      </w:r>
      <w:r w:rsidRPr="00894396">
        <w:rPr>
          <w:szCs w:val="32"/>
        </w:rPr>
        <w:t>lâcha son arrosoir</w:t>
      </w:r>
      <w:r w:rsidR="008D6F52">
        <w:rPr>
          <w:szCs w:val="32"/>
        </w:rPr>
        <w:t xml:space="preserve">. </w:t>
      </w:r>
      <w:r w:rsidRPr="00894396">
        <w:rPr>
          <w:szCs w:val="32"/>
        </w:rPr>
        <w:t>Féraud fit rouler l</w:t>
      </w:r>
      <w:r w:rsidR="008D6F52">
        <w:rPr>
          <w:szCs w:val="32"/>
        </w:rPr>
        <w:t>’</w:t>
      </w:r>
      <w:r w:rsidRPr="00894396">
        <w:rPr>
          <w:szCs w:val="32"/>
        </w:rPr>
        <w:t>instrument d</w:t>
      </w:r>
      <w:r w:rsidR="008D6F52">
        <w:rPr>
          <w:szCs w:val="32"/>
        </w:rPr>
        <w:t>’</w:t>
      </w:r>
      <w:r w:rsidRPr="00894396">
        <w:rPr>
          <w:szCs w:val="32"/>
        </w:rPr>
        <w:t>un coup de pied rageur</w:t>
      </w:r>
      <w:r w:rsidR="008D6F52">
        <w:rPr>
          <w:szCs w:val="32"/>
        </w:rPr>
        <w:t xml:space="preserve">, </w:t>
      </w:r>
      <w:r w:rsidRPr="00894396">
        <w:rPr>
          <w:szCs w:val="32"/>
        </w:rPr>
        <w:t>et saisissant le jardinier à la gorge</w:t>
      </w:r>
      <w:r w:rsidR="008D6F52">
        <w:rPr>
          <w:szCs w:val="32"/>
        </w:rPr>
        <w:t xml:space="preserve">, </w:t>
      </w:r>
      <w:r w:rsidRPr="00894396">
        <w:rPr>
          <w:szCs w:val="32"/>
        </w:rPr>
        <w:t>l</w:t>
      </w:r>
      <w:r w:rsidR="008D6F52">
        <w:rPr>
          <w:szCs w:val="32"/>
        </w:rPr>
        <w:t>’</w:t>
      </w:r>
      <w:r w:rsidRPr="00894396">
        <w:rPr>
          <w:szCs w:val="32"/>
        </w:rPr>
        <w:t>appliqua contre un arbre</w:t>
      </w:r>
      <w:r w:rsidR="008D6F52">
        <w:rPr>
          <w:szCs w:val="32"/>
        </w:rPr>
        <w:t xml:space="preserve">. </w:t>
      </w:r>
      <w:r w:rsidRPr="00894396">
        <w:rPr>
          <w:szCs w:val="32"/>
        </w:rPr>
        <w:t>Il l</w:t>
      </w:r>
      <w:r w:rsidR="008D6F52">
        <w:rPr>
          <w:szCs w:val="32"/>
        </w:rPr>
        <w:t>’</w:t>
      </w:r>
      <w:r w:rsidRPr="00894396">
        <w:rPr>
          <w:szCs w:val="32"/>
        </w:rPr>
        <w:t>y maintint et lui cria dans l</w:t>
      </w:r>
      <w:r w:rsidR="008D6F52">
        <w:rPr>
          <w:szCs w:val="32"/>
        </w:rPr>
        <w:t>’</w:t>
      </w:r>
      <w:r w:rsidRPr="00894396">
        <w:rPr>
          <w:szCs w:val="32"/>
        </w:rPr>
        <w:t>oreille</w:t>
      </w:r>
      <w:r w:rsidR="008D6F52">
        <w:rPr>
          <w:szCs w:val="32"/>
        </w:rPr>
        <w:t> :</w:t>
      </w:r>
    </w:p>
    <w:p w14:paraId="1B2AF5A3" w14:textId="77777777" w:rsidR="008D6F52" w:rsidRDefault="008D6F52" w:rsidP="008D6F52">
      <w:pPr>
        <w:rPr>
          <w:szCs w:val="32"/>
        </w:rPr>
      </w:pPr>
      <w:r>
        <w:t>— </w:t>
      </w:r>
      <w:r w:rsidRPr="00894396">
        <w:rPr>
          <w:szCs w:val="32"/>
        </w:rPr>
        <w:t>Reste-là et regarde</w:t>
      </w:r>
      <w:r>
        <w:rPr>
          <w:szCs w:val="32"/>
        </w:rPr>
        <w:t xml:space="preserve"> ! </w:t>
      </w:r>
      <w:r w:rsidRPr="00894396">
        <w:rPr>
          <w:szCs w:val="32"/>
        </w:rPr>
        <w:t>Tu comprends</w:t>
      </w:r>
      <w:r>
        <w:rPr>
          <w:szCs w:val="32"/>
        </w:rPr>
        <w:t xml:space="preserve"> ? </w:t>
      </w:r>
      <w:r w:rsidRPr="00894396">
        <w:rPr>
          <w:szCs w:val="32"/>
        </w:rPr>
        <w:t>Il faut que tu regardes</w:t>
      </w:r>
      <w:r>
        <w:rPr>
          <w:szCs w:val="32"/>
        </w:rPr>
        <w:t xml:space="preserve"> ! </w:t>
      </w:r>
      <w:r w:rsidRPr="00894396">
        <w:rPr>
          <w:szCs w:val="32"/>
        </w:rPr>
        <w:t>Tâche de ne pas bouger</w:t>
      </w:r>
      <w:r>
        <w:rPr>
          <w:szCs w:val="32"/>
        </w:rPr>
        <w:t> !</w:t>
      </w:r>
    </w:p>
    <w:p w14:paraId="51CB6BCA" w14:textId="77777777" w:rsidR="008D6F52" w:rsidRDefault="00000000" w:rsidP="008D6F52">
      <w:pPr>
        <w:rPr>
          <w:szCs w:val="32"/>
        </w:rPr>
      </w:pPr>
      <w:r w:rsidRPr="00894396">
        <w:rPr>
          <w:szCs w:val="32"/>
        </w:rPr>
        <w:lastRenderedPageBreak/>
        <w:t>Le lieutenant d</w:t>
      </w:r>
      <w:r w:rsidR="008D6F52">
        <w:rPr>
          <w:szCs w:val="32"/>
        </w:rPr>
        <w:t>’</w:t>
      </w:r>
      <w:r w:rsidRPr="00894396">
        <w:rPr>
          <w:szCs w:val="32"/>
        </w:rPr>
        <w:t>Hubert descendait lentement l</w:t>
      </w:r>
      <w:r w:rsidR="008D6F52">
        <w:rPr>
          <w:szCs w:val="32"/>
        </w:rPr>
        <w:t>’</w:t>
      </w:r>
      <w:r w:rsidRPr="00894396">
        <w:rPr>
          <w:szCs w:val="32"/>
        </w:rPr>
        <w:t>allée et déboutonnait son dolman avec un dégoût non dissimulé</w:t>
      </w:r>
      <w:r w:rsidR="008D6F52">
        <w:rPr>
          <w:szCs w:val="32"/>
        </w:rPr>
        <w:t xml:space="preserve">. </w:t>
      </w:r>
      <w:r w:rsidRPr="00894396">
        <w:rPr>
          <w:szCs w:val="32"/>
        </w:rPr>
        <w:t>À ce moment même</w:t>
      </w:r>
      <w:r w:rsidR="008D6F52">
        <w:rPr>
          <w:szCs w:val="32"/>
        </w:rPr>
        <w:t xml:space="preserve">, </w:t>
      </w:r>
      <w:r w:rsidRPr="00894396">
        <w:rPr>
          <w:szCs w:val="32"/>
        </w:rPr>
        <w:t>la main sur la poignée de son sabre</w:t>
      </w:r>
      <w:r w:rsidR="008D6F52">
        <w:rPr>
          <w:szCs w:val="32"/>
        </w:rPr>
        <w:t xml:space="preserve">, </w:t>
      </w:r>
      <w:r w:rsidRPr="00894396">
        <w:rPr>
          <w:szCs w:val="32"/>
        </w:rPr>
        <w:t>il hésitait à dégainer</w:t>
      </w:r>
      <w:r w:rsidR="008D6F52">
        <w:rPr>
          <w:szCs w:val="32"/>
        </w:rPr>
        <w:t xml:space="preserve">, </w:t>
      </w:r>
      <w:r w:rsidRPr="00894396">
        <w:rPr>
          <w:szCs w:val="32"/>
        </w:rPr>
        <w:t>lorsque l</w:t>
      </w:r>
      <w:r w:rsidR="008D6F52">
        <w:rPr>
          <w:szCs w:val="32"/>
        </w:rPr>
        <w:t>’</w:t>
      </w:r>
      <w:r w:rsidRPr="00894396">
        <w:rPr>
          <w:szCs w:val="32"/>
        </w:rPr>
        <w:t>exclamation</w:t>
      </w:r>
      <w:r w:rsidR="008D6F52">
        <w:rPr>
          <w:szCs w:val="32"/>
        </w:rPr>
        <w:t> :</w:t>
      </w:r>
    </w:p>
    <w:p w14:paraId="1E236A75" w14:textId="2109AF58" w:rsidR="008D6F52" w:rsidRDefault="008D6F52" w:rsidP="008D6F52">
      <w:pPr>
        <w:rPr>
          <w:szCs w:val="32"/>
        </w:rPr>
      </w:pPr>
      <w:r>
        <w:t>— </w:t>
      </w:r>
      <w:r w:rsidRPr="00894396">
        <w:rPr>
          <w:szCs w:val="32"/>
        </w:rPr>
        <w:t>En garde</w:t>
      </w:r>
      <w:r>
        <w:rPr>
          <w:szCs w:val="32"/>
        </w:rPr>
        <w:t xml:space="preserve">, </w:t>
      </w:r>
      <w:r w:rsidRPr="00894396">
        <w:rPr>
          <w:szCs w:val="32"/>
        </w:rPr>
        <w:t>fichtre</w:t>
      </w:r>
      <w:r>
        <w:rPr>
          <w:szCs w:val="32"/>
        </w:rPr>
        <w:t xml:space="preserve">. </w:t>
      </w:r>
      <w:r w:rsidRPr="00894396">
        <w:rPr>
          <w:szCs w:val="32"/>
        </w:rPr>
        <w:t>Pourquoi vous croyez-vous donc ici</w:t>
      </w:r>
      <w:r>
        <w:rPr>
          <w:szCs w:val="32"/>
        </w:rPr>
        <w:t xml:space="preserve"> ? </w:t>
      </w:r>
      <w:r w:rsidRPr="00894396">
        <w:rPr>
          <w:szCs w:val="32"/>
        </w:rPr>
        <w:t>et la ruée de son adversaire l</w:t>
      </w:r>
      <w:r>
        <w:rPr>
          <w:szCs w:val="32"/>
        </w:rPr>
        <w:t>’</w:t>
      </w:r>
      <w:r w:rsidRPr="00894396">
        <w:rPr>
          <w:szCs w:val="32"/>
        </w:rPr>
        <w:t>oblig</w:t>
      </w:r>
      <w:r w:rsidR="00E33886">
        <w:rPr>
          <w:szCs w:val="32"/>
        </w:rPr>
        <w:t>ea</w:t>
      </w:r>
      <w:r w:rsidRPr="00894396">
        <w:rPr>
          <w:szCs w:val="32"/>
        </w:rPr>
        <w:t xml:space="preserve"> à se mettre au plus vite en posture de défense</w:t>
      </w:r>
      <w:r>
        <w:rPr>
          <w:szCs w:val="32"/>
        </w:rPr>
        <w:t>.</w:t>
      </w:r>
    </w:p>
    <w:p w14:paraId="57A9B039" w14:textId="77777777" w:rsidR="008D6F52" w:rsidRDefault="00000000" w:rsidP="008D6F52">
      <w:pPr>
        <w:rPr>
          <w:szCs w:val="32"/>
        </w:rPr>
      </w:pPr>
      <w:r w:rsidRPr="00894396">
        <w:rPr>
          <w:szCs w:val="32"/>
        </w:rPr>
        <w:t>Le fracas des armes remplissait le jardin correct qui n</w:t>
      </w:r>
      <w:r w:rsidR="008D6F52">
        <w:rPr>
          <w:szCs w:val="32"/>
        </w:rPr>
        <w:t>’</w:t>
      </w:r>
      <w:r w:rsidRPr="00894396">
        <w:rPr>
          <w:szCs w:val="32"/>
        </w:rPr>
        <w:t>avait jusque-là connu de bruit plus martial que le cliquetis du sécateur</w:t>
      </w:r>
      <w:r w:rsidR="008D6F52">
        <w:rPr>
          <w:szCs w:val="32"/>
        </w:rPr>
        <w:t xml:space="preserve"> : </w:t>
      </w:r>
      <w:r w:rsidRPr="00894396">
        <w:rPr>
          <w:szCs w:val="32"/>
        </w:rPr>
        <w:t>tout à coup le buste de la vieille propriétaire émergea d</w:t>
      </w:r>
      <w:r w:rsidR="008D6F52">
        <w:rPr>
          <w:szCs w:val="32"/>
        </w:rPr>
        <w:t>’</w:t>
      </w:r>
      <w:r w:rsidRPr="00894396">
        <w:rPr>
          <w:szCs w:val="32"/>
        </w:rPr>
        <w:t>une des fenêtres du premier</w:t>
      </w:r>
      <w:r w:rsidR="008D6F52">
        <w:rPr>
          <w:szCs w:val="32"/>
        </w:rPr>
        <w:t xml:space="preserve">. </w:t>
      </w:r>
      <w:r w:rsidRPr="00894396">
        <w:rPr>
          <w:szCs w:val="32"/>
        </w:rPr>
        <w:t>Elle levait les bras au-dessus de son bonnet blanc</w:t>
      </w:r>
      <w:r w:rsidR="008D6F52">
        <w:rPr>
          <w:szCs w:val="32"/>
        </w:rPr>
        <w:t xml:space="preserve">, </w:t>
      </w:r>
      <w:r w:rsidRPr="00894396">
        <w:rPr>
          <w:szCs w:val="32"/>
        </w:rPr>
        <w:t>et criait d</w:t>
      </w:r>
      <w:r w:rsidR="008D6F52">
        <w:rPr>
          <w:szCs w:val="32"/>
        </w:rPr>
        <w:t>’</w:t>
      </w:r>
      <w:r w:rsidRPr="00894396">
        <w:rPr>
          <w:szCs w:val="32"/>
        </w:rPr>
        <w:t>une voix chevrotante</w:t>
      </w:r>
      <w:r w:rsidR="008D6F52">
        <w:rPr>
          <w:szCs w:val="32"/>
        </w:rPr>
        <w:t xml:space="preserve">. </w:t>
      </w:r>
      <w:r w:rsidRPr="00894396">
        <w:rPr>
          <w:szCs w:val="32"/>
        </w:rPr>
        <w:t>Le jardinier restait collé à l</w:t>
      </w:r>
      <w:r w:rsidR="008D6F52">
        <w:rPr>
          <w:szCs w:val="32"/>
        </w:rPr>
        <w:t>’</w:t>
      </w:r>
      <w:r w:rsidRPr="00894396">
        <w:rPr>
          <w:szCs w:val="32"/>
        </w:rPr>
        <w:t>arbre et ouvrait</w:t>
      </w:r>
      <w:r w:rsidR="008D6F52">
        <w:rPr>
          <w:szCs w:val="32"/>
        </w:rPr>
        <w:t xml:space="preserve">, </w:t>
      </w:r>
      <w:r w:rsidRPr="00894396">
        <w:rPr>
          <w:szCs w:val="32"/>
        </w:rPr>
        <w:t>d</w:t>
      </w:r>
      <w:r w:rsidR="008D6F52">
        <w:rPr>
          <w:szCs w:val="32"/>
        </w:rPr>
        <w:t>’</w:t>
      </w:r>
      <w:r w:rsidRPr="00894396">
        <w:rPr>
          <w:szCs w:val="32"/>
        </w:rPr>
        <w:t>étonnement stupide</w:t>
      </w:r>
      <w:r w:rsidR="008D6F52">
        <w:rPr>
          <w:szCs w:val="32"/>
        </w:rPr>
        <w:t xml:space="preserve">, </w:t>
      </w:r>
      <w:r w:rsidRPr="00894396">
        <w:rPr>
          <w:szCs w:val="32"/>
        </w:rPr>
        <w:t>une bouche édentée</w:t>
      </w:r>
      <w:r w:rsidR="008D6F52">
        <w:rPr>
          <w:szCs w:val="32"/>
        </w:rPr>
        <w:t xml:space="preserve"> ; </w:t>
      </w:r>
      <w:r w:rsidRPr="00894396">
        <w:rPr>
          <w:szCs w:val="32"/>
        </w:rPr>
        <w:t>un peu plus haut</w:t>
      </w:r>
      <w:r w:rsidR="008D6F52">
        <w:rPr>
          <w:szCs w:val="32"/>
        </w:rPr>
        <w:t xml:space="preserve">, </w:t>
      </w:r>
      <w:r w:rsidRPr="00894396">
        <w:rPr>
          <w:szCs w:val="32"/>
        </w:rPr>
        <w:t>la jolie fille</w:t>
      </w:r>
      <w:r w:rsidR="008D6F52">
        <w:rPr>
          <w:szCs w:val="32"/>
        </w:rPr>
        <w:t xml:space="preserve">, </w:t>
      </w:r>
      <w:r w:rsidRPr="00894396">
        <w:rPr>
          <w:szCs w:val="32"/>
        </w:rPr>
        <w:t>apparemment rivée par un charme magique au coin de la pelouse</w:t>
      </w:r>
      <w:r w:rsidR="008D6F52">
        <w:rPr>
          <w:szCs w:val="32"/>
        </w:rPr>
        <w:t xml:space="preserve">, </w:t>
      </w:r>
      <w:r w:rsidRPr="00894396">
        <w:rPr>
          <w:szCs w:val="32"/>
        </w:rPr>
        <w:t>faisait quelques pas à droite et à gauche</w:t>
      </w:r>
      <w:r w:rsidR="008D6F52">
        <w:rPr>
          <w:szCs w:val="32"/>
        </w:rPr>
        <w:t xml:space="preserve">, </w:t>
      </w:r>
      <w:r w:rsidRPr="00894396">
        <w:rPr>
          <w:szCs w:val="32"/>
        </w:rPr>
        <w:t>et se tordait les mains</w:t>
      </w:r>
      <w:r w:rsidR="008D6F52">
        <w:rPr>
          <w:szCs w:val="32"/>
        </w:rPr>
        <w:t xml:space="preserve">, </w:t>
      </w:r>
      <w:r w:rsidRPr="00894396">
        <w:rPr>
          <w:szCs w:val="32"/>
        </w:rPr>
        <w:t>avec un flot de paroles sans suite</w:t>
      </w:r>
      <w:r w:rsidR="008D6F52">
        <w:rPr>
          <w:szCs w:val="32"/>
        </w:rPr>
        <w:t xml:space="preserve">. </w:t>
      </w:r>
      <w:r w:rsidRPr="00894396">
        <w:rPr>
          <w:szCs w:val="32"/>
        </w:rPr>
        <w:t>Elle ne se précipita pas entre les combattants</w:t>
      </w:r>
      <w:r w:rsidR="008D6F52">
        <w:rPr>
          <w:szCs w:val="32"/>
        </w:rPr>
        <w:t xml:space="preserve"> : </w:t>
      </w:r>
      <w:r w:rsidRPr="00894396">
        <w:rPr>
          <w:szCs w:val="32"/>
        </w:rPr>
        <w:t>les attaques du lieutenant Féraud étaient si féroces que le cœur lui manqua</w:t>
      </w:r>
      <w:r w:rsidR="008D6F52">
        <w:rPr>
          <w:szCs w:val="32"/>
        </w:rPr>
        <w:t xml:space="preserve">. </w:t>
      </w:r>
      <w:r w:rsidRPr="00894396">
        <w:rPr>
          <w:szCs w:val="32"/>
        </w:rPr>
        <w:t>D</w:t>
      </w:r>
      <w:r w:rsidR="008D6F52">
        <w:rPr>
          <w:szCs w:val="32"/>
        </w:rPr>
        <w:t>’</w:t>
      </w:r>
      <w:r w:rsidRPr="00894396">
        <w:rPr>
          <w:szCs w:val="32"/>
        </w:rPr>
        <w:t>Hubert</w:t>
      </w:r>
      <w:r w:rsidR="008D6F52">
        <w:rPr>
          <w:szCs w:val="32"/>
        </w:rPr>
        <w:t xml:space="preserve">, </w:t>
      </w:r>
      <w:r w:rsidRPr="00894396">
        <w:rPr>
          <w:szCs w:val="32"/>
        </w:rPr>
        <w:t>ses facultés concentrées sur la défensive</w:t>
      </w:r>
      <w:r w:rsidR="008D6F52">
        <w:rPr>
          <w:szCs w:val="32"/>
        </w:rPr>
        <w:t xml:space="preserve">, </w:t>
      </w:r>
      <w:r w:rsidRPr="00894396">
        <w:rPr>
          <w:szCs w:val="32"/>
        </w:rPr>
        <w:t>avait besoin de toute son adresse et de sa science du sabre pour parer les coups de son adversaire</w:t>
      </w:r>
      <w:r w:rsidR="008D6F52">
        <w:rPr>
          <w:szCs w:val="32"/>
        </w:rPr>
        <w:t xml:space="preserve">. </w:t>
      </w:r>
      <w:r w:rsidRPr="00894396">
        <w:rPr>
          <w:szCs w:val="32"/>
        </w:rPr>
        <w:t>Deux fois déjà</w:t>
      </w:r>
      <w:r w:rsidR="008D6F52">
        <w:rPr>
          <w:szCs w:val="32"/>
        </w:rPr>
        <w:t xml:space="preserve">, </w:t>
      </w:r>
      <w:r w:rsidRPr="00894396">
        <w:rPr>
          <w:szCs w:val="32"/>
        </w:rPr>
        <w:t>il avait dû rompre</w:t>
      </w:r>
      <w:r w:rsidR="008D6F52">
        <w:rPr>
          <w:szCs w:val="32"/>
        </w:rPr>
        <w:t xml:space="preserve">. </w:t>
      </w:r>
      <w:r w:rsidRPr="00894396">
        <w:rPr>
          <w:szCs w:val="32"/>
        </w:rPr>
        <w:t>Il était agacé de sentir son équilibre menacé par les graviers ronds de l</w:t>
      </w:r>
      <w:r w:rsidR="008D6F52">
        <w:rPr>
          <w:szCs w:val="32"/>
        </w:rPr>
        <w:t>’</w:t>
      </w:r>
      <w:r w:rsidRPr="00894396">
        <w:rPr>
          <w:szCs w:val="32"/>
        </w:rPr>
        <w:t>allée qui roulaient sous les semelles épaisses de ses bottes</w:t>
      </w:r>
      <w:r w:rsidR="008D6F52">
        <w:rPr>
          <w:szCs w:val="32"/>
        </w:rPr>
        <w:t xml:space="preserve">, – </w:t>
      </w:r>
      <w:r w:rsidRPr="00894396">
        <w:rPr>
          <w:szCs w:val="32"/>
        </w:rPr>
        <w:t>Mauvais terrain</w:t>
      </w:r>
      <w:r w:rsidR="008D6F52">
        <w:rPr>
          <w:szCs w:val="32"/>
        </w:rPr>
        <w:t xml:space="preserve">, </w:t>
      </w:r>
      <w:r w:rsidRPr="00894396">
        <w:rPr>
          <w:szCs w:val="32"/>
        </w:rPr>
        <w:t>se disait-il</w:t>
      </w:r>
      <w:r w:rsidR="008D6F52">
        <w:rPr>
          <w:szCs w:val="32"/>
        </w:rPr>
        <w:t xml:space="preserve">, </w:t>
      </w:r>
      <w:r w:rsidRPr="00894396">
        <w:rPr>
          <w:szCs w:val="32"/>
        </w:rPr>
        <w:t>non sans tenir sur le regard furieux de son robuste adversaire</w:t>
      </w:r>
      <w:r w:rsidR="008D6F52">
        <w:rPr>
          <w:szCs w:val="32"/>
        </w:rPr>
        <w:t xml:space="preserve">, </w:t>
      </w:r>
      <w:r w:rsidRPr="00894396">
        <w:rPr>
          <w:szCs w:val="32"/>
        </w:rPr>
        <w:t>ses yeux attentifs</w:t>
      </w:r>
      <w:r w:rsidR="008D6F52">
        <w:rPr>
          <w:szCs w:val="32"/>
        </w:rPr>
        <w:t xml:space="preserve">, </w:t>
      </w:r>
      <w:r w:rsidRPr="00894396">
        <w:rPr>
          <w:szCs w:val="32"/>
        </w:rPr>
        <w:t>rétrécis par des paupières aux longs cils</w:t>
      </w:r>
      <w:r w:rsidR="008D6F52">
        <w:rPr>
          <w:szCs w:val="32"/>
        </w:rPr>
        <w:t xml:space="preserve">. </w:t>
      </w:r>
      <w:r w:rsidRPr="00894396">
        <w:rPr>
          <w:szCs w:val="32"/>
        </w:rPr>
        <w:t>Cette absurde affaire allait compromettre sa réputation naissante de jeune officier raisonnable et bien élevé</w:t>
      </w:r>
      <w:r w:rsidR="008D6F52">
        <w:rPr>
          <w:szCs w:val="32"/>
        </w:rPr>
        <w:t xml:space="preserve">. </w:t>
      </w:r>
      <w:r w:rsidRPr="00894396">
        <w:rPr>
          <w:szCs w:val="32"/>
        </w:rPr>
        <w:t>Elle ruinerait en tout cas ses espoirs immédiats</w:t>
      </w:r>
      <w:r w:rsidR="008D6F52">
        <w:rPr>
          <w:szCs w:val="32"/>
        </w:rPr>
        <w:t xml:space="preserve">, </w:t>
      </w:r>
      <w:r w:rsidRPr="00894396">
        <w:rPr>
          <w:szCs w:val="32"/>
        </w:rPr>
        <w:t>et lui aliénerait les bonnes grâces du général</w:t>
      </w:r>
      <w:r w:rsidR="008D6F52">
        <w:rPr>
          <w:szCs w:val="32"/>
        </w:rPr>
        <w:t xml:space="preserve">. </w:t>
      </w:r>
      <w:r w:rsidRPr="00894396">
        <w:rPr>
          <w:szCs w:val="32"/>
        </w:rPr>
        <w:t>Ces préoccupations mondaines étaient évidemment déplacées en un moment aussi solennel</w:t>
      </w:r>
      <w:r w:rsidR="008D6F52">
        <w:rPr>
          <w:szCs w:val="32"/>
        </w:rPr>
        <w:t xml:space="preserve">. </w:t>
      </w:r>
      <w:r w:rsidRPr="00894396">
        <w:rPr>
          <w:szCs w:val="32"/>
        </w:rPr>
        <w:t>Le duel</w:t>
      </w:r>
      <w:r w:rsidR="008D6F52">
        <w:rPr>
          <w:szCs w:val="32"/>
        </w:rPr>
        <w:t xml:space="preserve">, </w:t>
      </w:r>
      <w:r w:rsidRPr="00894396">
        <w:rPr>
          <w:szCs w:val="32"/>
        </w:rPr>
        <w:t>qu</w:t>
      </w:r>
      <w:r w:rsidR="008D6F52">
        <w:rPr>
          <w:szCs w:val="32"/>
        </w:rPr>
        <w:t>’</w:t>
      </w:r>
      <w:r w:rsidRPr="00894396">
        <w:rPr>
          <w:szCs w:val="32"/>
        </w:rPr>
        <w:t xml:space="preserve">on le tienne pour une </w:t>
      </w:r>
      <w:r w:rsidRPr="00894396">
        <w:rPr>
          <w:szCs w:val="32"/>
        </w:rPr>
        <w:lastRenderedPageBreak/>
        <w:t>cérémonie du culte de l</w:t>
      </w:r>
      <w:r w:rsidR="008D6F52">
        <w:rPr>
          <w:szCs w:val="32"/>
        </w:rPr>
        <w:t>’</w:t>
      </w:r>
      <w:r w:rsidRPr="00894396">
        <w:rPr>
          <w:szCs w:val="32"/>
        </w:rPr>
        <w:t>honneur</w:t>
      </w:r>
      <w:r w:rsidR="008D6F52">
        <w:rPr>
          <w:szCs w:val="32"/>
        </w:rPr>
        <w:t xml:space="preserve">, </w:t>
      </w:r>
      <w:r w:rsidRPr="00894396">
        <w:rPr>
          <w:szCs w:val="32"/>
        </w:rPr>
        <w:t>ou qu</w:t>
      </w:r>
      <w:r w:rsidR="008D6F52">
        <w:rPr>
          <w:szCs w:val="32"/>
        </w:rPr>
        <w:t>’</w:t>
      </w:r>
      <w:r w:rsidRPr="00894396">
        <w:rPr>
          <w:szCs w:val="32"/>
        </w:rPr>
        <w:t>on le réduise</w:t>
      </w:r>
      <w:r w:rsidR="008D6F52">
        <w:rPr>
          <w:szCs w:val="32"/>
        </w:rPr>
        <w:t xml:space="preserve">, </w:t>
      </w:r>
      <w:r w:rsidRPr="00894396">
        <w:rPr>
          <w:szCs w:val="32"/>
        </w:rPr>
        <w:t>dans son essence morale</w:t>
      </w:r>
      <w:r w:rsidR="008D6F52">
        <w:rPr>
          <w:szCs w:val="32"/>
        </w:rPr>
        <w:t xml:space="preserve">, </w:t>
      </w:r>
      <w:r w:rsidRPr="00894396">
        <w:rPr>
          <w:szCs w:val="32"/>
        </w:rPr>
        <w:t>à une forme de jeu viril</w:t>
      </w:r>
      <w:r w:rsidR="008D6F52">
        <w:rPr>
          <w:szCs w:val="32"/>
        </w:rPr>
        <w:t xml:space="preserve">, </w:t>
      </w:r>
      <w:r w:rsidRPr="00894396">
        <w:rPr>
          <w:szCs w:val="32"/>
        </w:rPr>
        <w:t>réclame une parfaite unité d</w:t>
      </w:r>
      <w:r w:rsidR="008D6F52">
        <w:rPr>
          <w:szCs w:val="32"/>
        </w:rPr>
        <w:t>’</w:t>
      </w:r>
      <w:r w:rsidRPr="00894396">
        <w:rPr>
          <w:szCs w:val="32"/>
        </w:rPr>
        <w:t>intention</w:t>
      </w:r>
      <w:r w:rsidR="008D6F52">
        <w:rPr>
          <w:szCs w:val="32"/>
        </w:rPr>
        <w:t xml:space="preserve">, </w:t>
      </w:r>
      <w:r w:rsidRPr="00894396">
        <w:rPr>
          <w:szCs w:val="32"/>
        </w:rPr>
        <w:t>et une austérité homicide</w:t>
      </w:r>
      <w:r w:rsidR="008D6F52">
        <w:rPr>
          <w:szCs w:val="32"/>
        </w:rPr>
        <w:t xml:space="preserve">. </w:t>
      </w:r>
      <w:r w:rsidRPr="00894396">
        <w:rPr>
          <w:szCs w:val="32"/>
        </w:rPr>
        <w:t>Par ailleurs</w:t>
      </w:r>
      <w:r w:rsidR="008D6F52">
        <w:rPr>
          <w:szCs w:val="32"/>
        </w:rPr>
        <w:t xml:space="preserve">, </w:t>
      </w:r>
      <w:r w:rsidRPr="00894396">
        <w:rPr>
          <w:szCs w:val="32"/>
        </w:rPr>
        <w:t>ce souci aigu de son avenir n</w:t>
      </w:r>
      <w:r w:rsidR="008D6F52">
        <w:rPr>
          <w:szCs w:val="32"/>
        </w:rPr>
        <w:t>’</w:t>
      </w:r>
      <w:r w:rsidRPr="00894396">
        <w:rPr>
          <w:szCs w:val="32"/>
        </w:rPr>
        <w:t>eut pas un mauvais effet sur le lieutenant d</w:t>
      </w:r>
      <w:r w:rsidR="008D6F52">
        <w:rPr>
          <w:szCs w:val="32"/>
        </w:rPr>
        <w:t>’</w:t>
      </w:r>
      <w:r w:rsidRPr="00894396">
        <w:rPr>
          <w:szCs w:val="32"/>
        </w:rPr>
        <w:t>Hubert</w:t>
      </w:r>
      <w:r w:rsidR="008D6F52">
        <w:rPr>
          <w:szCs w:val="32"/>
        </w:rPr>
        <w:t xml:space="preserve">, </w:t>
      </w:r>
      <w:r w:rsidRPr="00894396">
        <w:rPr>
          <w:szCs w:val="32"/>
        </w:rPr>
        <w:t>en ce qu</w:t>
      </w:r>
      <w:r w:rsidR="008D6F52">
        <w:rPr>
          <w:szCs w:val="32"/>
        </w:rPr>
        <w:t>’</w:t>
      </w:r>
      <w:r w:rsidRPr="00894396">
        <w:rPr>
          <w:szCs w:val="32"/>
        </w:rPr>
        <w:t>il commença d</w:t>
      </w:r>
      <w:r w:rsidR="008D6F52">
        <w:rPr>
          <w:szCs w:val="32"/>
        </w:rPr>
        <w:t>’</w:t>
      </w:r>
      <w:r w:rsidRPr="00894396">
        <w:rPr>
          <w:szCs w:val="32"/>
        </w:rPr>
        <w:t>exciter sa colère</w:t>
      </w:r>
      <w:r w:rsidR="008D6F52">
        <w:rPr>
          <w:szCs w:val="32"/>
        </w:rPr>
        <w:t xml:space="preserve">. </w:t>
      </w:r>
      <w:r w:rsidRPr="00894396">
        <w:rPr>
          <w:szCs w:val="32"/>
        </w:rPr>
        <w:t>Quelque soixante-dix secondes s</w:t>
      </w:r>
      <w:r w:rsidR="008D6F52">
        <w:rPr>
          <w:szCs w:val="32"/>
        </w:rPr>
        <w:t>’</w:t>
      </w:r>
      <w:r w:rsidRPr="00894396">
        <w:rPr>
          <w:szCs w:val="32"/>
        </w:rPr>
        <w:t>étaient écoulées depuis qu</w:t>
      </w:r>
      <w:r w:rsidR="008D6F52">
        <w:rPr>
          <w:szCs w:val="32"/>
        </w:rPr>
        <w:t>’</w:t>
      </w:r>
      <w:r w:rsidRPr="00894396">
        <w:rPr>
          <w:szCs w:val="32"/>
        </w:rPr>
        <w:t>ils avaient croisé le fer</w:t>
      </w:r>
      <w:r w:rsidR="008D6F52">
        <w:rPr>
          <w:szCs w:val="32"/>
        </w:rPr>
        <w:t xml:space="preserve">, </w:t>
      </w:r>
      <w:r w:rsidRPr="00894396">
        <w:rPr>
          <w:szCs w:val="32"/>
        </w:rPr>
        <w:t>et d</w:t>
      </w:r>
      <w:r w:rsidR="008D6F52">
        <w:rPr>
          <w:szCs w:val="32"/>
        </w:rPr>
        <w:t>’</w:t>
      </w:r>
      <w:r w:rsidRPr="00894396">
        <w:rPr>
          <w:szCs w:val="32"/>
        </w:rPr>
        <w:t>Hubert dut rompre une fois de plus pour ne pas transpercer son téméraire adversaire</w:t>
      </w:r>
      <w:r w:rsidR="008D6F52">
        <w:rPr>
          <w:szCs w:val="32"/>
        </w:rPr>
        <w:t xml:space="preserve">, </w:t>
      </w:r>
      <w:r w:rsidRPr="00894396">
        <w:rPr>
          <w:szCs w:val="32"/>
        </w:rPr>
        <w:t>comme un scarabée dans une boîte de naturaliste</w:t>
      </w:r>
      <w:r w:rsidR="008D6F52">
        <w:rPr>
          <w:szCs w:val="32"/>
        </w:rPr>
        <w:t xml:space="preserve">. </w:t>
      </w:r>
      <w:r w:rsidRPr="00894396">
        <w:rPr>
          <w:szCs w:val="32"/>
        </w:rPr>
        <w:t>Sur quoi</w:t>
      </w:r>
      <w:r w:rsidR="008D6F52">
        <w:rPr>
          <w:szCs w:val="32"/>
        </w:rPr>
        <w:t xml:space="preserve">, </w:t>
      </w:r>
      <w:r w:rsidRPr="00894396">
        <w:rPr>
          <w:szCs w:val="32"/>
        </w:rPr>
        <w:t>se méprenant à son motif</w:t>
      </w:r>
      <w:r w:rsidR="008D6F52">
        <w:rPr>
          <w:szCs w:val="32"/>
        </w:rPr>
        <w:t xml:space="preserve">, </w:t>
      </w:r>
      <w:r w:rsidRPr="00894396">
        <w:rPr>
          <w:szCs w:val="32"/>
        </w:rPr>
        <w:t>Féraud redoubla ses attaques avec un ricanement de triomphe</w:t>
      </w:r>
      <w:r w:rsidR="008D6F52">
        <w:rPr>
          <w:szCs w:val="32"/>
        </w:rPr>
        <w:t>.</w:t>
      </w:r>
    </w:p>
    <w:p w14:paraId="0DA78578" w14:textId="77777777" w:rsidR="008D6F52" w:rsidRDefault="008D6F52" w:rsidP="008D6F52">
      <w:pPr>
        <w:rPr>
          <w:szCs w:val="32"/>
        </w:rPr>
      </w:pPr>
      <w:r>
        <w:t>— </w:t>
      </w:r>
      <w:r w:rsidRPr="00894396">
        <w:rPr>
          <w:szCs w:val="32"/>
        </w:rPr>
        <w:t>Cet enragé-là va m</w:t>
      </w:r>
      <w:r>
        <w:rPr>
          <w:szCs w:val="32"/>
        </w:rPr>
        <w:t>’</w:t>
      </w:r>
      <w:r w:rsidRPr="00894396">
        <w:rPr>
          <w:szCs w:val="32"/>
        </w:rPr>
        <w:t>acculer au mur</w:t>
      </w:r>
      <w:r>
        <w:rPr>
          <w:szCs w:val="32"/>
        </w:rPr>
        <w:t xml:space="preserve">, </w:t>
      </w:r>
      <w:r w:rsidRPr="00894396">
        <w:rPr>
          <w:szCs w:val="32"/>
        </w:rPr>
        <w:t>se disait d</w:t>
      </w:r>
      <w:r>
        <w:rPr>
          <w:szCs w:val="32"/>
        </w:rPr>
        <w:t>’</w:t>
      </w:r>
      <w:r w:rsidRPr="00894396">
        <w:rPr>
          <w:szCs w:val="32"/>
        </w:rPr>
        <w:t>Hubert</w:t>
      </w:r>
      <w:r>
        <w:rPr>
          <w:szCs w:val="32"/>
        </w:rPr>
        <w:t xml:space="preserve">. </w:t>
      </w:r>
      <w:r w:rsidRPr="00894396">
        <w:rPr>
          <w:szCs w:val="32"/>
        </w:rPr>
        <w:t>Il se croyait bien plus près de la maison qu</w:t>
      </w:r>
      <w:r>
        <w:rPr>
          <w:szCs w:val="32"/>
        </w:rPr>
        <w:t>’</w:t>
      </w:r>
      <w:r w:rsidRPr="00894396">
        <w:rPr>
          <w:szCs w:val="32"/>
        </w:rPr>
        <w:t>il n</w:t>
      </w:r>
      <w:r>
        <w:rPr>
          <w:szCs w:val="32"/>
        </w:rPr>
        <w:t>’</w:t>
      </w:r>
      <w:r w:rsidRPr="00894396">
        <w:rPr>
          <w:szCs w:val="32"/>
        </w:rPr>
        <w:t>en était en réalité et n</w:t>
      </w:r>
      <w:r>
        <w:rPr>
          <w:szCs w:val="32"/>
        </w:rPr>
        <w:t>’</w:t>
      </w:r>
      <w:r w:rsidRPr="00894396">
        <w:rPr>
          <w:szCs w:val="32"/>
        </w:rPr>
        <w:t>osait pas tourner la tête</w:t>
      </w:r>
      <w:r>
        <w:rPr>
          <w:szCs w:val="32"/>
        </w:rPr>
        <w:t xml:space="preserve"> ; </w:t>
      </w:r>
      <w:r w:rsidRPr="00894396">
        <w:rPr>
          <w:szCs w:val="32"/>
        </w:rPr>
        <w:t>il lui semblait tenir son adversaire en respect avec ses yeux mieux qu</w:t>
      </w:r>
      <w:r>
        <w:rPr>
          <w:szCs w:val="32"/>
        </w:rPr>
        <w:t>’</w:t>
      </w:r>
      <w:r w:rsidRPr="00894396">
        <w:rPr>
          <w:szCs w:val="32"/>
        </w:rPr>
        <w:t>avec sa pointe</w:t>
      </w:r>
      <w:r>
        <w:rPr>
          <w:szCs w:val="32"/>
        </w:rPr>
        <w:t xml:space="preserve">. </w:t>
      </w:r>
      <w:r w:rsidRPr="00894396">
        <w:rPr>
          <w:szCs w:val="32"/>
        </w:rPr>
        <w:t>Féraud se tassait et bondissait avec une agilité féroce de tigre bien faite pour troubler le cœur le mieux accroché</w:t>
      </w:r>
      <w:r>
        <w:rPr>
          <w:szCs w:val="32"/>
        </w:rPr>
        <w:t xml:space="preserve">. </w:t>
      </w:r>
      <w:r w:rsidRPr="00894396">
        <w:rPr>
          <w:szCs w:val="32"/>
        </w:rPr>
        <w:t>Et ce qu</w:t>
      </w:r>
      <w:r>
        <w:rPr>
          <w:szCs w:val="32"/>
        </w:rPr>
        <w:t>’</w:t>
      </w:r>
      <w:r w:rsidRPr="00894396">
        <w:rPr>
          <w:szCs w:val="32"/>
        </w:rPr>
        <w:t>il y avait dans son attitude de plus effroyable que l</w:t>
      </w:r>
      <w:r>
        <w:rPr>
          <w:szCs w:val="32"/>
        </w:rPr>
        <w:t>’</w:t>
      </w:r>
      <w:r w:rsidRPr="00894396">
        <w:rPr>
          <w:szCs w:val="32"/>
        </w:rPr>
        <w:t>élan de la bête sauvage</w:t>
      </w:r>
      <w:r>
        <w:rPr>
          <w:szCs w:val="32"/>
        </w:rPr>
        <w:t xml:space="preserve">, </w:t>
      </w:r>
      <w:r w:rsidRPr="00894396">
        <w:rPr>
          <w:szCs w:val="32"/>
        </w:rPr>
        <w:t>qui accomplit dans l</w:t>
      </w:r>
      <w:r>
        <w:rPr>
          <w:szCs w:val="32"/>
        </w:rPr>
        <w:t>’</w:t>
      </w:r>
      <w:r w:rsidRPr="00894396">
        <w:rPr>
          <w:szCs w:val="32"/>
        </w:rPr>
        <w:t>innocence de son cœur une fonction naturelle</w:t>
      </w:r>
      <w:r>
        <w:rPr>
          <w:szCs w:val="32"/>
        </w:rPr>
        <w:t xml:space="preserve">, </w:t>
      </w:r>
      <w:r w:rsidRPr="00894396">
        <w:rPr>
          <w:szCs w:val="32"/>
        </w:rPr>
        <w:t>c</w:t>
      </w:r>
      <w:r>
        <w:rPr>
          <w:szCs w:val="32"/>
        </w:rPr>
        <w:t>’</w:t>
      </w:r>
      <w:r w:rsidRPr="00894396">
        <w:rPr>
          <w:szCs w:val="32"/>
        </w:rPr>
        <w:t>était cette frénésie de froide férocité dont l</w:t>
      </w:r>
      <w:r>
        <w:rPr>
          <w:szCs w:val="32"/>
        </w:rPr>
        <w:t>’</w:t>
      </w:r>
      <w:r w:rsidRPr="00894396">
        <w:rPr>
          <w:szCs w:val="32"/>
        </w:rPr>
        <w:t>homme est seul susceptible</w:t>
      </w:r>
      <w:r>
        <w:rPr>
          <w:szCs w:val="32"/>
        </w:rPr>
        <w:t xml:space="preserve">. </w:t>
      </w:r>
      <w:r w:rsidRPr="00894396">
        <w:rPr>
          <w:szCs w:val="32"/>
        </w:rPr>
        <w:t>Au milieu de ses préoccupations mondaines</w:t>
      </w:r>
      <w:r>
        <w:rPr>
          <w:szCs w:val="32"/>
        </w:rPr>
        <w:t xml:space="preserve">, </w:t>
      </w:r>
      <w:r w:rsidRPr="00894396">
        <w:rPr>
          <w:szCs w:val="32"/>
        </w:rPr>
        <w:t>d</w:t>
      </w:r>
      <w:r>
        <w:rPr>
          <w:szCs w:val="32"/>
        </w:rPr>
        <w:t>’</w:t>
      </w:r>
      <w:r w:rsidRPr="00894396">
        <w:rPr>
          <w:szCs w:val="32"/>
        </w:rPr>
        <w:t>Hubert s</w:t>
      </w:r>
      <w:r>
        <w:rPr>
          <w:szCs w:val="32"/>
        </w:rPr>
        <w:t>’</w:t>
      </w:r>
      <w:r w:rsidRPr="00894396">
        <w:rPr>
          <w:szCs w:val="32"/>
        </w:rPr>
        <w:t>en avisa tout à coup</w:t>
      </w:r>
      <w:r>
        <w:rPr>
          <w:szCs w:val="32"/>
        </w:rPr>
        <w:t xml:space="preserve">. </w:t>
      </w:r>
      <w:r w:rsidRPr="00894396">
        <w:rPr>
          <w:szCs w:val="32"/>
        </w:rPr>
        <w:t>Il s</w:t>
      </w:r>
      <w:r>
        <w:rPr>
          <w:szCs w:val="32"/>
        </w:rPr>
        <w:t>’</w:t>
      </w:r>
      <w:r w:rsidRPr="00894396">
        <w:rPr>
          <w:szCs w:val="32"/>
        </w:rPr>
        <w:t>était laissé attirer dans une affaire absurde et préjudiciable</w:t>
      </w:r>
      <w:r>
        <w:rPr>
          <w:szCs w:val="32"/>
        </w:rPr>
        <w:t xml:space="preserve">, </w:t>
      </w:r>
      <w:r w:rsidRPr="00894396">
        <w:rPr>
          <w:szCs w:val="32"/>
        </w:rPr>
        <w:t>car quelles que fussent à l</w:t>
      </w:r>
      <w:r>
        <w:rPr>
          <w:szCs w:val="32"/>
        </w:rPr>
        <w:t>’</w:t>
      </w:r>
      <w:r w:rsidRPr="00894396">
        <w:rPr>
          <w:szCs w:val="32"/>
        </w:rPr>
        <w:t>origine les intentions stupides de son antagoniste</w:t>
      </w:r>
      <w:r>
        <w:rPr>
          <w:szCs w:val="32"/>
        </w:rPr>
        <w:t xml:space="preserve">, </w:t>
      </w:r>
      <w:r w:rsidRPr="00894396">
        <w:rPr>
          <w:szCs w:val="32"/>
        </w:rPr>
        <w:t>il était évident maintenant qu</w:t>
      </w:r>
      <w:r>
        <w:rPr>
          <w:szCs w:val="32"/>
        </w:rPr>
        <w:t>’</w:t>
      </w:r>
      <w:r w:rsidRPr="00894396">
        <w:rPr>
          <w:szCs w:val="32"/>
        </w:rPr>
        <w:t>il voulait tuer</w:t>
      </w:r>
      <w:r>
        <w:rPr>
          <w:szCs w:val="32"/>
        </w:rPr>
        <w:t xml:space="preserve">, </w:t>
      </w:r>
      <w:r w:rsidRPr="00894396">
        <w:rPr>
          <w:szCs w:val="32"/>
        </w:rPr>
        <w:t>sans plus</w:t>
      </w:r>
      <w:r>
        <w:rPr>
          <w:szCs w:val="32"/>
        </w:rPr>
        <w:t xml:space="preserve">. </w:t>
      </w:r>
      <w:r w:rsidRPr="00894396">
        <w:rPr>
          <w:szCs w:val="32"/>
        </w:rPr>
        <w:t>Il le voulait avec une intensité de volonté parfaitement étrangère aux facultés inférieures du tigre</w:t>
      </w:r>
      <w:r>
        <w:rPr>
          <w:szCs w:val="32"/>
        </w:rPr>
        <w:t>.</w:t>
      </w:r>
    </w:p>
    <w:p w14:paraId="252695DC" w14:textId="77777777" w:rsidR="008D6F52" w:rsidRDefault="00000000" w:rsidP="008D6F52">
      <w:pPr>
        <w:rPr>
          <w:szCs w:val="32"/>
        </w:rPr>
      </w:pPr>
      <w:r w:rsidRPr="00894396">
        <w:rPr>
          <w:szCs w:val="32"/>
        </w:rPr>
        <w:t>Comme il arrive aux hommes naturellement braves</w:t>
      </w:r>
      <w:r w:rsidR="008D6F52">
        <w:rPr>
          <w:szCs w:val="32"/>
        </w:rPr>
        <w:t xml:space="preserve">, </w:t>
      </w:r>
      <w:r w:rsidRPr="00894396">
        <w:rPr>
          <w:szCs w:val="32"/>
        </w:rPr>
        <w:t>la claire vision du danger intéressait d</w:t>
      </w:r>
      <w:r w:rsidR="008D6F52">
        <w:rPr>
          <w:szCs w:val="32"/>
        </w:rPr>
        <w:t>’</w:t>
      </w:r>
      <w:r w:rsidRPr="00894396">
        <w:rPr>
          <w:szCs w:val="32"/>
        </w:rPr>
        <w:t>Hubert</w:t>
      </w:r>
      <w:r w:rsidR="008D6F52">
        <w:rPr>
          <w:szCs w:val="32"/>
        </w:rPr>
        <w:t xml:space="preserve">. </w:t>
      </w:r>
      <w:r w:rsidRPr="00894396">
        <w:rPr>
          <w:szCs w:val="32"/>
        </w:rPr>
        <w:t>Et dès que son intérêt fut nettement éveillé</w:t>
      </w:r>
      <w:r w:rsidR="008D6F52">
        <w:rPr>
          <w:szCs w:val="32"/>
        </w:rPr>
        <w:t xml:space="preserve">, </w:t>
      </w:r>
      <w:r w:rsidRPr="00894396">
        <w:rPr>
          <w:szCs w:val="32"/>
        </w:rPr>
        <w:t>la longueur de son bras et le calme de sa tête agirent en sa faveur</w:t>
      </w:r>
      <w:r w:rsidR="008D6F52">
        <w:rPr>
          <w:szCs w:val="32"/>
        </w:rPr>
        <w:t xml:space="preserve">. </w:t>
      </w:r>
      <w:r w:rsidRPr="00894396">
        <w:rPr>
          <w:szCs w:val="32"/>
        </w:rPr>
        <w:t xml:space="preserve">Ce fut au tour de Féraud </w:t>
      </w:r>
      <w:r w:rsidRPr="00894396">
        <w:rPr>
          <w:szCs w:val="32"/>
        </w:rPr>
        <w:lastRenderedPageBreak/>
        <w:t>de rompre</w:t>
      </w:r>
      <w:r w:rsidR="008D6F52">
        <w:rPr>
          <w:szCs w:val="32"/>
        </w:rPr>
        <w:t xml:space="preserve">, </w:t>
      </w:r>
      <w:r w:rsidRPr="00894396">
        <w:rPr>
          <w:szCs w:val="32"/>
        </w:rPr>
        <w:t>avec un grognement de rage déconfite</w:t>
      </w:r>
      <w:r w:rsidR="008D6F52">
        <w:rPr>
          <w:szCs w:val="32"/>
        </w:rPr>
        <w:t xml:space="preserve">. </w:t>
      </w:r>
      <w:r w:rsidRPr="00894396">
        <w:rPr>
          <w:szCs w:val="32"/>
        </w:rPr>
        <w:t>Il fit une feinte rapide et se lança en avant</w:t>
      </w:r>
      <w:r w:rsidR="008D6F52">
        <w:rPr>
          <w:szCs w:val="32"/>
        </w:rPr>
        <w:t>.</w:t>
      </w:r>
    </w:p>
    <w:p w14:paraId="14C2F255" w14:textId="77777777" w:rsidR="008D6F52" w:rsidRDefault="008D6F52" w:rsidP="008D6F52">
      <w:pPr>
        <w:rPr>
          <w:szCs w:val="32"/>
        </w:rPr>
      </w:pPr>
      <w:r>
        <w:t>— </w:t>
      </w:r>
      <w:r w:rsidRPr="00894396">
        <w:rPr>
          <w:szCs w:val="32"/>
        </w:rPr>
        <w:t>Ah</w:t>
      </w:r>
      <w:r>
        <w:rPr>
          <w:szCs w:val="32"/>
        </w:rPr>
        <w:t xml:space="preserve"> ! </w:t>
      </w:r>
      <w:r w:rsidRPr="00894396">
        <w:rPr>
          <w:szCs w:val="32"/>
        </w:rPr>
        <w:t>c</w:t>
      </w:r>
      <w:r>
        <w:rPr>
          <w:szCs w:val="32"/>
        </w:rPr>
        <w:t>’</w:t>
      </w:r>
      <w:r w:rsidRPr="00894396">
        <w:rPr>
          <w:szCs w:val="32"/>
        </w:rPr>
        <w:t>est comme ça</w:t>
      </w:r>
      <w:r>
        <w:rPr>
          <w:szCs w:val="32"/>
        </w:rPr>
        <w:t xml:space="preserve">, </w:t>
      </w:r>
      <w:r w:rsidRPr="00894396">
        <w:rPr>
          <w:szCs w:val="32"/>
        </w:rPr>
        <w:t>vraiment</w:t>
      </w:r>
      <w:r>
        <w:rPr>
          <w:szCs w:val="32"/>
        </w:rPr>
        <w:t xml:space="preserve"> ? </w:t>
      </w:r>
      <w:r w:rsidRPr="00894396">
        <w:rPr>
          <w:szCs w:val="32"/>
        </w:rPr>
        <w:t>s</w:t>
      </w:r>
      <w:r>
        <w:rPr>
          <w:szCs w:val="32"/>
        </w:rPr>
        <w:t>’</w:t>
      </w:r>
      <w:r w:rsidRPr="00894396">
        <w:rPr>
          <w:szCs w:val="32"/>
        </w:rPr>
        <w:t>écria d</w:t>
      </w:r>
      <w:r>
        <w:rPr>
          <w:szCs w:val="32"/>
        </w:rPr>
        <w:t>’</w:t>
      </w:r>
      <w:r w:rsidRPr="00894396">
        <w:rPr>
          <w:szCs w:val="32"/>
        </w:rPr>
        <w:t>Hubert</w:t>
      </w:r>
      <w:r>
        <w:rPr>
          <w:szCs w:val="32"/>
        </w:rPr>
        <w:t xml:space="preserve">, </w:t>
      </w:r>
      <w:r w:rsidRPr="00894396">
        <w:rPr>
          <w:szCs w:val="32"/>
        </w:rPr>
        <w:t>en lui-même</w:t>
      </w:r>
      <w:r>
        <w:rPr>
          <w:szCs w:val="32"/>
        </w:rPr>
        <w:t xml:space="preserve">. </w:t>
      </w:r>
      <w:r w:rsidRPr="00894396">
        <w:rPr>
          <w:szCs w:val="32"/>
        </w:rPr>
        <w:t>Le combat avait duré près de deux minutes</w:t>
      </w:r>
      <w:r>
        <w:rPr>
          <w:szCs w:val="32"/>
        </w:rPr>
        <w:t xml:space="preserve">, </w:t>
      </w:r>
      <w:r w:rsidRPr="00894396">
        <w:rPr>
          <w:szCs w:val="32"/>
        </w:rPr>
        <w:t>temps suffisant pour énerver le plus calme des hommes</w:t>
      </w:r>
      <w:r>
        <w:rPr>
          <w:szCs w:val="32"/>
        </w:rPr>
        <w:t xml:space="preserve">, </w:t>
      </w:r>
      <w:r w:rsidRPr="00894396">
        <w:rPr>
          <w:szCs w:val="32"/>
        </w:rPr>
        <w:t>en dehors même des motifs de la querelle</w:t>
      </w:r>
      <w:r>
        <w:rPr>
          <w:szCs w:val="32"/>
        </w:rPr>
        <w:t xml:space="preserve">. </w:t>
      </w:r>
      <w:r w:rsidRPr="00894396">
        <w:rPr>
          <w:szCs w:val="32"/>
        </w:rPr>
        <w:t>Et brusquement</w:t>
      </w:r>
      <w:r>
        <w:rPr>
          <w:szCs w:val="32"/>
        </w:rPr>
        <w:t xml:space="preserve">, </w:t>
      </w:r>
      <w:r w:rsidRPr="00894396">
        <w:rPr>
          <w:szCs w:val="32"/>
        </w:rPr>
        <w:t>tout fut fini</w:t>
      </w:r>
      <w:r>
        <w:rPr>
          <w:szCs w:val="32"/>
        </w:rPr>
        <w:t xml:space="preserve">. </w:t>
      </w:r>
      <w:r w:rsidRPr="00894396">
        <w:rPr>
          <w:szCs w:val="32"/>
        </w:rPr>
        <w:t>En venant au corps à corps</w:t>
      </w:r>
      <w:r>
        <w:rPr>
          <w:szCs w:val="32"/>
        </w:rPr>
        <w:t xml:space="preserve">, </w:t>
      </w:r>
      <w:r w:rsidRPr="00894396">
        <w:rPr>
          <w:szCs w:val="32"/>
        </w:rPr>
        <w:t>sous la garde de son adversaire</w:t>
      </w:r>
      <w:r>
        <w:rPr>
          <w:szCs w:val="32"/>
        </w:rPr>
        <w:t xml:space="preserve">, </w:t>
      </w:r>
      <w:r w:rsidRPr="00894396">
        <w:rPr>
          <w:szCs w:val="32"/>
        </w:rPr>
        <w:t>Féraud reçut une estafilade sur son bras raccourci</w:t>
      </w:r>
      <w:r>
        <w:rPr>
          <w:szCs w:val="32"/>
        </w:rPr>
        <w:t xml:space="preserve">. </w:t>
      </w:r>
      <w:r w:rsidRPr="00894396">
        <w:rPr>
          <w:szCs w:val="32"/>
        </w:rPr>
        <w:t>Il ne s</w:t>
      </w:r>
      <w:r>
        <w:rPr>
          <w:szCs w:val="32"/>
        </w:rPr>
        <w:t>’</w:t>
      </w:r>
      <w:r w:rsidRPr="00894396">
        <w:rPr>
          <w:szCs w:val="32"/>
        </w:rPr>
        <w:t>en aperçut même pas</w:t>
      </w:r>
      <w:r>
        <w:rPr>
          <w:szCs w:val="32"/>
        </w:rPr>
        <w:t xml:space="preserve">, </w:t>
      </w:r>
      <w:r w:rsidRPr="00894396">
        <w:rPr>
          <w:szCs w:val="32"/>
        </w:rPr>
        <w:t>mais le coup brisa son élan</w:t>
      </w:r>
      <w:r>
        <w:rPr>
          <w:szCs w:val="32"/>
        </w:rPr>
        <w:t xml:space="preserve"> ; </w:t>
      </w:r>
      <w:r w:rsidRPr="00894396">
        <w:rPr>
          <w:szCs w:val="32"/>
        </w:rPr>
        <w:t>son pied glissa sur le gravier</w:t>
      </w:r>
      <w:r>
        <w:rPr>
          <w:szCs w:val="32"/>
        </w:rPr>
        <w:t xml:space="preserve">, </w:t>
      </w:r>
      <w:r w:rsidRPr="00894396">
        <w:rPr>
          <w:szCs w:val="32"/>
        </w:rPr>
        <w:t>et il tomba à la renverse avec une extrême violence</w:t>
      </w:r>
      <w:r>
        <w:rPr>
          <w:szCs w:val="32"/>
        </w:rPr>
        <w:t xml:space="preserve">. </w:t>
      </w:r>
      <w:r w:rsidRPr="00894396">
        <w:rPr>
          <w:szCs w:val="32"/>
        </w:rPr>
        <w:t>Le choc plongea sa cervelle bouillante dans la quiétude d</w:t>
      </w:r>
      <w:r>
        <w:rPr>
          <w:szCs w:val="32"/>
        </w:rPr>
        <w:t>’</w:t>
      </w:r>
      <w:r w:rsidRPr="00894396">
        <w:rPr>
          <w:szCs w:val="32"/>
        </w:rPr>
        <w:t>une parfaite insensibilité</w:t>
      </w:r>
      <w:r>
        <w:rPr>
          <w:szCs w:val="32"/>
        </w:rPr>
        <w:t xml:space="preserve"> ; </w:t>
      </w:r>
      <w:r w:rsidRPr="00894396">
        <w:rPr>
          <w:szCs w:val="32"/>
        </w:rPr>
        <w:t>en le voyant tomber la jeune Alsacienne poussa un grand cri</w:t>
      </w:r>
      <w:r>
        <w:rPr>
          <w:szCs w:val="32"/>
        </w:rPr>
        <w:t xml:space="preserve">, </w:t>
      </w:r>
      <w:r w:rsidRPr="00894396">
        <w:rPr>
          <w:szCs w:val="32"/>
        </w:rPr>
        <w:t>tandis qu</w:t>
      </w:r>
      <w:r>
        <w:rPr>
          <w:szCs w:val="32"/>
        </w:rPr>
        <w:t>’</w:t>
      </w:r>
      <w:r w:rsidRPr="00894396">
        <w:rPr>
          <w:szCs w:val="32"/>
        </w:rPr>
        <w:t>à la fenêtre</w:t>
      </w:r>
      <w:r>
        <w:rPr>
          <w:szCs w:val="32"/>
        </w:rPr>
        <w:t xml:space="preserve">, </w:t>
      </w:r>
      <w:r w:rsidRPr="00894396">
        <w:rPr>
          <w:szCs w:val="32"/>
        </w:rPr>
        <w:t>la vieille dame interrompait ses gémissements pour se signer dévotement</w:t>
      </w:r>
      <w:r>
        <w:rPr>
          <w:szCs w:val="32"/>
        </w:rPr>
        <w:t>.</w:t>
      </w:r>
    </w:p>
    <w:p w14:paraId="03A0907E" w14:textId="77777777" w:rsidR="008D6F52" w:rsidRDefault="00000000" w:rsidP="008D6F52">
      <w:pPr>
        <w:rPr>
          <w:szCs w:val="32"/>
        </w:rPr>
      </w:pPr>
      <w:r w:rsidRPr="00894396">
        <w:rPr>
          <w:szCs w:val="32"/>
        </w:rPr>
        <w:t>À la vue de son adversaire immobile</w:t>
      </w:r>
      <w:r w:rsidR="008D6F52">
        <w:rPr>
          <w:szCs w:val="32"/>
        </w:rPr>
        <w:t xml:space="preserve">, </w:t>
      </w:r>
      <w:r w:rsidRPr="00894396">
        <w:rPr>
          <w:szCs w:val="32"/>
        </w:rPr>
        <w:t>le visage levé vers le ciel</w:t>
      </w:r>
      <w:r w:rsidR="008D6F52">
        <w:rPr>
          <w:szCs w:val="32"/>
        </w:rPr>
        <w:t xml:space="preserve">, </w:t>
      </w:r>
      <w:r w:rsidRPr="00894396">
        <w:rPr>
          <w:szCs w:val="32"/>
        </w:rPr>
        <w:t>le lieutenant d</w:t>
      </w:r>
      <w:r w:rsidR="008D6F52">
        <w:rPr>
          <w:szCs w:val="32"/>
        </w:rPr>
        <w:t>’</w:t>
      </w:r>
      <w:r w:rsidRPr="00894396">
        <w:rPr>
          <w:szCs w:val="32"/>
        </w:rPr>
        <w:t>Hubert crut l</w:t>
      </w:r>
      <w:r w:rsidR="008D6F52">
        <w:rPr>
          <w:szCs w:val="32"/>
        </w:rPr>
        <w:t>’</w:t>
      </w:r>
      <w:r w:rsidRPr="00894396">
        <w:rPr>
          <w:szCs w:val="32"/>
        </w:rPr>
        <w:t>avoir tué net</w:t>
      </w:r>
      <w:r w:rsidR="008D6F52">
        <w:rPr>
          <w:szCs w:val="32"/>
        </w:rPr>
        <w:t xml:space="preserve">. </w:t>
      </w:r>
      <w:r w:rsidRPr="00894396">
        <w:rPr>
          <w:szCs w:val="32"/>
        </w:rPr>
        <w:t>L</w:t>
      </w:r>
      <w:r w:rsidR="008D6F52">
        <w:rPr>
          <w:szCs w:val="32"/>
        </w:rPr>
        <w:t>’</w:t>
      </w:r>
      <w:r w:rsidRPr="00894396">
        <w:rPr>
          <w:szCs w:val="32"/>
        </w:rPr>
        <w:t>impression d</w:t>
      </w:r>
      <w:r w:rsidR="008D6F52">
        <w:rPr>
          <w:szCs w:val="32"/>
        </w:rPr>
        <w:t>’</w:t>
      </w:r>
      <w:r w:rsidRPr="00894396">
        <w:rPr>
          <w:szCs w:val="32"/>
        </w:rPr>
        <w:t>avoir donné un coup de taille assez violent pour couper son homme en deux</w:t>
      </w:r>
      <w:r w:rsidR="008D6F52">
        <w:rPr>
          <w:szCs w:val="32"/>
        </w:rPr>
        <w:t xml:space="preserve">, </w:t>
      </w:r>
      <w:r w:rsidRPr="00894396">
        <w:rPr>
          <w:szCs w:val="32"/>
        </w:rPr>
        <w:t>le hanta un instant</w:t>
      </w:r>
      <w:r w:rsidR="008D6F52">
        <w:rPr>
          <w:szCs w:val="32"/>
        </w:rPr>
        <w:t xml:space="preserve">, </w:t>
      </w:r>
      <w:r w:rsidRPr="00894396">
        <w:rPr>
          <w:szCs w:val="32"/>
        </w:rPr>
        <w:t>avec le souvenir exagéré de toute la vigueur qu</w:t>
      </w:r>
      <w:r w:rsidR="008D6F52">
        <w:rPr>
          <w:szCs w:val="32"/>
        </w:rPr>
        <w:t>’</w:t>
      </w:r>
      <w:r w:rsidRPr="00894396">
        <w:rPr>
          <w:szCs w:val="32"/>
        </w:rPr>
        <w:t>il avait mise dans ce coup</w:t>
      </w:r>
      <w:r w:rsidR="008D6F52">
        <w:rPr>
          <w:szCs w:val="32"/>
        </w:rPr>
        <w:t xml:space="preserve">. </w:t>
      </w:r>
      <w:r w:rsidRPr="00894396">
        <w:rPr>
          <w:szCs w:val="32"/>
        </w:rPr>
        <w:t>Il se laissa vivement tomber à genoux devant le corps inanimé</w:t>
      </w:r>
      <w:r w:rsidR="008D6F52">
        <w:rPr>
          <w:szCs w:val="32"/>
        </w:rPr>
        <w:t xml:space="preserve">. </w:t>
      </w:r>
      <w:r w:rsidRPr="00894396">
        <w:rPr>
          <w:szCs w:val="32"/>
        </w:rPr>
        <w:t>Quand il constata que le bras n</w:t>
      </w:r>
      <w:r w:rsidR="008D6F52">
        <w:rPr>
          <w:szCs w:val="32"/>
        </w:rPr>
        <w:t>’</w:t>
      </w:r>
      <w:r w:rsidRPr="00894396">
        <w:rPr>
          <w:szCs w:val="32"/>
        </w:rPr>
        <w:t>était même pas détaché</w:t>
      </w:r>
      <w:r w:rsidR="008D6F52">
        <w:rPr>
          <w:szCs w:val="32"/>
        </w:rPr>
        <w:t xml:space="preserve">, </w:t>
      </w:r>
      <w:r w:rsidRPr="00894396">
        <w:rPr>
          <w:szCs w:val="32"/>
        </w:rPr>
        <w:t>il éprouva un soulagement mitigé d</w:t>
      </w:r>
      <w:r w:rsidR="008D6F52">
        <w:rPr>
          <w:szCs w:val="32"/>
        </w:rPr>
        <w:t>’</w:t>
      </w:r>
      <w:r w:rsidRPr="00894396">
        <w:rPr>
          <w:szCs w:val="32"/>
        </w:rPr>
        <w:t>un certain désappointement</w:t>
      </w:r>
      <w:r w:rsidR="008D6F52">
        <w:rPr>
          <w:szCs w:val="32"/>
        </w:rPr>
        <w:t xml:space="preserve">. </w:t>
      </w:r>
      <w:r w:rsidRPr="00894396">
        <w:rPr>
          <w:szCs w:val="32"/>
        </w:rPr>
        <w:t>L</w:t>
      </w:r>
      <w:r w:rsidR="008D6F52">
        <w:rPr>
          <w:szCs w:val="32"/>
        </w:rPr>
        <w:t>’</w:t>
      </w:r>
      <w:r w:rsidRPr="00894396">
        <w:rPr>
          <w:szCs w:val="32"/>
        </w:rPr>
        <w:t>animal méritait davantage</w:t>
      </w:r>
      <w:r w:rsidR="008D6F52">
        <w:rPr>
          <w:szCs w:val="32"/>
        </w:rPr>
        <w:t xml:space="preserve">. </w:t>
      </w:r>
      <w:r w:rsidRPr="00894396">
        <w:rPr>
          <w:szCs w:val="32"/>
        </w:rPr>
        <w:t>Pourtant</w:t>
      </w:r>
      <w:r w:rsidR="008D6F52">
        <w:rPr>
          <w:szCs w:val="32"/>
        </w:rPr>
        <w:t xml:space="preserve">, </w:t>
      </w:r>
      <w:r w:rsidRPr="00894396">
        <w:rPr>
          <w:szCs w:val="32"/>
        </w:rPr>
        <w:t>d</w:t>
      </w:r>
      <w:r w:rsidR="008D6F52">
        <w:rPr>
          <w:szCs w:val="32"/>
        </w:rPr>
        <w:t>’</w:t>
      </w:r>
      <w:r w:rsidRPr="00894396">
        <w:rPr>
          <w:szCs w:val="32"/>
        </w:rPr>
        <w:t>Hubert n</w:t>
      </w:r>
      <w:r w:rsidR="008D6F52">
        <w:rPr>
          <w:szCs w:val="32"/>
        </w:rPr>
        <w:t>’</w:t>
      </w:r>
      <w:r w:rsidRPr="00894396">
        <w:rPr>
          <w:szCs w:val="32"/>
        </w:rPr>
        <w:t>avait jamais souhaité la mort de ce pécheur</w:t>
      </w:r>
      <w:r w:rsidR="008D6F52">
        <w:rPr>
          <w:szCs w:val="32"/>
        </w:rPr>
        <w:t xml:space="preserve"> ; </w:t>
      </w:r>
      <w:r w:rsidRPr="00894396">
        <w:rPr>
          <w:szCs w:val="32"/>
        </w:rPr>
        <w:t>l</w:t>
      </w:r>
      <w:r w:rsidR="008D6F52">
        <w:rPr>
          <w:szCs w:val="32"/>
        </w:rPr>
        <w:t>’</w:t>
      </w:r>
      <w:r w:rsidRPr="00894396">
        <w:rPr>
          <w:szCs w:val="32"/>
        </w:rPr>
        <w:t>affaire était déjà bien assez vilaine</w:t>
      </w:r>
      <w:r w:rsidR="008D6F52">
        <w:rPr>
          <w:szCs w:val="32"/>
        </w:rPr>
        <w:t xml:space="preserve">, </w:t>
      </w:r>
      <w:r w:rsidRPr="00894396">
        <w:rPr>
          <w:szCs w:val="32"/>
        </w:rPr>
        <w:t>et il s</w:t>
      </w:r>
      <w:r w:rsidR="008D6F52">
        <w:rPr>
          <w:szCs w:val="32"/>
        </w:rPr>
        <w:t>’</w:t>
      </w:r>
      <w:r w:rsidRPr="00894396">
        <w:rPr>
          <w:szCs w:val="32"/>
        </w:rPr>
        <w:t>efforça au plus vite d</w:t>
      </w:r>
      <w:r w:rsidR="008D6F52">
        <w:rPr>
          <w:szCs w:val="32"/>
        </w:rPr>
        <w:t>’</w:t>
      </w:r>
      <w:r w:rsidRPr="00894396">
        <w:rPr>
          <w:szCs w:val="32"/>
        </w:rPr>
        <w:t>étancher le sang de la blessure</w:t>
      </w:r>
      <w:r w:rsidR="008D6F52">
        <w:rPr>
          <w:szCs w:val="32"/>
        </w:rPr>
        <w:t xml:space="preserve">. </w:t>
      </w:r>
      <w:r w:rsidRPr="00894396">
        <w:rPr>
          <w:szCs w:val="32"/>
        </w:rPr>
        <w:t>Sa mauvaise fortune voulut que dans cette posture</w:t>
      </w:r>
      <w:r w:rsidR="008D6F52">
        <w:rPr>
          <w:szCs w:val="32"/>
        </w:rPr>
        <w:t xml:space="preserve">, </w:t>
      </w:r>
      <w:r w:rsidRPr="00894396">
        <w:rPr>
          <w:szCs w:val="32"/>
        </w:rPr>
        <w:t>il fût ridiculement empêtré par la servante</w:t>
      </w:r>
      <w:r w:rsidR="008D6F52">
        <w:rPr>
          <w:szCs w:val="32"/>
        </w:rPr>
        <w:t xml:space="preserve">. </w:t>
      </w:r>
      <w:r w:rsidRPr="00894396">
        <w:rPr>
          <w:szCs w:val="32"/>
        </w:rPr>
        <w:t>Avec des cris d</w:t>
      </w:r>
      <w:r w:rsidR="008D6F52">
        <w:rPr>
          <w:szCs w:val="32"/>
        </w:rPr>
        <w:t>’</w:t>
      </w:r>
      <w:r w:rsidRPr="00894396">
        <w:rPr>
          <w:szCs w:val="32"/>
        </w:rPr>
        <w:t>horreur</w:t>
      </w:r>
      <w:r w:rsidR="008D6F52">
        <w:rPr>
          <w:szCs w:val="32"/>
        </w:rPr>
        <w:t xml:space="preserve">, </w:t>
      </w:r>
      <w:r w:rsidRPr="00894396">
        <w:rPr>
          <w:szCs w:val="32"/>
        </w:rPr>
        <w:t>elle l</w:t>
      </w:r>
      <w:r w:rsidR="008D6F52">
        <w:rPr>
          <w:szCs w:val="32"/>
        </w:rPr>
        <w:t>’</w:t>
      </w:r>
      <w:r w:rsidRPr="00894396">
        <w:rPr>
          <w:szCs w:val="32"/>
        </w:rPr>
        <w:t>assaillit par derrière</w:t>
      </w:r>
      <w:r w:rsidR="008D6F52">
        <w:rPr>
          <w:szCs w:val="32"/>
        </w:rPr>
        <w:t xml:space="preserve">, </w:t>
      </w:r>
      <w:r w:rsidRPr="00894396">
        <w:rPr>
          <w:szCs w:val="32"/>
        </w:rPr>
        <w:t>et l</w:t>
      </w:r>
      <w:r w:rsidR="008D6F52">
        <w:rPr>
          <w:szCs w:val="32"/>
        </w:rPr>
        <w:t>’</w:t>
      </w:r>
      <w:r w:rsidRPr="00894396">
        <w:rPr>
          <w:szCs w:val="32"/>
        </w:rPr>
        <w:t>empoigna aux cheveux pour lui tirer la tête</w:t>
      </w:r>
      <w:r w:rsidR="008D6F52">
        <w:rPr>
          <w:szCs w:val="32"/>
        </w:rPr>
        <w:t xml:space="preserve">. </w:t>
      </w:r>
      <w:r w:rsidRPr="00894396">
        <w:rPr>
          <w:szCs w:val="32"/>
        </w:rPr>
        <w:t>Il ne concevait pas la raison qui pouvait pousser la jeune fille à l</w:t>
      </w:r>
      <w:r w:rsidR="008D6F52">
        <w:rPr>
          <w:szCs w:val="32"/>
        </w:rPr>
        <w:t>’</w:t>
      </w:r>
      <w:r w:rsidRPr="00894396">
        <w:rPr>
          <w:szCs w:val="32"/>
        </w:rPr>
        <w:t>embarrasser à ce moment précis</w:t>
      </w:r>
      <w:r w:rsidR="008D6F52">
        <w:rPr>
          <w:szCs w:val="32"/>
        </w:rPr>
        <w:t xml:space="preserve">. </w:t>
      </w:r>
      <w:r w:rsidRPr="00894396">
        <w:rPr>
          <w:szCs w:val="32"/>
        </w:rPr>
        <w:t>Il n</w:t>
      </w:r>
      <w:r w:rsidR="008D6F52">
        <w:rPr>
          <w:szCs w:val="32"/>
        </w:rPr>
        <w:t>’</w:t>
      </w:r>
      <w:r w:rsidRPr="00894396">
        <w:rPr>
          <w:szCs w:val="32"/>
        </w:rPr>
        <w:t>essaya même pas de comprendre</w:t>
      </w:r>
      <w:r w:rsidR="008D6F52">
        <w:rPr>
          <w:szCs w:val="32"/>
        </w:rPr>
        <w:t xml:space="preserve">. </w:t>
      </w:r>
      <w:r w:rsidRPr="00894396">
        <w:rPr>
          <w:szCs w:val="32"/>
        </w:rPr>
        <w:t>Toute l</w:t>
      </w:r>
      <w:r w:rsidR="008D6F52">
        <w:rPr>
          <w:szCs w:val="32"/>
        </w:rPr>
        <w:t>’</w:t>
      </w:r>
      <w:r w:rsidRPr="00894396">
        <w:rPr>
          <w:szCs w:val="32"/>
        </w:rPr>
        <w:t>affaire n</w:t>
      </w:r>
      <w:r w:rsidR="008D6F52">
        <w:rPr>
          <w:szCs w:val="32"/>
        </w:rPr>
        <w:t>’</w:t>
      </w:r>
      <w:r w:rsidRPr="00894396">
        <w:rPr>
          <w:szCs w:val="32"/>
        </w:rPr>
        <w:t>était qu</w:t>
      </w:r>
      <w:r w:rsidR="008D6F52">
        <w:rPr>
          <w:szCs w:val="32"/>
        </w:rPr>
        <w:t>’</w:t>
      </w:r>
      <w:r w:rsidRPr="00894396">
        <w:rPr>
          <w:szCs w:val="32"/>
        </w:rPr>
        <w:t xml:space="preserve">un vilain </w:t>
      </w:r>
      <w:r w:rsidRPr="00894396">
        <w:rPr>
          <w:szCs w:val="32"/>
        </w:rPr>
        <w:lastRenderedPageBreak/>
        <w:t>et obsédant cauchemar</w:t>
      </w:r>
      <w:r w:rsidR="008D6F52">
        <w:rPr>
          <w:szCs w:val="32"/>
        </w:rPr>
        <w:t xml:space="preserve">. </w:t>
      </w:r>
      <w:r w:rsidRPr="00894396">
        <w:rPr>
          <w:szCs w:val="32"/>
        </w:rPr>
        <w:t>Deux fois</w:t>
      </w:r>
      <w:r w:rsidR="008D6F52">
        <w:rPr>
          <w:szCs w:val="32"/>
        </w:rPr>
        <w:t xml:space="preserve">, </w:t>
      </w:r>
      <w:r w:rsidRPr="00894396">
        <w:rPr>
          <w:szCs w:val="32"/>
        </w:rPr>
        <w:t>pour ne pas être renversé</w:t>
      </w:r>
      <w:r w:rsidR="008D6F52">
        <w:rPr>
          <w:szCs w:val="32"/>
        </w:rPr>
        <w:t xml:space="preserve">, </w:t>
      </w:r>
      <w:r w:rsidRPr="00894396">
        <w:rPr>
          <w:szCs w:val="32"/>
        </w:rPr>
        <w:t>il dut se lever et la repousser</w:t>
      </w:r>
      <w:r w:rsidR="008D6F52">
        <w:rPr>
          <w:szCs w:val="32"/>
        </w:rPr>
        <w:t xml:space="preserve">. </w:t>
      </w:r>
      <w:r w:rsidRPr="00894396">
        <w:rPr>
          <w:szCs w:val="32"/>
        </w:rPr>
        <w:t>Il le faisait stoïquement</w:t>
      </w:r>
      <w:r w:rsidR="008D6F52">
        <w:rPr>
          <w:szCs w:val="32"/>
        </w:rPr>
        <w:t xml:space="preserve">, </w:t>
      </w:r>
      <w:r w:rsidRPr="00894396">
        <w:rPr>
          <w:szCs w:val="32"/>
        </w:rPr>
        <w:t>sans un mot</w:t>
      </w:r>
      <w:r w:rsidR="008D6F52">
        <w:rPr>
          <w:szCs w:val="32"/>
        </w:rPr>
        <w:t xml:space="preserve">, </w:t>
      </w:r>
      <w:r w:rsidRPr="00894396">
        <w:rPr>
          <w:szCs w:val="32"/>
        </w:rPr>
        <w:t>pour s</w:t>
      </w:r>
      <w:r w:rsidR="008D6F52">
        <w:rPr>
          <w:szCs w:val="32"/>
        </w:rPr>
        <w:t>’</w:t>
      </w:r>
      <w:r w:rsidRPr="00894396">
        <w:rPr>
          <w:szCs w:val="32"/>
        </w:rPr>
        <w:t>agenouiller à nouveau et reprendre sa besogne aussitôt</w:t>
      </w:r>
      <w:r w:rsidR="008D6F52">
        <w:rPr>
          <w:szCs w:val="32"/>
        </w:rPr>
        <w:t xml:space="preserve">. </w:t>
      </w:r>
      <w:r w:rsidRPr="00894396">
        <w:rPr>
          <w:szCs w:val="32"/>
        </w:rPr>
        <w:t>Mais la troisième fois</w:t>
      </w:r>
      <w:r w:rsidR="008D6F52">
        <w:rPr>
          <w:szCs w:val="32"/>
        </w:rPr>
        <w:t xml:space="preserve">, </w:t>
      </w:r>
      <w:r w:rsidRPr="00894396">
        <w:rPr>
          <w:szCs w:val="32"/>
        </w:rPr>
        <w:t>le sang arrêté</w:t>
      </w:r>
      <w:r w:rsidR="008D6F52">
        <w:rPr>
          <w:szCs w:val="32"/>
        </w:rPr>
        <w:t xml:space="preserve">, </w:t>
      </w:r>
      <w:r w:rsidRPr="00894396">
        <w:rPr>
          <w:szCs w:val="32"/>
        </w:rPr>
        <w:t>il saisit la jeune fille et lui tint les mains collées au corps</w:t>
      </w:r>
      <w:r w:rsidR="008D6F52">
        <w:rPr>
          <w:szCs w:val="32"/>
        </w:rPr>
        <w:t xml:space="preserve">. </w:t>
      </w:r>
      <w:r w:rsidRPr="00894396">
        <w:rPr>
          <w:szCs w:val="32"/>
        </w:rPr>
        <w:t>La coiffe de travers</w:t>
      </w:r>
      <w:r w:rsidR="008D6F52">
        <w:rPr>
          <w:szCs w:val="32"/>
        </w:rPr>
        <w:t xml:space="preserve">, </w:t>
      </w:r>
      <w:r w:rsidRPr="00894396">
        <w:rPr>
          <w:szCs w:val="32"/>
        </w:rPr>
        <w:t>elle avait les joues écarlates</w:t>
      </w:r>
      <w:r w:rsidR="008D6F52">
        <w:rPr>
          <w:szCs w:val="32"/>
        </w:rPr>
        <w:t xml:space="preserve">, </w:t>
      </w:r>
      <w:r w:rsidRPr="00894396">
        <w:rPr>
          <w:szCs w:val="32"/>
        </w:rPr>
        <w:t>et ses yeux étincelaient de folle colère</w:t>
      </w:r>
      <w:r w:rsidR="008D6F52">
        <w:rPr>
          <w:szCs w:val="32"/>
        </w:rPr>
        <w:t xml:space="preserve">. </w:t>
      </w:r>
      <w:r w:rsidRPr="00894396">
        <w:rPr>
          <w:szCs w:val="32"/>
        </w:rPr>
        <w:t>D</w:t>
      </w:r>
      <w:r w:rsidR="008D6F52">
        <w:rPr>
          <w:szCs w:val="32"/>
        </w:rPr>
        <w:t>’</w:t>
      </w:r>
      <w:r w:rsidRPr="00894396">
        <w:rPr>
          <w:szCs w:val="32"/>
        </w:rPr>
        <w:t>Hubert la regarda doucement</w:t>
      </w:r>
      <w:r w:rsidR="008D6F52">
        <w:rPr>
          <w:szCs w:val="32"/>
        </w:rPr>
        <w:t xml:space="preserve">, </w:t>
      </w:r>
      <w:r w:rsidRPr="00894396">
        <w:rPr>
          <w:szCs w:val="32"/>
        </w:rPr>
        <w:t>pendant qu</w:t>
      </w:r>
      <w:r w:rsidR="008D6F52">
        <w:rPr>
          <w:szCs w:val="32"/>
        </w:rPr>
        <w:t>’</w:t>
      </w:r>
      <w:r w:rsidRPr="00894396">
        <w:rPr>
          <w:szCs w:val="32"/>
        </w:rPr>
        <w:t>elle le traitait de misérable</w:t>
      </w:r>
      <w:r w:rsidR="008D6F52">
        <w:rPr>
          <w:szCs w:val="32"/>
        </w:rPr>
        <w:t xml:space="preserve">, </w:t>
      </w:r>
      <w:r w:rsidRPr="00894396">
        <w:rPr>
          <w:szCs w:val="32"/>
        </w:rPr>
        <w:t>de traître et d</w:t>
      </w:r>
      <w:r w:rsidR="008D6F52">
        <w:rPr>
          <w:szCs w:val="32"/>
        </w:rPr>
        <w:t>’</w:t>
      </w:r>
      <w:r w:rsidRPr="00894396">
        <w:rPr>
          <w:szCs w:val="32"/>
        </w:rPr>
        <w:t>assassin</w:t>
      </w:r>
      <w:r w:rsidR="008D6F52">
        <w:rPr>
          <w:szCs w:val="32"/>
        </w:rPr>
        <w:t xml:space="preserve">. </w:t>
      </w:r>
      <w:r w:rsidRPr="00894396">
        <w:rPr>
          <w:szCs w:val="32"/>
        </w:rPr>
        <w:t>Ces accusations le troublaient moins que la conviction qu</w:t>
      </w:r>
      <w:r w:rsidR="008D6F52">
        <w:rPr>
          <w:szCs w:val="32"/>
        </w:rPr>
        <w:t>’</w:t>
      </w:r>
      <w:r w:rsidRPr="00894396">
        <w:rPr>
          <w:szCs w:val="32"/>
        </w:rPr>
        <w:t>elle lui avait abondamment griffé le visage</w:t>
      </w:r>
      <w:r w:rsidR="008D6F52">
        <w:rPr>
          <w:szCs w:val="32"/>
        </w:rPr>
        <w:t xml:space="preserve">. </w:t>
      </w:r>
      <w:r w:rsidRPr="00894396">
        <w:rPr>
          <w:szCs w:val="32"/>
        </w:rPr>
        <w:t>Le ridicule allait s</w:t>
      </w:r>
      <w:r w:rsidR="008D6F52">
        <w:rPr>
          <w:szCs w:val="32"/>
        </w:rPr>
        <w:t>’</w:t>
      </w:r>
      <w:r w:rsidRPr="00894396">
        <w:rPr>
          <w:szCs w:val="32"/>
        </w:rPr>
        <w:t>ajouter au scandale de l</w:t>
      </w:r>
      <w:r w:rsidR="008D6F52">
        <w:rPr>
          <w:szCs w:val="32"/>
        </w:rPr>
        <w:t>’</w:t>
      </w:r>
      <w:r w:rsidRPr="00894396">
        <w:rPr>
          <w:szCs w:val="32"/>
        </w:rPr>
        <w:t>affaire</w:t>
      </w:r>
      <w:r w:rsidR="008D6F52">
        <w:rPr>
          <w:szCs w:val="32"/>
        </w:rPr>
        <w:t xml:space="preserve">. </w:t>
      </w:r>
      <w:r w:rsidRPr="00894396">
        <w:rPr>
          <w:szCs w:val="32"/>
        </w:rPr>
        <w:t>Il entendait l</w:t>
      </w:r>
      <w:r w:rsidR="008D6F52">
        <w:rPr>
          <w:szCs w:val="32"/>
        </w:rPr>
        <w:t>’</w:t>
      </w:r>
      <w:r w:rsidRPr="00894396">
        <w:rPr>
          <w:szCs w:val="32"/>
        </w:rPr>
        <w:t>histoire passer</w:t>
      </w:r>
      <w:r w:rsidR="008D6F52">
        <w:rPr>
          <w:szCs w:val="32"/>
        </w:rPr>
        <w:t xml:space="preserve">, </w:t>
      </w:r>
      <w:r w:rsidRPr="00894396">
        <w:rPr>
          <w:szCs w:val="32"/>
        </w:rPr>
        <w:t>enjolivée de bouche en bouche</w:t>
      </w:r>
      <w:r w:rsidR="008D6F52">
        <w:rPr>
          <w:szCs w:val="32"/>
        </w:rPr>
        <w:t xml:space="preserve">, </w:t>
      </w:r>
      <w:r w:rsidRPr="00894396">
        <w:rPr>
          <w:szCs w:val="32"/>
        </w:rPr>
        <w:t>par toute la garnison</w:t>
      </w:r>
      <w:r w:rsidR="008D6F52">
        <w:rPr>
          <w:szCs w:val="32"/>
        </w:rPr>
        <w:t xml:space="preserve"> ; </w:t>
      </w:r>
      <w:r w:rsidRPr="00894396">
        <w:rPr>
          <w:szCs w:val="32"/>
        </w:rPr>
        <w:t>elle gagnerait l</w:t>
      </w:r>
      <w:r w:rsidR="008D6F52">
        <w:rPr>
          <w:szCs w:val="32"/>
        </w:rPr>
        <w:t>’</w:t>
      </w:r>
      <w:r w:rsidRPr="00894396">
        <w:rPr>
          <w:szCs w:val="32"/>
        </w:rPr>
        <w:t>armée d</w:t>
      </w:r>
      <w:r w:rsidR="008D6F52">
        <w:rPr>
          <w:szCs w:val="32"/>
        </w:rPr>
        <w:t>’</w:t>
      </w:r>
      <w:r w:rsidRPr="00894396">
        <w:rPr>
          <w:szCs w:val="32"/>
        </w:rPr>
        <w:t>un bout à l</w:t>
      </w:r>
      <w:r w:rsidR="008D6F52">
        <w:rPr>
          <w:szCs w:val="32"/>
        </w:rPr>
        <w:t>’</w:t>
      </w:r>
      <w:r w:rsidRPr="00894396">
        <w:rPr>
          <w:szCs w:val="32"/>
        </w:rPr>
        <w:t>autre de la frontière</w:t>
      </w:r>
      <w:r w:rsidR="008D6F52">
        <w:rPr>
          <w:szCs w:val="32"/>
        </w:rPr>
        <w:t xml:space="preserve">, </w:t>
      </w:r>
      <w:r w:rsidRPr="00894396">
        <w:rPr>
          <w:szCs w:val="32"/>
        </w:rPr>
        <w:t>avec toutes les déformations possibles</w:t>
      </w:r>
      <w:r w:rsidR="008D6F52">
        <w:rPr>
          <w:szCs w:val="32"/>
        </w:rPr>
        <w:t xml:space="preserve">, </w:t>
      </w:r>
      <w:r w:rsidRPr="00894396">
        <w:rPr>
          <w:szCs w:val="32"/>
        </w:rPr>
        <w:t>de sentiments</w:t>
      </w:r>
      <w:r w:rsidR="008D6F52">
        <w:rPr>
          <w:szCs w:val="32"/>
        </w:rPr>
        <w:t xml:space="preserve">, </w:t>
      </w:r>
      <w:r w:rsidRPr="00894396">
        <w:rPr>
          <w:szCs w:val="32"/>
        </w:rPr>
        <w:t>de motifs et de circonstances</w:t>
      </w:r>
      <w:r w:rsidR="008D6F52">
        <w:rPr>
          <w:szCs w:val="32"/>
        </w:rPr>
        <w:t xml:space="preserve">, </w:t>
      </w:r>
      <w:r w:rsidRPr="00894396">
        <w:rPr>
          <w:szCs w:val="32"/>
        </w:rPr>
        <w:t>et finirait par jeter un doute jusque dans les cœurs de son honorable famille sur sa conduite et la distinction de ses goûts</w:t>
      </w:r>
      <w:r w:rsidR="008D6F52">
        <w:rPr>
          <w:szCs w:val="32"/>
        </w:rPr>
        <w:t xml:space="preserve">. </w:t>
      </w:r>
      <w:r w:rsidRPr="00894396">
        <w:rPr>
          <w:szCs w:val="32"/>
        </w:rPr>
        <w:t>C</w:t>
      </w:r>
      <w:r w:rsidR="008D6F52">
        <w:rPr>
          <w:szCs w:val="32"/>
        </w:rPr>
        <w:t>’</w:t>
      </w:r>
      <w:r w:rsidRPr="00894396">
        <w:rPr>
          <w:szCs w:val="32"/>
        </w:rPr>
        <w:t>était très bien pour cet imbécile de Féraud qui n</w:t>
      </w:r>
      <w:r w:rsidR="008D6F52">
        <w:rPr>
          <w:szCs w:val="32"/>
        </w:rPr>
        <w:t>’</w:t>
      </w:r>
      <w:r w:rsidRPr="00894396">
        <w:rPr>
          <w:szCs w:val="32"/>
        </w:rPr>
        <w:t>avait ni relations ni famille</w:t>
      </w:r>
      <w:r w:rsidR="008D6F52">
        <w:rPr>
          <w:szCs w:val="32"/>
        </w:rPr>
        <w:t xml:space="preserve"> ; </w:t>
      </w:r>
      <w:r w:rsidRPr="00894396">
        <w:rPr>
          <w:szCs w:val="32"/>
        </w:rPr>
        <w:t>son courage faisait sa seule qualité et c</w:t>
      </w:r>
      <w:r w:rsidR="008D6F52">
        <w:rPr>
          <w:szCs w:val="32"/>
        </w:rPr>
        <w:t>’</w:t>
      </w:r>
      <w:r w:rsidRPr="00894396">
        <w:rPr>
          <w:szCs w:val="32"/>
        </w:rPr>
        <w:t>était là un don simplement naturel</w:t>
      </w:r>
      <w:r w:rsidR="008D6F52">
        <w:rPr>
          <w:szCs w:val="32"/>
        </w:rPr>
        <w:t xml:space="preserve">, </w:t>
      </w:r>
      <w:r w:rsidRPr="00894396">
        <w:rPr>
          <w:szCs w:val="32"/>
        </w:rPr>
        <w:t>apanage du dernier des cavaliers de toute la cavalerie française</w:t>
      </w:r>
      <w:r w:rsidR="008D6F52">
        <w:rPr>
          <w:szCs w:val="32"/>
        </w:rPr>
        <w:t xml:space="preserve">. </w:t>
      </w:r>
      <w:r w:rsidRPr="00894396">
        <w:rPr>
          <w:szCs w:val="32"/>
        </w:rPr>
        <w:t>Sans cesser de maintenir dans sa poigne les bras de la jeune fille</w:t>
      </w:r>
      <w:r w:rsidR="008D6F52">
        <w:rPr>
          <w:szCs w:val="32"/>
        </w:rPr>
        <w:t xml:space="preserve">, </w:t>
      </w:r>
      <w:r w:rsidRPr="00894396">
        <w:rPr>
          <w:szCs w:val="32"/>
        </w:rPr>
        <w:t>d</w:t>
      </w:r>
      <w:r w:rsidR="008D6F52">
        <w:rPr>
          <w:szCs w:val="32"/>
        </w:rPr>
        <w:t>’</w:t>
      </w:r>
      <w:r w:rsidRPr="00894396">
        <w:rPr>
          <w:szCs w:val="32"/>
        </w:rPr>
        <w:t>Hubert jeta un coup d</w:t>
      </w:r>
      <w:r w:rsidR="008D6F52">
        <w:rPr>
          <w:szCs w:val="32"/>
        </w:rPr>
        <w:t>’</w:t>
      </w:r>
      <w:r w:rsidRPr="00894396">
        <w:rPr>
          <w:szCs w:val="32"/>
        </w:rPr>
        <w:t>œil par-dessus son épaule</w:t>
      </w:r>
      <w:r w:rsidR="008D6F52">
        <w:rPr>
          <w:szCs w:val="32"/>
        </w:rPr>
        <w:t xml:space="preserve">. </w:t>
      </w:r>
      <w:r w:rsidRPr="00894396">
        <w:rPr>
          <w:szCs w:val="32"/>
        </w:rPr>
        <w:t>Le lieutenant Féraud avait ouvert les yeux</w:t>
      </w:r>
      <w:r w:rsidR="008D6F52">
        <w:rPr>
          <w:szCs w:val="32"/>
        </w:rPr>
        <w:t xml:space="preserve">. </w:t>
      </w:r>
      <w:r w:rsidRPr="00894396">
        <w:rPr>
          <w:szCs w:val="32"/>
        </w:rPr>
        <w:t>Il ne bougeait pas</w:t>
      </w:r>
      <w:r w:rsidR="008D6F52">
        <w:rPr>
          <w:szCs w:val="32"/>
        </w:rPr>
        <w:t xml:space="preserve">. </w:t>
      </w:r>
      <w:r w:rsidRPr="00894396">
        <w:rPr>
          <w:szCs w:val="32"/>
        </w:rPr>
        <w:t>Comme un homme qui sort d</w:t>
      </w:r>
      <w:r w:rsidR="008D6F52">
        <w:rPr>
          <w:szCs w:val="32"/>
        </w:rPr>
        <w:t>’</w:t>
      </w:r>
      <w:r w:rsidRPr="00894396">
        <w:rPr>
          <w:szCs w:val="32"/>
        </w:rPr>
        <w:t>un profond sommeil</w:t>
      </w:r>
      <w:r w:rsidR="008D6F52">
        <w:rPr>
          <w:szCs w:val="32"/>
        </w:rPr>
        <w:t xml:space="preserve">, </w:t>
      </w:r>
      <w:r w:rsidRPr="00894396">
        <w:rPr>
          <w:szCs w:val="32"/>
        </w:rPr>
        <w:t>il regardait sans expression le ciel du soir</w:t>
      </w:r>
      <w:r w:rsidR="008D6F52">
        <w:rPr>
          <w:szCs w:val="32"/>
        </w:rPr>
        <w:t xml:space="preserve">. </w:t>
      </w:r>
      <w:r w:rsidRPr="00894396">
        <w:rPr>
          <w:szCs w:val="32"/>
        </w:rPr>
        <w:t>Les appels véhéments que d</w:t>
      </w:r>
      <w:r w:rsidR="008D6F52">
        <w:rPr>
          <w:szCs w:val="32"/>
        </w:rPr>
        <w:t>’</w:t>
      </w:r>
      <w:r w:rsidRPr="00894396">
        <w:rPr>
          <w:szCs w:val="32"/>
        </w:rPr>
        <w:t>Hubert adressait au vieux jardinier restaient sans effets et ne lui faisaient même plus fermer sa bouche édentée</w:t>
      </w:r>
      <w:r w:rsidR="008D6F52">
        <w:rPr>
          <w:szCs w:val="32"/>
        </w:rPr>
        <w:t xml:space="preserve">. </w:t>
      </w:r>
      <w:r w:rsidRPr="00894396">
        <w:rPr>
          <w:szCs w:val="32"/>
        </w:rPr>
        <w:t>Le jeune homme se souvint brusquement que le vieillard était parfaitement sourd</w:t>
      </w:r>
      <w:r w:rsidR="008D6F52">
        <w:rPr>
          <w:szCs w:val="32"/>
        </w:rPr>
        <w:t xml:space="preserve">. </w:t>
      </w:r>
      <w:r w:rsidRPr="00894396">
        <w:rPr>
          <w:szCs w:val="32"/>
        </w:rPr>
        <w:t>Pendant tout ce temps</w:t>
      </w:r>
      <w:r w:rsidR="008D6F52">
        <w:rPr>
          <w:szCs w:val="32"/>
        </w:rPr>
        <w:t xml:space="preserve">, </w:t>
      </w:r>
      <w:r w:rsidRPr="00894396">
        <w:rPr>
          <w:szCs w:val="32"/>
        </w:rPr>
        <w:t>la servante se débattait</w:t>
      </w:r>
      <w:r w:rsidR="008D6F52">
        <w:rPr>
          <w:szCs w:val="32"/>
        </w:rPr>
        <w:t xml:space="preserve">, </w:t>
      </w:r>
      <w:r w:rsidRPr="00894396">
        <w:rPr>
          <w:szCs w:val="32"/>
        </w:rPr>
        <w:t>et lui envoyait des coups de pied dans les jambes avec une rage muette de furie plus qu</w:t>
      </w:r>
      <w:r w:rsidR="008D6F52">
        <w:rPr>
          <w:szCs w:val="32"/>
        </w:rPr>
        <w:t>’</w:t>
      </w:r>
      <w:r w:rsidRPr="00894396">
        <w:rPr>
          <w:szCs w:val="32"/>
        </w:rPr>
        <w:t>avec une réserve de jeune fille</w:t>
      </w:r>
      <w:r w:rsidR="008D6F52">
        <w:rPr>
          <w:szCs w:val="32"/>
        </w:rPr>
        <w:t xml:space="preserve">. </w:t>
      </w:r>
      <w:r w:rsidRPr="00894396">
        <w:rPr>
          <w:szCs w:val="32"/>
        </w:rPr>
        <w:t>Il continuait à la tenir ferme</w:t>
      </w:r>
      <w:r w:rsidR="008D6F52">
        <w:rPr>
          <w:szCs w:val="32"/>
        </w:rPr>
        <w:t xml:space="preserve">, </w:t>
      </w:r>
      <w:r w:rsidRPr="00894396">
        <w:rPr>
          <w:szCs w:val="32"/>
        </w:rPr>
        <w:t>averti par son instinct que s</w:t>
      </w:r>
      <w:r w:rsidR="008D6F52">
        <w:rPr>
          <w:szCs w:val="32"/>
        </w:rPr>
        <w:t>’</w:t>
      </w:r>
      <w:r w:rsidRPr="00894396">
        <w:rPr>
          <w:szCs w:val="32"/>
        </w:rPr>
        <w:t>il la lâchait</w:t>
      </w:r>
      <w:r w:rsidR="008D6F52">
        <w:rPr>
          <w:szCs w:val="32"/>
        </w:rPr>
        <w:t xml:space="preserve">, </w:t>
      </w:r>
      <w:r w:rsidRPr="00894396">
        <w:rPr>
          <w:szCs w:val="32"/>
        </w:rPr>
        <w:t>elle lui sauterait aux yeux</w:t>
      </w:r>
      <w:r w:rsidR="008D6F52">
        <w:rPr>
          <w:szCs w:val="32"/>
        </w:rPr>
        <w:t xml:space="preserve">. </w:t>
      </w:r>
      <w:r w:rsidRPr="00894396">
        <w:rPr>
          <w:szCs w:val="32"/>
        </w:rPr>
        <w:t>Et cette situation l</w:t>
      </w:r>
      <w:r w:rsidR="008D6F52">
        <w:rPr>
          <w:szCs w:val="32"/>
        </w:rPr>
        <w:t>’</w:t>
      </w:r>
      <w:r w:rsidRPr="00894396">
        <w:rPr>
          <w:szCs w:val="32"/>
        </w:rPr>
        <w:t xml:space="preserve">humiliait </w:t>
      </w:r>
      <w:r w:rsidRPr="00894396">
        <w:rPr>
          <w:szCs w:val="32"/>
        </w:rPr>
        <w:lastRenderedPageBreak/>
        <w:t>singulièrement</w:t>
      </w:r>
      <w:r w:rsidR="008D6F52">
        <w:rPr>
          <w:szCs w:val="32"/>
        </w:rPr>
        <w:t xml:space="preserve">. </w:t>
      </w:r>
      <w:r w:rsidRPr="00894396">
        <w:rPr>
          <w:szCs w:val="32"/>
        </w:rPr>
        <w:t>La jeune fille finit pourtant par rester tranquille</w:t>
      </w:r>
      <w:r w:rsidR="008D6F52">
        <w:rPr>
          <w:szCs w:val="32"/>
        </w:rPr>
        <w:t xml:space="preserve">, </w:t>
      </w:r>
      <w:r w:rsidRPr="00894396">
        <w:rPr>
          <w:szCs w:val="32"/>
        </w:rPr>
        <w:t>moins par raison que par épuisement</w:t>
      </w:r>
      <w:r w:rsidR="008D6F52">
        <w:rPr>
          <w:szCs w:val="32"/>
        </w:rPr>
        <w:t xml:space="preserve">. </w:t>
      </w:r>
      <w:r w:rsidRPr="00894396">
        <w:rPr>
          <w:szCs w:val="32"/>
        </w:rPr>
        <w:t>D</w:t>
      </w:r>
      <w:r w:rsidR="008D6F52">
        <w:rPr>
          <w:szCs w:val="32"/>
        </w:rPr>
        <w:t>’</w:t>
      </w:r>
      <w:r w:rsidRPr="00894396">
        <w:rPr>
          <w:szCs w:val="32"/>
        </w:rPr>
        <w:t>Hubert essaya de se tirer du cauchemar par la voie des négociations</w:t>
      </w:r>
      <w:r w:rsidR="008D6F52">
        <w:rPr>
          <w:szCs w:val="32"/>
        </w:rPr>
        <w:t>.</w:t>
      </w:r>
    </w:p>
    <w:p w14:paraId="763FFA40" w14:textId="77777777" w:rsidR="008D6F52" w:rsidRDefault="008D6F52" w:rsidP="008D6F52">
      <w:pPr>
        <w:rPr>
          <w:szCs w:val="32"/>
        </w:rPr>
      </w:pPr>
      <w:r>
        <w:t>— </w:t>
      </w:r>
      <w:r w:rsidRPr="00894396">
        <w:rPr>
          <w:szCs w:val="32"/>
        </w:rPr>
        <w:t>Écoutez-moi</w:t>
      </w:r>
      <w:r>
        <w:rPr>
          <w:szCs w:val="32"/>
        </w:rPr>
        <w:t xml:space="preserve">, </w:t>
      </w:r>
      <w:r w:rsidRPr="00894396">
        <w:rPr>
          <w:szCs w:val="32"/>
        </w:rPr>
        <w:t>fit-il avec tout le calme qu</w:t>
      </w:r>
      <w:r>
        <w:rPr>
          <w:szCs w:val="32"/>
        </w:rPr>
        <w:t>’</w:t>
      </w:r>
      <w:r w:rsidRPr="00894396">
        <w:rPr>
          <w:szCs w:val="32"/>
        </w:rPr>
        <w:t>il put trouver en lui</w:t>
      </w:r>
      <w:r>
        <w:rPr>
          <w:szCs w:val="32"/>
        </w:rPr>
        <w:t xml:space="preserve"> ; </w:t>
      </w:r>
      <w:r w:rsidRPr="00894396">
        <w:rPr>
          <w:szCs w:val="32"/>
        </w:rPr>
        <w:t>voulez-vous me promettre de courir à la recherche d</w:t>
      </w:r>
      <w:r>
        <w:rPr>
          <w:szCs w:val="32"/>
        </w:rPr>
        <w:t>’</w:t>
      </w:r>
      <w:r w:rsidRPr="00894396">
        <w:rPr>
          <w:szCs w:val="32"/>
        </w:rPr>
        <w:t>un chirurgien</w:t>
      </w:r>
      <w:r>
        <w:rPr>
          <w:szCs w:val="32"/>
        </w:rPr>
        <w:t xml:space="preserve">, </w:t>
      </w:r>
      <w:r w:rsidRPr="00894396">
        <w:rPr>
          <w:szCs w:val="32"/>
        </w:rPr>
        <w:t>si je vous laisse aller</w:t>
      </w:r>
      <w:r>
        <w:rPr>
          <w:szCs w:val="32"/>
        </w:rPr>
        <w:t> ?</w:t>
      </w:r>
    </w:p>
    <w:p w14:paraId="65A4633B" w14:textId="77777777" w:rsidR="008D6F52" w:rsidRDefault="00000000" w:rsidP="008D6F52">
      <w:pPr>
        <w:rPr>
          <w:szCs w:val="32"/>
        </w:rPr>
      </w:pPr>
      <w:r w:rsidRPr="00894396">
        <w:rPr>
          <w:szCs w:val="32"/>
        </w:rPr>
        <w:t>Il éprouva une affliction sincère à entendre la jeune fille déclarer qu</w:t>
      </w:r>
      <w:r w:rsidR="008D6F52">
        <w:rPr>
          <w:szCs w:val="32"/>
        </w:rPr>
        <w:t>’</w:t>
      </w:r>
      <w:r w:rsidRPr="00894396">
        <w:rPr>
          <w:szCs w:val="32"/>
        </w:rPr>
        <w:t>elle n</w:t>
      </w:r>
      <w:r w:rsidR="008D6F52">
        <w:rPr>
          <w:szCs w:val="32"/>
        </w:rPr>
        <w:t>’</w:t>
      </w:r>
      <w:r w:rsidRPr="00894396">
        <w:rPr>
          <w:szCs w:val="32"/>
        </w:rPr>
        <w:t>en ferait rien</w:t>
      </w:r>
      <w:r w:rsidR="008D6F52">
        <w:rPr>
          <w:szCs w:val="32"/>
        </w:rPr>
        <w:t xml:space="preserve">. </w:t>
      </w:r>
      <w:r w:rsidRPr="00894396">
        <w:rPr>
          <w:szCs w:val="32"/>
        </w:rPr>
        <w:t>Au contraire</w:t>
      </w:r>
      <w:r w:rsidR="008D6F52">
        <w:rPr>
          <w:szCs w:val="32"/>
        </w:rPr>
        <w:t xml:space="preserve">, </w:t>
      </w:r>
      <w:r w:rsidRPr="00894396">
        <w:rPr>
          <w:szCs w:val="32"/>
        </w:rPr>
        <w:t>elle affirma</w:t>
      </w:r>
      <w:r w:rsidR="008D6F52">
        <w:rPr>
          <w:szCs w:val="32"/>
        </w:rPr>
        <w:t xml:space="preserve">, </w:t>
      </w:r>
      <w:r w:rsidRPr="00894396">
        <w:rPr>
          <w:szCs w:val="32"/>
        </w:rPr>
        <w:t>entre ses sanglots</w:t>
      </w:r>
      <w:r w:rsidR="008D6F52">
        <w:rPr>
          <w:szCs w:val="32"/>
        </w:rPr>
        <w:t xml:space="preserve">, </w:t>
      </w:r>
      <w:r w:rsidRPr="00894396">
        <w:rPr>
          <w:szCs w:val="32"/>
        </w:rPr>
        <w:t>son intention de rester dans le jardin</w:t>
      </w:r>
      <w:r w:rsidR="008D6F52">
        <w:rPr>
          <w:szCs w:val="32"/>
        </w:rPr>
        <w:t xml:space="preserve">, </w:t>
      </w:r>
      <w:r w:rsidRPr="00894396">
        <w:rPr>
          <w:szCs w:val="32"/>
        </w:rPr>
        <w:t>et de lutter bec et ongles pour la protection du vaincu</w:t>
      </w:r>
      <w:r w:rsidR="008D6F52">
        <w:rPr>
          <w:szCs w:val="32"/>
        </w:rPr>
        <w:t xml:space="preserve">. </w:t>
      </w:r>
      <w:r w:rsidRPr="00894396">
        <w:rPr>
          <w:szCs w:val="32"/>
        </w:rPr>
        <w:t>Une telle obstination était désolante</w:t>
      </w:r>
      <w:r w:rsidR="008D6F52">
        <w:rPr>
          <w:szCs w:val="32"/>
        </w:rPr>
        <w:t>.</w:t>
      </w:r>
    </w:p>
    <w:p w14:paraId="36CB4489" w14:textId="77777777" w:rsidR="008D6F52" w:rsidRDefault="008D6F52" w:rsidP="008D6F52">
      <w:pPr>
        <w:rPr>
          <w:szCs w:val="32"/>
        </w:rPr>
      </w:pPr>
      <w:r>
        <w:t>— </w:t>
      </w:r>
      <w:r w:rsidRPr="00894396">
        <w:rPr>
          <w:szCs w:val="32"/>
        </w:rPr>
        <w:t>Ma chère enfant</w:t>
      </w:r>
      <w:r>
        <w:rPr>
          <w:szCs w:val="32"/>
        </w:rPr>
        <w:t xml:space="preserve">, </w:t>
      </w:r>
      <w:r w:rsidRPr="00894396">
        <w:rPr>
          <w:szCs w:val="32"/>
        </w:rPr>
        <w:t>cria-t-il avec désespoir</w:t>
      </w:r>
      <w:r>
        <w:rPr>
          <w:szCs w:val="32"/>
        </w:rPr>
        <w:t xml:space="preserve">, </w:t>
      </w:r>
      <w:r w:rsidRPr="00894396">
        <w:rPr>
          <w:szCs w:val="32"/>
        </w:rPr>
        <w:t>est-il possible que vous me croyiez capable d</w:t>
      </w:r>
      <w:r>
        <w:rPr>
          <w:szCs w:val="32"/>
        </w:rPr>
        <w:t>’</w:t>
      </w:r>
      <w:r w:rsidRPr="00894396">
        <w:rPr>
          <w:szCs w:val="32"/>
        </w:rPr>
        <w:t>assassiner un adversaire blessé</w:t>
      </w:r>
      <w:r>
        <w:rPr>
          <w:szCs w:val="32"/>
        </w:rPr>
        <w:t xml:space="preserve"> ?… </w:t>
      </w:r>
      <w:r w:rsidRPr="00894396">
        <w:rPr>
          <w:szCs w:val="32"/>
        </w:rPr>
        <w:t>Quelle</w:t>
      </w:r>
      <w:r>
        <w:rPr>
          <w:szCs w:val="32"/>
        </w:rPr>
        <w:t xml:space="preserve">… </w:t>
      </w:r>
      <w:r w:rsidRPr="00894396">
        <w:rPr>
          <w:szCs w:val="32"/>
        </w:rPr>
        <w:t>Voulez-vous rester tranquille</w:t>
      </w:r>
      <w:r>
        <w:rPr>
          <w:szCs w:val="32"/>
        </w:rPr>
        <w:t xml:space="preserve">, </w:t>
      </w:r>
      <w:r w:rsidRPr="00894396">
        <w:rPr>
          <w:szCs w:val="32"/>
        </w:rPr>
        <w:t>espèce de petit chat sauvage</w:t>
      </w:r>
      <w:r>
        <w:rPr>
          <w:szCs w:val="32"/>
        </w:rPr>
        <w:t> !</w:t>
      </w:r>
    </w:p>
    <w:p w14:paraId="3D65941F" w14:textId="77777777" w:rsidR="008D6F52" w:rsidRDefault="00000000" w:rsidP="008D6F52">
      <w:pPr>
        <w:rPr>
          <w:szCs w:val="32"/>
        </w:rPr>
      </w:pPr>
      <w:r w:rsidRPr="00894396">
        <w:rPr>
          <w:szCs w:val="32"/>
        </w:rPr>
        <w:t>Ils luttaient</w:t>
      </w:r>
      <w:r w:rsidR="008D6F52">
        <w:rPr>
          <w:szCs w:val="32"/>
        </w:rPr>
        <w:t xml:space="preserve">. </w:t>
      </w:r>
      <w:r w:rsidRPr="00894396">
        <w:rPr>
          <w:szCs w:val="32"/>
        </w:rPr>
        <w:t>Une voix épaisse</w:t>
      </w:r>
      <w:r w:rsidR="008D6F52">
        <w:rPr>
          <w:szCs w:val="32"/>
        </w:rPr>
        <w:t xml:space="preserve">, </w:t>
      </w:r>
      <w:r w:rsidRPr="00894396">
        <w:rPr>
          <w:szCs w:val="32"/>
        </w:rPr>
        <w:t>endormie</w:t>
      </w:r>
      <w:r w:rsidR="008D6F52">
        <w:rPr>
          <w:szCs w:val="32"/>
        </w:rPr>
        <w:t xml:space="preserve">, </w:t>
      </w:r>
      <w:r w:rsidRPr="00894396">
        <w:rPr>
          <w:szCs w:val="32"/>
        </w:rPr>
        <w:t>dit derrière leur dos</w:t>
      </w:r>
      <w:r w:rsidR="008D6F52">
        <w:rPr>
          <w:szCs w:val="32"/>
        </w:rPr>
        <w:t> :</w:t>
      </w:r>
    </w:p>
    <w:p w14:paraId="262EA66F" w14:textId="77777777" w:rsidR="008D6F52" w:rsidRDefault="008D6F52" w:rsidP="008D6F52">
      <w:pPr>
        <w:rPr>
          <w:szCs w:val="32"/>
        </w:rPr>
      </w:pPr>
      <w:r>
        <w:t>— </w:t>
      </w:r>
      <w:r w:rsidRPr="00894396">
        <w:rPr>
          <w:szCs w:val="32"/>
        </w:rPr>
        <w:t>Qu</w:t>
      </w:r>
      <w:r>
        <w:rPr>
          <w:szCs w:val="32"/>
        </w:rPr>
        <w:t>’</w:t>
      </w:r>
      <w:r w:rsidRPr="00894396">
        <w:rPr>
          <w:szCs w:val="32"/>
        </w:rPr>
        <w:t>est-ce que vous faites à cette fille</w:t>
      </w:r>
      <w:r>
        <w:rPr>
          <w:szCs w:val="32"/>
        </w:rPr>
        <w:t> ?</w:t>
      </w:r>
    </w:p>
    <w:p w14:paraId="15B3B4BB" w14:textId="77777777" w:rsidR="008D6F52" w:rsidRDefault="00000000" w:rsidP="008D6F52">
      <w:pPr>
        <w:rPr>
          <w:szCs w:val="32"/>
        </w:rPr>
      </w:pPr>
      <w:r w:rsidRPr="00894396">
        <w:rPr>
          <w:szCs w:val="32"/>
        </w:rPr>
        <w:t>Le lieutenant Féraud s</w:t>
      </w:r>
      <w:r w:rsidR="008D6F52">
        <w:rPr>
          <w:szCs w:val="32"/>
        </w:rPr>
        <w:t>’</w:t>
      </w:r>
      <w:r w:rsidRPr="00894396">
        <w:rPr>
          <w:szCs w:val="32"/>
        </w:rPr>
        <w:t>était arc-bouté sur son bras valide</w:t>
      </w:r>
      <w:r w:rsidR="008D6F52">
        <w:rPr>
          <w:szCs w:val="32"/>
        </w:rPr>
        <w:t xml:space="preserve">. </w:t>
      </w:r>
      <w:r w:rsidRPr="00894396">
        <w:rPr>
          <w:szCs w:val="32"/>
        </w:rPr>
        <w:t>Il regardait d</w:t>
      </w:r>
      <w:r w:rsidR="008D6F52">
        <w:rPr>
          <w:szCs w:val="32"/>
        </w:rPr>
        <w:t>’</w:t>
      </w:r>
      <w:r w:rsidRPr="00894396">
        <w:rPr>
          <w:szCs w:val="32"/>
        </w:rPr>
        <w:t>un air hébété son autre bras</w:t>
      </w:r>
      <w:r w:rsidR="008D6F52">
        <w:rPr>
          <w:szCs w:val="32"/>
        </w:rPr>
        <w:t xml:space="preserve">, </w:t>
      </w:r>
      <w:r w:rsidRPr="00894396">
        <w:rPr>
          <w:szCs w:val="32"/>
        </w:rPr>
        <w:t>le désordre de son uniforme ensanglanté</w:t>
      </w:r>
      <w:r w:rsidR="008D6F52">
        <w:rPr>
          <w:szCs w:val="32"/>
        </w:rPr>
        <w:t xml:space="preserve">, </w:t>
      </w:r>
      <w:r w:rsidRPr="00894396">
        <w:rPr>
          <w:szCs w:val="32"/>
        </w:rPr>
        <w:t>une petite flaque rouge étalée à terre</w:t>
      </w:r>
      <w:r w:rsidR="008D6F52">
        <w:rPr>
          <w:szCs w:val="32"/>
        </w:rPr>
        <w:t xml:space="preserve">, </w:t>
      </w:r>
      <w:r w:rsidRPr="00894396">
        <w:rPr>
          <w:szCs w:val="32"/>
        </w:rPr>
        <w:t>et son sabre tombé à deux pas dans l</w:t>
      </w:r>
      <w:r w:rsidR="008D6F52">
        <w:rPr>
          <w:szCs w:val="32"/>
        </w:rPr>
        <w:t>’</w:t>
      </w:r>
      <w:r w:rsidRPr="00894396">
        <w:rPr>
          <w:szCs w:val="32"/>
        </w:rPr>
        <w:t>allée</w:t>
      </w:r>
      <w:r w:rsidR="008D6F52">
        <w:rPr>
          <w:szCs w:val="32"/>
        </w:rPr>
        <w:t xml:space="preserve">. </w:t>
      </w:r>
      <w:r w:rsidRPr="00894396">
        <w:rPr>
          <w:szCs w:val="32"/>
        </w:rPr>
        <w:t>Puis il se recoucha doucement pour réfléchir à tous ces problèmes</w:t>
      </w:r>
      <w:r w:rsidR="008D6F52">
        <w:rPr>
          <w:szCs w:val="32"/>
        </w:rPr>
        <w:t xml:space="preserve">, </w:t>
      </w:r>
      <w:r w:rsidRPr="00894396">
        <w:rPr>
          <w:szCs w:val="32"/>
        </w:rPr>
        <w:t>autant du moins que le lui permettait un affreux mal de tête</w:t>
      </w:r>
      <w:r w:rsidR="008D6F52">
        <w:rPr>
          <w:szCs w:val="32"/>
        </w:rPr>
        <w:t>.</w:t>
      </w:r>
    </w:p>
    <w:p w14:paraId="0A3CAA13" w14:textId="77777777" w:rsidR="008D6F52" w:rsidRDefault="00000000" w:rsidP="008D6F52">
      <w:pPr>
        <w:rPr>
          <w:szCs w:val="32"/>
        </w:rPr>
      </w:pPr>
      <w:r w:rsidRPr="00894396">
        <w:rPr>
          <w:szCs w:val="32"/>
        </w:rPr>
        <w:t>D</w:t>
      </w:r>
      <w:r w:rsidR="008D6F52">
        <w:rPr>
          <w:szCs w:val="32"/>
        </w:rPr>
        <w:t>’</w:t>
      </w:r>
      <w:r w:rsidRPr="00894396">
        <w:rPr>
          <w:szCs w:val="32"/>
        </w:rPr>
        <w:t>Hubert lâcha l</w:t>
      </w:r>
      <w:r w:rsidR="008D6F52">
        <w:rPr>
          <w:szCs w:val="32"/>
        </w:rPr>
        <w:t>’</w:t>
      </w:r>
      <w:r w:rsidRPr="00894396">
        <w:rPr>
          <w:szCs w:val="32"/>
        </w:rPr>
        <w:t>Alsacienne qui s</w:t>
      </w:r>
      <w:r w:rsidR="008D6F52">
        <w:rPr>
          <w:szCs w:val="32"/>
        </w:rPr>
        <w:t>’</w:t>
      </w:r>
      <w:r w:rsidRPr="00894396">
        <w:rPr>
          <w:szCs w:val="32"/>
        </w:rPr>
        <w:t>accroupit aussitôt près de l</w:t>
      </w:r>
      <w:r w:rsidR="008D6F52">
        <w:rPr>
          <w:szCs w:val="32"/>
        </w:rPr>
        <w:t>’</w:t>
      </w:r>
      <w:r w:rsidRPr="00894396">
        <w:rPr>
          <w:szCs w:val="32"/>
        </w:rPr>
        <w:t>autre lieutenant</w:t>
      </w:r>
      <w:r w:rsidR="008D6F52">
        <w:rPr>
          <w:szCs w:val="32"/>
        </w:rPr>
        <w:t xml:space="preserve">. </w:t>
      </w:r>
      <w:r w:rsidRPr="00894396">
        <w:rPr>
          <w:szCs w:val="32"/>
        </w:rPr>
        <w:t>Les ombres de la nuit tombaient sur le joli jardin et noyaient le tendre groupe</w:t>
      </w:r>
      <w:r w:rsidR="008D6F52">
        <w:rPr>
          <w:szCs w:val="32"/>
        </w:rPr>
        <w:t xml:space="preserve">, </w:t>
      </w:r>
      <w:r w:rsidRPr="00894396">
        <w:rPr>
          <w:szCs w:val="32"/>
        </w:rPr>
        <w:t>d</w:t>
      </w:r>
      <w:r w:rsidR="008D6F52">
        <w:rPr>
          <w:szCs w:val="32"/>
        </w:rPr>
        <w:t>’</w:t>
      </w:r>
      <w:r w:rsidRPr="00894396">
        <w:rPr>
          <w:szCs w:val="32"/>
        </w:rPr>
        <w:t>où s</w:t>
      </w:r>
      <w:r w:rsidR="008D6F52">
        <w:rPr>
          <w:szCs w:val="32"/>
        </w:rPr>
        <w:t>’</w:t>
      </w:r>
      <w:r w:rsidRPr="00894396">
        <w:rPr>
          <w:szCs w:val="32"/>
        </w:rPr>
        <w:t>échappaient des murmures étouffés de chagrin et de compassion</w:t>
      </w:r>
      <w:r w:rsidR="008D6F52">
        <w:rPr>
          <w:szCs w:val="32"/>
        </w:rPr>
        <w:t xml:space="preserve">, </w:t>
      </w:r>
      <w:r w:rsidRPr="00894396">
        <w:rPr>
          <w:szCs w:val="32"/>
        </w:rPr>
        <w:t>mêlés à des bruits faibles d</w:t>
      </w:r>
      <w:r w:rsidR="008D6F52">
        <w:rPr>
          <w:szCs w:val="32"/>
        </w:rPr>
        <w:t>’</w:t>
      </w:r>
      <w:r w:rsidRPr="00894396">
        <w:rPr>
          <w:szCs w:val="32"/>
        </w:rPr>
        <w:t>un autre caractère</w:t>
      </w:r>
      <w:r w:rsidR="008D6F52">
        <w:rPr>
          <w:szCs w:val="32"/>
        </w:rPr>
        <w:t xml:space="preserve">, </w:t>
      </w:r>
      <w:r w:rsidRPr="00894396">
        <w:rPr>
          <w:szCs w:val="32"/>
        </w:rPr>
        <w:t xml:space="preserve">qui rappelaient la voix </w:t>
      </w:r>
      <w:r w:rsidRPr="00894396">
        <w:rPr>
          <w:szCs w:val="32"/>
        </w:rPr>
        <w:lastRenderedPageBreak/>
        <w:t>d</w:t>
      </w:r>
      <w:r w:rsidR="008D6F52">
        <w:rPr>
          <w:szCs w:val="32"/>
        </w:rPr>
        <w:t>’</w:t>
      </w:r>
      <w:r w:rsidRPr="00894396">
        <w:rPr>
          <w:szCs w:val="32"/>
        </w:rPr>
        <w:t>un malade mal éveillé</w:t>
      </w:r>
      <w:r w:rsidR="008D6F52">
        <w:rPr>
          <w:szCs w:val="32"/>
        </w:rPr>
        <w:t xml:space="preserve">, </w:t>
      </w:r>
      <w:r w:rsidRPr="00894396">
        <w:rPr>
          <w:szCs w:val="32"/>
        </w:rPr>
        <w:t>et</w:t>
      </w:r>
      <w:r w:rsidR="008D6F52">
        <w:rPr>
          <w:szCs w:val="32"/>
        </w:rPr>
        <w:t xml:space="preserve">, </w:t>
      </w:r>
      <w:r w:rsidRPr="00894396">
        <w:rPr>
          <w:szCs w:val="32"/>
        </w:rPr>
        <w:t>qui se fût essayé à jurer</w:t>
      </w:r>
      <w:r w:rsidR="008D6F52">
        <w:rPr>
          <w:szCs w:val="32"/>
        </w:rPr>
        <w:t xml:space="preserve">. </w:t>
      </w:r>
      <w:r w:rsidRPr="00894396">
        <w:rPr>
          <w:szCs w:val="32"/>
        </w:rPr>
        <w:t>Le lieutenant d</w:t>
      </w:r>
      <w:r w:rsidR="008D6F52">
        <w:rPr>
          <w:szCs w:val="32"/>
        </w:rPr>
        <w:t>’</w:t>
      </w:r>
      <w:r w:rsidRPr="00894396">
        <w:rPr>
          <w:szCs w:val="32"/>
        </w:rPr>
        <w:t>Hubert s</w:t>
      </w:r>
      <w:r w:rsidR="008D6F52">
        <w:rPr>
          <w:szCs w:val="32"/>
        </w:rPr>
        <w:t>’</w:t>
      </w:r>
      <w:r w:rsidRPr="00894396">
        <w:rPr>
          <w:szCs w:val="32"/>
        </w:rPr>
        <w:t>esquiva</w:t>
      </w:r>
      <w:r w:rsidR="008D6F52">
        <w:rPr>
          <w:szCs w:val="32"/>
        </w:rPr>
        <w:t>.</w:t>
      </w:r>
    </w:p>
    <w:p w14:paraId="66A43CCE" w14:textId="77777777" w:rsidR="008D6F52" w:rsidRDefault="00000000" w:rsidP="008D6F52">
      <w:pPr>
        <w:rPr>
          <w:szCs w:val="32"/>
        </w:rPr>
      </w:pPr>
      <w:r w:rsidRPr="00894396">
        <w:rPr>
          <w:szCs w:val="32"/>
        </w:rPr>
        <w:t>Il traversa la maison silencieuse et</w:t>
      </w:r>
      <w:r w:rsidR="008D6F52">
        <w:rPr>
          <w:szCs w:val="32"/>
        </w:rPr>
        <w:t xml:space="preserve">, </w:t>
      </w:r>
      <w:r w:rsidRPr="00894396">
        <w:rPr>
          <w:szCs w:val="32"/>
        </w:rPr>
        <w:t>sorti dans la rue</w:t>
      </w:r>
      <w:r w:rsidR="008D6F52">
        <w:rPr>
          <w:szCs w:val="32"/>
        </w:rPr>
        <w:t xml:space="preserve">, </w:t>
      </w:r>
      <w:r w:rsidRPr="00894396">
        <w:rPr>
          <w:szCs w:val="32"/>
        </w:rPr>
        <w:t>se félicita du crépuscule qui dissimulait aux passants ses mains ensanglantées et les égratignures de son visage</w:t>
      </w:r>
      <w:r w:rsidR="008D6F52">
        <w:rPr>
          <w:szCs w:val="32"/>
        </w:rPr>
        <w:t xml:space="preserve">. </w:t>
      </w:r>
      <w:r w:rsidRPr="00894396">
        <w:rPr>
          <w:szCs w:val="32"/>
        </w:rPr>
        <w:t>On ne pouvait espérer pourtant tenir l</w:t>
      </w:r>
      <w:r w:rsidR="008D6F52">
        <w:rPr>
          <w:szCs w:val="32"/>
        </w:rPr>
        <w:t>’</w:t>
      </w:r>
      <w:r w:rsidRPr="00894396">
        <w:rPr>
          <w:szCs w:val="32"/>
        </w:rPr>
        <w:t>affaire secrète</w:t>
      </w:r>
      <w:r w:rsidR="008D6F52">
        <w:rPr>
          <w:szCs w:val="32"/>
        </w:rPr>
        <w:t xml:space="preserve">. </w:t>
      </w:r>
      <w:r w:rsidRPr="00894396">
        <w:rPr>
          <w:szCs w:val="32"/>
        </w:rPr>
        <w:t>Et redoutant par-dessus tout le discrédit et le ridicule</w:t>
      </w:r>
      <w:r w:rsidR="008D6F52">
        <w:rPr>
          <w:szCs w:val="32"/>
        </w:rPr>
        <w:t xml:space="preserve">, </w:t>
      </w:r>
      <w:r w:rsidRPr="00894396">
        <w:rPr>
          <w:szCs w:val="32"/>
        </w:rPr>
        <w:t>il se reprochait douloureusement de se glisser par les rues détournées avec une mine d</w:t>
      </w:r>
      <w:r w:rsidR="008D6F52">
        <w:rPr>
          <w:szCs w:val="32"/>
        </w:rPr>
        <w:t>’</w:t>
      </w:r>
      <w:r w:rsidRPr="00894396">
        <w:rPr>
          <w:szCs w:val="32"/>
        </w:rPr>
        <w:t>assassin</w:t>
      </w:r>
      <w:r w:rsidR="008D6F52">
        <w:rPr>
          <w:szCs w:val="32"/>
        </w:rPr>
        <w:t xml:space="preserve">. </w:t>
      </w:r>
      <w:r w:rsidRPr="00894396">
        <w:rPr>
          <w:szCs w:val="32"/>
        </w:rPr>
        <w:t>Soudain</w:t>
      </w:r>
      <w:r w:rsidR="008D6F52">
        <w:rPr>
          <w:szCs w:val="32"/>
        </w:rPr>
        <w:t xml:space="preserve">, </w:t>
      </w:r>
      <w:r w:rsidRPr="00894396">
        <w:rPr>
          <w:szCs w:val="32"/>
        </w:rPr>
        <w:t>le son d</w:t>
      </w:r>
      <w:r w:rsidR="008D6F52">
        <w:rPr>
          <w:szCs w:val="32"/>
        </w:rPr>
        <w:t>’</w:t>
      </w:r>
      <w:r w:rsidRPr="00894396">
        <w:rPr>
          <w:szCs w:val="32"/>
        </w:rPr>
        <w:t>une flûte</w:t>
      </w:r>
      <w:r w:rsidR="008D6F52">
        <w:rPr>
          <w:szCs w:val="32"/>
        </w:rPr>
        <w:t xml:space="preserve">, </w:t>
      </w:r>
      <w:r w:rsidRPr="00894396">
        <w:rPr>
          <w:szCs w:val="32"/>
        </w:rPr>
        <w:t>sorti par la fenêtre ouverte du premier étage d</w:t>
      </w:r>
      <w:r w:rsidR="008D6F52">
        <w:rPr>
          <w:szCs w:val="32"/>
        </w:rPr>
        <w:t>’</w:t>
      </w:r>
      <w:r w:rsidRPr="00894396">
        <w:rPr>
          <w:szCs w:val="32"/>
        </w:rPr>
        <w:t>une maison modeste</w:t>
      </w:r>
      <w:r w:rsidR="008D6F52">
        <w:rPr>
          <w:szCs w:val="32"/>
        </w:rPr>
        <w:t xml:space="preserve">, </w:t>
      </w:r>
      <w:r w:rsidRPr="00894396">
        <w:rPr>
          <w:szCs w:val="32"/>
        </w:rPr>
        <w:t>interrompit ses réflexions lugubres</w:t>
      </w:r>
      <w:r w:rsidR="008D6F52">
        <w:rPr>
          <w:szCs w:val="32"/>
        </w:rPr>
        <w:t xml:space="preserve">. </w:t>
      </w:r>
      <w:r w:rsidRPr="00894396">
        <w:rPr>
          <w:szCs w:val="32"/>
        </w:rPr>
        <w:t>Le virtuose apportait à son étude un véritable acharnement</w:t>
      </w:r>
      <w:r w:rsidR="008D6F52">
        <w:rPr>
          <w:szCs w:val="32"/>
        </w:rPr>
        <w:t xml:space="preserve">, </w:t>
      </w:r>
      <w:r w:rsidRPr="00894396">
        <w:rPr>
          <w:szCs w:val="32"/>
        </w:rPr>
        <w:t>et</w:t>
      </w:r>
      <w:r w:rsidR="008D6F52">
        <w:rPr>
          <w:szCs w:val="32"/>
        </w:rPr>
        <w:t xml:space="preserve">, </w:t>
      </w:r>
      <w:r w:rsidRPr="00894396">
        <w:rPr>
          <w:szCs w:val="32"/>
        </w:rPr>
        <w:t>sous les fioritures de la mélodie</w:t>
      </w:r>
      <w:r w:rsidR="008D6F52">
        <w:rPr>
          <w:szCs w:val="32"/>
        </w:rPr>
        <w:t xml:space="preserve">, </w:t>
      </w:r>
      <w:r w:rsidRPr="00894396">
        <w:rPr>
          <w:szCs w:val="32"/>
        </w:rPr>
        <w:t>on percevait le battement régulier du pied qui battait la mesure sur le plancher</w:t>
      </w:r>
      <w:r w:rsidR="008D6F52">
        <w:rPr>
          <w:szCs w:val="32"/>
        </w:rPr>
        <w:t>.</w:t>
      </w:r>
    </w:p>
    <w:p w14:paraId="1799B8D8" w14:textId="77777777" w:rsidR="008D6F52" w:rsidRDefault="00000000" w:rsidP="008D6F52">
      <w:pPr>
        <w:rPr>
          <w:szCs w:val="32"/>
        </w:rPr>
      </w:pPr>
      <w:r w:rsidRPr="00894396">
        <w:rPr>
          <w:szCs w:val="32"/>
        </w:rPr>
        <w:t>D</w:t>
      </w:r>
      <w:r w:rsidR="008D6F52">
        <w:rPr>
          <w:szCs w:val="32"/>
        </w:rPr>
        <w:t>’</w:t>
      </w:r>
      <w:r w:rsidRPr="00894396">
        <w:rPr>
          <w:szCs w:val="32"/>
        </w:rPr>
        <w:t>Hubert lança le nom d</w:t>
      </w:r>
      <w:r w:rsidR="008D6F52">
        <w:rPr>
          <w:szCs w:val="32"/>
        </w:rPr>
        <w:t>’</w:t>
      </w:r>
      <w:r w:rsidRPr="00894396">
        <w:rPr>
          <w:szCs w:val="32"/>
        </w:rPr>
        <w:t>un chirurgien-major qu</w:t>
      </w:r>
      <w:r w:rsidR="008D6F52">
        <w:rPr>
          <w:szCs w:val="32"/>
        </w:rPr>
        <w:t>’</w:t>
      </w:r>
      <w:r w:rsidRPr="00894396">
        <w:rPr>
          <w:szCs w:val="32"/>
        </w:rPr>
        <w:t>il connaissait bien</w:t>
      </w:r>
      <w:r w:rsidR="008D6F52">
        <w:rPr>
          <w:szCs w:val="32"/>
        </w:rPr>
        <w:t xml:space="preserve">. </w:t>
      </w:r>
      <w:r w:rsidRPr="00894396">
        <w:rPr>
          <w:szCs w:val="32"/>
        </w:rPr>
        <w:t>La flûte se tut</w:t>
      </w:r>
      <w:r w:rsidR="008D6F52">
        <w:rPr>
          <w:szCs w:val="32"/>
        </w:rPr>
        <w:t xml:space="preserve">, </w:t>
      </w:r>
      <w:r w:rsidRPr="00894396">
        <w:rPr>
          <w:szCs w:val="32"/>
        </w:rPr>
        <w:t>et le musicien paraissant à la fenêtre</w:t>
      </w:r>
      <w:r w:rsidR="008D6F52">
        <w:rPr>
          <w:szCs w:val="32"/>
        </w:rPr>
        <w:t xml:space="preserve">, </w:t>
      </w:r>
      <w:r w:rsidRPr="00894396">
        <w:rPr>
          <w:szCs w:val="32"/>
        </w:rPr>
        <w:t>son instrument en main</w:t>
      </w:r>
      <w:r w:rsidR="008D6F52">
        <w:rPr>
          <w:szCs w:val="32"/>
        </w:rPr>
        <w:t xml:space="preserve">, </w:t>
      </w:r>
      <w:r w:rsidRPr="00894396">
        <w:rPr>
          <w:szCs w:val="32"/>
        </w:rPr>
        <w:t>jeta les yeux dans la rue</w:t>
      </w:r>
      <w:r w:rsidR="008D6F52">
        <w:rPr>
          <w:szCs w:val="32"/>
        </w:rPr>
        <w:t>.</w:t>
      </w:r>
    </w:p>
    <w:p w14:paraId="7812B569" w14:textId="77777777" w:rsidR="008D6F52" w:rsidRDefault="008D6F52" w:rsidP="008D6F52">
      <w:pPr>
        <w:rPr>
          <w:szCs w:val="32"/>
        </w:rPr>
      </w:pPr>
      <w:r>
        <w:t>— </w:t>
      </w:r>
      <w:r w:rsidRPr="00894396">
        <w:rPr>
          <w:szCs w:val="32"/>
        </w:rPr>
        <w:t>Qui va là</w:t>
      </w:r>
      <w:r>
        <w:rPr>
          <w:szCs w:val="32"/>
        </w:rPr>
        <w:t xml:space="preserve"> ? </w:t>
      </w:r>
      <w:r w:rsidRPr="00894396">
        <w:rPr>
          <w:szCs w:val="32"/>
        </w:rPr>
        <w:t>Vous</w:t>
      </w:r>
      <w:r>
        <w:rPr>
          <w:szCs w:val="32"/>
        </w:rPr>
        <w:t xml:space="preserve">, </w:t>
      </w:r>
      <w:r w:rsidRPr="00894396">
        <w:rPr>
          <w:szCs w:val="32"/>
        </w:rPr>
        <w:t>d</w:t>
      </w:r>
      <w:r>
        <w:rPr>
          <w:szCs w:val="32"/>
        </w:rPr>
        <w:t>’</w:t>
      </w:r>
      <w:r w:rsidRPr="00894396">
        <w:rPr>
          <w:szCs w:val="32"/>
        </w:rPr>
        <w:t>Hubert</w:t>
      </w:r>
      <w:r>
        <w:rPr>
          <w:szCs w:val="32"/>
        </w:rPr>
        <w:t xml:space="preserve"> ? </w:t>
      </w:r>
      <w:r w:rsidRPr="00894396">
        <w:rPr>
          <w:szCs w:val="32"/>
        </w:rPr>
        <w:t>Qu</w:t>
      </w:r>
      <w:r>
        <w:rPr>
          <w:szCs w:val="32"/>
        </w:rPr>
        <w:t>’</w:t>
      </w:r>
      <w:r w:rsidRPr="00894396">
        <w:rPr>
          <w:szCs w:val="32"/>
        </w:rPr>
        <w:t>est-ce qui vous amène par ici</w:t>
      </w:r>
      <w:r>
        <w:rPr>
          <w:szCs w:val="32"/>
        </w:rPr>
        <w:t> ?</w:t>
      </w:r>
    </w:p>
    <w:p w14:paraId="58032541" w14:textId="77777777" w:rsidR="008D6F52" w:rsidRDefault="00000000" w:rsidP="008D6F52">
      <w:pPr>
        <w:rPr>
          <w:szCs w:val="32"/>
        </w:rPr>
      </w:pPr>
      <w:r w:rsidRPr="00894396">
        <w:rPr>
          <w:szCs w:val="32"/>
        </w:rPr>
        <w:t>Il n</w:t>
      </w:r>
      <w:r w:rsidR="008D6F52">
        <w:rPr>
          <w:szCs w:val="32"/>
        </w:rPr>
        <w:t>’</w:t>
      </w:r>
      <w:r w:rsidRPr="00894396">
        <w:rPr>
          <w:szCs w:val="32"/>
        </w:rPr>
        <w:t>aimait pas être dérangé à l</w:t>
      </w:r>
      <w:r w:rsidR="008D6F52">
        <w:rPr>
          <w:szCs w:val="32"/>
        </w:rPr>
        <w:t>’</w:t>
      </w:r>
      <w:r w:rsidRPr="00894396">
        <w:rPr>
          <w:szCs w:val="32"/>
        </w:rPr>
        <w:t>heure où il jouait de la flûte</w:t>
      </w:r>
      <w:r w:rsidR="008D6F52">
        <w:rPr>
          <w:szCs w:val="32"/>
        </w:rPr>
        <w:t xml:space="preserve">. </w:t>
      </w:r>
      <w:r w:rsidRPr="00894396">
        <w:rPr>
          <w:szCs w:val="32"/>
        </w:rPr>
        <w:t>C</w:t>
      </w:r>
      <w:r w:rsidR="008D6F52">
        <w:rPr>
          <w:szCs w:val="32"/>
        </w:rPr>
        <w:t>’</w:t>
      </w:r>
      <w:r w:rsidRPr="00894396">
        <w:rPr>
          <w:szCs w:val="32"/>
        </w:rPr>
        <w:t>était un homme dont les cheveux avaient blanchi à panser les blessés sur les champs de bataille</w:t>
      </w:r>
      <w:r w:rsidR="008D6F52">
        <w:rPr>
          <w:szCs w:val="32"/>
        </w:rPr>
        <w:t xml:space="preserve">, </w:t>
      </w:r>
      <w:r w:rsidRPr="00894396">
        <w:rPr>
          <w:szCs w:val="32"/>
        </w:rPr>
        <w:t>et qui s</w:t>
      </w:r>
      <w:r w:rsidR="008D6F52">
        <w:rPr>
          <w:szCs w:val="32"/>
        </w:rPr>
        <w:t>’</w:t>
      </w:r>
      <w:r w:rsidRPr="00894396">
        <w:rPr>
          <w:szCs w:val="32"/>
        </w:rPr>
        <w:t>était consacré à l</w:t>
      </w:r>
      <w:r w:rsidR="008D6F52">
        <w:rPr>
          <w:szCs w:val="32"/>
        </w:rPr>
        <w:t>’</w:t>
      </w:r>
      <w:r w:rsidRPr="00894396">
        <w:rPr>
          <w:szCs w:val="32"/>
        </w:rPr>
        <w:t>ingrate besogne</w:t>
      </w:r>
      <w:r w:rsidR="008D6F52">
        <w:rPr>
          <w:szCs w:val="32"/>
        </w:rPr>
        <w:t xml:space="preserve">, </w:t>
      </w:r>
      <w:r w:rsidRPr="00894396">
        <w:rPr>
          <w:szCs w:val="32"/>
        </w:rPr>
        <w:t>en laissant les autres récolter honneurs et avancement</w:t>
      </w:r>
      <w:r w:rsidR="008D6F52">
        <w:rPr>
          <w:szCs w:val="32"/>
        </w:rPr>
        <w:t>.</w:t>
      </w:r>
    </w:p>
    <w:p w14:paraId="541BCC10" w14:textId="77777777" w:rsidR="008D6F52" w:rsidRDefault="008D6F52" w:rsidP="008D6F52">
      <w:pPr>
        <w:rPr>
          <w:szCs w:val="32"/>
        </w:rPr>
      </w:pPr>
      <w:r>
        <w:t>— </w:t>
      </w:r>
      <w:r w:rsidRPr="00894396">
        <w:rPr>
          <w:szCs w:val="32"/>
        </w:rPr>
        <w:t>Je voudrais que vous alliez sans tarder voir Féraud</w:t>
      </w:r>
      <w:r>
        <w:rPr>
          <w:szCs w:val="32"/>
        </w:rPr>
        <w:t xml:space="preserve">. </w:t>
      </w:r>
      <w:r w:rsidRPr="00894396">
        <w:rPr>
          <w:szCs w:val="32"/>
        </w:rPr>
        <w:t>Vous connaissez le lieutenant Féraud</w:t>
      </w:r>
      <w:r>
        <w:rPr>
          <w:szCs w:val="32"/>
        </w:rPr>
        <w:t xml:space="preserve"> ? </w:t>
      </w:r>
      <w:r w:rsidRPr="00894396">
        <w:rPr>
          <w:szCs w:val="32"/>
        </w:rPr>
        <w:t>Il habite à deux pas d</w:t>
      </w:r>
      <w:r>
        <w:rPr>
          <w:szCs w:val="32"/>
        </w:rPr>
        <w:t>’</w:t>
      </w:r>
      <w:r w:rsidRPr="00894396">
        <w:rPr>
          <w:szCs w:val="32"/>
        </w:rPr>
        <w:t>ici</w:t>
      </w:r>
      <w:r>
        <w:rPr>
          <w:szCs w:val="32"/>
        </w:rPr>
        <w:t xml:space="preserve"> ; </w:t>
      </w:r>
      <w:r w:rsidRPr="00894396">
        <w:rPr>
          <w:szCs w:val="32"/>
        </w:rPr>
        <w:t>quelques minutes à peine</w:t>
      </w:r>
      <w:r>
        <w:rPr>
          <w:szCs w:val="32"/>
        </w:rPr>
        <w:t>.</w:t>
      </w:r>
    </w:p>
    <w:p w14:paraId="750EB7A2" w14:textId="77777777" w:rsidR="008D6F52" w:rsidRDefault="008D6F52" w:rsidP="008D6F52">
      <w:pPr>
        <w:rPr>
          <w:szCs w:val="32"/>
        </w:rPr>
      </w:pPr>
      <w:r>
        <w:t>— </w:t>
      </w:r>
      <w:r w:rsidRPr="00894396">
        <w:rPr>
          <w:szCs w:val="32"/>
        </w:rPr>
        <w:t>Qu</w:t>
      </w:r>
      <w:r>
        <w:rPr>
          <w:szCs w:val="32"/>
        </w:rPr>
        <w:t>’</w:t>
      </w:r>
      <w:r w:rsidRPr="00894396">
        <w:rPr>
          <w:szCs w:val="32"/>
        </w:rPr>
        <w:t>est-ce qu</w:t>
      </w:r>
      <w:r>
        <w:rPr>
          <w:szCs w:val="32"/>
        </w:rPr>
        <w:t>’</w:t>
      </w:r>
      <w:r w:rsidRPr="00894396">
        <w:rPr>
          <w:szCs w:val="32"/>
        </w:rPr>
        <w:t>il a donc</w:t>
      </w:r>
      <w:r>
        <w:rPr>
          <w:szCs w:val="32"/>
        </w:rPr>
        <w:t> ?</w:t>
      </w:r>
    </w:p>
    <w:p w14:paraId="4C0F0463" w14:textId="77777777" w:rsidR="008D6F52" w:rsidRDefault="008D6F52" w:rsidP="008D6F52">
      <w:pPr>
        <w:rPr>
          <w:szCs w:val="32"/>
        </w:rPr>
      </w:pPr>
      <w:r>
        <w:t>— </w:t>
      </w:r>
      <w:r w:rsidRPr="00894396">
        <w:rPr>
          <w:szCs w:val="32"/>
        </w:rPr>
        <w:t>Blessé</w:t>
      </w:r>
      <w:r>
        <w:rPr>
          <w:szCs w:val="32"/>
        </w:rPr>
        <w:t>.</w:t>
      </w:r>
    </w:p>
    <w:p w14:paraId="5C22EE4A" w14:textId="77777777" w:rsidR="008D6F52" w:rsidRDefault="008D6F52" w:rsidP="008D6F52">
      <w:pPr>
        <w:rPr>
          <w:szCs w:val="32"/>
        </w:rPr>
      </w:pPr>
      <w:r>
        <w:lastRenderedPageBreak/>
        <w:t>— </w:t>
      </w:r>
      <w:r w:rsidRPr="00894396">
        <w:rPr>
          <w:szCs w:val="32"/>
        </w:rPr>
        <w:t>Vous en êtes sûr</w:t>
      </w:r>
      <w:r>
        <w:rPr>
          <w:szCs w:val="32"/>
        </w:rPr>
        <w:t> ?</w:t>
      </w:r>
    </w:p>
    <w:p w14:paraId="33DCD609" w14:textId="77777777" w:rsidR="008D6F52" w:rsidRDefault="008D6F52" w:rsidP="008D6F52">
      <w:pPr>
        <w:rPr>
          <w:szCs w:val="32"/>
        </w:rPr>
      </w:pPr>
      <w:r>
        <w:t>— </w:t>
      </w:r>
      <w:r w:rsidRPr="00894396">
        <w:rPr>
          <w:szCs w:val="32"/>
        </w:rPr>
        <w:t>Sûr</w:t>
      </w:r>
      <w:r>
        <w:rPr>
          <w:szCs w:val="32"/>
        </w:rPr>
        <w:t xml:space="preserve"> ? </w:t>
      </w:r>
      <w:r w:rsidRPr="00894396">
        <w:rPr>
          <w:szCs w:val="32"/>
        </w:rPr>
        <w:t>Je le quitte à l</w:t>
      </w:r>
      <w:r>
        <w:rPr>
          <w:szCs w:val="32"/>
        </w:rPr>
        <w:t>’</w:t>
      </w:r>
      <w:r w:rsidRPr="00894396">
        <w:rPr>
          <w:szCs w:val="32"/>
        </w:rPr>
        <w:t>instant</w:t>
      </w:r>
      <w:r>
        <w:rPr>
          <w:szCs w:val="32"/>
        </w:rPr>
        <w:t>.</w:t>
      </w:r>
    </w:p>
    <w:p w14:paraId="7505A9AC" w14:textId="77777777" w:rsidR="008D6F52" w:rsidRDefault="008D6F52" w:rsidP="008D6F52">
      <w:pPr>
        <w:rPr>
          <w:szCs w:val="32"/>
        </w:rPr>
      </w:pPr>
      <w:r>
        <w:t>— </w:t>
      </w:r>
      <w:r w:rsidRPr="00894396">
        <w:rPr>
          <w:szCs w:val="32"/>
        </w:rPr>
        <w:t>C</w:t>
      </w:r>
      <w:r>
        <w:rPr>
          <w:szCs w:val="32"/>
        </w:rPr>
        <w:t>’</w:t>
      </w:r>
      <w:r w:rsidRPr="00894396">
        <w:rPr>
          <w:szCs w:val="32"/>
        </w:rPr>
        <w:t>est amusant</w:t>
      </w:r>
      <w:r>
        <w:rPr>
          <w:szCs w:val="32"/>
        </w:rPr>
        <w:t xml:space="preserve"> ! </w:t>
      </w:r>
      <w:r w:rsidRPr="00894396">
        <w:rPr>
          <w:szCs w:val="32"/>
        </w:rPr>
        <w:t>fit le vieux chirurgien</w:t>
      </w:r>
      <w:r>
        <w:rPr>
          <w:szCs w:val="32"/>
        </w:rPr>
        <w:t>.</w:t>
      </w:r>
    </w:p>
    <w:p w14:paraId="5D9EAA4A" w14:textId="77777777" w:rsidR="008D6F52" w:rsidRDefault="00000000" w:rsidP="008D6F52">
      <w:pPr>
        <w:rPr>
          <w:szCs w:val="32"/>
        </w:rPr>
      </w:pPr>
      <w:r w:rsidRPr="00894396">
        <w:rPr>
          <w:szCs w:val="32"/>
        </w:rPr>
        <w:t>Amusant était son terme favori</w:t>
      </w:r>
      <w:r w:rsidR="008D6F52">
        <w:rPr>
          <w:szCs w:val="32"/>
        </w:rPr>
        <w:t xml:space="preserve">, </w:t>
      </w:r>
      <w:r w:rsidRPr="00894396">
        <w:rPr>
          <w:szCs w:val="32"/>
        </w:rPr>
        <w:t>mais l</w:t>
      </w:r>
      <w:r w:rsidR="008D6F52">
        <w:rPr>
          <w:szCs w:val="32"/>
        </w:rPr>
        <w:t>’</w:t>
      </w:r>
      <w:r w:rsidRPr="00894396">
        <w:rPr>
          <w:szCs w:val="32"/>
        </w:rPr>
        <w:t>expression de son visage</w:t>
      </w:r>
      <w:r w:rsidR="008D6F52">
        <w:rPr>
          <w:szCs w:val="32"/>
        </w:rPr>
        <w:t xml:space="preserve">, </w:t>
      </w:r>
      <w:r w:rsidRPr="00894396">
        <w:rPr>
          <w:szCs w:val="32"/>
        </w:rPr>
        <w:t>quand il le prononçait n</w:t>
      </w:r>
      <w:r w:rsidR="008D6F52">
        <w:rPr>
          <w:szCs w:val="32"/>
        </w:rPr>
        <w:t>’</w:t>
      </w:r>
      <w:r w:rsidRPr="00894396">
        <w:rPr>
          <w:szCs w:val="32"/>
        </w:rPr>
        <w:t>était jamais en harmonie avec le mot</w:t>
      </w:r>
      <w:r w:rsidR="008D6F52">
        <w:rPr>
          <w:szCs w:val="32"/>
        </w:rPr>
        <w:t xml:space="preserve">. </w:t>
      </w:r>
      <w:r w:rsidRPr="00894396">
        <w:rPr>
          <w:szCs w:val="32"/>
        </w:rPr>
        <w:t>C</w:t>
      </w:r>
      <w:r w:rsidR="008D6F52">
        <w:rPr>
          <w:szCs w:val="32"/>
        </w:rPr>
        <w:t>’</w:t>
      </w:r>
      <w:r w:rsidRPr="00894396">
        <w:rPr>
          <w:szCs w:val="32"/>
        </w:rPr>
        <w:t>était un homme placide</w:t>
      </w:r>
      <w:r w:rsidR="008D6F52">
        <w:rPr>
          <w:szCs w:val="32"/>
        </w:rPr>
        <w:t>.</w:t>
      </w:r>
    </w:p>
    <w:p w14:paraId="7E19D7A6" w14:textId="77777777" w:rsidR="008D6F52" w:rsidRDefault="008D6F52" w:rsidP="008D6F52">
      <w:pPr>
        <w:rPr>
          <w:szCs w:val="32"/>
        </w:rPr>
      </w:pPr>
      <w:r>
        <w:t>— </w:t>
      </w:r>
      <w:r w:rsidRPr="00894396">
        <w:rPr>
          <w:szCs w:val="32"/>
        </w:rPr>
        <w:t>Entrez</w:t>
      </w:r>
      <w:r>
        <w:rPr>
          <w:szCs w:val="32"/>
        </w:rPr>
        <w:t xml:space="preserve">, </w:t>
      </w:r>
      <w:r w:rsidRPr="00894396">
        <w:rPr>
          <w:szCs w:val="32"/>
        </w:rPr>
        <w:t>ajouta-t-il</w:t>
      </w:r>
      <w:r>
        <w:rPr>
          <w:szCs w:val="32"/>
        </w:rPr>
        <w:t xml:space="preserve">. </w:t>
      </w:r>
      <w:r w:rsidRPr="00894396">
        <w:rPr>
          <w:szCs w:val="32"/>
        </w:rPr>
        <w:t>Je me prépare à l</w:t>
      </w:r>
      <w:r>
        <w:rPr>
          <w:szCs w:val="32"/>
        </w:rPr>
        <w:t>’</w:t>
      </w:r>
      <w:r w:rsidRPr="00894396">
        <w:rPr>
          <w:szCs w:val="32"/>
        </w:rPr>
        <w:t>instant</w:t>
      </w:r>
      <w:r>
        <w:rPr>
          <w:szCs w:val="32"/>
        </w:rPr>
        <w:t>.</w:t>
      </w:r>
    </w:p>
    <w:p w14:paraId="147E0F1E" w14:textId="77777777" w:rsidR="008D6F52" w:rsidRDefault="008D6F52" w:rsidP="008D6F52">
      <w:pPr>
        <w:rPr>
          <w:szCs w:val="32"/>
        </w:rPr>
      </w:pPr>
      <w:r>
        <w:t>— </w:t>
      </w:r>
      <w:r w:rsidRPr="00894396">
        <w:rPr>
          <w:szCs w:val="32"/>
        </w:rPr>
        <w:t>Merci bien</w:t>
      </w:r>
      <w:r>
        <w:rPr>
          <w:szCs w:val="32"/>
        </w:rPr>
        <w:t xml:space="preserve">. </w:t>
      </w:r>
      <w:r w:rsidRPr="00894396">
        <w:rPr>
          <w:szCs w:val="32"/>
        </w:rPr>
        <w:t>Je voudrais me laver les mains dans votre chambre</w:t>
      </w:r>
      <w:r>
        <w:rPr>
          <w:szCs w:val="32"/>
        </w:rPr>
        <w:t>.</w:t>
      </w:r>
    </w:p>
    <w:p w14:paraId="5737C105" w14:textId="77777777" w:rsidR="008D6F52" w:rsidRDefault="00000000" w:rsidP="008D6F52">
      <w:pPr>
        <w:rPr>
          <w:szCs w:val="32"/>
        </w:rPr>
      </w:pPr>
      <w:r w:rsidRPr="00894396">
        <w:rPr>
          <w:szCs w:val="32"/>
        </w:rPr>
        <w:t>D</w:t>
      </w:r>
      <w:r w:rsidR="008D6F52">
        <w:rPr>
          <w:szCs w:val="32"/>
        </w:rPr>
        <w:t>’</w:t>
      </w:r>
      <w:r w:rsidRPr="00894396">
        <w:rPr>
          <w:szCs w:val="32"/>
        </w:rPr>
        <w:t>Hubert trouva le chirurgien en train de dévisser sa flûte et d</w:t>
      </w:r>
      <w:r w:rsidR="008D6F52">
        <w:rPr>
          <w:szCs w:val="32"/>
        </w:rPr>
        <w:t>’</w:t>
      </w:r>
      <w:r w:rsidRPr="00894396">
        <w:rPr>
          <w:szCs w:val="32"/>
        </w:rPr>
        <w:t>en ranger méthodiquement les morceaux dans un étui</w:t>
      </w:r>
      <w:r w:rsidR="008D6F52">
        <w:rPr>
          <w:szCs w:val="32"/>
        </w:rPr>
        <w:t xml:space="preserve">. </w:t>
      </w:r>
      <w:r w:rsidRPr="00894396">
        <w:rPr>
          <w:szCs w:val="32"/>
        </w:rPr>
        <w:t>L</w:t>
      </w:r>
      <w:r w:rsidR="008D6F52">
        <w:rPr>
          <w:szCs w:val="32"/>
        </w:rPr>
        <w:t>’</w:t>
      </w:r>
      <w:r w:rsidRPr="00894396">
        <w:rPr>
          <w:szCs w:val="32"/>
        </w:rPr>
        <w:t>autre tourna la tête</w:t>
      </w:r>
      <w:r w:rsidR="008D6F52">
        <w:rPr>
          <w:szCs w:val="32"/>
        </w:rPr>
        <w:t>.</w:t>
      </w:r>
    </w:p>
    <w:p w14:paraId="18606D93" w14:textId="77777777" w:rsidR="008D6F52" w:rsidRDefault="008D6F52" w:rsidP="008D6F52">
      <w:pPr>
        <w:rPr>
          <w:szCs w:val="32"/>
        </w:rPr>
      </w:pPr>
      <w:r>
        <w:t>— </w:t>
      </w:r>
      <w:r w:rsidRPr="00894396">
        <w:rPr>
          <w:szCs w:val="32"/>
        </w:rPr>
        <w:t>Il y a de l</w:t>
      </w:r>
      <w:r>
        <w:rPr>
          <w:szCs w:val="32"/>
        </w:rPr>
        <w:t>’</w:t>
      </w:r>
      <w:r w:rsidRPr="00894396">
        <w:rPr>
          <w:szCs w:val="32"/>
        </w:rPr>
        <w:t>eau là</w:t>
      </w:r>
      <w:r>
        <w:rPr>
          <w:szCs w:val="32"/>
        </w:rPr>
        <w:t xml:space="preserve">, </w:t>
      </w:r>
      <w:r w:rsidRPr="00894396">
        <w:rPr>
          <w:szCs w:val="32"/>
        </w:rPr>
        <w:t>dans le coin</w:t>
      </w:r>
      <w:r>
        <w:rPr>
          <w:szCs w:val="32"/>
        </w:rPr>
        <w:t xml:space="preserve">. </w:t>
      </w:r>
      <w:r w:rsidRPr="00894396">
        <w:rPr>
          <w:szCs w:val="32"/>
        </w:rPr>
        <w:t>Vos mains en ont besoin</w:t>
      </w:r>
      <w:r>
        <w:rPr>
          <w:szCs w:val="32"/>
        </w:rPr>
        <w:t xml:space="preserve">, </w:t>
      </w:r>
      <w:r w:rsidRPr="00894396">
        <w:rPr>
          <w:szCs w:val="32"/>
        </w:rPr>
        <w:t>en effet</w:t>
      </w:r>
      <w:r>
        <w:rPr>
          <w:szCs w:val="32"/>
        </w:rPr>
        <w:t>.</w:t>
      </w:r>
    </w:p>
    <w:p w14:paraId="4800B49B" w14:textId="77777777" w:rsidR="008D6F52" w:rsidRDefault="008D6F52" w:rsidP="008D6F52">
      <w:pPr>
        <w:rPr>
          <w:szCs w:val="32"/>
        </w:rPr>
      </w:pPr>
      <w:r>
        <w:t>— </w:t>
      </w:r>
      <w:r w:rsidRPr="00894396">
        <w:rPr>
          <w:szCs w:val="32"/>
        </w:rPr>
        <w:t>J</w:t>
      </w:r>
      <w:r>
        <w:rPr>
          <w:szCs w:val="32"/>
        </w:rPr>
        <w:t>’</w:t>
      </w:r>
      <w:r w:rsidRPr="00894396">
        <w:rPr>
          <w:szCs w:val="32"/>
        </w:rPr>
        <w:t>ai arrêté l</w:t>
      </w:r>
      <w:r>
        <w:rPr>
          <w:szCs w:val="32"/>
        </w:rPr>
        <w:t>’</w:t>
      </w:r>
      <w:r w:rsidRPr="00894396">
        <w:rPr>
          <w:szCs w:val="32"/>
        </w:rPr>
        <w:t>hémorragie</w:t>
      </w:r>
      <w:r>
        <w:rPr>
          <w:szCs w:val="32"/>
        </w:rPr>
        <w:t xml:space="preserve">, </w:t>
      </w:r>
      <w:r w:rsidRPr="00894396">
        <w:rPr>
          <w:szCs w:val="32"/>
        </w:rPr>
        <w:t>fit le lieutenant</w:t>
      </w:r>
      <w:r>
        <w:rPr>
          <w:szCs w:val="32"/>
        </w:rPr>
        <w:t xml:space="preserve">. </w:t>
      </w:r>
      <w:r w:rsidRPr="00894396">
        <w:rPr>
          <w:szCs w:val="32"/>
        </w:rPr>
        <w:t>Vous feriez bien de vous hâter</w:t>
      </w:r>
      <w:r>
        <w:rPr>
          <w:szCs w:val="32"/>
        </w:rPr>
        <w:t xml:space="preserve">. </w:t>
      </w:r>
      <w:r w:rsidRPr="00894396">
        <w:rPr>
          <w:szCs w:val="32"/>
        </w:rPr>
        <w:t>Il y a plus de dix minutes que j</w:t>
      </w:r>
      <w:r>
        <w:rPr>
          <w:szCs w:val="32"/>
        </w:rPr>
        <w:t>’</w:t>
      </w:r>
      <w:r w:rsidRPr="00894396">
        <w:rPr>
          <w:szCs w:val="32"/>
        </w:rPr>
        <w:t>ai quitté le blessé</w:t>
      </w:r>
      <w:r>
        <w:rPr>
          <w:szCs w:val="32"/>
        </w:rPr>
        <w:t xml:space="preserve">, </w:t>
      </w:r>
      <w:r w:rsidRPr="00894396">
        <w:rPr>
          <w:szCs w:val="32"/>
        </w:rPr>
        <w:t>vous savez</w:t>
      </w:r>
      <w:r>
        <w:rPr>
          <w:szCs w:val="32"/>
        </w:rPr>
        <w:t>.</w:t>
      </w:r>
    </w:p>
    <w:p w14:paraId="2AF90297" w14:textId="77777777" w:rsidR="008D6F52" w:rsidRDefault="00000000" w:rsidP="008D6F52">
      <w:pPr>
        <w:rPr>
          <w:szCs w:val="32"/>
        </w:rPr>
      </w:pPr>
      <w:r w:rsidRPr="00894396">
        <w:rPr>
          <w:szCs w:val="32"/>
        </w:rPr>
        <w:t>Le chirurgien se préparait avec lenteur</w:t>
      </w:r>
      <w:r w:rsidR="008D6F52">
        <w:rPr>
          <w:szCs w:val="32"/>
        </w:rPr>
        <w:t>.</w:t>
      </w:r>
    </w:p>
    <w:p w14:paraId="4C8B0931" w14:textId="77777777" w:rsidR="008D6F52" w:rsidRDefault="008D6F52" w:rsidP="008D6F52">
      <w:pPr>
        <w:rPr>
          <w:szCs w:val="32"/>
        </w:rPr>
      </w:pPr>
      <w:r>
        <w:t>— </w:t>
      </w:r>
      <w:r w:rsidRPr="00894396">
        <w:rPr>
          <w:szCs w:val="32"/>
        </w:rPr>
        <w:t>De quoi s</w:t>
      </w:r>
      <w:r>
        <w:rPr>
          <w:szCs w:val="32"/>
        </w:rPr>
        <w:t>’</w:t>
      </w:r>
      <w:r w:rsidRPr="00894396">
        <w:rPr>
          <w:szCs w:val="32"/>
        </w:rPr>
        <w:t>agit-il</w:t>
      </w:r>
      <w:r>
        <w:rPr>
          <w:szCs w:val="32"/>
        </w:rPr>
        <w:t xml:space="preserve"> ? </w:t>
      </w:r>
      <w:r w:rsidRPr="00894396">
        <w:rPr>
          <w:szCs w:val="32"/>
        </w:rPr>
        <w:t>Un pansement défait</w:t>
      </w:r>
      <w:r>
        <w:rPr>
          <w:szCs w:val="32"/>
        </w:rPr>
        <w:t xml:space="preserve"> ? </w:t>
      </w:r>
      <w:r w:rsidRPr="00894396">
        <w:rPr>
          <w:szCs w:val="32"/>
        </w:rPr>
        <w:t>C</w:t>
      </w:r>
      <w:r>
        <w:rPr>
          <w:szCs w:val="32"/>
        </w:rPr>
        <w:t>’</w:t>
      </w:r>
      <w:r w:rsidRPr="00894396">
        <w:rPr>
          <w:szCs w:val="32"/>
        </w:rPr>
        <w:t>est amusant</w:t>
      </w:r>
      <w:r>
        <w:rPr>
          <w:szCs w:val="32"/>
        </w:rPr>
        <w:t xml:space="preserve">. </w:t>
      </w:r>
      <w:r w:rsidRPr="00894396">
        <w:rPr>
          <w:szCs w:val="32"/>
        </w:rPr>
        <w:t>J</w:t>
      </w:r>
      <w:r>
        <w:rPr>
          <w:szCs w:val="32"/>
        </w:rPr>
        <w:t>’</w:t>
      </w:r>
      <w:r w:rsidRPr="00894396">
        <w:rPr>
          <w:szCs w:val="32"/>
        </w:rPr>
        <w:t>ai travaillé à l</w:t>
      </w:r>
      <w:r>
        <w:rPr>
          <w:szCs w:val="32"/>
        </w:rPr>
        <w:t>’</w:t>
      </w:r>
      <w:r w:rsidRPr="00894396">
        <w:rPr>
          <w:szCs w:val="32"/>
        </w:rPr>
        <w:t>hôpital toute la journée</w:t>
      </w:r>
      <w:r>
        <w:rPr>
          <w:szCs w:val="32"/>
        </w:rPr>
        <w:t xml:space="preserve">, </w:t>
      </w:r>
      <w:r w:rsidRPr="00894396">
        <w:rPr>
          <w:szCs w:val="32"/>
        </w:rPr>
        <w:t>et on m</w:t>
      </w:r>
      <w:r>
        <w:rPr>
          <w:szCs w:val="32"/>
        </w:rPr>
        <w:t>’</w:t>
      </w:r>
      <w:r w:rsidRPr="00894396">
        <w:rPr>
          <w:szCs w:val="32"/>
        </w:rPr>
        <w:t>avait dit</w:t>
      </w:r>
      <w:r>
        <w:rPr>
          <w:szCs w:val="32"/>
        </w:rPr>
        <w:t xml:space="preserve">, </w:t>
      </w:r>
      <w:r w:rsidRPr="00894396">
        <w:rPr>
          <w:szCs w:val="32"/>
        </w:rPr>
        <w:t>ce matin</w:t>
      </w:r>
      <w:r>
        <w:rPr>
          <w:szCs w:val="32"/>
        </w:rPr>
        <w:t xml:space="preserve">, </w:t>
      </w:r>
      <w:r w:rsidRPr="00894396">
        <w:rPr>
          <w:szCs w:val="32"/>
        </w:rPr>
        <w:t>qu</w:t>
      </w:r>
      <w:r>
        <w:rPr>
          <w:szCs w:val="32"/>
        </w:rPr>
        <w:t>’</w:t>
      </w:r>
      <w:r w:rsidRPr="00894396">
        <w:rPr>
          <w:szCs w:val="32"/>
        </w:rPr>
        <w:t>il s</w:t>
      </w:r>
      <w:r>
        <w:rPr>
          <w:szCs w:val="32"/>
        </w:rPr>
        <w:t>’</w:t>
      </w:r>
      <w:r w:rsidRPr="00894396">
        <w:rPr>
          <w:szCs w:val="32"/>
        </w:rPr>
        <w:t>était tiré d</w:t>
      </w:r>
      <w:r>
        <w:rPr>
          <w:szCs w:val="32"/>
        </w:rPr>
        <w:t>’</w:t>
      </w:r>
      <w:r w:rsidRPr="00894396">
        <w:rPr>
          <w:szCs w:val="32"/>
        </w:rPr>
        <w:t>affaire sans égratignure</w:t>
      </w:r>
      <w:r>
        <w:rPr>
          <w:szCs w:val="32"/>
        </w:rPr>
        <w:t>.</w:t>
      </w:r>
    </w:p>
    <w:p w14:paraId="64BBB854" w14:textId="77777777" w:rsidR="008D6F52" w:rsidRDefault="008D6F52" w:rsidP="008D6F52">
      <w:pPr>
        <w:rPr>
          <w:szCs w:val="32"/>
        </w:rPr>
      </w:pPr>
      <w:r>
        <w:t>— </w:t>
      </w:r>
      <w:r w:rsidRPr="00894396">
        <w:rPr>
          <w:szCs w:val="32"/>
        </w:rPr>
        <w:t>Ce n</w:t>
      </w:r>
      <w:r>
        <w:rPr>
          <w:szCs w:val="32"/>
        </w:rPr>
        <w:t>’</w:t>
      </w:r>
      <w:r w:rsidRPr="00894396">
        <w:rPr>
          <w:szCs w:val="32"/>
        </w:rPr>
        <w:t>est pas le même duel apparemment</w:t>
      </w:r>
      <w:r>
        <w:rPr>
          <w:szCs w:val="32"/>
        </w:rPr>
        <w:t xml:space="preserve">, </w:t>
      </w:r>
      <w:r w:rsidRPr="00894396">
        <w:rPr>
          <w:szCs w:val="32"/>
        </w:rPr>
        <w:t>grogna sourdement d</w:t>
      </w:r>
      <w:r>
        <w:rPr>
          <w:szCs w:val="32"/>
        </w:rPr>
        <w:t>’</w:t>
      </w:r>
      <w:r w:rsidRPr="00894396">
        <w:rPr>
          <w:szCs w:val="32"/>
        </w:rPr>
        <w:t>Hubert qui essuyait ses mains à un gros torchon</w:t>
      </w:r>
      <w:r>
        <w:rPr>
          <w:szCs w:val="32"/>
        </w:rPr>
        <w:t>.</w:t>
      </w:r>
    </w:p>
    <w:p w14:paraId="33109BC1" w14:textId="77777777" w:rsidR="008D6F52" w:rsidRDefault="008D6F52" w:rsidP="008D6F52">
      <w:pPr>
        <w:rPr>
          <w:szCs w:val="32"/>
        </w:rPr>
      </w:pPr>
      <w:r>
        <w:t>— </w:t>
      </w:r>
      <w:r w:rsidRPr="00894396">
        <w:rPr>
          <w:szCs w:val="32"/>
        </w:rPr>
        <w:t>Pas le même</w:t>
      </w:r>
      <w:r>
        <w:rPr>
          <w:szCs w:val="32"/>
        </w:rPr>
        <w:t xml:space="preserve">… </w:t>
      </w:r>
      <w:r w:rsidRPr="00894396">
        <w:rPr>
          <w:szCs w:val="32"/>
        </w:rPr>
        <w:t>Comment cela</w:t>
      </w:r>
      <w:r>
        <w:rPr>
          <w:szCs w:val="32"/>
        </w:rPr>
        <w:t xml:space="preserve"> ? </w:t>
      </w:r>
      <w:r w:rsidRPr="00894396">
        <w:rPr>
          <w:szCs w:val="32"/>
        </w:rPr>
        <w:t>Un autre</w:t>
      </w:r>
      <w:r>
        <w:rPr>
          <w:szCs w:val="32"/>
        </w:rPr>
        <w:t xml:space="preserve">. </w:t>
      </w:r>
      <w:r w:rsidRPr="00894396">
        <w:rPr>
          <w:szCs w:val="32"/>
        </w:rPr>
        <w:t>Il faudrait le diable pour me faire aller deux fois le même jour sur le terrain</w:t>
      </w:r>
      <w:r>
        <w:rPr>
          <w:szCs w:val="32"/>
        </w:rPr>
        <w:t>.</w:t>
      </w:r>
    </w:p>
    <w:p w14:paraId="29C1A116" w14:textId="77777777" w:rsidR="008D6F52" w:rsidRDefault="00000000" w:rsidP="008D6F52">
      <w:pPr>
        <w:rPr>
          <w:szCs w:val="32"/>
        </w:rPr>
      </w:pPr>
      <w:r w:rsidRPr="00894396">
        <w:rPr>
          <w:szCs w:val="32"/>
        </w:rPr>
        <w:lastRenderedPageBreak/>
        <w:t>Le chirurgien examinait attentivement le lieutenant d</w:t>
      </w:r>
      <w:r w:rsidR="008D6F52">
        <w:rPr>
          <w:szCs w:val="32"/>
        </w:rPr>
        <w:t>’</w:t>
      </w:r>
      <w:r w:rsidRPr="00894396">
        <w:rPr>
          <w:szCs w:val="32"/>
        </w:rPr>
        <w:t>Hubert</w:t>
      </w:r>
      <w:r w:rsidR="008D6F52">
        <w:rPr>
          <w:szCs w:val="32"/>
        </w:rPr>
        <w:t>.</w:t>
      </w:r>
    </w:p>
    <w:p w14:paraId="2CF76A65" w14:textId="77777777" w:rsidR="008D6F52" w:rsidRDefault="008D6F52" w:rsidP="008D6F52">
      <w:pPr>
        <w:rPr>
          <w:szCs w:val="32"/>
        </w:rPr>
      </w:pPr>
      <w:r>
        <w:t>— </w:t>
      </w:r>
      <w:r w:rsidRPr="00894396">
        <w:rPr>
          <w:szCs w:val="32"/>
        </w:rPr>
        <w:t>Qu</w:t>
      </w:r>
      <w:r>
        <w:rPr>
          <w:szCs w:val="32"/>
        </w:rPr>
        <w:t>’</w:t>
      </w:r>
      <w:r w:rsidRPr="00894396">
        <w:rPr>
          <w:szCs w:val="32"/>
        </w:rPr>
        <w:t>est-ce qui vous a griffé le visage de la sorte</w:t>
      </w:r>
      <w:r>
        <w:rPr>
          <w:szCs w:val="32"/>
        </w:rPr>
        <w:t xml:space="preserve"> ? </w:t>
      </w:r>
      <w:r w:rsidRPr="00894396">
        <w:rPr>
          <w:szCs w:val="32"/>
        </w:rPr>
        <w:t>Des deux côtés</w:t>
      </w:r>
      <w:r>
        <w:rPr>
          <w:szCs w:val="32"/>
        </w:rPr>
        <w:t xml:space="preserve">… </w:t>
      </w:r>
      <w:r w:rsidRPr="00894396">
        <w:rPr>
          <w:szCs w:val="32"/>
        </w:rPr>
        <w:t>symétriquement</w:t>
      </w:r>
      <w:r>
        <w:rPr>
          <w:szCs w:val="32"/>
        </w:rPr>
        <w:t xml:space="preserve">. </w:t>
      </w:r>
      <w:r w:rsidRPr="00894396">
        <w:rPr>
          <w:szCs w:val="32"/>
        </w:rPr>
        <w:t>C</w:t>
      </w:r>
      <w:r>
        <w:rPr>
          <w:szCs w:val="32"/>
        </w:rPr>
        <w:t>’</w:t>
      </w:r>
      <w:r w:rsidRPr="00894396">
        <w:rPr>
          <w:szCs w:val="32"/>
        </w:rPr>
        <w:t>est amusant</w:t>
      </w:r>
      <w:r>
        <w:rPr>
          <w:szCs w:val="32"/>
        </w:rPr>
        <w:t> !</w:t>
      </w:r>
    </w:p>
    <w:p w14:paraId="271E7144" w14:textId="77777777" w:rsidR="008D6F52" w:rsidRDefault="008D6F52" w:rsidP="008D6F52">
      <w:pPr>
        <w:rPr>
          <w:szCs w:val="32"/>
        </w:rPr>
      </w:pPr>
      <w:r>
        <w:t>— </w:t>
      </w:r>
      <w:r w:rsidRPr="00894396">
        <w:rPr>
          <w:szCs w:val="32"/>
        </w:rPr>
        <w:t>Très amusant</w:t>
      </w:r>
      <w:r>
        <w:rPr>
          <w:szCs w:val="32"/>
        </w:rPr>
        <w:t xml:space="preserve"> ! </w:t>
      </w:r>
      <w:r w:rsidRPr="00894396">
        <w:rPr>
          <w:szCs w:val="32"/>
        </w:rPr>
        <w:t>grommela d</w:t>
      </w:r>
      <w:r>
        <w:rPr>
          <w:szCs w:val="32"/>
        </w:rPr>
        <w:t>’</w:t>
      </w:r>
      <w:r w:rsidRPr="00894396">
        <w:rPr>
          <w:szCs w:val="32"/>
        </w:rPr>
        <w:t>Hubert</w:t>
      </w:r>
      <w:r>
        <w:rPr>
          <w:szCs w:val="32"/>
        </w:rPr>
        <w:t xml:space="preserve">. </w:t>
      </w:r>
      <w:r w:rsidRPr="00894396">
        <w:rPr>
          <w:szCs w:val="32"/>
        </w:rPr>
        <w:t>Et vous trouverez amusante aussi l</w:t>
      </w:r>
      <w:r>
        <w:rPr>
          <w:szCs w:val="32"/>
        </w:rPr>
        <w:t>’</w:t>
      </w:r>
      <w:r w:rsidRPr="00894396">
        <w:rPr>
          <w:szCs w:val="32"/>
        </w:rPr>
        <w:t>estafilade de son bras</w:t>
      </w:r>
      <w:r>
        <w:rPr>
          <w:szCs w:val="32"/>
        </w:rPr>
        <w:t xml:space="preserve">. </w:t>
      </w:r>
      <w:r w:rsidRPr="00894396">
        <w:rPr>
          <w:szCs w:val="32"/>
        </w:rPr>
        <w:t>Il y a de quoi vous amuser tous les deux quelque temps</w:t>
      </w:r>
      <w:r>
        <w:rPr>
          <w:szCs w:val="32"/>
        </w:rPr>
        <w:t>.</w:t>
      </w:r>
    </w:p>
    <w:p w14:paraId="58005E57" w14:textId="77777777" w:rsidR="008D6F52" w:rsidRDefault="00000000" w:rsidP="008D6F52">
      <w:pPr>
        <w:rPr>
          <w:szCs w:val="32"/>
        </w:rPr>
      </w:pPr>
      <w:r w:rsidRPr="00894396">
        <w:rPr>
          <w:szCs w:val="32"/>
        </w:rPr>
        <w:t>Le chirurgien fut saisi et impressionné par l</w:t>
      </w:r>
      <w:r w:rsidR="008D6F52">
        <w:rPr>
          <w:szCs w:val="32"/>
        </w:rPr>
        <w:t>’</w:t>
      </w:r>
      <w:r w:rsidRPr="00894396">
        <w:rPr>
          <w:szCs w:val="32"/>
        </w:rPr>
        <w:t>amertume soudaine de ces paroles</w:t>
      </w:r>
      <w:r w:rsidR="008D6F52">
        <w:rPr>
          <w:szCs w:val="32"/>
        </w:rPr>
        <w:t xml:space="preserve">. </w:t>
      </w:r>
      <w:r w:rsidRPr="00894396">
        <w:rPr>
          <w:szCs w:val="32"/>
        </w:rPr>
        <w:t>Les deux hommes sortirent ensemble de la maison</w:t>
      </w:r>
      <w:r w:rsidR="008D6F52">
        <w:rPr>
          <w:szCs w:val="32"/>
        </w:rPr>
        <w:t xml:space="preserve">, </w:t>
      </w:r>
      <w:r w:rsidRPr="00894396">
        <w:rPr>
          <w:szCs w:val="32"/>
        </w:rPr>
        <w:t>et le docteur fut encore plus intrigué par la conduite de son compagnon</w:t>
      </w:r>
      <w:r w:rsidR="008D6F52">
        <w:rPr>
          <w:szCs w:val="32"/>
        </w:rPr>
        <w:t>.</w:t>
      </w:r>
    </w:p>
    <w:p w14:paraId="49BF1968" w14:textId="77777777" w:rsidR="008D6F52" w:rsidRDefault="008D6F52" w:rsidP="008D6F52">
      <w:pPr>
        <w:rPr>
          <w:szCs w:val="32"/>
        </w:rPr>
      </w:pPr>
      <w:r>
        <w:t>— </w:t>
      </w:r>
      <w:r w:rsidRPr="00894396">
        <w:rPr>
          <w:szCs w:val="32"/>
        </w:rPr>
        <w:t>Vous ne venez pas avec moi</w:t>
      </w:r>
      <w:r>
        <w:rPr>
          <w:szCs w:val="32"/>
        </w:rPr>
        <w:t xml:space="preserve"> ? </w:t>
      </w:r>
      <w:r w:rsidRPr="00894396">
        <w:rPr>
          <w:szCs w:val="32"/>
        </w:rPr>
        <w:t>demanda-t-il</w:t>
      </w:r>
      <w:r>
        <w:rPr>
          <w:szCs w:val="32"/>
        </w:rPr>
        <w:t>.</w:t>
      </w:r>
    </w:p>
    <w:p w14:paraId="50C035F1" w14:textId="77777777" w:rsidR="008D6F52" w:rsidRDefault="008D6F52" w:rsidP="008D6F52">
      <w:pPr>
        <w:rPr>
          <w:szCs w:val="32"/>
        </w:rPr>
      </w:pPr>
      <w:r>
        <w:t>— </w:t>
      </w:r>
      <w:r w:rsidRPr="00894396">
        <w:rPr>
          <w:szCs w:val="32"/>
        </w:rPr>
        <w:t>Non</w:t>
      </w:r>
      <w:r>
        <w:rPr>
          <w:szCs w:val="32"/>
        </w:rPr>
        <w:t xml:space="preserve"> ! </w:t>
      </w:r>
      <w:r w:rsidRPr="00894396">
        <w:rPr>
          <w:szCs w:val="32"/>
        </w:rPr>
        <w:t>répondit d</w:t>
      </w:r>
      <w:r>
        <w:rPr>
          <w:szCs w:val="32"/>
        </w:rPr>
        <w:t>’</w:t>
      </w:r>
      <w:r w:rsidRPr="00894396">
        <w:rPr>
          <w:szCs w:val="32"/>
        </w:rPr>
        <w:t>Hubert</w:t>
      </w:r>
      <w:r>
        <w:rPr>
          <w:szCs w:val="32"/>
        </w:rPr>
        <w:t xml:space="preserve"> ; </w:t>
      </w:r>
      <w:r w:rsidRPr="00894396">
        <w:rPr>
          <w:szCs w:val="32"/>
        </w:rPr>
        <w:t>vous trouverez bien la maison tout seul</w:t>
      </w:r>
      <w:r>
        <w:rPr>
          <w:szCs w:val="32"/>
        </w:rPr>
        <w:t xml:space="preserve">. </w:t>
      </w:r>
      <w:r w:rsidRPr="00894396">
        <w:rPr>
          <w:szCs w:val="32"/>
        </w:rPr>
        <w:t>Vous verrez sans doute la porte ouverte sur la rue</w:t>
      </w:r>
      <w:r>
        <w:rPr>
          <w:szCs w:val="32"/>
        </w:rPr>
        <w:t>.</w:t>
      </w:r>
    </w:p>
    <w:p w14:paraId="1A1B802F" w14:textId="77777777" w:rsidR="008D6F52" w:rsidRDefault="008D6F52" w:rsidP="008D6F52">
      <w:pPr>
        <w:rPr>
          <w:szCs w:val="32"/>
        </w:rPr>
      </w:pPr>
      <w:r>
        <w:t>— </w:t>
      </w:r>
      <w:r w:rsidRPr="00894396">
        <w:rPr>
          <w:szCs w:val="32"/>
        </w:rPr>
        <w:t>Très bien</w:t>
      </w:r>
      <w:r>
        <w:rPr>
          <w:szCs w:val="32"/>
        </w:rPr>
        <w:t xml:space="preserve"> ; </w:t>
      </w:r>
      <w:r w:rsidRPr="00894396">
        <w:rPr>
          <w:szCs w:val="32"/>
        </w:rPr>
        <w:t>où est sa chambre</w:t>
      </w:r>
      <w:r>
        <w:rPr>
          <w:szCs w:val="32"/>
        </w:rPr>
        <w:t> ?</w:t>
      </w:r>
    </w:p>
    <w:p w14:paraId="2D7F6E8D" w14:textId="77777777" w:rsidR="008D6F52" w:rsidRDefault="008D6F52" w:rsidP="008D6F52">
      <w:pPr>
        <w:rPr>
          <w:szCs w:val="32"/>
        </w:rPr>
      </w:pPr>
      <w:r>
        <w:t>— </w:t>
      </w:r>
      <w:r w:rsidRPr="00894396">
        <w:rPr>
          <w:szCs w:val="32"/>
        </w:rPr>
        <w:t>Au rez-de-chaussée</w:t>
      </w:r>
      <w:r>
        <w:rPr>
          <w:szCs w:val="32"/>
        </w:rPr>
        <w:t xml:space="preserve"> ; </w:t>
      </w:r>
      <w:r w:rsidRPr="00894396">
        <w:rPr>
          <w:szCs w:val="32"/>
        </w:rPr>
        <w:t>seulement</w:t>
      </w:r>
      <w:r>
        <w:rPr>
          <w:szCs w:val="32"/>
        </w:rPr>
        <w:t xml:space="preserve">, </w:t>
      </w:r>
      <w:r w:rsidRPr="00894396">
        <w:rPr>
          <w:szCs w:val="32"/>
        </w:rPr>
        <w:t>vous ferez bien de traverser la maison et d</w:t>
      </w:r>
      <w:r>
        <w:rPr>
          <w:szCs w:val="32"/>
        </w:rPr>
        <w:t>’</w:t>
      </w:r>
      <w:r w:rsidRPr="00894396">
        <w:rPr>
          <w:szCs w:val="32"/>
        </w:rPr>
        <w:t>aller d</w:t>
      </w:r>
      <w:r>
        <w:rPr>
          <w:szCs w:val="32"/>
        </w:rPr>
        <w:t>’</w:t>
      </w:r>
      <w:r w:rsidRPr="00894396">
        <w:rPr>
          <w:szCs w:val="32"/>
        </w:rPr>
        <w:t>abord voir dans le jardin</w:t>
      </w:r>
      <w:r>
        <w:rPr>
          <w:szCs w:val="32"/>
        </w:rPr>
        <w:t>.</w:t>
      </w:r>
    </w:p>
    <w:p w14:paraId="5D71AC93" w14:textId="77777777" w:rsidR="008D6F52" w:rsidRDefault="00000000" w:rsidP="008D6F52">
      <w:pPr>
        <w:rPr>
          <w:szCs w:val="32"/>
        </w:rPr>
      </w:pPr>
      <w:r w:rsidRPr="00894396">
        <w:rPr>
          <w:szCs w:val="32"/>
        </w:rPr>
        <w:t>Ce singulier avis incita le chirurgien à courir sans plus de paroles</w:t>
      </w:r>
      <w:r w:rsidR="008D6F52">
        <w:rPr>
          <w:szCs w:val="32"/>
        </w:rPr>
        <w:t xml:space="preserve">. </w:t>
      </w:r>
      <w:r w:rsidRPr="00894396">
        <w:rPr>
          <w:szCs w:val="32"/>
        </w:rPr>
        <w:t>D</w:t>
      </w:r>
      <w:r w:rsidR="008D6F52">
        <w:rPr>
          <w:szCs w:val="32"/>
        </w:rPr>
        <w:t>’</w:t>
      </w:r>
      <w:r w:rsidRPr="00894396">
        <w:rPr>
          <w:szCs w:val="32"/>
        </w:rPr>
        <w:t>Hubert rentra chez lui débordant de pensées indignées</w:t>
      </w:r>
      <w:r w:rsidR="008D6F52">
        <w:rPr>
          <w:szCs w:val="32"/>
        </w:rPr>
        <w:t xml:space="preserve">, </w:t>
      </w:r>
      <w:r w:rsidRPr="00894396">
        <w:rPr>
          <w:szCs w:val="32"/>
        </w:rPr>
        <w:t>inquiètes et véhémentes</w:t>
      </w:r>
      <w:r w:rsidR="008D6F52">
        <w:rPr>
          <w:szCs w:val="32"/>
        </w:rPr>
        <w:t xml:space="preserve">. </w:t>
      </w:r>
      <w:r w:rsidRPr="00894396">
        <w:rPr>
          <w:szCs w:val="32"/>
        </w:rPr>
        <w:t>Presque autant que la colère de ses supérieurs</w:t>
      </w:r>
      <w:r w:rsidR="008D6F52">
        <w:rPr>
          <w:szCs w:val="32"/>
        </w:rPr>
        <w:t xml:space="preserve">, </w:t>
      </w:r>
      <w:r w:rsidRPr="00894396">
        <w:rPr>
          <w:szCs w:val="32"/>
        </w:rPr>
        <w:t>il redoutait les brocards de ses camarades</w:t>
      </w:r>
      <w:r w:rsidR="008D6F52">
        <w:rPr>
          <w:szCs w:val="32"/>
        </w:rPr>
        <w:t xml:space="preserve">. </w:t>
      </w:r>
      <w:r w:rsidRPr="00894396">
        <w:rPr>
          <w:szCs w:val="32"/>
        </w:rPr>
        <w:t>L</w:t>
      </w:r>
      <w:r w:rsidR="008D6F52">
        <w:rPr>
          <w:szCs w:val="32"/>
        </w:rPr>
        <w:t>’</w:t>
      </w:r>
      <w:r w:rsidRPr="00894396">
        <w:rPr>
          <w:szCs w:val="32"/>
        </w:rPr>
        <w:t>affaire était affreusement grotesque et embarrassante</w:t>
      </w:r>
      <w:r w:rsidR="008D6F52">
        <w:rPr>
          <w:szCs w:val="32"/>
        </w:rPr>
        <w:t xml:space="preserve">, </w:t>
      </w:r>
      <w:r w:rsidRPr="00894396">
        <w:rPr>
          <w:szCs w:val="32"/>
        </w:rPr>
        <w:t>même sans tenir compte de l</w:t>
      </w:r>
      <w:r w:rsidR="008D6F52">
        <w:rPr>
          <w:szCs w:val="32"/>
        </w:rPr>
        <w:t>’</w:t>
      </w:r>
      <w:r w:rsidRPr="00894396">
        <w:rPr>
          <w:szCs w:val="32"/>
        </w:rPr>
        <w:t>irrégularité d</w:t>
      </w:r>
      <w:r w:rsidR="008D6F52">
        <w:rPr>
          <w:szCs w:val="32"/>
        </w:rPr>
        <w:t>’</w:t>
      </w:r>
      <w:r w:rsidRPr="00894396">
        <w:rPr>
          <w:szCs w:val="32"/>
        </w:rPr>
        <w:t>un combat qui la rapprochait odieusement d</w:t>
      </w:r>
      <w:r w:rsidR="008D6F52">
        <w:rPr>
          <w:szCs w:val="32"/>
        </w:rPr>
        <w:t>’</w:t>
      </w:r>
      <w:r w:rsidRPr="00894396">
        <w:rPr>
          <w:szCs w:val="32"/>
        </w:rPr>
        <w:t>un crime</w:t>
      </w:r>
      <w:r w:rsidR="008D6F52">
        <w:rPr>
          <w:szCs w:val="32"/>
        </w:rPr>
        <w:t xml:space="preserve">. </w:t>
      </w:r>
      <w:r w:rsidRPr="00894396">
        <w:rPr>
          <w:szCs w:val="32"/>
        </w:rPr>
        <w:t>Comme tous les hommes médiocrement doués d</w:t>
      </w:r>
      <w:r w:rsidR="008D6F52">
        <w:rPr>
          <w:szCs w:val="32"/>
        </w:rPr>
        <w:t>’</w:t>
      </w:r>
      <w:r w:rsidRPr="00894396">
        <w:rPr>
          <w:szCs w:val="32"/>
        </w:rPr>
        <w:t>imagination</w:t>
      </w:r>
      <w:r w:rsidR="008D6F52">
        <w:rPr>
          <w:szCs w:val="32"/>
        </w:rPr>
        <w:t xml:space="preserve">, </w:t>
      </w:r>
      <w:r w:rsidRPr="00894396">
        <w:rPr>
          <w:szCs w:val="32"/>
        </w:rPr>
        <w:t>cette faculté qui favorise tant la marche des pensées</w:t>
      </w:r>
      <w:r w:rsidR="008D6F52">
        <w:rPr>
          <w:szCs w:val="32"/>
        </w:rPr>
        <w:t xml:space="preserve">, </w:t>
      </w:r>
      <w:r w:rsidRPr="00894396">
        <w:rPr>
          <w:szCs w:val="32"/>
        </w:rPr>
        <w:t>le lieutenant d</w:t>
      </w:r>
      <w:r w:rsidR="008D6F52">
        <w:rPr>
          <w:szCs w:val="32"/>
        </w:rPr>
        <w:t>’</w:t>
      </w:r>
      <w:r w:rsidRPr="00894396">
        <w:rPr>
          <w:szCs w:val="32"/>
        </w:rPr>
        <w:t>Hubert se sentit accablé par les aspects divers de la situation</w:t>
      </w:r>
      <w:r w:rsidR="008D6F52">
        <w:rPr>
          <w:szCs w:val="32"/>
        </w:rPr>
        <w:t xml:space="preserve">. </w:t>
      </w:r>
      <w:r w:rsidRPr="00894396">
        <w:rPr>
          <w:szCs w:val="32"/>
        </w:rPr>
        <w:t>Il était certainement heureux de n</w:t>
      </w:r>
      <w:r w:rsidR="008D6F52">
        <w:rPr>
          <w:szCs w:val="32"/>
        </w:rPr>
        <w:t>’</w:t>
      </w:r>
      <w:r w:rsidRPr="00894396">
        <w:rPr>
          <w:szCs w:val="32"/>
        </w:rPr>
        <w:t xml:space="preserve">avoir pas tué Féraud en dehors de </w:t>
      </w:r>
      <w:r w:rsidRPr="00894396">
        <w:rPr>
          <w:szCs w:val="32"/>
        </w:rPr>
        <w:lastRenderedPageBreak/>
        <w:t>toutes règles</w:t>
      </w:r>
      <w:r w:rsidR="008D6F52">
        <w:rPr>
          <w:szCs w:val="32"/>
        </w:rPr>
        <w:t xml:space="preserve">, </w:t>
      </w:r>
      <w:r w:rsidRPr="00894396">
        <w:rPr>
          <w:szCs w:val="32"/>
        </w:rPr>
        <w:t>et sans les témoins nécessaires à un</w:t>
      </w:r>
      <w:r>
        <w:rPr>
          <w:szCs w:val="32"/>
        </w:rPr>
        <w:t>e</w:t>
      </w:r>
      <w:r w:rsidRPr="00894396">
        <w:rPr>
          <w:szCs w:val="32"/>
        </w:rPr>
        <w:t xml:space="preserve"> telle opération</w:t>
      </w:r>
      <w:r w:rsidR="008D6F52">
        <w:rPr>
          <w:szCs w:val="32"/>
        </w:rPr>
        <w:t xml:space="preserve">. </w:t>
      </w:r>
      <w:r w:rsidRPr="00894396">
        <w:rPr>
          <w:szCs w:val="32"/>
        </w:rPr>
        <w:t>Fort heureux</w:t>
      </w:r>
      <w:r w:rsidR="008D6F52">
        <w:rPr>
          <w:szCs w:val="32"/>
        </w:rPr>
        <w:t xml:space="preserve">. </w:t>
      </w:r>
      <w:r w:rsidRPr="00894396">
        <w:rPr>
          <w:szCs w:val="32"/>
        </w:rPr>
        <w:t>Ce qui ne l</w:t>
      </w:r>
      <w:r w:rsidR="008D6F52">
        <w:rPr>
          <w:szCs w:val="32"/>
        </w:rPr>
        <w:t>’</w:t>
      </w:r>
      <w:r w:rsidRPr="00894396">
        <w:rPr>
          <w:szCs w:val="32"/>
        </w:rPr>
        <w:t>empêchait pas d</w:t>
      </w:r>
      <w:r w:rsidR="008D6F52">
        <w:rPr>
          <w:szCs w:val="32"/>
        </w:rPr>
        <w:t>’</w:t>
      </w:r>
      <w:r w:rsidRPr="00894396">
        <w:rPr>
          <w:szCs w:val="32"/>
        </w:rPr>
        <w:t>éprouver le désir de lui tordre le cou sans cérémonie</w:t>
      </w:r>
      <w:r w:rsidR="008D6F52">
        <w:rPr>
          <w:szCs w:val="32"/>
        </w:rPr>
        <w:t>.</w:t>
      </w:r>
    </w:p>
    <w:p w14:paraId="440D520E" w14:textId="77777777" w:rsidR="008D6F52" w:rsidRDefault="00000000" w:rsidP="008D6F52">
      <w:pPr>
        <w:rPr>
          <w:szCs w:val="32"/>
        </w:rPr>
      </w:pPr>
      <w:r w:rsidRPr="00894396">
        <w:rPr>
          <w:szCs w:val="32"/>
        </w:rPr>
        <w:t>Il était encore sous l</w:t>
      </w:r>
      <w:r w:rsidR="008D6F52">
        <w:rPr>
          <w:szCs w:val="32"/>
        </w:rPr>
        <w:t>’</w:t>
      </w:r>
      <w:r w:rsidRPr="00894396">
        <w:rPr>
          <w:szCs w:val="32"/>
        </w:rPr>
        <w:t>empire de ces sentiments contradictoires</w:t>
      </w:r>
      <w:r w:rsidR="008D6F52">
        <w:rPr>
          <w:szCs w:val="32"/>
        </w:rPr>
        <w:t xml:space="preserve">, </w:t>
      </w:r>
      <w:r w:rsidRPr="00894396">
        <w:rPr>
          <w:szCs w:val="32"/>
        </w:rPr>
        <w:t>quand le chirurgien amateur de flûte vint le voir</w:t>
      </w:r>
      <w:r w:rsidR="008D6F52">
        <w:rPr>
          <w:szCs w:val="32"/>
        </w:rPr>
        <w:t xml:space="preserve">. </w:t>
      </w:r>
      <w:r w:rsidRPr="00894396">
        <w:rPr>
          <w:szCs w:val="32"/>
        </w:rPr>
        <w:t>Plus de trois jours s</w:t>
      </w:r>
      <w:r w:rsidR="008D6F52">
        <w:rPr>
          <w:szCs w:val="32"/>
        </w:rPr>
        <w:t>’</w:t>
      </w:r>
      <w:r w:rsidRPr="00894396">
        <w:rPr>
          <w:szCs w:val="32"/>
        </w:rPr>
        <w:t>étaient écoulés</w:t>
      </w:r>
      <w:r w:rsidR="008D6F52">
        <w:rPr>
          <w:szCs w:val="32"/>
        </w:rPr>
        <w:t xml:space="preserve">. </w:t>
      </w:r>
      <w:r w:rsidRPr="00894396">
        <w:rPr>
          <w:szCs w:val="32"/>
        </w:rPr>
        <w:t>Le lieutenant d</w:t>
      </w:r>
      <w:r w:rsidR="008D6F52">
        <w:rPr>
          <w:szCs w:val="32"/>
        </w:rPr>
        <w:t>’</w:t>
      </w:r>
      <w:r w:rsidRPr="00894396">
        <w:rPr>
          <w:szCs w:val="32"/>
        </w:rPr>
        <w:t>Hubert n</w:t>
      </w:r>
      <w:r w:rsidR="008D6F52">
        <w:rPr>
          <w:szCs w:val="32"/>
        </w:rPr>
        <w:t>’</w:t>
      </w:r>
      <w:r w:rsidRPr="00894396">
        <w:rPr>
          <w:szCs w:val="32"/>
        </w:rPr>
        <w:t>était plus officier d</w:t>
      </w:r>
      <w:r w:rsidR="008D6F52">
        <w:rPr>
          <w:szCs w:val="32"/>
        </w:rPr>
        <w:t>’</w:t>
      </w:r>
      <w:r w:rsidRPr="00894396">
        <w:rPr>
          <w:szCs w:val="32"/>
        </w:rPr>
        <w:t>ordonnance du général commandant la division</w:t>
      </w:r>
      <w:r w:rsidR="008D6F52">
        <w:rPr>
          <w:szCs w:val="32"/>
        </w:rPr>
        <w:t xml:space="preserve">. </w:t>
      </w:r>
      <w:r w:rsidRPr="00894396">
        <w:rPr>
          <w:szCs w:val="32"/>
        </w:rPr>
        <w:t>Il avait été rendu à son régiment</w:t>
      </w:r>
      <w:r w:rsidR="008D6F52">
        <w:rPr>
          <w:szCs w:val="32"/>
        </w:rPr>
        <w:t xml:space="preserve">. </w:t>
      </w:r>
      <w:r w:rsidRPr="00894396">
        <w:rPr>
          <w:szCs w:val="32"/>
        </w:rPr>
        <w:t>Et pour renouer connaissance avec la grande famille militaire</w:t>
      </w:r>
      <w:r w:rsidR="008D6F52">
        <w:rPr>
          <w:szCs w:val="32"/>
        </w:rPr>
        <w:t xml:space="preserve">, </w:t>
      </w:r>
      <w:r w:rsidRPr="00894396">
        <w:rPr>
          <w:szCs w:val="32"/>
        </w:rPr>
        <w:t>il avait pris des arrêts de rigueur dans une chambre du quartier</w:t>
      </w:r>
      <w:r w:rsidR="008D6F52">
        <w:rPr>
          <w:szCs w:val="32"/>
        </w:rPr>
        <w:t xml:space="preserve">, </w:t>
      </w:r>
      <w:r w:rsidRPr="00894396">
        <w:rPr>
          <w:szCs w:val="32"/>
        </w:rPr>
        <w:t>et non dans son logement de ville</w:t>
      </w:r>
      <w:r w:rsidR="008D6F52">
        <w:rPr>
          <w:szCs w:val="32"/>
        </w:rPr>
        <w:t xml:space="preserve">. </w:t>
      </w:r>
      <w:r w:rsidRPr="00894396">
        <w:rPr>
          <w:szCs w:val="32"/>
        </w:rPr>
        <w:t>La gravité du cas lui avait fait interdire toute visite</w:t>
      </w:r>
      <w:r w:rsidR="008D6F52">
        <w:rPr>
          <w:szCs w:val="32"/>
        </w:rPr>
        <w:t xml:space="preserve">. </w:t>
      </w:r>
      <w:r w:rsidRPr="00894396">
        <w:rPr>
          <w:szCs w:val="32"/>
        </w:rPr>
        <w:t>Il ne savait pas ce qui s</w:t>
      </w:r>
      <w:r w:rsidR="008D6F52">
        <w:rPr>
          <w:szCs w:val="32"/>
        </w:rPr>
        <w:t>’</w:t>
      </w:r>
      <w:r w:rsidRPr="00894396">
        <w:rPr>
          <w:szCs w:val="32"/>
        </w:rPr>
        <w:t>était passé</w:t>
      </w:r>
      <w:r w:rsidR="008D6F52">
        <w:rPr>
          <w:szCs w:val="32"/>
        </w:rPr>
        <w:t xml:space="preserve">, </w:t>
      </w:r>
      <w:r w:rsidRPr="00894396">
        <w:rPr>
          <w:szCs w:val="32"/>
        </w:rPr>
        <w:t>ce qui se disait ou ce que l</w:t>
      </w:r>
      <w:r w:rsidR="008D6F52">
        <w:rPr>
          <w:szCs w:val="32"/>
        </w:rPr>
        <w:t>’</w:t>
      </w:r>
      <w:r w:rsidRPr="00894396">
        <w:rPr>
          <w:szCs w:val="32"/>
        </w:rPr>
        <w:t>on pensait</w:t>
      </w:r>
      <w:r w:rsidR="008D6F52">
        <w:rPr>
          <w:szCs w:val="32"/>
        </w:rPr>
        <w:t xml:space="preserve">. </w:t>
      </w:r>
      <w:r w:rsidRPr="00894396">
        <w:rPr>
          <w:szCs w:val="32"/>
        </w:rPr>
        <w:t>L</w:t>
      </w:r>
      <w:r w:rsidR="008D6F52">
        <w:rPr>
          <w:szCs w:val="32"/>
        </w:rPr>
        <w:t>’</w:t>
      </w:r>
      <w:r w:rsidRPr="00894396">
        <w:rPr>
          <w:szCs w:val="32"/>
        </w:rPr>
        <w:t>arrivée du chirurgien constitua une surprise fort inattendue pour le prisonnier accablé</w:t>
      </w:r>
      <w:r w:rsidR="008D6F52">
        <w:rPr>
          <w:szCs w:val="32"/>
        </w:rPr>
        <w:t xml:space="preserve">. </w:t>
      </w:r>
      <w:r w:rsidRPr="00894396">
        <w:rPr>
          <w:szCs w:val="32"/>
        </w:rPr>
        <w:t>L</w:t>
      </w:r>
      <w:r w:rsidR="008D6F52">
        <w:rPr>
          <w:szCs w:val="32"/>
        </w:rPr>
        <w:t>’</w:t>
      </w:r>
      <w:r w:rsidRPr="00894396">
        <w:rPr>
          <w:szCs w:val="32"/>
        </w:rPr>
        <w:t>amateur de flûte commença par expliquer que sa visite était due à une faveur spéciale du colonel</w:t>
      </w:r>
      <w:r w:rsidR="008D6F52">
        <w:rPr>
          <w:szCs w:val="32"/>
        </w:rPr>
        <w:t>.</w:t>
      </w:r>
    </w:p>
    <w:p w14:paraId="1A139B91" w14:textId="77777777" w:rsidR="008D6F52" w:rsidRDefault="008D6F52" w:rsidP="008D6F52">
      <w:pPr>
        <w:rPr>
          <w:szCs w:val="32"/>
        </w:rPr>
      </w:pPr>
      <w:r>
        <w:t>— </w:t>
      </w:r>
      <w:r w:rsidRPr="00894396">
        <w:rPr>
          <w:szCs w:val="32"/>
        </w:rPr>
        <w:t>Je lui ai représenté qu</w:t>
      </w:r>
      <w:r>
        <w:rPr>
          <w:szCs w:val="32"/>
        </w:rPr>
        <w:t>’</w:t>
      </w:r>
      <w:r w:rsidRPr="00894396">
        <w:rPr>
          <w:szCs w:val="32"/>
        </w:rPr>
        <w:t>il n</w:t>
      </w:r>
      <w:r>
        <w:rPr>
          <w:szCs w:val="32"/>
        </w:rPr>
        <w:t>’</w:t>
      </w:r>
      <w:r w:rsidRPr="00894396">
        <w:rPr>
          <w:szCs w:val="32"/>
        </w:rPr>
        <w:t>était que juste de vous apporter des nouvelles authentiques de votre adversaire</w:t>
      </w:r>
      <w:r>
        <w:rPr>
          <w:szCs w:val="32"/>
        </w:rPr>
        <w:t xml:space="preserve">, </w:t>
      </w:r>
      <w:r w:rsidRPr="00894396">
        <w:rPr>
          <w:szCs w:val="32"/>
        </w:rPr>
        <w:t>poursuivit-il</w:t>
      </w:r>
      <w:r>
        <w:rPr>
          <w:szCs w:val="32"/>
        </w:rPr>
        <w:t xml:space="preserve">. </w:t>
      </w:r>
      <w:r w:rsidRPr="00894396">
        <w:rPr>
          <w:szCs w:val="32"/>
        </w:rPr>
        <w:t>Vous serez heureux d</w:t>
      </w:r>
      <w:r>
        <w:rPr>
          <w:szCs w:val="32"/>
        </w:rPr>
        <w:t>’</w:t>
      </w:r>
      <w:r w:rsidRPr="00894396">
        <w:rPr>
          <w:szCs w:val="32"/>
        </w:rPr>
        <w:t>apprendre qu</w:t>
      </w:r>
      <w:r>
        <w:rPr>
          <w:szCs w:val="32"/>
        </w:rPr>
        <w:t>’</w:t>
      </w:r>
      <w:r w:rsidRPr="00894396">
        <w:rPr>
          <w:szCs w:val="32"/>
        </w:rPr>
        <w:t>il se rétablit rapidement</w:t>
      </w:r>
      <w:r>
        <w:rPr>
          <w:szCs w:val="32"/>
        </w:rPr>
        <w:t>.</w:t>
      </w:r>
    </w:p>
    <w:p w14:paraId="29C51DF7" w14:textId="77777777" w:rsidR="008D6F52" w:rsidRDefault="00000000" w:rsidP="008D6F52">
      <w:pPr>
        <w:rPr>
          <w:szCs w:val="32"/>
        </w:rPr>
      </w:pPr>
      <w:r w:rsidRPr="00894396">
        <w:rPr>
          <w:szCs w:val="32"/>
        </w:rPr>
        <w:t>Le visage du lieutenant d</w:t>
      </w:r>
      <w:r w:rsidR="008D6F52">
        <w:rPr>
          <w:szCs w:val="32"/>
        </w:rPr>
        <w:t>’</w:t>
      </w:r>
      <w:r w:rsidRPr="00894396">
        <w:rPr>
          <w:szCs w:val="32"/>
        </w:rPr>
        <w:t>Hubert n</w:t>
      </w:r>
      <w:r w:rsidR="008D6F52">
        <w:rPr>
          <w:szCs w:val="32"/>
        </w:rPr>
        <w:t>’</w:t>
      </w:r>
      <w:r w:rsidRPr="00894396">
        <w:rPr>
          <w:szCs w:val="32"/>
        </w:rPr>
        <w:t>exprima aucune des marques ordinaires de la joie</w:t>
      </w:r>
      <w:r w:rsidR="008D6F52">
        <w:rPr>
          <w:szCs w:val="32"/>
        </w:rPr>
        <w:t xml:space="preserve">. </w:t>
      </w:r>
      <w:r w:rsidRPr="00894396">
        <w:rPr>
          <w:szCs w:val="32"/>
        </w:rPr>
        <w:t>Il continuait d</w:t>
      </w:r>
      <w:r w:rsidR="008D6F52">
        <w:rPr>
          <w:szCs w:val="32"/>
        </w:rPr>
        <w:t>’</w:t>
      </w:r>
      <w:r w:rsidRPr="00894396">
        <w:rPr>
          <w:szCs w:val="32"/>
        </w:rPr>
        <w:t>arpenter la pièce poussiéreuse et nue</w:t>
      </w:r>
      <w:r w:rsidR="008D6F52">
        <w:rPr>
          <w:szCs w:val="32"/>
        </w:rPr>
        <w:t>.</w:t>
      </w:r>
    </w:p>
    <w:p w14:paraId="53C873EC" w14:textId="77777777" w:rsidR="008D6F52" w:rsidRDefault="008D6F52" w:rsidP="008D6F52">
      <w:pPr>
        <w:rPr>
          <w:szCs w:val="32"/>
        </w:rPr>
      </w:pPr>
      <w:r>
        <w:t>— </w:t>
      </w:r>
      <w:r w:rsidRPr="00894396">
        <w:rPr>
          <w:szCs w:val="32"/>
        </w:rPr>
        <w:t>Prenez donc un siège</w:t>
      </w:r>
      <w:r>
        <w:rPr>
          <w:szCs w:val="32"/>
        </w:rPr>
        <w:t xml:space="preserve">, </w:t>
      </w:r>
      <w:r w:rsidRPr="00894396">
        <w:rPr>
          <w:szCs w:val="32"/>
        </w:rPr>
        <w:t>docteur</w:t>
      </w:r>
      <w:r>
        <w:rPr>
          <w:szCs w:val="32"/>
        </w:rPr>
        <w:t xml:space="preserve">, </w:t>
      </w:r>
      <w:r w:rsidRPr="00894396">
        <w:rPr>
          <w:szCs w:val="32"/>
        </w:rPr>
        <w:t>grommela-t-il</w:t>
      </w:r>
      <w:r>
        <w:rPr>
          <w:szCs w:val="32"/>
        </w:rPr>
        <w:t xml:space="preserve">. </w:t>
      </w:r>
      <w:r w:rsidRPr="00894396">
        <w:rPr>
          <w:szCs w:val="32"/>
        </w:rPr>
        <w:t>Le chirurgien s</w:t>
      </w:r>
      <w:r>
        <w:rPr>
          <w:szCs w:val="32"/>
        </w:rPr>
        <w:t>’</w:t>
      </w:r>
      <w:r w:rsidRPr="00894396">
        <w:rPr>
          <w:szCs w:val="32"/>
        </w:rPr>
        <w:t>assit</w:t>
      </w:r>
      <w:r>
        <w:rPr>
          <w:szCs w:val="32"/>
        </w:rPr>
        <w:t>.</w:t>
      </w:r>
    </w:p>
    <w:p w14:paraId="39223C28" w14:textId="77777777" w:rsidR="008D6F52" w:rsidRDefault="008D6F52" w:rsidP="008D6F52">
      <w:pPr>
        <w:rPr>
          <w:szCs w:val="32"/>
        </w:rPr>
      </w:pPr>
      <w:r>
        <w:t>— </w:t>
      </w:r>
      <w:r>
        <w:rPr>
          <w:szCs w:val="32"/>
        </w:rPr>
        <w:t xml:space="preserve">– </w:t>
      </w:r>
      <w:r w:rsidRPr="00894396">
        <w:rPr>
          <w:szCs w:val="32"/>
        </w:rPr>
        <w:t>L</w:t>
      </w:r>
      <w:r>
        <w:rPr>
          <w:szCs w:val="32"/>
        </w:rPr>
        <w:t>’</w:t>
      </w:r>
      <w:r w:rsidRPr="00894396">
        <w:rPr>
          <w:szCs w:val="32"/>
        </w:rPr>
        <w:t>affaire a été appréciée de façons diverses</w:t>
      </w:r>
      <w:r>
        <w:rPr>
          <w:szCs w:val="32"/>
        </w:rPr>
        <w:t xml:space="preserve">, </w:t>
      </w:r>
      <w:r w:rsidRPr="00894396">
        <w:rPr>
          <w:szCs w:val="32"/>
        </w:rPr>
        <w:t>tant en ville qu</w:t>
      </w:r>
      <w:r>
        <w:rPr>
          <w:szCs w:val="32"/>
        </w:rPr>
        <w:t>’</w:t>
      </w:r>
      <w:r w:rsidRPr="00894396">
        <w:rPr>
          <w:szCs w:val="32"/>
        </w:rPr>
        <w:t>à l</w:t>
      </w:r>
      <w:r>
        <w:rPr>
          <w:szCs w:val="32"/>
        </w:rPr>
        <w:t>’</w:t>
      </w:r>
      <w:r w:rsidRPr="00894396">
        <w:rPr>
          <w:szCs w:val="32"/>
        </w:rPr>
        <w:t>armée</w:t>
      </w:r>
      <w:r>
        <w:rPr>
          <w:szCs w:val="32"/>
        </w:rPr>
        <w:t xml:space="preserve">. </w:t>
      </w:r>
      <w:r w:rsidRPr="00894396">
        <w:rPr>
          <w:szCs w:val="32"/>
        </w:rPr>
        <w:t>À vrai dire</w:t>
      </w:r>
      <w:r>
        <w:rPr>
          <w:szCs w:val="32"/>
        </w:rPr>
        <w:t xml:space="preserve">, </w:t>
      </w:r>
      <w:r w:rsidRPr="00894396">
        <w:rPr>
          <w:szCs w:val="32"/>
        </w:rPr>
        <w:t>les divergences d</w:t>
      </w:r>
      <w:r>
        <w:rPr>
          <w:szCs w:val="32"/>
        </w:rPr>
        <w:t>’</w:t>
      </w:r>
      <w:r w:rsidRPr="00894396">
        <w:rPr>
          <w:szCs w:val="32"/>
        </w:rPr>
        <w:t>opinion sont amusantes</w:t>
      </w:r>
      <w:r>
        <w:rPr>
          <w:szCs w:val="32"/>
        </w:rPr>
        <w:t>.</w:t>
      </w:r>
    </w:p>
    <w:p w14:paraId="2319A338" w14:textId="77777777" w:rsidR="008D6F52" w:rsidRDefault="008D6F52" w:rsidP="008D6F52">
      <w:pPr>
        <w:rPr>
          <w:szCs w:val="32"/>
        </w:rPr>
      </w:pPr>
      <w:r>
        <w:lastRenderedPageBreak/>
        <w:t>— </w:t>
      </w:r>
      <w:r w:rsidRPr="00894396">
        <w:rPr>
          <w:szCs w:val="32"/>
        </w:rPr>
        <w:t>À coup sûr</w:t>
      </w:r>
      <w:r>
        <w:rPr>
          <w:szCs w:val="32"/>
        </w:rPr>
        <w:t xml:space="preserve"> ! </w:t>
      </w:r>
      <w:r w:rsidRPr="00894396">
        <w:rPr>
          <w:szCs w:val="32"/>
        </w:rPr>
        <w:t>marmonna d</w:t>
      </w:r>
      <w:r>
        <w:rPr>
          <w:szCs w:val="32"/>
        </w:rPr>
        <w:t>’</w:t>
      </w:r>
      <w:r w:rsidRPr="00894396">
        <w:rPr>
          <w:szCs w:val="32"/>
        </w:rPr>
        <w:t>Hubert</w:t>
      </w:r>
      <w:r>
        <w:rPr>
          <w:szCs w:val="32"/>
        </w:rPr>
        <w:t xml:space="preserve">, </w:t>
      </w:r>
      <w:r w:rsidRPr="00894396">
        <w:rPr>
          <w:szCs w:val="32"/>
        </w:rPr>
        <w:t>sans interrompre sa promenade monotone</w:t>
      </w:r>
      <w:r>
        <w:rPr>
          <w:szCs w:val="32"/>
        </w:rPr>
        <w:t xml:space="preserve">, </w:t>
      </w:r>
      <w:r w:rsidRPr="00894396">
        <w:rPr>
          <w:szCs w:val="32"/>
        </w:rPr>
        <w:t>et non sans s</w:t>
      </w:r>
      <w:r>
        <w:rPr>
          <w:szCs w:val="32"/>
        </w:rPr>
        <w:t>’</w:t>
      </w:r>
      <w:r w:rsidRPr="00894396">
        <w:rPr>
          <w:szCs w:val="32"/>
        </w:rPr>
        <w:t>étonner</w:t>
      </w:r>
      <w:r>
        <w:rPr>
          <w:szCs w:val="32"/>
        </w:rPr>
        <w:t xml:space="preserve">, </w:t>
      </w:r>
      <w:r w:rsidRPr="00894396">
        <w:rPr>
          <w:szCs w:val="32"/>
        </w:rPr>
        <w:t>en secret</w:t>
      </w:r>
      <w:r>
        <w:rPr>
          <w:szCs w:val="32"/>
        </w:rPr>
        <w:t xml:space="preserve">, </w:t>
      </w:r>
      <w:r w:rsidRPr="00894396">
        <w:rPr>
          <w:szCs w:val="32"/>
        </w:rPr>
        <w:t>qu</w:t>
      </w:r>
      <w:r>
        <w:rPr>
          <w:szCs w:val="32"/>
        </w:rPr>
        <w:t>’</w:t>
      </w:r>
      <w:r w:rsidRPr="00894396">
        <w:rPr>
          <w:szCs w:val="32"/>
        </w:rPr>
        <w:t>il pût y avoir deux opinions sur l</w:t>
      </w:r>
      <w:r>
        <w:rPr>
          <w:szCs w:val="32"/>
        </w:rPr>
        <w:t>’</w:t>
      </w:r>
      <w:r w:rsidRPr="00894396">
        <w:rPr>
          <w:szCs w:val="32"/>
        </w:rPr>
        <w:t>affaire</w:t>
      </w:r>
      <w:r>
        <w:rPr>
          <w:szCs w:val="32"/>
        </w:rPr>
        <w:t>.</w:t>
      </w:r>
    </w:p>
    <w:p w14:paraId="319CE793" w14:textId="77777777" w:rsidR="008D6F52" w:rsidRDefault="00000000" w:rsidP="008D6F52">
      <w:pPr>
        <w:rPr>
          <w:szCs w:val="32"/>
        </w:rPr>
      </w:pPr>
      <w:r w:rsidRPr="00894396">
        <w:rPr>
          <w:szCs w:val="32"/>
        </w:rPr>
        <w:t>Le chirurgien reprit</w:t>
      </w:r>
      <w:r w:rsidR="008D6F52">
        <w:rPr>
          <w:szCs w:val="32"/>
        </w:rPr>
        <w:t> :</w:t>
      </w:r>
    </w:p>
    <w:p w14:paraId="48C46E1C" w14:textId="77777777" w:rsidR="008D6F52" w:rsidRDefault="008D6F52" w:rsidP="008D6F52">
      <w:pPr>
        <w:rPr>
          <w:szCs w:val="32"/>
        </w:rPr>
      </w:pPr>
      <w:r>
        <w:t>— </w:t>
      </w:r>
      <w:r w:rsidRPr="00894396">
        <w:rPr>
          <w:szCs w:val="32"/>
        </w:rPr>
        <w:t>Évidemment</w:t>
      </w:r>
      <w:r>
        <w:rPr>
          <w:szCs w:val="32"/>
        </w:rPr>
        <w:t xml:space="preserve">, </w:t>
      </w:r>
      <w:r w:rsidRPr="00894396">
        <w:rPr>
          <w:szCs w:val="32"/>
        </w:rPr>
        <w:t>on ne connaît pas exactement les faits</w:t>
      </w:r>
      <w:r>
        <w:rPr>
          <w:szCs w:val="32"/>
        </w:rPr>
        <w:t>.</w:t>
      </w:r>
    </w:p>
    <w:p w14:paraId="2F3818A1" w14:textId="77777777" w:rsidR="008D6F52" w:rsidRDefault="008D6F52" w:rsidP="008D6F52">
      <w:pPr>
        <w:rPr>
          <w:szCs w:val="32"/>
        </w:rPr>
      </w:pPr>
      <w:r>
        <w:t>— </w:t>
      </w:r>
      <w:r w:rsidRPr="00894396">
        <w:rPr>
          <w:szCs w:val="32"/>
        </w:rPr>
        <w:t>Je pensais</w:t>
      </w:r>
      <w:r>
        <w:rPr>
          <w:szCs w:val="32"/>
        </w:rPr>
        <w:t xml:space="preserve">, </w:t>
      </w:r>
      <w:r w:rsidRPr="00894396">
        <w:rPr>
          <w:szCs w:val="32"/>
        </w:rPr>
        <w:t>interrompit d</w:t>
      </w:r>
      <w:r>
        <w:rPr>
          <w:szCs w:val="32"/>
        </w:rPr>
        <w:t>’</w:t>
      </w:r>
      <w:r w:rsidRPr="00894396">
        <w:rPr>
          <w:szCs w:val="32"/>
        </w:rPr>
        <w:t>Hubert</w:t>
      </w:r>
      <w:r>
        <w:rPr>
          <w:szCs w:val="32"/>
        </w:rPr>
        <w:t xml:space="preserve">, </w:t>
      </w:r>
      <w:r w:rsidRPr="00894396">
        <w:rPr>
          <w:szCs w:val="32"/>
        </w:rPr>
        <w:t>que cet individu vous aurait mis au courant</w:t>
      </w:r>
      <w:r>
        <w:rPr>
          <w:szCs w:val="32"/>
        </w:rPr>
        <w:t>.</w:t>
      </w:r>
    </w:p>
    <w:p w14:paraId="565EF51B" w14:textId="77777777" w:rsidR="008D6F52" w:rsidRDefault="008D6F52" w:rsidP="008D6F52">
      <w:pPr>
        <w:rPr>
          <w:szCs w:val="32"/>
        </w:rPr>
      </w:pPr>
      <w:r>
        <w:t>— </w:t>
      </w:r>
      <w:r w:rsidRPr="00894396">
        <w:rPr>
          <w:szCs w:val="32"/>
        </w:rPr>
        <w:t>Il a bien dit quelque chose</w:t>
      </w:r>
      <w:r>
        <w:rPr>
          <w:szCs w:val="32"/>
        </w:rPr>
        <w:t xml:space="preserve">, </w:t>
      </w:r>
      <w:r w:rsidRPr="00894396">
        <w:rPr>
          <w:szCs w:val="32"/>
        </w:rPr>
        <w:t>la première fois que je l</w:t>
      </w:r>
      <w:r>
        <w:rPr>
          <w:szCs w:val="32"/>
        </w:rPr>
        <w:t>’</w:t>
      </w:r>
      <w:r w:rsidRPr="00894396">
        <w:rPr>
          <w:szCs w:val="32"/>
        </w:rPr>
        <w:t>ai vu</w:t>
      </w:r>
      <w:r>
        <w:rPr>
          <w:szCs w:val="32"/>
        </w:rPr>
        <w:t xml:space="preserve">, </w:t>
      </w:r>
      <w:r w:rsidRPr="00894396">
        <w:rPr>
          <w:szCs w:val="32"/>
        </w:rPr>
        <w:t>concéda l</w:t>
      </w:r>
      <w:r>
        <w:rPr>
          <w:szCs w:val="32"/>
        </w:rPr>
        <w:t>’</w:t>
      </w:r>
      <w:r w:rsidRPr="00894396">
        <w:rPr>
          <w:szCs w:val="32"/>
        </w:rPr>
        <w:t>autre</w:t>
      </w:r>
      <w:r>
        <w:rPr>
          <w:szCs w:val="32"/>
        </w:rPr>
        <w:t xml:space="preserve">. </w:t>
      </w:r>
      <w:r w:rsidRPr="00894396">
        <w:rPr>
          <w:szCs w:val="32"/>
        </w:rPr>
        <w:t>Et</w:t>
      </w:r>
      <w:r>
        <w:rPr>
          <w:szCs w:val="32"/>
        </w:rPr>
        <w:t xml:space="preserve">, </w:t>
      </w:r>
      <w:r w:rsidRPr="00894396">
        <w:rPr>
          <w:szCs w:val="32"/>
        </w:rPr>
        <w:t>à propos</w:t>
      </w:r>
      <w:r>
        <w:rPr>
          <w:szCs w:val="32"/>
        </w:rPr>
        <w:t xml:space="preserve">, </w:t>
      </w:r>
      <w:r w:rsidRPr="00894396">
        <w:rPr>
          <w:szCs w:val="32"/>
        </w:rPr>
        <w:t>c</w:t>
      </w:r>
      <w:r>
        <w:rPr>
          <w:szCs w:val="32"/>
        </w:rPr>
        <w:t>’</w:t>
      </w:r>
      <w:r w:rsidRPr="00894396">
        <w:rPr>
          <w:szCs w:val="32"/>
        </w:rPr>
        <w:t>est bien dans le jardin que je l</w:t>
      </w:r>
      <w:r>
        <w:rPr>
          <w:szCs w:val="32"/>
        </w:rPr>
        <w:t>’</w:t>
      </w:r>
      <w:r w:rsidRPr="00894396">
        <w:rPr>
          <w:szCs w:val="32"/>
        </w:rPr>
        <w:t>ai trouvé</w:t>
      </w:r>
      <w:r>
        <w:rPr>
          <w:szCs w:val="32"/>
        </w:rPr>
        <w:t xml:space="preserve">. </w:t>
      </w:r>
      <w:r w:rsidRPr="00894396">
        <w:rPr>
          <w:szCs w:val="32"/>
        </w:rPr>
        <w:t>Le coup qu</w:t>
      </w:r>
      <w:r>
        <w:rPr>
          <w:szCs w:val="32"/>
        </w:rPr>
        <w:t>’</w:t>
      </w:r>
      <w:r w:rsidRPr="00894396">
        <w:rPr>
          <w:szCs w:val="32"/>
        </w:rPr>
        <w:t>il avait reçu sur le derrière de la tête l</w:t>
      </w:r>
      <w:r>
        <w:rPr>
          <w:szCs w:val="32"/>
        </w:rPr>
        <w:t>’</w:t>
      </w:r>
      <w:r w:rsidRPr="00894396">
        <w:rPr>
          <w:szCs w:val="32"/>
        </w:rPr>
        <w:t>avait rendu un peu incohérent</w:t>
      </w:r>
      <w:r>
        <w:rPr>
          <w:szCs w:val="32"/>
        </w:rPr>
        <w:t xml:space="preserve">. </w:t>
      </w:r>
      <w:r w:rsidRPr="00894396">
        <w:rPr>
          <w:szCs w:val="32"/>
        </w:rPr>
        <w:t>Par la suite</w:t>
      </w:r>
      <w:r>
        <w:rPr>
          <w:szCs w:val="32"/>
        </w:rPr>
        <w:t xml:space="preserve">, </w:t>
      </w:r>
      <w:r w:rsidRPr="00894396">
        <w:rPr>
          <w:szCs w:val="32"/>
        </w:rPr>
        <w:t>il s</w:t>
      </w:r>
      <w:r>
        <w:rPr>
          <w:szCs w:val="32"/>
        </w:rPr>
        <w:t>’</w:t>
      </w:r>
      <w:r w:rsidRPr="00894396">
        <w:rPr>
          <w:szCs w:val="32"/>
        </w:rPr>
        <w:t>est montré plutôt réticent</w:t>
      </w:r>
      <w:r>
        <w:rPr>
          <w:szCs w:val="32"/>
        </w:rPr>
        <w:t>.</w:t>
      </w:r>
    </w:p>
    <w:p w14:paraId="28AAC07F" w14:textId="77777777" w:rsidR="008D6F52" w:rsidRDefault="008D6F52" w:rsidP="008D6F52">
      <w:pPr>
        <w:rPr>
          <w:szCs w:val="32"/>
        </w:rPr>
      </w:pPr>
      <w:r>
        <w:t>— </w:t>
      </w:r>
      <w:r w:rsidRPr="00894396">
        <w:rPr>
          <w:szCs w:val="32"/>
        </w:rPr>
        <w:t>Je ne m</w:t>
      </w:r>
      <w:r>
        <w:rPr>
          <w:szCs w:val="32"/>
        </w:rPr>
        <w:t>’</w:t>
      </w:r>
      <w:r w:rsidRPr="00894396">
        <w:rPr>
          <w:szCs w:val="32"/>
        </w:rPr>
        <w:t>attendais pas à ce qu</w:t>
      </w:r>
      <w:r>
        <w:rPr>
          <w:szCs w:val="32"/>
        </w:rPr>
        <w:t>’</w:t>
      </w:r>
      <w:r w:rsidRPr="00894396">
        <w:rPr>
          <w:szCs w:val="32"/>
        </w:rPr>
        <w:t>il eût le bon sens de témoigner quelque honte</w:t>
      </w:r>
      <w:r>
        <w:rPr>
          <w:szCs w:val="32"/>
        </w:rPr>
        <w:t xml:space="preserve">, </w:t>
      </w:r>
      <w:r w:rsidRPr="00894396">
        <w:rPr>
          <w:szCs w:val="32"/>
        </w:rPr>
        <w:t>grommela d</w:t>
      </w:r>
      <w:r>
        <w:rPr>
          <w:szCs w:val="32"/>
        </w:rPr>
        <w:t>’</w:t>
      </w:r>
      <w:r w:rsidRPr="00894396">
        <w:rPr>
          <w:szCs w:val="32"/>
        </w:rPr>
        <w:t>Hubert</w:t>
      </w:r>
      <w:r>
        <w:rPr>
          <w:szCs w:val="32"/>
        </w:rPr>
        <w:t xml:space="preserve">, </w:t>
      </w:r>
      <w:r w:rsidRPr="00894396">
        <w:rPr>
          <w:szCs w:val="32"/>
        </w:rPr>
        <w:t>qui reprit sa promenade</w:t>
      </w:r>
      <w:r>
        <w:rPr>
          <w:szCs w:val="32"/>
        </w:rPr>
        <w:t xml:space="preserve">, </w:t>
      </w:r>
      <w:r w:rsidRPr="00894396">
        <w:rPr>
          <w:szCs w:val="32"/>
        </w:rPr>
        <w:t>tandis que le chirurgien murmurait</w:t>
      </w:r>
      <w:r>
        <w:rPr>
          <w:szCs w:val="32"/>
        </w:rPr>
        <w:t> :</w:t>
      </w:r>
    </w:p>
    <w:p w14:paraId="6BA52C07" w14:textId="77777777" w:rsidR="008D6F52" w:rsidRDefault="008D6F52" w:rsidP="008D6F52">
      <w:pPr>
        <w:rPr>
          <w:szCs w:val="32"/>
        </w:rPr>
      </w:pPr>
      <w:r>
        <w:t>— </w:t>
      </w:r>
      <w:r w:rsidRPr="00894396">
        <w:rPr>
          <w:szCs w:val="32"/>
        </w:rPr>
        <w:t>Très amusant</w:t>
      </w:r>
      <w:r>
        <w:rPr>
          <w:szCs w:val="32"/>
        </w:rPr>
        <w:t xml:space="preserve"> ! </w:t>
      </w:r>
      <w:r w:rsidRPr="00894396">
        <w:rPr>
          <w:szCs w:val="32"/>
        </w:rPr>
        <w:t>De la honte</w:t>
      </w:r>
      <w:r>
        <w:rPr>
          <w:szCs w:val="32"/>
        </w:rPr>
        <w:t xml:space="preserve"> ? </w:t>
      </w:r>
      <w:r w:rsidRPr="00894396">
        <w:rPr>
          <w:szCs w:val="32"/>
        </w:rPr>
        <w:t>Ce n</w:t>
      </w:r>
      <w:r>
        <w:rPr>
          <w:szCs w:val="32"/>
        </w:rPr>
        <w:t>’</w:t>
      </w:r>
      <w:r w:rsidRPr="00894396">
        <w:rPr>
          <w:szCs w:val="32"/>
        </w:rPr>
        <w:t>était pas précisément son état d</w:t>
      </w:r>
      <w:r>
        <w:rPr>
          <w:szCs w:val="32"/>
        </w:rPr>
        <w:t>’</w:t>
      </w:r>
      <w:r w:rsidRPr="00894396">
        <w:rPr>
          <w:szCs w:val="32"/>
        </w:rPr>
        <w:t>esprit</w:t>
      </w:r>
      <w:r>
        <w:rPr>
          <w:szCs w:val="32"/>
        </w:rPr>
        <w:t xml:space="preserve">. </w:t>
      </w:r>
      <w:r w:rsidRPr="00894396">
        <w:rPr>
          <w:szCs w:val="32"/>
        </w:rPr>
        <w:t>Vous</w:t>
      </w:r>
      <w:r>
        <w:rPr>
          <w:szCs w:val="32"/>
        </w:rPr>
        <w:t xml:space="preserve">, </w:t>
      </w:r>
      <w:r w:rsidRPr="00894396">
        <w:rPr>
          <w:szCs w:val="32"/>
        </w:rPr>
        <w:t>évidemment</w:t>
      </w:r>
      <w:r>
        <w:rPr>
          <w:szCs w:val="32"/>
        </w:rPr>
        <w:t xml:space="preserve">, </w:t>
      </w:r>
      <w:r w:rsidRPr="00894396">
        <w:rPr>
          <w:szCs w:val="32"/>
        </w:rPr>
        <w:t>vous pouvez considérer les choses sous un angle différent</w:t>
      </w:r>
      <w:r>
        <w:rPr>
          <w:szCs w:val="32"/>
        </w:rPr>
        <w:t>.</w:t>
      </w:r>
    </w:p>
    <w:p w14:paraId="4F375922" w14:textId="77777777" w:rsidR="008D6F52" w:rsidRDefault="008D6F52" w:rsidP="008D6F52">
      <w:pPr>
        <w:rPr>
          <w:szCs w:val="32"/>
        </w:rPr>
      </w:pPr>
      <w:r>
        <w:t>— </w:t>
      </w:r>
      <w:r w:rsidRPr="00894396">
        <w:rPr>
          <w:szCs w:val="32"/>
        </w:rPr>
        <w:t>Les choses</w:t>
      </w:r>
      <w:r>
        <w:rPr>
          <w:szCs w:val="32"/>
        </w:rPr>
        <w:t xml:space="preserve"> ? </w:t>
      </w:r>
      <w:r w:rsidRPr="00894396">
        <w:rPr>
          <w:szCs w:val="32"/>
        </w:rPr>
        <w:t>De quoi parlez-vous</w:t>
      </w:r>
      <w:r>
        <w:rPr>
          <w:szCs w:val="32"/>
        </w:rPr>
        <w:t xml:space="preserve"> ? </w:t>
      </w:r>
      <w:r w:rsidRPr="00894396">
        <w:rPr>
          <w:szCs w:val="32"/>
        </w:rPr>
        <w:t>demanda d</w:t>
      </w:r>
      <w:r>
        <w:rPr>
          <w:szCs w:val="32"/>
        </w:rPr>
        <w:t>’</w:t>
      </w:r>
      <w:r w:rsidRPr="00894396">
        <w:rPr>
          <w:szCs w:val="32"/>
        </w:rPr>
        <w:t>Hubert</w:t>
      </w:r>
      <w:r>
        <w:rPr>
          <w:szCs w:val="32"/>
        </w:rPr>
        <w:t xml:space="preserve">, </w:t>
      </w:r>
      <w:r w:rsidRPr="00894396">
        <w:rPr>
          <w:szCs w:val="32"/>
        </w:rPr>
        <w:t>avec un coup d</w:t>
      </w:r>
      <w:r>
        <w:rPr>
          <w:szCs w:val="32"/>
        </w:rPr>
        <w:t>’</w:t>
      </w:r>
      <w:r w:rsidRPr="00894396">
        <w:rPr>
          <w:szCs w:val="32"/>
        </w:rPr>
        <w:t>œil oblique sur l</w:t>
      </w:r>
      <w:r>
        <w:rPr>
          <w:szCs w:val="32"/>
        </w:rPr>
        <w:t>’</w:t>
      </w:r>
      <w:r w:rsidRPr="00894396">
        <w:rPr>
          <w:szCs w:val="32"/>
        </w:rPr>
        <w:t>homme au visage lourd et au poil grisonnant</w:t>
      </w:r>
      <w:r>
        <w:rPr>
          <w:szCs w:val="32"/>
        </w:rPr>
        <w:t>.</w:t>
      </w:r>
    </w:p>
    <w:p w14:paraId="11A90939" w14:textId="77777777" w:rsidR="008D6F52" w:rsidRDefault="008D6F52" w:rsidP="008D6F52">
      <w:pPr>
        <w:rPr>
          <w:szCs w:val="32"/>
        </w:rPr>
      </w:pPr>
      <w:r>
        <w:t>— </w:t>
      </w:r>
      <w:r w:rsidRPr="00894396">
        <w:rPr>
          <w:szCs w:val="32"/>
        </w:rPr>
        <w:t>En tout cas</w:t>
      </w:r>
      <w:r>
        <w:rPr>
          <w:szCs w:val="32"/>
        </w:rPr>
        <w:t xml:space="preserve">, </w:t>
      </w:r>
      <w:r w:rsidRPr="00894396">
        <w:rPr>
          <w:szCs w:val="32"/>
        </w:rPr>
        <w:t>fit le chirurgien avec une certaine impatience</w:t>
      </w:r>
      <w:r>
        <w:rPr>
          <w:szCs w:val="32"/>
        </w:rPr>
        <w:t xml:space="preserve">, </w:t>
      </w:r>
      <w:r w:rsidRPr="00894396">
        <w:rPr>
          <w:szCs w:val="32"/>
        </w:rPr>
        <w:t>je ne veux pas formuler d</w:t>
      </w:r>
      <w:r>
        <w:rPr>
          <w:szCs w:val="32"/>
        </w:rPr>
        <w:t>’</w:t>
      </w:r>
      <w:r w:rsidRPr="00894396">
        <w:rPr>
          <w:szCs w:val="32"/>
        </w:rPr>
        <w:t>opinion sur votre conduite</w:t>
      </w:r>
      <w:r>
        <w:rPr>
          <w:szCs w:val="32"/>
        </w:rPr>
        <w:t>…</w:t>
      </w:r>
    </w:p>
    <w:p w14:paraId="7D0E2932" w14:textId="77777777" w:rsidR="008D6F52" w:rsidRDefault="008D6F52" w:rsidP="008D6F52">
      <w:pPr>
        <w:rPr>
          <w:szCs w:val="32"/>
        </w:rPr>
      </w:pPr>
      <w:r>
        <w:t>— </w:t>
      </w:r>
      <w:r w:rsidRPr="00894396">
        <w:rPr>
          <w:szCs w:val="32"/>
        </w:rPr>
        <w:t>Par le ciel</w:t>
      </w:r>
      <w:r>
        <w:rPr>
          <w:szCs w:val="32"/>
        </w:rPr>
        <w:t xml:space="preserve">, </w:t>
      </w:r>
      <w:r w:rsidRPr="00894396">
        <w:rPr>
          <w:szCs w:val="32"/>
        </w:rPr>
        <w:t>vous ferez bien</w:t>
      </w:r>
      <w:r>
        <w:rPr>
          <w:szCs w:val="32"/>
        </w:rPr>
        <w:t xml:space="preserve"> !… </w:t>
      </w:r>
      <w:r w:rsidRPr="00894396">
        <w:rPr>
          <w:szCs w:val="32"/>
        </w:rPr>
        <w:t>éclata d</w:t>
      </w:r>
      <w:r>
        <w:rPr>
          <w:szCs w:val="32"/>
        </w:rPr>
        <w:t>’</w:t>
      </w:r>
      <w:r w:rsidRPr="00894396">
        <w:rPr>
          <w:szCs w:val="32"/>
        </w:rPr>
        <w:t>Hubert</w:t>
      </w:r>
      <w:r>
        <w:rPr>
          <w:szCs w:val="32"/>
        </w:rPr>
        <w:t>.</w:t>
      </w:r>
    </w:p>
    <w:p w14:paraId="359B9661" w14:textId="77777777" w:rsidR="008D6F52" w:rsidRDefault="008D6F52" w:rsidP="008D6F52">
      <w:pPr>
        <w:rPr>
          <w:szCs w:val="32"/>
        </w:rPr>
      </w:pPr>
      <w:r>
        <w:t>— </w:t>
      </w:r>
      <w:r w:rsidRPr="00894396">
        <w:rPr>
          <w:szCs w:val="32"/>
        </w:rPr>
        <w:t>Là</w:t>
      </w:r>
      <w:r>
        <w:rPr>
          <w:szCs w:val="32"/>
        </w:rPr>
        <w:t xml:space="preserve"> ! </w:t>
      </w:r>
      <w:r w:rsidRPr="00894396">
        <w:rPr>
          <w:szCs w:val="32"/>
        </w:rPr>
        <w:t>là</w:t>
      </w:r>
      <w:r>
        <w:rPr>
          <w:szCs w:val="32"/>
        </w:rPr>
        <w:t xml:space="preserve"> ! </w:t>
      </w:r>
      <w:r w:rsidRPr="00894396">
        <w:rPr>
          <w:szCs w:val="32"/>
        </w:rPr>
        <w:t>Ne prenez pas feu comme cela</w:t>
      </w:r>
      <w:r>
        <w:rPr>
          <w:szCs w:val="32"/>
        </w:rPr>
        <w:t xml:space="preserve">. </w:t>
      </w:r>
      <w:r w:rsidRPr="00894396">
        <w:rPr>
          <w:szCs w:val="32"/>
        </w:rPr>
        <w:t>Ça ne rapporte guère</w:t>
      </w:r>
      <w:r>
        <w:rPr>
          <w:szCs w:val="32"/>
        </w:rPr>
        <w:t xml:space="preserve">, </w:t>
      </w:r>
      <w:r w:rsidRPr="00894396">
        <w:rPr>
          <w:szCs w:val="32"/>
        </w:rPr>
        <w:t>à la longue</w:t>
      </w:r>
      <w:r>
        <w:rPr>
          <w:szCs w:val="32"/>
        </w:rPr>
        <w:t xml:space="preserve">. </w:t>
      </w:r>
      <w:r w:rsidRPr="00894396">
        <w:rPr>
          <w:szCs w:val="32"/>
        </w:rPr>
        <w:t>Comprenez</w:t>
      </w:r>
      <w:r>
        <w:rPr>
          <w:szCs w:val="32"/>
        </w:rPr>
        <w:t xml:space="preserve">, </w:t>
      </w:r>
      <w:r w:rsidRPr="00894396">
        <w:rPr>
          <w:szCs w:val="32"/>
        </w:rPr>
        <w:t>une fois pour toutes</w:t>
      </w:r>
      <w:r>
        <w:rPr>
          <w:szCs w:val="32"/>
        </w:rPr>
        <w:t xml:space="preserve">, </w:t>
      </w:r>
      <w:r w:rsidRPr="00894396">
        <w:rPr>
          <w:szCs w:val="32"/>
        </w:rPr>
        <w:t>jouvenceau que vous êtes</w:t>
      </w:r>
      <w:r>
        <w:rPr>
          <w:szCs w:val="32"/>
        </w:rPr>
        <w:t xml:space="preserve">, </w:t>
      </w:r>
      <w:r w:rsidRPr="00894396">
        <w:rPr>
          <w:szCs w:val="32"/>
        </w:rPr>
        <w:t xml:space="preserve">que je ne me soucie pas de vous entamer </w:t>
      </w:r>
      <w:r w:rsidRPr="00894396">
        <w:rPr>
          <w:szCs w:val="32"/>
        </w:rPr>
        <w:lastRenderedPageBreak/>
        <w:t>la peau avec d</w:t>
      </w:r>
      <w:r>
        <w:rPr>
          <w:szCs w:val="32"/>
        </w:rPr>
        <w:t>’</w:t>
      </w:r>
      <w:r w:rsidRPr="00894396">
        <w:rPr>
          <w:szCs w:val="32"/>
        </w:rPr>
        <w:t>autres outils que ceux de mon métier</w:t>
      </w:r>
      <w:r>
        <w:rPr>
          <w:szCs w:val="32"/>
        </w:rPr>
        <w:t xml:space="preserve">. </w:t>
      </w:r>
      <w:r w:rsidRPr="00894396">
        <w:rPr>
          <w:szCs w:val="32"/>
        </w:rPr>
        <w:t>Mais mon conseil est bon</w:t>
      </w:r>
      <w:r>
        <w:rPr>
          <w:szCs w:val="32"/>
        </w:rPr>
        <w:t xml:space="preserve">. </w:t>
      </w:r>
      <w:r w:rsidRPr="00894396">
        <w:rPr>
          <w:szCs w:val="32"/>
        </w:rPr>
        <w:t>Si vous continuez de la sorte</w:t>
      </w:r>
      <w:r>
        <w:rPr>
          <w:szCs w:val="32"/>
        </w:rPr>
        <w:t xml:space="preserve">, </w:t>
      </w:r>
      <w:r w:rsidRPr="00894396">
        <w:rPr>
          <w:szCs w:val="32"/>
        </w:rPr>
        <w:t>vous vous ferez une vilaine réputation</w:t>
      </w:r>
      <w:r>
        <w:rPr>
          <w:szCs w:val="32"/>
        </w:rPr>
        <w:t>.</w:t>
      </w:r>
    </w:p>
    <w:p w14:paraId="626DBB84" w14:textId="77777777" w:rsidR="008D6F52" w:rsidRDefault="008D6F52" w:rsidP="008D6F52">
      <w:pPr>
        <w:rPr>
          <w:szCs w:val="32"/>
        </w:rPr>
      </w:pPr>
      <w:r>
        <w:t>— </w:t>
      </w:r>
      <w:r w:rsidRPr="00894396">
        <w:rPr>
          <w:szCs w:val="32"/>
        </w:rPr>
        <w:t>Continuer comment</w:t>
      </w:r>
      <w:r>
        <w:rPr>
          <w:szCs w:val="32"/>
        </w:rPr>
        <w:t xml:space="preserve"> ? </w:t>
      </w:r>
      <w:r w:rsidRPr="00894396">
        <w:rPr>
          <w:szCs w:val="32"/>
        </w:rPr>
        <w:t>demanda le lieutenant</w:t>
      </w:r>
      <w:r>
        <w:rPr>
          <w:szCs w:val="32"/>
        </w:rPr>
        <w:t xml:space="preserve">, </w:t>
      </w:r>
      <w:r w:rsidRPr="00894396">
        <w:rPr>
          <w:szCs w:val="32"/>
        </w:rPr>
        <w:t>tout à fait sidéré</w:t>
      </w:r>
      <w:r>
        <w:rPr>
          <w:szCs w:val="32"/>
        </w:rPr>
        <w:t xml:space="preserve">. </w:t>
      </w:r>
      <w:r w:rsidRPr="00894396">
        <w:rPr>
          <w:szCs w:val="32"/>
        </w:rPr>
        <w:t>Moi</w:t>
      </w:r>
      <w:r>
        <w:rPr>
          <w:szCs w:val="32"/>
        </w:rPr>
        <w:t xml:space="preserve"> ! </w:t>
      </w:r>
      <w:r w:rsidRPr="00894396">
        <w:rPr>
          <w:szCs w:val="32"/>
        </w:rPr>
        <w:t>moi</w:t>
      </w:r>
      <w:r>
        <w:rPr>
          <w:szCs w:val="32"/>
        </w:rPr>
        <w:t xml:space="preserve"> ! </w:t>
      </w:r>
      <w:r w:rsidRPr="00894396">
        <w:rPr>
          <w:szCs w:val="32"/>
        </w:rPr>
        <w:t>me faire une réputation</w:t>
      </w:r>
      <w:r>
        <w:rPr>
          <w:szCs w:val="32"/>
        </w:rPr>
        <w:t xml:space="preserve">… ? </w:t>
      </w:r>
      <w:r w:rsidRPr="00894396">
        <w:rPr>
          <w:szCs w:val="32"/>
        </w:rPr>
        <w:t>Qu</w:t>
      </w:r>
      <w:r>
        <w:rPr>
          <w:szCs w:val="32"/>
        </w:rPr>
        <w:t>’</w:t>
      </w:r>
      <w:r w:rsidRPr="00894396">
        <w:rPr>
          <w:szCs w:val="32"/>
        </w:rPr>
        <w:t>est-ce que vous imaginez donc</w:t>
      </w:r>
      <w:r>
        <w:rPr>
          <w:szCs w:val="32"/>
        </w:rPr>
        <w:t> ?</w:t>
      </w:r>
    </w:p>
    <w:p w14:paraId="1FAC5BB4" w14:textId="77777777" w:rsidR="008D6F52" w:rsidRDefault="008D6F52" w:rsidP="008D6F52">
      <w:pPr>
        <w:rPr>
          <w:szCs w:val="32"/>
        </w:rPr>
      </w:pPr>
      <w:r>
        <w:t>— </w:t>
      </w:r>
      <w:r w:rsidRPr="00894396">
        <w:rPr>
          <w:szCs w:val="32"/>
        </w:rPr>
        <w:t>Je vous ai déjà dit que je ne prétendais pas déterminer les torts dans cet incident</w:t>
      </w:r>
      <w:r>
        <w:rPr>
          <w:szCs w:val="32"/>
        </w:rPr>
        <w:t xml:space="preserve">. </w:t>
      </w:r>
      <w:r w:rsidRPr="00894396">
        <w:rPr>
          <w:szCs w:val="32"/>
        </w:rPr>
        <w:t>Ce n</w:t>
      </w:r>
      <w:r>
        <w:rPr>
          <w:szCs w:val="32"/>
        </w:rPr>
        <w:t>’</w:t>
      </w:r>
      <w:r w:rsidRPr="00894396">
        <w:rPr>
          <w:szCs w:val="32"/>
        </w:rPr>
        <w:t>est pas mon affaire</w:t>
      </w:r>
      <w:r>
        <w:rPr>
          <w:szCs w:val="32"/>
        </w:rPr>
        <w:t xml:space="preserve">. </w:t>
      </w:r>
      <w:r w:rsidRPr="00894396">
        <w:rPr>
          <w:szCs w:val="32"/>
        </w:rPr>
        <w:t>Cependant</w:t>
      </w:r>
      <w:r>
        <w:rPr>
          <w:szCs w:val="32"/>
        </w:rPr>
        <w:t>…</w:t>
      </w:r>
    </w:p>
    <w:p w14:paraId="60319358" w14:textId="77777777" w:rsidR="008D6F52" w:rsidRDefault="008D6F52" w:rsidP="008D6F52">
      <w:pPr>
        <w:rPr>
          <w:szCs w:val="32"/>
        </w:rPr>
      </w:pPr>
      <w:r>
        <w:t>— </w:t>
      </w:r>
      <w:r w:rsidRPr="00894396">
        <w:rPr>
          <w:szCs w:val="32"/>
        </w:rPr>
        <w:t>Que diable a-t-il pu vous raconter</w:t>
      </w:r>
      <w:r>
        <w:rPr>
          <w:szCs w:val="32"/>
        </w:rPr>
        <w:t xml:space="preserve"> ? </w:t>
      </w:r>
      <w:r w:rsidRPr="00894396">
        <w:rPr>
          <w:szCs w:val="32"/>
        </w:rPr>
        <w:t>interrompit d</w:t>
      </w:r>
      <w:r>
        <w:rPr>
          <w:szCs w:val="32"/>
        </w:rPr>
        <w:t>’</w:t>
      </w:r>
      <w:r w:rsidRPr="00894396">
        <w:rPr>
          <w:szCs w:val="32"/>
        </w:rPr>
        <w:t>Hubert avec un ahurissement parfait</w:t>
      </w:r>
      <w:r>
        <w:rPr>
          <w:szCs w:val="32"/>
        </w:rPr>
        <w:t>.</w:t>
      </w:r>
    </w:p>
    <w:p w14:paraId="1EBDE31F" w14:textId="77777777" w:rsidR="008D6F52" w:rsidRDefault="008D6F52" w:rsidP="008D6F52">
      <w:pPr>
        <w:rPr>
          <w:szCs w:val="32"/>
        </w:rPr>
      </w:pPr>
      <w:r>
        <w:t>— </w:t>
      </w:r>
      <w:r w:rsidRPr="00894396">
        <w:rPr>
          <w:szCs w:val="32"/>
        </w:rPr>
        <w:t>Je vous ai déjà dit qu</w:t>
      </w:r>
      <w:r>
        <w:rPr>
          <w:szCs w:val="32"/>
        </w:rPr>
        <w:t>’</w:t>
      </w:r>
      <w:r w:rsidRPr="00894396">
        <w:rPr>
          <w:szCs w:val="32"/>
        </w:rPr>
        <w:t>au premier abord</w:t>
      </w:r>
      <w:r>
        <w:rPr>
          <w:szCs w:val="32"/>
        </w:rPr>
        <w:t xml:space="preserve">, </w:t>
      </w:r>
      <w:r w:rsidRPr="00894396">
        <w:rPr>
          <w:szCs w:val="32"/>
        </w:rPr>
        <w:t>lorsque je l</w:t>
      </w:r>
      <w:r>
        <w:rPr>
          <w:szCs w:val="32"/>
        </w:rPr>
        <w:t>’</w:t>
      </w:r>
      <w:r w:rsidRPr="00894396">
        <w:rPr>
          <w:szCs w:val="32"/>
        </w:rPr>
        <w:t>ai trouvé dans le jardin</w:t>
      </w:r>
      <w:r>
        <w:rPr>
          <w:szCs w:val="32"/>
        </w:rPr>
        <w:t xml:space="preserve">, </w:t>
      </w:r>
      <w:r w:rsidRPr="00894396">
        <w:rPr>
          <w:szCs w:val="32"/>
        </w:rPr>
        <w:t>il était incohérent</w:t>
      </w:r>
      <w:r>
        <w:rPr>
          <w:szCs w:val="32"/>
        </w:rPr>
        <w:t xml:space="preserve">. </w:t>
      </w:r>
      <w:proofErr w:type="gramStart"/>
      <w:r w:rsidRPr="00894396">
        <w:rPr>
          <w:szCs w:val="32"/>
        </w:rPr>
        <w:t>Après</w:t>
      </w:r>
      <w:proofErr w:type="gramEnd"/>
      <w:r>
        <w:rPr>
          <w:szCs w:val="32"/>
        </w:rPr>
        <w:t xml:space="preserve">, </w:t>
      </w:r>
      <w:r w:rsidRPr="00894396">
        <w:rPr>
          <w:szCs w:val="32"/>
        </w:rPr>
        <w:t>il s</w:t>
      </w:r>
      <w:r>
        <w:rPr>
          <w:szCs w:val="32"/>
        </w:rPr>
        <w:t>’</w:t>
      </w:r>
      <w:r w:rsidRPr="00894396">
        <w:rPr>
          <w:szCs w:val="32"/>
        </w:rPr>
        <w:t>est montré naturellement réticent</w:t>
      </w:r>
      <w:r>
        <w:rPr>
          <w:szCs w:val="32"/>
        </w:rPr>
        <w:t xml:space="preserve">. </w:t>
      </w:r>
      <w:r w:rsidRPr="00894396">
        <w:rPr>
          <w:szCs w:val="32"/>
        </w:rPr>
        <w:t>Du moins ai-je cru comprendre qu</w:t>
      </w:r>
      <w:r>
        <w:rPr>
          <w:szCs w:val="32"/>
        </w:rPr>
        <w:t>’</w:t>
      </w:r>
      <w:r w:rsidRPr="00894396">
        <w:rPr>
          <w:szCs w:val="32"/>
        </w:rPr>
        <w:t>il n</w:t>
      </w:r>
      <w:r>
        <w:rPr>
          <w:szCs w:val="32"/>
        </w:rPr>
        <w:t>’</w:t>
      </w:r>
      <w:r w:rsidRPr="00894396">
        <w:rPr>
          <w:szCs w:val="32"/>
        </w:rPr>
        <w:t>y avait pas de sa faute dans l</w:t>
      </w:r>
      <w:r>
        <w:rPr>
          <w:szCs w:val="32"/>
        </w:rPr>
        <w:t>’</w:t>
      </w:r>
      <w:r w:rsidRPr="00894396">
        <w:rPr>
          <w:szCs w:val="32"/>
        </w:rPr>
        <w:t>affaire</w:t>
      </w:r>
      <w:r>
        <w:rPr>
          <w:szCs w:val="32"/>
        </w:rPr>
        <w:t>.</w:t>
      </w:r>
    </w:p>
    <w:p w14:paraId="39393D86" w14:textId="77777777" w:rsidR="008D6F52" w:rsidRDefault="008D6F52" w:rsidP="008D6F52">
      <w:pPr>
        <w:rPr>
          <w:szCs w:val="32"/>
        </w:rPr>
      </w:pPr>
      <w:r>
        <w:t>— </w:t>
      </w:r>
      <w:r w:rsidRPr="00894396">
        <w:rPr>
          <w:szCs w:val="32"/>
        </w:rPr>
        <w:t>Pas de sa faute</w:t>
      </w:r>
      <w:r>
        <w:rPr>
          <w:szCs w:val="32"/>
        </w:rPr>
        <w:t xml:space="preserve"> ! </w:t>
      </w:r>
      <w:r w:rsidRPr="00894396">
        <w:rPr>
          <w:szCs w:val="32"/>
        </w:rPr>
        <w:t>clama le lieutenant du haut de sa voix</w:t>
      </w:r>
      <w:r>
        <w:rPr>
          <w:szCs w:val="32"/>
        </w:rPr>
        <w:t xml:space="preserve">. </w:t>
      </w:r>
      <w:r w:rsidRPr="00894396">
        <w:rPr>
          <w:szCs w:val="32"/>
        </w:rPr>
        <w:t>Puis baissant le ton</w:t>
      </w:r>
      <w:r>
        <w:rPr>
          <w:szCs w:val="32"/>
        </w:rPr>
        <w:t xml:space="preserve">, </w:t>
      </w:r>
      <w:r w:rsidRPr="00894396">
        <w:rPr>
          <w:szCs w:val="32"/>
        </w:rPr>
        <w:t>et d</w:t>
      </w:r>
      <w:r>
        <w:rPr>
          <w:szCs w:val="32"/>
        </w:rPr>
        <w:t>’</w:t>
      </w:r>
      <w:r w:rsidRPr="00894396">
        <w:rPr>
          <w:szCs w:val="32"/>
        </w:rPr>
        <w:t>un accent ému</w:t>
      </w:r>
      <w:r>
        <w:rPr>
          <w:szCs w:val="32"/>
        </w:rPr>
        <w:t xml:space="preserve"> : </w:t>
      </w:r>
      <w:r w:rsidRPr="00894396">
        <w:rPr>
          <w:szCs w:val="32"/>
        </w:rPr>
        <w:t>Et moi</w:t>
      </w:r>
      <w:r>
        <w:rPr>
          <w:szCs w:val="32"/>
        </w:rPr>
        <w:t xml:space="preserve">, </w:t>
      </w:r>
      <w:r w:rsidRPr="00894396">
        <w:rPr>
          <w:szCs w:val="32"/>
        </w:rPr>
        <w:t>y avait-il de ma faute</w:t>
      </w:r>
      <w:r>
        <w:rPr>
          <w:szCs w:val="32"/>
        </w:rPr>
        <w:t> ?</w:t>
      </w:r>
    </w:p>
    <w:p w14:paraId="0C3CDCCD" w14:textId="77777777" w:rsidR="008D6F52" w:rsidRDefault="00000000" w:rsidP="008D6F52">
      <w:pPr>
        <w:rPr>
          <w:szCs w:val="32"/>
        </w:rPr>
      </w:pPr>
      <w:r w:rsidRPr="00894396">
        <w:rPr>
          <w:szCs w:val="32"/>
        </w:rPr>
        <w:t>Le chirurgien se leva</w:t>
      </w:r>
      <w:r w:rsidR="008D6F52">
        <w:rPr>
          <w:szCs w:val="32"/>
        </w:rPr>
        <w:t xml:space="preserve">. </w:t>
      </w:r>
      <w:r w:rsidRPr="00894396">
        <w:rPr>
          <w:szCs w:val="32"/>
        </w:rPr>
        <w:t>Ses pensées allaient à la flûte</w:t>
      </w:r>
      <w:r w:rsidR="008D6F52">
        <w:rPr>
          <w:szCs w:val="32"/>
        </w:rPr>
        <w:t xml:space="preserve">, </w:t>
      </w:r>
      <w:r w:rsidRPr="00894396">
        <w:rPr>
          <w:szCs w:val="32"/>
        </w:rPr>
        <w:t>fidèle compagne à la voix consolatrice</w:t>
      </w:r>
      <w:r w:rsidR="008D6F52">
        <w:rPr>
          <w:szCs w:val="32"/>
        </w:rPr>
        <w:t xml:space="preserve">. </w:t>
      </w:r>
      <w:r w:rsidRPr="00894396">
        <w:rPr>
          <w:szCs w:val="32"/>
        </w:rPr>
        <w:t>Au voisinage des ambulances du front</w:t>
      </w:r>
      <w:r w:rsidR="008D6F52">
        <w:rPr>
          <w:szCs w:val="32"/>
        </w:rPr>
        <w:t xml:space="preserve">, </w:t>
      </w:r>
      <w:r w:rsidRPr="00894396">
        <w:rPr>
          <w:szCs w:val="32"/>
        </w:rPr>
        <w:t>après vingt-quatre heures de rude labeur</w:t>
      </w:r>
      <w:r w:rsidR="008D6F52">
        <w:rPr>
          <w:szCs w:val="32"/>
        </w:rPr>
        <w:t xml:space="preserve">, </w:t>
      </w:r>
      <w:r w:rsidRPr="00894396">
        <w:rPr>
          <w:szCs w:val="32"/>
        </w:rPr>
        <w:t>on l</w:t>
      </w:r>
      <w:r w:rsidR="008D6F52">
        <w:rPr>
          <w:szCs w:val="32"/>
        </w:rPr>
        <w:t>’</w:t>
      </w:r>
      <w:r w:rsidRPr="00894396">
        <w:rPr>
          <w:szCs w:val="32"/>
        </w:rPr>
        <w:t>avait entendu troubler de ses doux accents l</w:t>
      </w:r>
      <w:r w:rsidR="008D6F52">
        <w:rPr>
          <w:szCs w:val="32"/>
        </w:rPr>
        <w:t>’</w:t>
      </w:r>
      <w:r w:rsidRPr="00894396">
        <w:rPr>
          <w:szCs w:val="32"/>
        </w:rPr>
        <w:t>horrible paix des champs de bataille abandonnés au silence et à la mort</w:t>
      </w:r>
      <w:r w:rsidR="008D6F52">
        <w:rPr>
          <w:szCs w:val="32"/>
        </w:rPr>
        <w:t>.</w:t>
      </w:r>
    </w:p>
    <w:p w14:paraId="1CE2365D" w14:textId="77777777" w:rsidR="008D6F52" w:rsidRDefault="00000000" w:rsidP="008D6F52">
      <w:pPr>
        <w:rPr>
          <w:szCs w:val="32"/>
        </w:rPr>
      </w:pPr>
      <w:r w:rsidRPr="00894396">
        <w:rPr>
          <w:szCs w:val="32"/>
        </w:rPr>
        <w:t>L</w:t>
      </w:r>
      <w:r w:rsidR="008D6F52">
        <w:rPr>
          <w:szCs w:val="32"/>
        </w:rPr>
        <w:t>’</w:t>
      </w:r>
      <w:r w:rsidRPr="00894396">
        <w:rPr>
          <w:szCs w:val="32"/>
        </w:rPr>
        <w:t>heure exquise de sa vie quotidienne approchait</w:t>
      </w:r>
      <w:r w:rsidR="008D6F52">
        <w:rPr>
          <w:szCs w:val="32"/>
        </w:rPr>
        <w:t xml:space="preserve">, </w:t>
      </w:r>
      <w:r w:rsidRPr="00894396">
        <w:rPr>
          <w:szCs w:val="32"/>
        </w:rPr>
        <w:t>et</w:t>
      </w:r>
      <w:r w:rsidR="008D6F52">
        <w:rPr>
          <w:szCs w:val="32"/>
        </w:rPr>
        <w:t xml:space="preserve">, </w:t>
      </w:r>
      <w:r w:rsidRPr="00894396">
        <w:rPr>
          <w:szCs w:val="32"/>
        </w:rPr>
        <w:t>en temps de paix</w:t>
      </w:r>
      <w:r w:rsidR="008D6F52">
        <w:rPr>
          <w:szCs w:val="32"/>
        </w:rPr>
        <w:t xml:space="preserve">, </w:t>
      </w:r>
      <w:r w:rsidRPr="00894396">
        <w:rPr>
          <w:szCs w:val="32"/>
        </w:rPr>
        <w:t>il tenait à cette heure-là comme un avare à son trésor</w:t>
      </w:r>
      <w:r w:rsidR="008D6F52">
        <w:rPr>
          <w:szCs w:val="32"/>
        </w:rPr>
        <w:t>.</w:t>
      </w:r>
    </w:p>
    <w:p w14:paraId="60F7BE71" w14:textId="77777777" w:rsidR="008D6F52" w:rsidRDefault="008D6F52" w:rsidP="008D6F52">
      <w:pPr>
        <w:rPr>
          <w:szCs w:val="32"/>
        </w:rPr>
      </w:pPr>
      <w:r>
        <w:t>— </w:t>
      </w:r>
      <w:r w:rsidRPr="00894396">
        <w:rPr>
          <w:szCs w:val="32"/>
        </w:rPr>
        <w:t>Bien sûr</w:t>
      </w:r>
      <w:r>
        <w:rPr>
          <w:szCs w:val="32"/>
        </w:rPr>
        <w:t xml:space="preserve"> ! </w:t>
      </w:r>
      <w:r w:rsidRPr="00894396">
        <w:rPr>
          <w:szCs w:val="32"/>
        </w:rPr>
        <w:t>bien sûr</w:t>
      </w:r>
      <w:r>
        <w:rPr>
          <w:szCs w:val="32"/>
        </w:rPr>
        <w:t xml:space="preserve"> ! </w:t>
      </w:r>
      <w:r w:rsidRPr="00894396">
        <w:rPr>
          <w:szCs w:val="32"/>
        </w:rPr>
        <w:t>fit-il négligemment</w:t>
      </w:r>
      <w:r>
        <w:rPr>
          <w:szCs w:val="32"/>
        </w:rPr>
        <w:t xml:space="preserve">. </w:t>
      </w:r>
      <w:r w:rsidRPr="00894396">
        <w:rPr>
          <w:szCs w:val="32"/>
        </w:rPr>
        <w:t>Vous ne sauriez en juger autrement</w:t>
      </w:r>
      <w:r>
        <w:rPr>
          <w:szCs w:val="32"/>
        </w:rPr>
        <w:t xml:space="preserve">. </w:t>
      </w:r>
      <w:r w:rsidRPr="00894396">
        <w:rPr>
          <w:szCs w:val="32"/>
        </w:rPr>
        <w:t>Quant à moi</w:t>
      </w:r>
      <w:r>
        <w:rPr>
          <w:szCs w:val="32"/>
        </w:rPr>
        <w:t xml:space="preserve">, </w:t>
      </w:r>
      <w:r w:rsidRPr="00894396">
        <w:rPr>
          <w:szCs w:val="32"/>
        </w:rPr>
        <w:t>parfaitement neutre et animé des meilleures intentions à votre double endroit</w:t>
      </w:r>
      <w:r>
        <w:rPr>
          <w:szCs w:val="32"/>
        </w:rPr>
        <w:t xml:space="preserve">, </w:t>
      </w:r>
      <w:r w:rsidRPr="00894396">
        <w:rPr>
          <w:szCs w:val="32"/>
        </w:rPr>
        <w:t>j</w:t>
      </w:r>
      <w:r>
        <w:rPr>
          <w:szCs w:val="32"/>
        </w:rPr>
        <w:t>’</w:t>
      </w:r>
      <w:r w:rsidRPr="00894396">
        <w:rPr>
          <w:szCs w:val="32"/>
        </w:rPr>
        <w:t xml:space="preserve">ai </w:t>
      </w:r>
      <w:r w:rsidRPr="00894396">
        <w:rPr>
          <w:szCs w:val="32"/>
        </w:rPr>
        <w:lastRenderedPageBreak/>
        <w:t>consenti à vous transmettre son message</w:t>
      </w:r>
      <w:r>
        <w:rPr>
          <w:szCs w:val="32"/>
        </w:rPr>
        <w:t xml:space="preserve">. </w:t>
      </w:r>
      <w:r w:rsidRPr="00894396">
        <w:rPr>
          <w:szCs w:val="32"/>
        </w:rPr>
        <w:t>Dites que je me prête aux fantaisies d</w:t>
      </w:r>
      <w:r>
        <w:rPr>
          <w:szCs w:val="32"/>
        </w:rPr>
        <w:t>’</w:t>
      </w:r>
      <w:r w:rsidRPr="00894396">
        <w:rPr>
          <w:szCs w:val="32"/>
        </w:rPr>
        <w:t>un malade</w:t>
      </w:r>
      <w:r>
        <w:rPr>
          <w:szCs w:val="32"/>
        </w:rPr>
        <w:t xml:space="preserve">, </w:t>
      </w:r>
      <w:r w:rsidRPr="00894396">
        <w:rPr>
          <w:szCs w:val="32"/>
        </w:rPr>
        <w:t>si vous voulez</w:t>
      </w:r>
      <w:r>
        <w:rPr>
          <w:szCs w:val="32"/>
        </w:rPr>
        <w:t xml:space="preserve">. </w:t>
      </w:r>
      <w:r w:rsidRPr="00894396">
        <w:rPr>
          <w:szCs w:val="32"/>
        </w:rPr>
        <w:t>Il veut que vous sachiez que l</w:t>
      </w:r>
      <w:r>
        <w:rPr>
          <w:szCs w:val="32"/>
        </w:rPr>
        <w:t>’</w:t>
      </w:r>
      <w:r w:rsidRPr="00894396">
        <w:rPr>
          <w:szCs w:val="32"/>
        </w:rPr>
        <w:t>affaire n</w:t>
      </w:r>
      <w:r>
        <w:rPr>
          <w:szCs w:val="32"/>
        </w:rPr>
        <w:t>’</w:t>
      </w:r>
      <w:r w:rsidRPr="00894396">
        <w:rPr>
          <w:szCs w:val="32"/>
        </w:rPr>
        <w:t>est nullement close</w:t>
      </w:r>
      <w:r>
        <w:rPr>
          <w:szCs w:val="32"/>
        </w:rPr>
        <w:t xml:space="preserve">. </w:t>
      </w:r>
      <w:r w:rsidRPr="00894396">
        <w:rPr>
          <w:szCs w:val="32"/>
        </w:rPr>
        <w:t>Il vous adressera ses témoins dès qu</w:t>
      </w:r>
      <w:r>
        <w:rPr>
          <w:szCs w:val="32"/>
        </w:rPr>
        <w:t>’</w:t>
      </w:r>
      <w:r w:rsidRPr="00894396">
        <w:rPr>
          <w:szCs w:val="32"/>
        </w:rPr>
        <w:t>il aura repris des forces</w:t>
      </w:r>
      <w:r>
        <w:rPr>
          <w:szCs w:val="32"/>
        </w:rPr>
        <w:t xml:space="preserve">, </w:t>
      </w:r>
      <w:r w:rsidRPr="00894396">
        <w:rPr>
          <w:szCs w:val="32"/>
        </w:rPr>
        <w:t>à condition</w:t>
      </w:r>
      <w:r>
        <w:rPr>
          <w:szCs w:val="32"/>
        </w:rPr>
        <w:t xml:space="preserve">, </w:t>
      </w:r>
      <w:r w:rsidRPr="00894396">
        <w:rPr>
          <w:szCs w:val="32"/>
        </w:rPr>
        <w:t>bien entendu</w:t>
      </w:r>
      <w:r>
        <w:rPr>
          <w:szCs w:val="32"/>
        </w:rPr>
        <w:t xml:space="preserve">, </w:t>
      </w:r>
      <w:r w:rsidRPr="00894396">
        <w:rPr>
          <w:szCs w:val="32"/>
        </w:rPr>
        <w:t>que l</w:t>
      </w:r>
      <w:r>
        <w:rPr>
          <w:szCs w:val="32"/>
        </w:rPr>
        <w:t>’</w:t>
      </w:r>
      <w:r w:rsidRPr="00894396">
        <w:rPr>
          <w:szCs w:val="32"/>
        </w:rPr>
        <w:t>armée ne soit pas en campagne à l</w:t>
      </w:r>
      <w:r>
        <w:rPr>
          <w:szCs w:val="32"/>
        </w:rPr>
        <w:t>’</w:t>
      </w:r>
      <w:r w:rsidRPr="00894396">
        <w:rPr>
          <w:szCs w:val="32"/>
        </w:rPr>
        <w:t>époque</w:t>
      </w:r>
      <w:r>
        <w:rPr>
          <w:szCs w:val="32"/>
        </w:rPr>
        <w:t>.</w:t>
      </w:r>
    </w:p>
    <w:p w14:paraId="2F5AB165" w14:textId="77777777" w:rsidR="008D6F52" w:rsidRDefault="008D6F52" w:rsidP="008D6F52">
      <w:pPr>
        <w:rPr>
          <w:szCs w:val="32"/>
        </w:rPr>
      </w:pPr>
      <w:r>
        <w:t>— </w:t>
      </w:r>
      <w:r w:rsidRPr="00894396">
        <w:rPr>
          <w:szCs w:val="32"/>
        </w:rPr>
        <w:t>Ses témoins</w:t>
      </w:r>
      <w:r>
        <w:rPr>
          <w:szCs w:val="32"/>
        </w:rPr>
        <w:t xml:space="preserve">, </w:t>
      </w:r>
      <w:r w:rsidRPr="00894396">
        <w:rPr>
          <w:szCs w:val="32"/>
        </w:rPr>
        <w:t>vraiment</w:t>
      </w:r>
      <w:r>
        <w:rPr>
          <w:szCs w:val="32"/>
        </w:rPr>
        <w:t xml:space="preserve"> ? </w:t>
      </w:r>
      <w:r w:rsidRPr="00894396">
        <w:rPr>
          <w:szCs w:val="32"/>
        </w:rPr>
        <w:t>Eh bien</w:t>
      </w:r>
      <w:r>
        <w:rPr>
          <w:szCs w:val="32"/>
        </w:rPr>
        <w:t xml:space="preserve">, </w:t>
      </w:r>
      <w:r w:rsidRPr="00894396">
        <w:rPr>
          <w:szCs w:val="32"/>
        </w:rPr>
        <w:t>c</w:t>
      </w:r>
      <w:r>
        <w:rPr>
          <w:szCs w:val="32"/>
        </w:rPr>
        <w:t>’</w:t>
      </w:r>
      <w:r w:rsidRPr="00894396">
        <w:rPr>
          <w:szCs w:val="32"/>
        </w:rPr>
        <w:t>est entendu</w:t>
      </w:r>
      <w:r>
        <w:rPr>
          <w:szCs w:val="32"/>
        </w:rPr>
        <w:t xml:space="preserve"> ! </w:t>
      </w:r>
      <w:r w:rsidRPr="00894396">
        <w:rPr>
          <w:szCs w:val="32"/>
        </w:rPr>
        <w:t>bredouilla d</w:t>
      </w:r>
      <w:r>
        <w:rPr>
          <w:szCs w:val="32"/>
        </w:rPr>
        <w:t>’</w:t>
      </w:r>
      <w:r w:rsidRPr="00894396">
        <w:rPr>
          <w:szCs w:val="32"/>
        </w:rPr>
        <w:t>Hubert avec fureur</w:t>
      </w:r>
      <w:r>
        <w:rPr>
          <w:szCs w:val="32"/>
        </w:rPr>
        <w:t>.</w:t>
      </w:r>
    </w:p>
    <w:p w14:paraId="4AA499F6" w14:textId="77777777" w:rsidR="008D6F52" w:rsidRDefault="00000000" w:rsidP="008D6F52">
      <w:pPr>
        <w:rPr>
          <w:szCs w:val="32"/>
        </w:rPr>
      </w:pPr>
      <w:r w:rsidRPr="00894396">
        <w:rPr>
          <w:szCs w:val="32"/>
        </w:rPr>
        <w:t>Le visiteur ne pouvait deviner le motif d</w:t>
      </w:r>
      <w:r w:rsidR="008D6F52">
        <w:rPr>
          <w:szCs w:val="32"/>
        </w:rPr>
        <w:t>’</w:t>
      </w:r>
      <w:r w:rsidRPr="00894396">
        <w:rPr>
          <w:szCs w:val="32"/>
        </w:rPr>
        <w:t>une telle exaspération</w:t>
      </w:r>
      <w:r w:rsidR="008D6F52">
        <w:rPr>
          <w:szCs w:val="32"/>
        </w:rPr>
        <w:t xml:space="preserve">, </w:t>
      </w:r>
      <w:r w:rsidRPr="00894396">
        <w:rPr>
          <w:szCs w:val="32"/>
        </w:rPr>
        <w:t>mais cette colère le confirma dans l</w:t>
      </w:r>
      <w:r w:rsidR="008D6F52">
        <w:rPr>
          <w:szCs w:val="32"/>
        </w:rPr>
        <w:t>’</w:t>
      </w:r>
      <w:r w:rsidRPr="00894396">
        <w:rPr>
          <w:szCs w:val="32"/>
        </w:rPr>
        <w:t>opinion qui commençait à se faire jour qu</w:t>
      </w:r>
      <w:r w:rsidR="008D6F52">
        <w:rPr>
          <w:szCs w:val="32"/>
        </w:rPr>
        <w:t>’</w:t>
      </w:r>
      <w:r w:rsidRPr="00894396">
        <w:rPr>
          <w:szCs w:val="32"/>
        </w:rPr>
        <w:t>un débat très sérieux s</w:t>
      </w:r>
      <w:r w:rsidR="008D6F52">
        <w:rPr>
          <w:szCs w:val="32"/>
        </w:rPr>
        <w:t>’</w:t>
      </w:r>
      <w:r w:rsidRPr="00894396">
        <w:rPr>
          <w:szCs w:val="32"/>
        </w:rPr>
        <w:t>était élevé entre les jeunes gens</w:t>
      </w:r>
      <w:r w:rsidR="008D6F52">
        <w:rPr>
          <w:szCs w:val="32"/>
        </w:rPr>
        <w:t xml:space="preserve">, </w:t>
      </w:r>
      <w:r w:rsidRPr="00894396">
        <w:rPr>
          <w:szCs w:val="32"/>
        </w:rPr>
        <w:t>un motif assez important pour réclamer un air de mystère</w:t>
      </w:r>
      <w:r w:rsidR="008D6F52">
        <w:rPr>
          <w:szCs w:val="32"/>
        </w:rPr>
        <w:t xml:space="preserve">, </w:t>
      </w:r>
      <w:r w:rsidRPr="00894396">
        <w:rPr>
          <w:szCs w:val="32"/>
        </w:rPr>
        <w:t>un fait de la plus haute gravité</w:t>
      </w:r>
      <w:r w:rsidR="008D6F52">
        <w:rPr>
          <w:szCs w:val="32"/>
        </w:rPr>
        <w:t xml:space="preserve">. </w:t>
      </w:r>
      <w:r w:rsidRPr="00894396">
        <w:rPr>
          <w:szCs w:val="32"/>
        </w:rPr>
        <w:t>Pour vider leur querelle</w:t>
      </w:r>
      <w:r w:rsidR="008D6F52">
        <w:rPr>
          <w:szCs w:val="32"/>
        </w:rPr>
        <w:t xml:space="preserve">, </w:t>
      </w:r>
      <w:r w:rsidRPr="00894396">
        <w:rPr>
          <w:szCs w:val="32"/>
        </w:rPr>
        <w:t>les deux jeunes officiers avaient risqué</w:t>
      </w:r>
      <w:r w:rsidR="008D6F52">
        <w:rPr>
          <w:szCs w:val="32"/>
        </w:rPr>
        <w:t xml:space="preserve">, </w:t>
      </w:r>
      <w:r w:rsidRPr="00894396">
        <w:rPr>
          <w:szCs w:val="32"/>
        </w:rPr>
        <w:t>au seuil de leur carrière</w:t>
      </w:r>
      <w:r w:rsidR="008D6F52">
        <w:rPr>
          <w:szCs w:val="32"/>
        </w:rPr>
        <w:t xml:space="preserve">, </w:t>
      </w:r>
      <w:r w:rsidRPr="00894396">
        <w:rPr>
          <w:szCs w:val="32"/>
        </w:rPr>
        <w:t>disgrâce et rétrogradation</w:t>
      </w:r>
      <w:r w:rsidR="008D6F52">
        <w:rPr>
          <w:szCs w:val="32"/>
        </w:rPr>
        <w:t xml:space="preserve">. </w:t>
      </w:r>
      <w:r w:rsidRPr="00894396">
        <w:rPr>
          <w:szCs w:val="32"/>
        </w:rPr>
        <w:t>Le chirurgien craignait que l</w:t>
      </w:r>
      <w:r w:rsidR="008D6F52">
        <w:rPr>
          <w:szCs w:val="32"/>
        </w:rPr>
        <w:t>’</w:t>
      </w:r>
      <w:r w:rsidRPr="00894396">
        <w:rPr>
          <w:szCs w:val="32"/>
        </w:rPr>
        <w:t>enquête prochaine déçût la curiosité générale</w:t>
      </w:r>
      <w:r w:rsidR="008D6F52">
        <w:rPr>
          <w:szCs w:val="32"/>
        </w:rPr>
        <w:t xml:space="preserve">. </w:t>
      </w:r>
      <w:r w:rsidRPr="00894396">
        <w:rPr>
          <w:szCs w:val="32"/>
        </w:rPr>
        <w:t>Les deux adversaires n</w:t>
      </w:r>
      <w:r w:rsidR="008D6F52">
        <w:rPr>
          <w:szCs w:val="32"/>
        </w:rPr>
        <w:t>’</w:t>
      </w:r>
      <w:r w:rsidRPr="00894396">
        <w:rPr>
          <w:szCs w:val="32"/>
        </w:rPr>
        <w:t>allaient pas livrer à la curiosité publique un différend assez grave pour leur faire risquer une accusation de meurtre</w:t>
      </w:r>
      <w:r w:rsidR="008D6F52">
        <w:rPr>
          <w:szCs w:val="32"/>
        </w:rPr>
        <w:t xml:space="preserve">. </w:t>
      </w:r>
      <w:r w:rsidRPr="00894396">
        <w:rPr>
          <w:szCs w:val="32"/>
        </w:rPr>
        <w:t>De quoi pouvait-il s</w:t>
      </w:r>
      <w:r w:rsidR="008D6F52">
        <w:rPr>
          <w:szCs w:val="32"/>
        </w:rPr>
        <w:t>’</w:t>
      </w:r>
      <w:r w:rsidRPr="00894396">
        <w:rPr>
          <w:szCs w:val="32"/>
        </w:rPr>
        <w:t>agir</w:t>
      </w:r>
      <w:r w:rsidR="008D6F52">
        <w:rPr>
          <w:szCs w:val="32"/>
        </w:rPr>
        <w:t> ?</w:t>
      </w:r>
    </w:p>
    <w:p w14:paraId="2542D622" w14:textId="77777777" w:rsidR="008D6F52" w:rsidRDefault="00000000" w:rsidP="008D6F52">
      <w:pPr>
        <w:rPr>
          <w:szCs w:val="32"/>
        </w:rPr>
      </w:pPr>
      <w:r w:rsidRPr="00894396">
        <w:rPr>
          <w:szCs w:val="32"/>
        </w:rPr>
        <w:t>Le docteur n</w:t>
      </w:r>
      <w:r w:rsidR="008D6F52">
        <w:rPr>
          <w:szCs w:val="32"/>
        </w:rPr>
        <w:t>’</w:t>
      </w:r>
      <w:r w:rsidRPr="00894396">
        <w:rPr>
          <w:szCs w:val="32"/>
        </w:rPr>
        <w:t>était pas très curieux par tempérament</w:t>
      </w:r>
      <w:r w:rsidR="008D6F52">
        <w:rPr>
          <w:szCs w:val="32"/>
        </w:rPr>
        <w:t xml:space="preserve">, </w:t>
      </w:r>
      <w:r w:rsidRPr="00894396">
        <w:rPr>
          <w:szCs w:val="32"/>
        </w:rPr>
        <w:t>mais la question qui harcelait son esprit lui fit retirer à deux reprises ce soir-là l</w:t>
      </w:r>
      <w:r w:rsidR="008D6F52">
        <w:rPr>
          <w:szCs w:val="32"/>
        </w:rPr>
        <w:t>’</w:t>
      </w:r>
      <w:r w:rsidRPr="00894396">
        <w:rPr>
          <w:szCs w:val="32"/>
        </w:rPr>
        <w:t>instrument de ses lèvres</w:t>
      </w:r>
      <w:r w:rsidR="008D6F52">
        <w:rPr>
          <w:szCs w:val="32"/>
        </w:rPr>
        <w:t xml:space="preserve">, </w:t>
      </w:r>
      <w:r w:rsidRPr="00894396">
        <w:rPr>
          <w:szCs w:val="32"/>
        </w:rPr>
        <w:t>en plein milieu d</w:t>
      </w:r>
      <w:r w:rsidR="008D6F52">
        <w:rPr>
          <w:szCs w:val="32"/>
        </w:rPr>
        <w:t>’</w:t>
      </w:r>
      <w:r w:rsidRPr="00894396">
        <w:rPr>
          <w:szCs w:val="32"/>
        </w:rPr>
        <w:t>un morceau</w:t>
      </w:r>
      <w:r w:rsidR="008D6F52">
        <w:rPr>
          <w:szCs w:val="32"/>
        </w:rPr>
        <w:t xml:space="preserve">, </w:t>
      </w:r>
      <w:r w:rsidRPr="00894396">
        <w:rPr>
          <w:szCs w:val="32"/>
        </w:rPr>
        <w:t>et il resta un moment silencieux</w:t>
      </w:r>
      <w:r w:rsidR="008D6F52">
        <w:rPr>
          <w:szCs w:val="32"/>
        </w:rPr>
        <w:t xml:space="preserve">, </w:t>
      </w:r>
      <w:r w:rsidRPr="00894396">
        <w:rPr>
          <w:szCs w:val="32"/>
        </w:rPr>
        <w:t>à la recherche d</w:t>
      </w:r>
      <w:r w:rsidR="008D6F52">
        <w:rPr>
          <w:szCs w:val="32"/>
        </w:rPr>
        <w:t>’</w:t>
      </w:r>
      <w:r w:rsidRPr="00894396">
        <w:rPr>
          <w:szCs w:val="32"/>
        </w:rPr>
        <w:t>une théorie plausible</w:t>
      </w:r>
      <w:r w:rsidR="008D6F52">
        <w:rPr>
          <w:szCs w:val="32"/>
        </w:rPr>
        <w:t>.</w:t>
      </w:r>
    </w:p>
    <w:p w14:paraId="55966AF5" w14:textId="27B3514E" w:rsidR="00C71140" w:rsidRPr="006643D3" w:rsidRDefault="00000000" w:rsidP="008D6F52">
      <w:pPr>
        <w:pStyle w:val="Titre2"/>
        <w:pageBreakBefore/>
        <w:rPr>
          <w:sz w:val="40"/>
        </w:rPr>
      </w:pPr>
      <w:bookmarkStart w:id="20" w:name="_Toc199599806"/>
      <w:r w:rsidRPr="006643D3">
        <w:rPr>
          <w:sz w:val="40"/>
        </w:rPr>
        <w:lastRenderedPageBreak/>
        <w:t>II</w:t>
      </w:r>
      <w:bookmarkEnd w:id="20"/>
    </w:p>
    <w:p w14:paraId="069216AB" w14:textId="77777777" w:rsidR="00C71140" w:rsidRPr="00894396" w:rsidRDefault="00C71140" w:rsidP="00830A5C">
      <w:pPr>
        <w:rPr>
          <w:szCs w:val="32"/>
        </w:rPr>
      </w:pPr>
    </w:p>
    <w:p w14:paraId="3EC109A1" w14:textId="77777777" w:rsidR="008D6F52" w:rsidRDefault="00000000" w:rsidP="008D6F52">
      <w:pPr>
        <w:rPr>
          <w:szCs w:val="32"/>
        </w:rPr>
      </w:pPr>
      <w:r w:rsidRPr="00894396">
        <w:rPr>
          <w:szCs w:val="32"/>
        </w:rPr>
        <w:t>Il n</w:t>
      </w:r>
      <w:r w:rsidR="008D6F52">
        <w:rPr>
          <w:szCs w:val="32"/>
        </w:rPr>
        <w:t>’</w:t>
      </w:r>
      <w:r w:rsidRPr="00894396">
        <w:rPr>
          <w:szCs w:val="32"/>
        </w:rPr>
        <w:t>y réussit pas mieux que le reste de la garnison ni la société tout entière</w:t>
      </w:r>
      <w:r w:rsidR="008D6F52">
        <w:rPr>
          <w:szCs w:val="32"/>
        </w:rPr>
        <w:t xml:space="preserve">. </w:t>
      </w:r>
      <w:r w:rsidRPr="00894396">
        <w:rPr>
          <w:szCs w:val="32"/>
        </w:rPr>
        <w:t>Les deux officiers</w:t>
      </w:r>
      <w:r w:rsidR="008D6F52">
        <w:rPr>
          <w:szCs w:val="32"/>
        </w:rPr>
        <w:t xml:space="preserve">, </w:t>
      </w:r>
      <w:r w:rsidRPr="00894396">
        <w:rPr>
          <w:szCs w:val="32"/>
        </w:rPr>
        <w:t>dont on avait</w:t>
      </w:r>
      <w:r w:rsidR="008D6F52">
        <w:rPr>
          <w:szCs w:val="32"/>
        </w:rPr>
        <w:t xml:space="preserve">, </w:t>
      </w:r>
      <w:r w:rsidRPr="00894396">
        <w:rPr>
          <w:szCs w:val="32"/>
        </w:rPr>
        <w:t>jusque-là</w:t>
      </w:r>
      <w:r w:rsidR="008D6F52">
        <w:rPr>
          <w:szCs w:val="32"/>
        </w:rPr>
        <w:t xml:space="preserve">, </w:t>
      </w:r>
      <w:r w:rsidRPr="00894396">
        <w:rPr>
          <w:szCs w:val="32"/>
        </w:rPr>
        <w:t>fait assez médiocre cas</w:t>
      </w:r>
      <w:r w:rsidR="008D6F52">
        <w:rPr>
          <w:szCs w:val="32"/>
        </w:rPr>
        <w:t xml:space="preserve">, </w:t>
      </w:r>
      <w:r w:rsidRPr="00894396">
        <w:rPr>
          <w:szCs w:val="32"/>
        </w:rPr>
        <w:t>devinrent l</w:t>
      </w:r>
      <w:r w:rsidR="008D6F52">
        <w:rPr>
          <w:szCs w:val="32"/>
        </w:rPr>
        <w:t>’</w:t>
      </w:r>
      <w:r w:rsidRPr="00894396">
        <w:rPr>
          <w:szCs w:val="32"/>
        </w:rPr>
        <w:t>objet d</w:t>
      </w:r>
      <w:r w:rsidR="008D6F52">
        <w:rPr>
          <w:szCs w:val="32"/>
        </w:rPr>
        <w:t>’</w:t>
      </w:r>
      <w:r w:rsidRPr="00894396">
        <w:rPr>
          <w:szCs w:val="32"/>
        </w:rPr>
        <w:t>une curiosité universelle</w:t>
      </w:r>
      <w:r w:rsidR="008D6F52">
        <w:rPr>
          <w:szCs w:val="32"/>
        </w:rPr>
        <w:t xml:space="preserve">, </w:t>
      </w:r>
      <w:r w:rsidRPr="00894396">
        <w:rPr>
          <w:szCs w:val="32"/>
        </w:rPr>
        <w:t>qui s</w:t>
      </w:r>
      <w:r w:rsidR="008D6F52">
        <w:rPr>
          <w:szCs w:val="32"/>
        </w:rPr>
        <w:t>’</w:t>
      </w:r>
      <w:r w:rsidRPr="00894396">
        <w:rPr>
          <w:szCs w:val="32"/>
        </w:rPr>
        <w:t>attachait au motif de leur querelle</w:t>
      </w:r>
      <w:r w:rsidR="008D6F52">
        <w:rPr>
          <w:szCs w:val="32"/>
        </w:rPr>
        <w:t xml:space="preserve">. </w:t>
      </w:r>
      <w:r w:rsidRPr="00894396">
        <w:rPr>
          <w:szCs w:val="32"/>
        </w:rPr>
        <w:t>Le salon de madame de Lionnel était le centre des hypothèses ingénieuses</w:t>
      </w:r>
      <w:r w:rsidR="008D6F52">
        <w:rPr>
          <w:szCs w:val="32"/>
        </w:rPr>
        <w:t xml:space="preserve"> : </w:t>
      </w:r>
      <w:r w:rsidRPr="00894396">
        <w:rPr>
          <w:szCs w:val="32"/>
        </w:rPr>
        <w:t>cette dame elle-même fut</w:t>
      </w:r>
      <w:r w:rsidR="008D6F52">
        <w:rPr>
          <w:szCs w:val="32"/>
        </w:rPr>
        <w:t xml:space="preserve">, </w:t>
      </w:r>
      <w:r w:rsidRPr="00894396">
        <w:rPr>
          <w:szCs w:val="32"/>
        </w:rPr>
        <w:t>pendant quelque temps</w:t>
      </w:r>
      <w:r w:rsidR="008D6F52">
        <w:rPr>
          <w:szCs w:val="32"/>
        </w:rPr>
        <w:t xml:space="preserve">, </w:t>
      </w:r>
      <w:r w:rsidRPr="00894396">
        <w:rPr>
          <w:szCs w:val="32"/>
        </w:rPr>
        <w:t>assaillie de questions</w:t>
      </w:r>
      <w:r w:rsidR="008D6F52">
        <w:rPr>
          <w:szCs w:val="32"/>
        </w:rPr>
        <w:t xml:space="preserve">, </w:t>
      </w:r>
      <w:r w:rsidRPr="00894396">
        <w:rPr>
          <w:szCs w:val="32"/>
        </w:rPr>
        <w:t>pour avoir été la dernière à parler à ces deux malheureux et téméraires jeunes gens avant leur départ pour le jardin fermé où ils s</w:t>
      </w:r>
      <w:r w:rsidR="008D6F52">
        <w:rPr>
          <w:szCs w:val="32"/>
        </w:rPr>
        <w:t>’</w:t>
      </w:r>
      <w:r w:rsidRPr="00894396">
        <w:rPr>
          <w:szCs w:val="32"/>
        </w:rPr>
        <w:t>étaient livré</w:t>
      </w:r>
      <w:r w:rsidR="008D6F52">
        <w:rPr>
          <w:szCs w:val="32"/>
        </w:rPr>
        <w:t xml:space="preserve">, </w:t>
      </w:r>
      <w:r w:rsidRPr="00894396">
        <w:rPr>
          <w:szCs w:val="32"/>
        </w:rPr>
        <w:t>à la nuit tombante</w:t>
      </w:r>
      <w:r w:rsidR="008D6F52">
        <w:rPr>
          <w:szCs w:val="32"/>
        </w:rPr>
        <w:t xml:space="preserve">, </w:t>
      </w:r>
      <w:r w:rsidRPr="00894396">
        <w:rPr>
          <w:szCs w:val="32"/>
        </w:rPr>
        <w:t>ce duel féroce</w:t>
      </w:r>
      <w:r w:rsidR="008D6F52">
        <w:rPr>
          <w:szCs w:val="32"/>
        </w:rPr>
        <w:t xml:space="preserve">. </w:t>
      </w:r>
      <w:r w:rsidRPr="00894396">
        <w:rPr>
          <w:szCs w:val="32"/>
        </w:rPr>
        <w:t>Elle affirmait n</w:t>
      </w:r>
      <w:r w:rsidR="008D6F52">
        <w:rPr>
          <w:szCs w:val="32"/>
        </w:rPr>
        <w:t>’</w:t>
      </w:r>
      <w:r w:rsidRPr="00894396">
        <w:rPr>
          <w:szCs w:val="32"/>
        </w:rPr>
        <w:t>avoir rien observé d</w:t>
      </w:r>
      <w:r w:rsidR="008D6F52">
        <w:rPr>
          <w:szCs w:val="32"/>
        </w:rPr>
        <w:t>’</w:t>
      </w:r>
      <w:r w:rsidRPr="00894396">
        <w:rPr>
          <w:szCs w:val="32"/>
        </w:rPr>
        <w:t>inaccoutumé dans leur attitude</w:t>
      </w:r>
      <w:r w:rsidR="008D6F52">
        <w:rPr>
          <w:szCs w:val="32"/>
        </w:rPr>
        <w:t xml:space="preserve">. </w:t>
      </w:r>
      <w:r w:rsidRPr="00894396">
        <w:rPr>
          <w:szCs w:val="32"/>
        </w:rPr>
        <w:t>Évidemment</w:t>
      </w:r>
      <w:r w:rsidR="008D6F52">
        <w:rPr>
          <w:szCs w:val="32"/>
        </w:rPr>
        <w:t xml:space="preserve">, </w:t>
      </w:r>
      <w:r w:rsidRPr="00894396">
        <w:rPr>
          <w:szCs w:val="32"/>
        </w:rPr>
        <w:t>le lieutenant Féraud était marri de se voir éloigné du salon</w:t>
      </w:r>
      <w:r w:rsidR="008D6F52">
        <w:rPr>
          <w:szCs w:val="32"/>
        </w:rPr>
        <w:t xml:space="preserve">. </w:t>
      </w:r>
      <w:r w:rsidRPr="00894396">
        <w:rPr>
          <w:szCs w:val="32"/>
        </w:rPr>
        <w:t>Rien de plus naturel</w:t>
      </w:r>
      <w:r w:rsidR="008D6F52">
        <w:rPr>
          <w:szCs w:val="32"/>
        </w:rPr>
        <w:t xml:space="preserve"> : </w:t>
      </w:r>
      <w:r w:rsidRPr="00894396">
        <w:rPr>
          <w:szCs w:val="32"/>
        </w:rPr>
        <w:t>un homme n</w:t>
      </w:r>
      <w:r w:rsidR="008D6F52">
        <w:rPr>
          <w:szCs w:val="32"/>
        </w:rPr>
        <w:t>’</w:t>
      </w:r>
      <w:r w:rsidRPr="00894396">
        <w:rPr>
          <w:szCs w:val="32"/>
        </w:rPr>
        <w:t>aime jamais être dérangé au cours d</w:t>
      </w:r>
      <w:r w:rsidR="008D6F52">
        <w:rPr>
          <w:szCs w:val="32"/>
        </w:rPr>
        <w:t>’</w:t>
      </w:r>
      <w:r w:rsidRPr="00894396">
        <w:rPr>
          <w:szCs w:val="32"/>
        </w:rPr>
        <w:t>un entretien avec une dame réputée pour son élégance et sa sensibilité</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le sujet importuna vite madame de Lionnel</w:t>
      </w:r>
      <w:r w:rsidR="008D6F52">
        <w:rPr>
          <w:szCs w:val="32"/>
        </w:rPr>
        <w:t xml:space="preserve">, </w:t>
      </w:r>
      <w:r w:rsidRPr="00894396">
        <w:rPr>
          <w:szCs w:val="32"/>
        </w:rPr>
        <w:t>car les bavardages les plus audacieux ne trouvaient à établir aucune corrélation entre cette affaire et sa personnalité</w:t>
      </w:r>
      <w:r w:rsidR="008D6F52">
        <w:rPr>
          <w:szCs w:val="32"/>
        </w:rPr>
        <w:t xml:space="preserve">. </w:t>
      </w:r>
      <w:r w:rsidRPr="00894396">
        <w:rPr>
          <w:szCs w:val="32"/>
        </w:rPr>
        <w:t>Et elle s</w:t>
      </w:r>
      <w:r w:rsidR="008D6F52">
        <w:rPr>
          <w:szCs w:val="32"/>
        </w:rPr>
        <w:t>’</w:t>
      </w:r>
      <w:r w:rsidRPr="00894396">
        <w:rPr>
          <w:szCs w:val="32"/>
        </w:rPr>
        <w:t>agaçait d</w:t>
      </w:r>
      <w:r w:rsidR="008D6F52">
        <w:rPr>
          <w:szCs w:val="32"/>
        </w:rPr>
        <w:t>’</w:t>
      </w:r>
      <w:r w:rsidRPr="00894396">
        <w:rPr>
          <w:szCs w:val="32"/>
        </w:rPr>
        <w:t>entendre avancer qu</w:t>
      </w:r>
      <w:r w:rsidR="008D6F52">
        <w:rPr>
          <w:szCs w:val="32"/>
        </w:rPr>
        <w:t>’</w:t>
      </w:r>
      <w:r w:rsidRPr="00894396">
        <w:rPr>
          <w:szCs w:val="32"/>
        </w:rPr>
        <w:t>il devait bien y avoir une femme au fond de l</w:t>
      </w:r>
      <w:r w:rsidR="008D6F52">
        <w:rPr>
          <w:szCs w:val="32"/>
        </w:rPr>
        <w:t>’</w:t>
      </w:r>
      <w:r w:rsidRPr="00894396">
        <w:rPr>
          <w:szCs w:val="32"/>
        </w:rPr>
        <w:t>histoire</w:t>
      </w:r>
      <w:r w:rsidR="008D6F52">
        <w:rPr>
          <w:szCs w:val="32"/>
        </w:rPr>
        <w:t xml:space="preserve">. </w:t>
      </w:r>
      <w:r w:rsidRPr="00894396">
        <w:rPr>
          <w:szCs w:val="32"/>
        </w:rPr>
        <w:t>Cette irritation</w:t>
      </w:r>
      <w:r w:rsidR="008D6F52">
        <w:rPr>
          <w:szCs w:val="32"/>
        </w:rPr>
        <w:t xml:space="preserve">, </w:t>
      </w:r>
      <w:r w:rsidRPr="00894396">
        <w:rPr>
          <w:szCs w:val="32"/>
        </w:rPr>
        <w:t>qui ne tenait ni à son élégance ni à sa sensibilité</w:t>
      </w:r>
      <w:r w:rsidR="008D6F52">
        <w:rPr>
          <w:szCs w:val="32"/>
        </w:rPr>
        <w:t xml:space="preserve">, </w:t>
      </w:r>
      <w:r w:rsidRPr="00894396">
        <w:rPr>
          <w:szCs w:val="32"/>
        </w:rPr>
        <w:t>mais à un côté plus instinctif de sa nature</w:t>
      </w:r>
      <w:r w:rsidR="008D6F52">
        <w:rPr>
          <w:szCs w:val="32"/>
        </w:rPr>
        <w:t xml:space="preserve">, </w:t>
      </w:r>
      <w:r w:rsidRPr="00894396">
        <w:rPr>
          <w:szCs w:val="32"/>
        </w:rPr>
        <w:t>devint si forte qu</w:t>
      </w:r>
      <w:r w:rsidR="008D6F52">
        <w:rPr>
          <w:szCs w:val="32"/>
        </w:rPr>
        <w:t>’</w:t>
      </w:r>
      <w:r w:rsidRPr="00894396">
        <w:rPr>
          <w:szCs w:val="32"/>
        </w:rPr>
        <w:t>elle finit par interdire toute allusion à l</w:t>
      </w:r>
      <w:r w:rsidR="008D6F52">
        <w:rPr>
          <w:szCs w:val="32"/>
        </w:rPr>
        <w:t>’</w:t>
      </w:r>
      <w:r w:rsidRPr="00894396">
        <w:rPr>
          <w:szCs w:val="32"/>
        </w:rPr>
        <w:t>histoire sous son toit</w:t>
      </w:r>
      <w:r w:rsidR="008D6F52">
        <w:rPr>
          <w:szCs w:val="32"/>
        </w:rPr>
        <w:t xml:space="preserve">. </w:t>
      </w:r>
      <w:r w:rsidRPr="00894396">
        <w:rPr>
          <w:szCs w:val="32"/>
        </w:rPr>
        <w:t>Près de son divan</w:t>
      </w:r>
      <w:r w:rsidR="008D6F52">
        <w:rPr>
          <w:szCs w:val="32"/>
        </w:rPr>
        <w:t xml:space="preserve">, </w:t>
      </w:r>
      <w:r w:rsidRPr="00894396">
        <w:rPr>
          <w:szCs w:val="32"/>
        </w:rPr>
        <w:t>on lui obéissait</w:t>
      </w:r>
      <w:r w:rsidR="008D6F52">
        <w:rPr>
          <w:szCs w:val="32"/>
        </w:rPr>
        <w:t xml:space="preserve">, </w:t>
      </w:r>
      <w:r w:rsidRPr="00894396">
        <w:rPr>
          <w:szCs w:val="32"/>
        </w:rPr>
        <w:t>mais dans le salon</w:t>
      </w:r>
      <w:r w:rsidR="008D6F52">
        <w:rPr>
          <w:szCs w:val="32"/>
        </w:rPr>
        <w:t xml:space="preserve">, </w:t>
      </w:r>
      <w:r w:rsidRPr="00894396">
        <w:rPr>
          <w:szCs w:val="32"/>
        </w:rPr>
        <w:t>à l</w:t>
      </w:r>
      <w:r w:rsidR="008D6F52">
        <w:rPr>
          <w:szCs w:val="32"/>
        </w:rPr>
        <w:t>’</w:t>
      </w:r>
      <w:r w:rsidRPr="00894396">
        <w:rPr>
          <w:szCs w:val="32"/>
        </w:rPr>
        <w:t>écart</w:t>
      </w:r>
      <w:r w:rsidR="008D6F52">
        <w:rPr>
          <w:szCs w:val="32"/>
        </w:rPr>
        <w:t xml:space="preserve">, </w:t>
      </w:r>
      <w:r w:rsidRPr="00894396">
        <w:rPr>
          <w:szCs w:val="32"/>
        </w:rPr>
        <w:t>on continuait à soulever plus ou moins le manteau d</w:t>
      </w:r>
      <w:r w:rsidR="008D6F52">
        <w:rPr>
          <w:szCs w:val="32"/>
        </w:rPr>
        <w:t>’</w:t>
      </w:r>
      <w:r w:rsidRPr="00894396">
        <w:rPr>
          <w:szCs w:val="32"/>
        </w:rPr>
        <w:t>un silence imposé</w:t>
      </w:r>
      <w:r w:rsidR="008D6F52">
        <w:rPr>
          <w:szCs w:val="32"/>
        </w:rPr>
        <w:t xml:space="preserve">. </w:t>
      </w:r>
      <w:r w:rsidRPr="00894396">
        <w:rPr>
          <w:szCs w:val="32"/>
        </w:rPr>
        <w:t>Un personnage à qui son long et pâle visage donnait un air ovin</w:t>
      </w:r>
      <w:r w:rsidR="008D6F52">
        <w:rPr>
          <w:szCs w:val="32"/>
        </w:rPr>
        <w:t xml:space="preserve">, </w:t>
      </w:r>
      <w:r w:rsidRPr="00894396">
        <w:rPr>
          <w:szCs w:val="32"/>
        </w:rPr>
        <w:t>opinait</w:t>
      </w:r>
      <w:r w:rsidR="008D6F52">
        <w:rPr>
          <w:szCs w:val="32"/>
        </w:rPr>
        <w:t xml:space="preserve">, </w:t>
      </w:r>
      <w:r w:rsidRPr="00894396">
        <w:rPr>
          <w:szCs w:val="32"/>
        </w:rPr>
        <w:t>en hochant la tête</w:t>
      </w:r>
      <w:r w:rsidR="008D6F52">
        <w:rPr>
          <w:szCs w:val="32"/>
        </w:rPr>
        <w:t xml:space="preserve">, </w:t>
      </w:r>
      <w:r w:rsidRPr="00894396">
        <w:rPr>
          <w:szCs w:val="32"/>
        </w:rPr>
        <w:t>qu</w:t>
      </w:r>
      <w:r w:rsidR="008D6F52">
        <w:rPr>
          <w:szCs w:val="32"/>
        </w:rPr>
        <w:t>’</w:t>
      </w:r>
      <w:r w:rsidRPr="00894396">
        <w:rPr>
          <w:szCs w:val="32"/>
        </w:rPr>
        <w:t>il s</w:t>
      </w:r>
      <w:r w:rsidR="008D6F52">
        <w:rPr>
          <w:szCs w:val="32"/>
        </w:rPr>
        <w:t>’</w:t>
      </w:r>
      <w:r w:rsidRPr="00894396">
        <w:rPr>
          <w:szCs w:val="32"/>
        </w:rPr>
        <w:t>agissait d</w:t>
      </w:r>
      <w:r w:rsidR="008D6F52">
        <w:rPr>
          <w:szCs w:val="32"/>
        </w:rPr>
        <w:t>’</w:t>
      </w:r>
      <w:r w:rsidRPr="00894396">
        <w:rPr>
          <w:szCs w:val="32"/>
        </w:rPr>
        <w:t>une affaire ancienne</w:t>
      </w:r>
      <w:r w:rsidR="008D6F52">
        <w:rPr>
          <w:szCs w:val="32"/>
        </w:rPr>
        <w:t xml:space="preserve">, </w:t>
      </w:r>
      <w:r w:rsidRPr="00894396">
        <w:rPr>
          <w:szCs w:val="32"/>
        </w:rPr>
        <w:t>envenimée par le temps</w:t>
      </w:r>
      <w:r w:rsidR="008D6F52">
        <w:rPr>
          <w:szCs w:val="32"/>
        </w:rPr>
        <w:t xml:space="preserve">. </w:t>
      </w:r>
      <w:r w:rsidRPr="00894396">
        <w:rPr>
          <w:szCs w:val="32"/>
        </w:rPr>
        <w:t>On lui objectait que la jeunesse des deux adversaires ne justifiait guère une telle théorie</w:t>
      </w:r>
      <w:r w:rsidR="008D6F52">
        <w:rPr>
          <w:szCs w:val="32"/>
        </w:rPr>
        <w:t xml:space="preserve">, </w:t>
      </w:r>
      <w:r w:rsidRPr="00894396">
        <w:rPr>
          <w:szCs w:val="32"/>
        </w:rPr>
        <w:t>et qu</w:t>
      </w:r>
      <w:r w:rsidR="008D6F52">
        <w:rPr>
          <w:szCs w:val="32"/>
        </w:rPr>
        <w:t>’</w:t>
      </w:r>
      <w:r w:rsidRPr="00894396">
        <w:rPr>
          <w:szCs w:val="32"/>
        </w:rPr>
        <w:t>ils sortaient</w:t>
      </w:r>
      <w:r w:rsidR="008D6F52">
        <w:rPr>
          <w:szCs w:val="32"/>
        </w:rPr>
        <w:t xml:space="preserve">, </w:t>
      </w:r>
      <w:r w:rsidRPr="00894396">
        <w:rPr>
          <w:szCs w:val="32"/>
        </w:rPr>
        <w:t>au surplus</w:t>
      </w:r>
      <w:r w:rsidR="008D6F52">
        <w:rPr>
          <w:szCs w:val="32"/>
        </w:rPr>
        <w:t xml:space="preserve">, </w:t>
      </w:r>
      <w:r w:rsidRPr="00894396">
        <w:rPr>
          <w:szCs w:val="32"/>
        </w:rPr>
        <w:t xml:space="preserve">de régions lointaines et bien différentes de </w:t>
      </w:r>
      <w:r w:rsidRPr="00894396">
        <w:rPr>
          <w:szCs w:val="32"/>
        </w:rPr>
        <w:lastRenderedPageBreak/>
        <w:t>la France</w:t>
      </w:r>
      <w:r w:rsidR="008D6F52">
        <w:rPr>
          <w:szCs w:val="32"/>
        </w:rPr>
        <w:t xml:space="preserve">. </w:t>
      </w:r>
      <w:r w:rsidRPr="00894396">
        <w:rPr>
          <w:szCs w:val="32"/>
        </w:rPr>
        <w:t>Un sous-intendant militaire</w:t>
      </w:r>
      <w:r w:rsidR="008D6F52">
        <w:rPr>
          <w:szCs w:val="32"/>
        </w:rPr>
        <w:t xml:space="preserve">, </w:t>
      </w:r>
      <w:r w:rsidRPr="00894396">
        <w:rPr>
          <w:szCs w:val="32"/>
        </w:rPr>
        <w:t>célibataire aimable et cultivé</w:t>
      </w:r>
      <w:r w:rsidR="008D6F52">
        <w:rPr>
          <w:szCs w:val="32"/>
        </w:rPr>
        <w:t xml:space="preserve">, </w:t>
      </w:r>
      <w:r w:rsidRPr="00894396">
        <w:rPr>
          <w:szCs w:val="32"/>
        </w:rPr>
        <w:t>en culotte de casimir</w:t>
      </w:r>
      <w:r w:rsidR="008D6F52">
        <w:rPr>
          <w:szCs w:val="32"/>
        </w:rPr>
        <w:t xml:space="preserve">, </w:t>
      </w:r>
      <w:r w:rsidRPr="00894396">
        <w:rPr>
          <w:szCs w:val="32"/>
        </w:rPr>
        <w:t>bottes à la Hessoise et tunique bleue brodée d</w:t>
      </w:r>
      <w:r w:rsidR="008D6F52">
        <w:rPr>
          <w:szCs w:val="32"/>
        </w:rPr>
        <w:t>’</w:t>
      </w:r>
      <w:r w:rsidRPr="00894396">
        <w:rPr>
          <w:szCs w:val="32"/>
        </w:rPr>
        <w:t>argent</w:t>
      </w:r>
      <w:r w:rsidR="008D6F52">
        <w:rPr>
          <w:szCs w:val="32"/>
        </w:rPr>
        <w:t xml:space="preserve">, </w:t>
      </w:r>
      <w:r w:rsidRPr="00894396">
        <w:rPr>
          <w:szCs w:val="32"/>
        </w:rPr>
        <w:t>qui affectait de croire à la transmigration des âmes</w:t>
      </w:r>
      <w:r w:rsidR="008D6F52">
        <w:rPr>
          <w:szCs w:val="32"/>
        </w:rPr>
        <w:t xml:space="preserve">, </w:t>
      </w:r>
      <w:r w:rsidRPr="00894396">
        <w:rPr>
          <w:szCs w:val="32"/>
        </w:rPr>
        <w:t>suggérait que les jeunes gens avaient pu se rencontrer dans une existence antérieure</w:t>
      </w:r>
      <w:r w:rsidR="008D6F52">
        <w:rPr>
          <w:szCs w:val="32"/>
        </w:rPr>
        <w:t xml:space="preserve">. </w:t>
      </w:r>
      <w:r w:rsidRPr="00894396">
        <w:rPr>
          <w:szCs w:val="32"/>
        </w:rPr>
        <w:t>Leur discorde datait d</w:t>
      </w:r>
      <w:r w:rsidR="008D6F52">
        <w:rPr>
          <w:szCs w:val="32"/>
        </w:rPr>
        <w:t>’</w:t>
      </w:r>
      <w:r w:rsidRPr="00894396">
        <w:rPr>
          <w:szCs w:val="32"/>
        </w:rPr>
        <w:t>un passé oublié</w:t>
      </w:r>
      <w:r w:rsidR="008D6F52">
        <w:rPr>
          <w:szCs w:val="32"/>
        </w:rPr>
        <w:t xml:space="preserve">. </w:t>
      </w:r>
      <w:r w:rsidRPr="00894396">
        <w:rPr>
          <w:szCs w:val="32"/>
        </w:rPr>
        <w:t>Elle pouvait rester parfaitement inconcevable dans l</w:t>
      </w:r>
      <w:r w:rsidR="008D6F52">
        <w:rPr>
          <w:szCs w:val="32"/>
        </w:rPr>
        <w:t>’</w:t>
      </w:r>
      <w:r w:rsidRPr="00894396">
        <w:rPr>
          <w:szCs w:val="32"/>
        </w:rPr>
        <w:t>état présent de leur être</w:t>
      </w:r>
      <w:r w:rsidR="008D6F52">
        <w:rPr>
          <w:szCs w:val="32"/>
        </w:rPr>
        <w:t xml:space="preserve">, </w:t>
      </w:r>
      <w:r w:rsidRPr="00894396">
        <w:rPr>
          <w:szCs w:val="32"/>
        </w:rPr>
        <w:t>mais leurs âmes qui se souvenaient de leur haine</w:t>
      </w:r>
      <w:r w:rsidR="008D6F52">
        <w:rPr>
          <w:szCs w:val="32"/>
        </w:rPr>
        <w:t xml:space="preserve">, </w:t>
      </w:r>
      <w:r w:rsidRPr="00894396">
        <w:rPr>
          <w:szCs w:val="32"/>
        </w:rPr>
        <w:t>manifestaient un antagonisme instinctif</w:t>
      </w:r>
      <w:r w:rsidR="008D6F52">
        <w:rPr>
          <w:szCs w:val="32"/>
        </w:rPr>
        <w:t xml:space="preserve">. </w:t>
      </w:r>
      <w:r w:rsidRPr="00894396">
        <w:rPr>
          <w:szCs w:val="32"/>
        </w:rPr>
        <w:t>À tout prendre</w:t>
      </w:r>
      <w:r w:rsidR="008D6F52">
        <w:rPr>
          <w:szCs w:val="32"/>
        </w:rPr>
        <w:t xml:space="preserve">, </w:t>
      </w:r>
      <w:r w:rsidRPr="00894396">
        <w:rPr>
          <w:szCs w:val="32"/>
        </w:rPr>
        <w:t>l</w:t>
      </w:r>
      <w:r w:rsidR="008D6F52">
        <w:rPr>
          <w:szCs w:val="32"/>
        </w:rPr>
        <w:t>’</w:t>
      </w:r>
      <w:r w:rsidRPr="00894396">
        <w:rPr>
          <w:szCs w:val="32"/>
        </w:rPr>
        <w:t>affaire était si absurde</w:t>
      </w:r>
      <w:r w:rsidR="008D6F52">
        <w:rPr>
          <w:szCs w:val="32"/>
        </w:rPr>
        <w:t xml:space="preserve">, </w:t>
      </w:r>
      <w:r w:rsidRPr="00894396">
        <w:rPr>
          <w:szCs w:val="32"/>
        </w:rPr>
        <w:t>tant du point de vue militaire et mondain que de celui de l</w:t>
      </w:r>
      <w:r w:rsidR="008D6F52">
        <w:rPr>
          <w:szCs w:val="32"/>
        </w:rPr>
        <w:t>’</w:t>
      </w:r>
      <w:r w:rsidRPr="00894396">
        <w:rPr>
          <w:szCs w:val="32"/>
        </w:rPr>
        <w:t>honorabilité et de la sagesse</w:t>
      </w:r>
      <w:r w:rsidR="008D6F52">
        <w:rPr>
          <w:szCs w:val="32"/>
        </w:rPr>
        <w:t xml:space="preserve">, </w:t>
      </w:r>
      <w:r w:rsidRPr="00894396">
        <w:rPr>
          <w:szCs w:val="32"/>
        </w:rPr>
        <w:t>que cette explication fantastique paraissait plus raisonnable que toute autre</w:t>
      </w:r>
      <w:r w:rsidR="008D6F52">
        <w:rPr>
          <w:szCs w:val="32"/>
        </w:rPr>
        <w:t>.</w:t>
      </w:r>
    </w:p>
    <w:p w14:paraId="72CE22B9" w14:textId="77777777" w:rsidR="008D6F52" w:rsidRDefault="00000000" w:rsidP="008D6F52">
      <w:pPr>
        <w:rPr>
          <w:szCs w:val="32"/>
        </w:rPr>
      </w:pPr>
      <w:r w:rsidRPr="00894396">
        <w:rPr>
          <w:szCs w:val="32"/>
        </w:rPr>
        <w:t>Les deux officiers n</w:t>
      </w:r>
      <w:r w:rsidR="008D6F52">
        <w:rPr>
          <w:szCs w:val="32"/>
        </w:rPr>
        <w:t>’</w:t>
      </w:r>
      <w:r w:rsidRPr="00894396">
        <w:rPr>
          <w:szCs w:val="32"/>
        </w:rPr>
        <w:t>avaient fait à personne de confidences précises</w:t>
      </w:r>
      <w:r w:rsidR="008D6F52">
        <w:rPr>
          <w:szCs w:val="32"/>
        </w:rPr>
        <w:t xml:space="preserve">. </w:t>
      </w:r>
      <w:r w:rsidRPr="00894396">
        <w:rPr>
          <w:szCs w:val="32"/>
        </w:rPr>
        <w:t>L</w:t>
      </w:r>
      <w:r w:rsidR="008D6F52">
        <w:rPr>
          <w:szCs w:val="32"/>
        </w:rPr>
        <w:t>’</w:t>
      </w:r>
      <w:r w:rsidRPr="00894396">
        <w:rPr>
          <w:szCs w:val="32"/>
        </w:rPr>
        <w:t>humiliation d</w:t>
      </w:r>
      <w:r w:rsidR="008D6F52">
        <w:rPr>
          <w:szCs w:val="32"/>
        </w:rPr>
        <w:t>’</w:t>
      </w:r>
      <w:r w:rsidRPr="00894396">
        <w:rPr>
          <w:szCs w:val="32"/>
        </w:rPr>
        <w:t>avoir eu le dessous dans un combat singulier et le sentiment inquiet de s</w:t>
      </w:r>
      <w:r w:rsidR="008D6F52">
        <w:rPr>
          <w:szCs w:val="32"/>
        </w:rPr>
        <w:t>’</w:t>
      </w:r>
      <w:r w:rsidRPr="00894396">
        <w:rPr>
          <w:szCs w:val="32"/>
        </w:rPr>
        <w:t>être laissé attirer dans une mauvaise affaire par l</w:t>
      </w:r>
      <w:r w:rsidR="008D6F52">
        <w:rPr>
          <w:szCs w:val="32"/>
        </w:rPr>
        <w:t>’</w:t>
      </w:r>
      <w:r w:rsidRPr="00894396">
        <w:rPr>
          <w:szCs w:val="32"/>
        </w:rPr>
        <w:t>injustice du sort</w:t>
      </w:r>
      <w:r w:rsidR="008D6F52">
        <w:rPr>
          <w:szCs w:val="32"/>
        </w:rPr>
        <w:t xml:space="preserve">, </w:t>
      </w:r>
      <w:r w:rsidRPr="00894396">
        <w:rPr>
          <w:szCs w:val="32"/>
        </w:rPr>
        <w:t>imposaient au lieutenant Féraud un mutisme féroce</w:t>
      </w:r>
      <w:r w:rsidR="008D6F52">
        <w:rPr>
          <w:szCs w:val="32"/>
        </w:rPr>
        <w:t xml:space="preserve">. </w:t>
      </w:r>
      <w:r w:rsidRPr="00894396">
        <w:rPr>
          <w:szCs w:val="32"/>
        </w:rPr>
        <w:t>Il se méfiait de toutes les sympathies qui devaient aller naturellement au freluquet d</w:t>
      </w:r>
      <w:r w:rsidR="008D6F52">
        <w:rPr>
          <w:szCs w:val="32"/>
        </w:rPr>
        <w:t>’</w:t>
      </w:r>
      <w:r w:rsidRPr="00894396">
        <w:rPr>
          <w:szCs w:val="32"/>
        </w:rPr>
        <w:t>état-major</w:t>
      </w:r>
      <w:r w:rsidR="008D6F52">
        <w:rPr>
          <w:szCs w:val="32"/>
        </w:rPr>
        <w:t xml:space="preserve">. </w:t>
      </w:r>
      <w:r w:rsidRPr="00894396">
        <w:rPr>
          <w:szCs w:val="32"/>
        </w:rPr>
        <w:t>Il déversait ses imprécations dans le sein de la jolie soubrette qui le soignait avec dévouement et assistait avec terreur à ses affreux délires</w:t>
      </w:r>
      <w:r w:rsidR="008D6F52">
        <w:rPr>
          <w:szCs w:val="32"/>
        </w:rPr>
        <w:t xml:space="preserve">. </w:t>
      </w:r>
      <w:r w:rsidRPr="00894396">
        <w:rPr>
          <w:szCs w:val="32"/>
        </w:rPr>
        <w:t>Elle trouvait parfaitement juste que le lieutenant d</w:t>
      </w:r>
      <w:r w:rsidR="008D6F52">
        <w:rPr>
          <w:szCs w:val="32"/>
        </w:rPr>
        <w:t>’</w:t>
      </w:r>
      <w:r w:rsidRPr="00894396">
        <w:rPr>
          <w:szCs w:val="32"/>
        </w:rPr>
        <w:t xml:space="preserve">Hubert dût un jour </w:t>
      </w:r>
      <w:r w:rsidR="008D6F52">
        <w:rPr>
          <w:szCs w:val="32"/>
        </w:rPr>
        <w:t>« </w:t>
      </w:r>
      <w:r w:rsidRPr="00894396">
        <w:rPr>
          <w:szCs w:val="32"/>
        </w:rPr>
        <w:t>payer tout cela</w:t>
      </w:r>
      <w:r w:rsidR="008D6F52">
        <w:rPr>
          <w:szCs w:val="32"/>
        </w:rPr>
        <w:t xml:space="preserve"> », </w:t>
      </w:r>
      <w:r w:rsidRPr="00894396">
        <w:rPr>
          <w:szCs w:val="32"/>
        </w:rPr>
        <w:t>mais sa préoccupation première restait que Féraud ne s</w:t>
      </w:r>
      <w:r w:rsidR="008D6F52">
        <w:rPr>
          <w:szCs w:val="32"/>
        </w:rPr>
        <w:t>’</w:t>
      </w:r>
      <w:r w:rsidRPr="00894396">
        <w:rPr>
          <w:szCs w:val="32"/>
        </w:rPr>
        <w:t>excitât pas trop</w:t>
      </w:r>
      <w:r w:rsidR="008D6F52">
        <w:rPr>
          <w:szCs w:val="32"/>
        </w:rPr>
        <w:t xml:space="preserve">. </w:t>
      </w:r>
      <w:r w:rsidRPr="00894396">
        <w:rPr>
          <w:szCs w:val="32"/>
        </w:rPr>
        <w:t>Il paraissait si admirable et si fascinant à l</w:t>
      </w:r>
      <w:r w:rsidR="008D6F52">
        <w:rPr>
          <w:szCs w:val="32"/>
        </w:rPr>
        <w:t>’</w:t>
      </w:r>
      <w:r w:rsidRPr="00894396">
        <w:rPr>
          <w:szCs w:val="32"/>
        </w:rPr>
        <w:t>humilité de son cœur</w:t>
      </w:r>
      <w:r w:rsidR="008D6F52">
        <w:rPr>
          <w:szCs w:val="32"/>
        </w:rPr>
        <w:t xml:space="preserve">, </w:t>
      </w:r>
      <w:r w:rsidRPr="00894396">
        <w:rPr>
          <w:szCs w:val="32"/>
        </w:rPr>
        <w:t>que son seul souci était de le voir promptement rétabli</w:t>
      </w:r>
      <w:r w:rsidR="008D6F52">
        <w:rPr>
          <w:szCs w:val="32"/>
        </w:rPr>
        <w:t xml:space="preserve">, </w:t>
      </w:r>
      <w:proofErr w:type="spellStart"/>
      <w:r w:rsidRPr="00894396">
        <w:rPr>
          <w:szCs w:val="32"/>
        </w:rPr>
        <w:t>dût-il</w:t>
      </w:r>
      <w:proofErr w:type="spellEnd"/>
      <w:r w:rsidRPr="00894396">
        <w:rPr>
          <w:szCs w:val="32"/>
        </w:rPr>
        <w:t xml:space="preserve"> reprendre aussitôt ses visites au salon de madame de Lionnel</w:t>
      </w:r>
      <w:r w:rsidR="008D6F52">
        <w:rPr>
          <w:szCs w:val="32"/>
        </w:rPr>
        <w:t>.</w:t>
      </w:r>
    </w:p>
    <w:p w14:paraId="32AA136A" w14:textId="77777777" w:rsidR="008D6F52" w:rsidRDefault="00000000" w:rsidP="008D6F52">
      <w:pPr>
        <w:rPr>
          <w:szCs w:val="32"/>
        </w:rPr>
      </w:pPr>
      <w:r w:rsidRPr="00894396">
        <w:rPr>
          <w:szCs w:val="32"/>
        </w:rPr>
        <w:t>Le lieutenant d</w:t>
      </w:r>
      <w:r w:rsidR="008D6F52">
        <w:rPr>
          <w:szCs w:val="32"/>
        </w:rPr>
        <w:t>’</w:t>
      </w:r>
      <w:r w:rsidRPr="00894396">
        <w:rPr>
          <w:szCs w:val="32"/>
        </w:rPr>
        <w:t>Hubert garda le silence pour la raison bien claire qu</w:t>
      </w:r>
      <w:r w:rsidR="008D6F52">
        <w:rPr>
          <w:szCs w:val="32"/>
        </w:rPr>
        <w:t>’</w:t>
      </w:r>
      <w:r w:rsidRPr="00894396">
        <w:rPr>
          <w:szCs w:val="32"/>
        </w:rPr>
        <w:t>il n</w:t>
      </w:r>
      <w:r w:rsidR="008D6F52">
        <w:rPr>
          <w:szCs w:val="32"/>
        </w:rPr>
        <w:t>’</w:t>
      </w:r>
      <w:r w:rsidRPr="00894396">
        <w:rPr>
          <w:szCs w:val="32"/>
        </w:rPr>
        <w:t>avait</w:t>
      </w:r>
      <w:r w:rsidR="008D6F52">
        <w:rPr>
          <w:szCs w:val="32"/>
        </w:rPr>
        <w:t xml:space="preserve">, </w:t>
      </w:r>
      <w:r w:rsidRPr="00894396">
        <w:rPr>
          <w:szCs w:val="32"/>
        </w:rPr>
        <w:t>en dehors d</w:t>
      </w:r>
      <w:r w:rsidR="008D6F52">
        <w:rPr>
          <w:szCs w:val="32"/>
        </w:rPr>
        <w:t>’</w:t>
      </w:r>
      <w:r w:rsidRPr="00894396">
        <w:rPr>
          <w:szCs w:val="32"/>
        </w:rPr>
        <w:t>un jeune brosseur stupide</w:t>
      </w:r>
      <w:r w:rsidR="008D6F52">
        <w:rPr>
          <w:szCs w:val="32"/>
        </w:rPr>
        <w:t xml:space="preserve">, </w:t>
      </w:r>
      <w:r w:rsidRPr="00894396">
        <w:rPr>
          <w:szCs w:val="32"/>
        </w:rPr>
        <w:t>personne à qui parler</w:t>
      </w:r>
      <w:r w:rsidR="008D6F52">
        <w:rPr>
          <w:szCs w:val="32"/>
        </w:rPr>
        <w:t xml:space="preserve">. </w:t>
      </w:r>
      <w:r w:rsidRPr="00894396">
        <w:rPr>
          <w:szCs w:val="32"/>
        </w:rPr>
        <w:t>Au surplus</w:t>
      </w:r>
      <w:r w:rsidR="008D6F52">
        <w:rPr>
          <w:szCs w:val="32"/>
        </w:rPr>
        <w:t xml:space="preserve">, </w:t>
      </w:r>
      <w:r w:rsidRPr="00894396">
        <w:rPr>
          <w:szCs w:val="32"/>
        </w:rPr>
        <w:t>il sentait que l</w:t>
      </w:r>
      <w:r w:rsidR="008D6F52">
        <w:rPr>
          <w:szCs w:val="32"/>
        </w:rPr>
        <w:t>’</w:t>
      </w:r>
      <w:r w:rsidRPr="00894396">
        <w:rPr>
          <w:szCs w:val="32"/>
        </w:rPr>
        <w:t>épisode</w:t>
      </w:r>
      <w:r w:rsidR="008D6F52">
        <w:rPr>
          <w:szCs w:val="32"/>
        </w:rPr>
        <w:t xml:space="preserve">, </w:t>
      </w:r>
      <w:r w:rsidRPr="00894396">
        <w:rPr>
          <w:szCs w:val="32"/>
        </w:rPr>
        <w:t>si grave professionnellement</w:t>
      </w:r>
      <w:r w:rsidR="008D6F52">
        <w:rPr>
          <w:szCs w:val="32"/>
        </w:rPr>
        <w:t xml:space="preserve">, </w:t>
      </w:r>
      <w:r w:rsidRPr="00894396">
        <w:rPr>
          <w:szCs w:val="32"/>
        </w:rPr>
        <w:t>avait aussi son côté comique</w:t>
      </w:r>
      <w:r w:rsidR="008D6F52">
        <w:rPr>
          <w:szCs w:val="32"/>
        </w:rPr>
        <w:t xml:space="preserve">. </w:t>
      </w:r>
      <w:r w:rsidRPr="00894396">
        <w:rPr>
          <w:szCs w:val="32"/>
        </w:rPr>
        <w:t>À la réflexion</w:t>
      </w:r>
      <w:r w:rsidR="008D6F52">
        <w:rPr>
          <w:szCs w:val="32"/>
        </w:rPr>
        <w:t xml:space="preserve">, </w:t>
      </w:r>
      <w:r w:rsidRPr="00894396">
        <w:rPr>
          <w:szCs w:val="32"/>
        </w:rPr>
        <w:t>il se disait encore qu</w:t>
      </w:r>
      <w:r w:rsidR="008D6F52">
        <w:rPr>
          <w:szCs w:val="32"/>
        </w:rPr>
        <w:t>’</w:t>
      </w:r>
      <w:r w:rsidRPr="00894396">
        <w:rPr>
          <w:szCs w:val="32"/>
        </w:rPr>
        <w:t xml:space="preserve">il eût aimé tordre le cou au </w:t>
      </w:r>
      <w:r w:rsidRPr="00894396">
        <w:rPr>
          <w:szCs w:val="32"/>
        </w:rPr>
        <w:lastRenderedPageBreak/>
        <w:t>lieutenant Féraud</w:t>
      </w:r>
      <w:r w:rsidR="008D6F52">
        <w:rPr>
          <w:szCs w:val="32"/>
        </w:rPr>
        <w:t xml:space="preserve">. </w:t>
      </w:r>
      <w:r w:rsidRPr="00894396">
        <w:rPr>
          <w:szCs w:val="32"/>
        </w:rPr>
        <w:t>C</w:t>
      </w:r>
      <w:r w:rsidR="008D6F52">
        <w:rPr>
          <w:szCs w:val="32"/>
        </w:rPr>
        <w:t>’</w:t>
      </w:r>
      <w:r w:rsidRPr="00894396">
        <w:rPr>
          <w:szCs w:val="32"/>
        </w:rPr>
        <w:t>était là</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façon de parler plus imagée que précise</w:t>
      </w:r>
      <w:r w:rsidR="008D6F52">
        <w:rPr>
          <w:szCs w:val="32"/>
        </w:rPr>
        <w:t xml:space="preserve">, </w:t>
      </w:r>
      <w:r w:rsidRPr="00894396">
        <w:rPr>
          <w:szCs w:val="32"/>
        </w:rPr>
        <w:t>et qui traduisait un état d</w:t>
      </w:r>
      <w:r w:rsidR="008D6F52">
        <w:rPr>
          <w:szCs w:val="32"/>
        </w:rPr>
        <w:t>’</w:t>
      </w:r>
      <w:r w:rsidRPr="00894396">
        <w:rPr>
          <w:szCs w:val="32"/>
        </w:rPr>
        <w:t>esprit plutôt qu</w:t>
      </w:r>
      <w:r w:rsidR="008D6F52">
        <w:rPr>
          <w:szCs w:val="32"/>
        </w:rPr>
        <w:t>’</w:t>
      </w:r>
      <w:r w:rsidRPr="00894396">
        <w:rPr>
          <w:szCs w:val="32"/>
        </w:rPr>
        <w:t>une impulsion physique véritable</w:t>
      </w:r>
      <w:r w:rsidR="008D6F52">
        <w:rPr>
          <w:szCs w:val="32"/>
        </w:rPr>
        <w:t xml:space="preserve">. </w:t>
      </w:r>
      <w:r w:rsidRPr="00894396">
        <w:rPr>
          <w:szCs w:val="32"/>
        </w:rPr>
        <w:t>Il subsistait en même temps</w:t>
      </w:r>
      <w:r w:rsidR="008D6F52">
        <w:rPr>
          <w:szCs w:val="32"/>
        </w:rPr>
        <w:t xml:space="preserve">, </w:t>
      </w:r>
      <w:r w:rsidRPr="00894396">
        <w:rPr>
          <w:szCs w:val="32"/>
        </w:rPr>
        <w:t>chez ce jeune homme</w:t>
      </w:r>
      <w:r w:rsidR="008D6F52">
        <w:rPr>
          <w:szCs w:val="32"/>
        </w:rPr>
        <w:t xml:space="preserve">, </w:t>
      </w:r>
      <w:r w:rsidRPr="00894396">
        <w:rPr>
          <w:szCs w:val="32"/>
        </w:rPr>
        <w:t>un sentiment de camaraderie et une bienveillance naturelle qui lui faisaient répugner à aggraver la situation du lieutenant Féraud</w:t>
      </w:r>
      <w:r w:rsidR="008D6F52">
        <w:rPr>
          <w:szCs w:val="32"/>
        </w:rPr>
        <w:t xml:space="preserve">. </w:t>
      </w:r>
      <w:r w:rsidRPr="00894396">
        <w:rPr>
          <w:szCs w:val="32"/>
        </w:rPr>
        <w:t>Il n</w:t>
      </w:r>
      <w:r w:rsidR="008D6F52">
        <w:rPr>
          <w:szCs w:val="32"/>
        </w:rPr>
        <w:t>’</w:t>
      </w:r>
      <w:r w:rsidRPr="00894396">
        <w:rPr>
          <w:szCs w:val="32"/>
        </w:rPr>
        <w:t>allait pas répandre</w:t>
      </w:r>
      <w:r w:rsidR="008D6F52">
        <w:rPr>
          <w:szCs w:val="32"/>
        </w:rPr>
        <w:t xml:space="preserve">, </w:t>
      </w:r>
      <w:r w:rsidRPr="00894396">
        <w:rPr>
          <w:szCs w:val="32"/>
        </w:rPr>
        <w:t>à droite et à gauche</w:t>
      </w:r>
      <w:r w:rsidR="008D6F52">
        <w:rPr>
          <w:szCs w:val="32"/>
        </w:rPr>
        <w:t xml:space="preserve">, </w:t>
      </w:r>
      <w:r w:rsidRPr="00894396">
        <w:rPr>
          <w:szCs w:val="32"/>
        </w:rPr>
        <w:t>cette maudite histoire</w:t>
      </w:r>
      <w:r w:rsidR="008D6F52">
        <w:rPr>
          <w:szCs w:val="32"/>
        </w:rPr>
        <w:t xml:space="preserve">. </w:t>
      </w:r>
      <w:r w:rsidRPr="00894396">
        <w:rPr>
          <w:szCs w:val="32"/>
        </w:rPr>
        <w:t>À l</w:t>
      </w:r>
      <w:r w:rsidR="008D6F52">
        <w:rPr>
          <w:szCs w:val="32"/>
        </w:rPr>
        <w:t>’</w:t>
      </w:r>
      <w:r w:rsidRPr="00894396">
        <w:rPr>
          <w:szCs w:val="32"/>
        </w:rPr>
        <w:t>enquête</w:t>
      </w:r>
      <w:r w:rsidR="008D6F52">
        <w:rPr>
          <w:szCs w:val="32"/>
        </w:rPr>
        <w:t xml:space="preserve">, </w:t>
      </w:r>
      <w:r w:rsidRPr="00894396">
        <w:rPr>
          <w:szCs w:val="32"/>
        </w:rPr>
        <w:t>il devrait dire la vérité pour se défendre</w:t>
      </w:r>
      <w:r w:rsidR="008D6F52">
        <w:rPr>
          <w:szCs w:val="32"/>
        </w:rPr>
        <w:t xml:space="preserve">, </w:t>
      </w:r>
      <w:r w:rsidRPr="00894396">
        <w:rPr>
          <w:szCs w:val="32"/>
        </w:rPr>
        <w:t>et cette seule perspective l</w:t>
      </w:r>
      <w:r w:rsidR="008D6F52">
        <w:rPr>
          <w:szCs w:val="32"/>
        </w:rPr>
        <w:t>’</w:t>
      </w:r>
      <w:r w:rsidRPr="00894396">
        <w:rPr>
          <w:szCs w:val="32"/>
        </w:rPr>
        <w:t>agaçait</w:t>
      </w:r>
      <w:r w:rsidR="008D6F52">
        <w:rPr>
          <w:szCs w:val="32"/>
        </w:rPr>
        <w:t>.</w:t>
      </w:r>
    </w:p>
    <w:p w14:paraId="3A421EB0" w14:textId="77777777" w:rsidR="008D6F52" w:rsidRDefault="00000000" w:rsidP="008D6F52">
      <w:pPr>
        <w:rPr>
          <w:szCs w:val="32"/>
        </w:rPr>
      </w:pPr>
      <w:r w:rsidRPr="00894396">
        <w:rPr>
          <w:szCs w:val="32"/>
        </w:rPr>
        <w:t>Il n</w:t>
      </w:r>
      <w:r w:rsidR="008D6F52">
        <w:rPr>
          <w:szCs w:val="32"/>
        </w:rPr>
        <w:t>’</w:t>
      </w:r>
      <w:r w:rsidRPr="00894396">
        <w:rPr>
          <w:szCs w:val="32"/>
        </w:rPr>
        <w:t>y eut pas d</w:t>
      </w:r>
      <w:r w:rsidR="008D6F52">
        <w:rPr>
          <w:szCs w:val="32"/>
        </w:rPr>
        <w:t>’</w:t>
      </w:r>
      <w:r w:rsidRPr="00894396">
        <w:rPr>
          <w:szCs w:val="32"/>
        </w:rPr>
        <w:t>enquête</w:t>
      </w:r>
      <w:r w:rsidR="008D6F52">
        <w:rPr>
          <w:szCs w:val="32"/>
        </w:rPr>
        <w:t xml:space="preserve">, </w:t>
      </w:r>
      <w:r w:rsidRPr="00894396">
        <w:rPr>
          <w:szCs w:val="32"/>
        </w:rPr>
        <w:t>car l</w:t>
      </w:r>
      <w:r w:rsidR="008D6F52">
        <w:rPr>
          <w:szCs w:val="32"/>
        </w:rPr>
        <w:t>’</w:t>
      </w:r>
      <w:r w:rsidRPr="00894396">
        <w:rPr>
          <w:szCs w:val="32"/>
        </w:rPr>
        <w:t>armée entra en campagne et d</w:t>
      </w:r>
      <w:r w:rsidR="008D6F52">
        <w:rPr>
          <w:szCs w:val="32"/>
        </w:rPr>
        <w:t>’</w:t>
      </w:r>
      <w:r w:rsidRPr="00894396">
        <w:rPr>
          <w:szCs w:val="32"/>
        </w:rPr>
        <w:t>Hubert</w:t>
      </w:r>
      <w:r w:rsidR="008D6F52">
        <w:rPr>
          <w:szCs w:val="32"/>
        </w:rPr>
        <w:t xml:space="preserve">, </w:t>
      </w:r>
      <w:r w:rsidRPr="00894396">
        <w:rPr>
          <w:szCs w:val="32"/>
        </w:rPr>
        <w:t>relâché sans observations</w:t>
      </w:r>
      <w:r w:rsidR="008D6F52">
        <w:rPr>
          <w:szCs w:val="32"/>
        </w:rPr>
        <w:t xml:space="preserve">, </w:t>
      </w:r>
      <w:r w:rsidRPr="00894396">
        <w:rPr>
          <w:szCs w:val="32"/>
        </w:rPr>
        <w:t>prit son service au régiment</w:t>
      </w:r>
      <w:r w:rsidR="008D6F52">
        <w:rPr>
          <w:szCs w:val="32"/>
        </w:rPr>
        <w:t xml:space="preserve">. </w:t>
      </w:r>
      <w:r w:rsidRPr="00894396">
        <w:rPr>
          <w:szCs w:val="32"/>
        </w:rPr>
        <w:t>Féraud</w:t>
      </w:r>
      <w:r w:rsidR="008D6F52">
        <w:rPr>
          <w:szCs w:val="32"/>
        </w:rPr>
        <w:t xml:space="preserve">, </w:t>
      </w:r>
      <w:r w:rsidRPr="00894396">
        <w:rPr>
          <w:szCs w:val="32"/>
        </w:rPr>
        <w:t>le bras à peine sorti de l</w:t>
      </w:r>
      <w:r w:rsidR="008D6F52">
        <w:rPr>
          <w:szCs w:val="32"/>
        </w:rPr>
        <w:t>’</w:t>
      </w:r>
      <w:r w:rsidRPr="00894396">
        <w:rPr>
          <w:szCs w:val="32"/>
        </w:rPr>
        <w:t>écharpe</w:t>
      </w:r>
      <w:r w:rsidR="008D6F52">
        <w:rPr>
          <w:szCs w:val="32"/>
        </w:rPr>
        <w:t xml:space="preserve">, </w:t>
      </w:r>
      <w:r w:rsidRPr="00894396">
        <w:rPr>
          <w:szCs w:val="32"/>
        </w:rPr>
        <w:t>retrouva sa place dans l</w:t>
      </w:r>
      <w:r w:rsidR="008D6F52">
        <w:rPr>
          <w:szCs w:val="32"/>
        </w:rPr>
        <w:t>’</w:t>
      </w:r>
      <w:r w:rsidRPr="00894396">
        <w:rPr>
          <w:szCs w:val="32"/>
        </w:rPr>
        <w:t>escadron</w:t>
      </w:r>
      <w:r w:rsidR="008D6F52">
        <w:rPr>
          <w:szCs w:val="32"/>
        </w:rPr>
        <w:t xml:space="preserve">, </w:t>
      </w:r>
      <w:r w:rsidRPr="00894396">
        <w:rPr>
          <w:szCs w:val="32"/>
        </w:rPr>
        <w:t>et sans essuyer de questions indiscrètes</w:t>
      </w:r>
      <w:r w:rsidR="008D6F52">
        <w:rPr>
          <w:szCs w:val="32"/>
        </w:rPr>
        <w:t xml:space="preserve">, </w:t>
      </w:r>
      <w:r w:rsidRPr="00894396">
        <w:rPr>
          <w:szCs w:val="32"/>
        </w:rPr>
        <w:t>acheva sa convalescence dans la fumée des champs de bataille et la fraîcheur des bivouacs nocturnes</w:t>
      </w:r>
      <w:r w:rsidR="008D6F52">
        <w:rPr>
          <w:szCs w:val="32"/>
        </w:rPr>
        <w:t xml:space="preserve">. </w:t>
      </w:r>
      <w:r w:rsidRPr="00894396">
        <w:rPr>
          <w:szCs w:val="32"/>
        </w:rPr>
        <w:t>Ce traitement fortifiant lui réussit si bien</w:t>
      </w:r>
      <w:r w:rsidR="008D6F52">
        <w:rPr>
          <w:szCs w:val="32"/>
        </w:rPr>
        <w:t xml:space="preserve">, </w:t>
      </w:r>
      <w:r w:rsidRPr="00894396">
        <w:rPr>
          <w:szCs w:val="32"/>
        </w:rPr>
        <w:t>qu</w:t>
      </w:r>
      <w:r w:rsidR="008D6F52">
        <w:rPr>
          <w:szCs w:val="32"/>
        </w:rPr>
        <w:t>’</w:t>
      </w:r>
      <w:r w:rsidRPr="00894396">
        <w:rPr>
          <w:szCs w:val="32"/>
        </w:rPr>
        <w:t>aux premières rumeurs d</w:t>
      </w:r>
      <w:r w:rsidR="008D6F52">
        <w:rPr>
          <w:szCs w:val="32"/>
        </w:rPr>
        <w:t>’</w:t>
      </w:r>
      <w:r w:rsidRPr="00894396">
        <w:rPr>
          <w:szCs w:val="32"/>
        </w:rPr>
        <w:t>un armistice</w:t>
      </w:r>
      <w:r w:rsidR="008D6F52">
        <w:rPr>
          <w:szCs w:val="32"/>
        </w:rPr>
        <w:t xml:space="preserve">, </w:t>
      </w:r>
      <w:r w:rsidRPr="00894396">
        <w:rPr>
          <w:szCs w:val="32"/>
        </w:rPr>
        <w:t>il put songer sans crainte à son duel particulier</w:t>
      </w:r>
      <w:r w:rsidR="008D6F52">
        <w:rPr>
          <w:szCs w:val="32"/>
        </w:rPr>
        <w:t>.</w:t>
      </w:r>
    </w:p>
    <w:p w14:paraId="3CB332A9" w14:textId="77777777" w:rsidR="008D6F52" w:rsidRDefault="00000000" w:rsidP="008D6F52">
      <w:pPr>
        <w:rPr>
          <w:szCs w:val="32"/>
        </w:rPr>
      </w:pPr>
      <w:r w:rsidRPr="00894396">
        <w:rPr>
          <w:szCs w:val="32"/>
        </w:rPr>
        <w:t>Cette fois</w:t>
      </w:r>
      <w:r w:rsidR="008D6F52">
        <w:rPr>
          <w:szCs w:val="32"/>
        </w:rPr>
        <w:t xml:space="preserve">, </w:t>
      </w:r>
      <w:r w:rsidRPr="00894396">
        <w:rPr>
          <w:szCs w:val="32"/>
        </w:rPr>
        <w:t>il s</w:t>
      </w:r>
      <w:r w:rsidR="008D6F52">
        <w:rPr>
          <w:szCs w:val="32"/>
        </w:rPr>
        <w:t>’</w:t>
      </w:r>
      <w:r w:rsidRPr="00894396">
        <w:rPr>
          <w:szCs w:val="32"/>
        </w:rPr>
        <w:t>agissait d</w:t>
      </w:r>
      <w:r w:rsidR="008D6F52">
        <w:rPr>
          <w:szCs w:val="32"/>
        </w:rPr>
        <w:t>’</w:t>
      </w:r>
      <w:r w:rsidRPr="00894396">
        <w:rPr>
          <w:szCs w:val="32"/>
        </w:rPr>
        <w:t>un combat en règle</w:t>
      </w:r>
      <w:r w:rsidR="008D6F52">
        <w:rPr>
          <w:szCs w:val="32"/>
        </w:rPr>
        <w:t xml:space="preserve">. </w:t>
      </w:r>
      <w:r w:rsidRPr="00894396">
        <w:rPr>
          <w:szCs w:val="32"/>
        </w:rPr>
        <w:t>Il dépêcha deux amis au lieutenant d</w:t>
      </w:r>
      <w:r w:rsidR="008D6F52">
        <w:rPr>
          <w:szCs w:val="32"/>
        </w:rPr>
        <w:t>’</w:t>
      </w:r>
      <w:r w:rsidRPr="00894396">
        <w:rPr>
          <w:szCs w:val="32"/>
        </w:rPr>
        <w:t>Hubert</w:t>
      </w:r>
      <w:r w:rsidR="008D6F52">
        <w:rPr>
          <w:szCs w:val="32"/>
        </w:rPr>
        <w:t xml:space="preserve">, </w:t>
      </w:r>
      <w:r w:rsidRPr="00894396">
        <w:rPr>
          <w:szCs w:val="32"/>
        </w:rPr>
        <w:t>dont le régiment campait à petite distance du sien</w:t>
      </w:r>
      <w:r w:rsidR="008D6F52">
        <w:rPr>
          <w:szCs w:val="32"/>
        </w:rPr>
        <w:t xml:space="preserve">. </w:t>
      </w:r>
      <w:r w:rsidRPr="00894396">
        <w:rPr>
          <w:szCs w:val="32"/>
        </w:rPr>
        <w:t>Ces amis n</w:t>
      </w:r>
      <w:r w:rsidR="008D6F52">
        <w:rPr>
          <w:szCs w:val="32"/>
        </w:rPr>
        <w:t>’</w:t>
      </w:r>
      <w:r w:rsidRPr="00894396">
        <w:rPr>
          <w:szCs w:val="32"/>
        </w:rPr>
        <w:t>avaient posé aucune question à leur commettant</w:t>
      </w:r>
      <w:r w:rsidR="008D6F52">
        <w:rPr>
          <w:szCs w:val="32"/>
        </w:rPr>
        <w:t xml:space="preserve">. – </w:t>
      </w:r>
      <w:r w:rsidRPr="00894396">
        <w:rPr>
          <w:szCs w:val="32"/>
        </w:rPr>
        <w:t>Il me doit une revanche</w:t>
      </w:r>
      <w:r w:rsidR="008D6F52">
        <w:rPr>
          <w:szCs w:val="32"/>
        </w:rPr>
        <w:t xml:space="preserve">, </w:t>
      </w:r>
      <w:r w:rsidRPr="00894396">
        <w:rPr>
          <w:szCs w:val="32"/>
        </w:rPr>
        <w:t>le bel officier d</w:t>
      </w:r>
      <w:r w:rsidR="008D6F52">
        <w:rPr>
          <w:szCs w:val="32"/>
        </w:rPr>
        <w:t>’</w:t>
      </w:r>
      <w:r w:rsidRPr="00894396">
        <w:rPr>
          <w:szCs w:val="32"/>
        </w:rPr>
        <w:t>état-major</w:t>
      </w:r>
      <w:r w:rsidR="008D6F52">
        <w:rPr>
          <w:szCs w:val="32"/>
        </w:rPr>
        <w:t xml:space="preserve">, </w:t>
      </w:r>
      <w:r w:rsidRPr="00894396">
        <w:rPr>
          <w:szCs w:val="32"/>
        </w:rPr>
        <w:t>avait-il dit d</w:t>
      </w:r>
      <w:r w:rsidR="008D6F52">
        <w:rPr>
          <w:szCs w:val="32"/>
        </w:rPr>
        <w:t>’</w:t>
      </w:r>
      <w:r w:rsidRPr="00894396">
        <w:rPr>
          <w:szCs w:val="32"/>
        </w:rPr>
        <w:t>un ton sombre</w:t>
      </w:r>
      <w:r w:rsidR="008D6F52">
        <w:rPr>
          <w:szCs w:val="32"/>
        </w:rPr>
        <w:t xml:space="preserve">, </w:t>
      </w:r>
      <w:r w:rsidRPr="00894396">
        <w:rPr>
          <w:szCs w:val="32"/>
        </w:rPr>
        <w:t>et ils étaient tranquillement partis pour leur mission</w:t>
      </w:r>
      <w:r w:rsidR="008D6F52">
        <w:rPr>
          <w:szCs w:val="32"/>
        </w:rPr>
        <w:t xml:space="preserve">. </w:t>
      </w:r>
      <w:r w:rsidRPr="00894396">
        <w:rPr>
          <w:szCs w:val="32"/>
        </w:rPr>
        <w:t>D</w:t>
      </w:r>
      <w:r w:rsidR="008D6F52">
        <w:rPr>
          <w:szCs w:val="32"/>
        </w:rPr>
        <w:t>’</w:t>
      </w:r>
      <w:r w:rsidRPr="00894396">
        <w:rPr>
          <w:szCs w:val="32"/>
        </w:rPr>
        <w:t>Hubert n</w:t>
      </w:r>
      <w:r w:rsidR="008D6F52">
        <w:rPr>
          <w:szCs w:val="32"/>
        </w:rPr>
        <w:t>’</w:t>
      </w:r>
      <w:r w:rsidRPr="00894396">
        <w:rPr>
          <w:szCs w:val="32"/>
        </w:rPr>
        <w:t>eut pas de peine à trouver deux amis également discrets et</w:t>
      </w:r>
      <w:r w:rsidR="008D6F52">
        <w:rPr>
          <w:szCs w:val="32"/>
        </w:rPr>
        <w:t xml:space="preserve">, </w:t>
      </w:r>
      <w:r w:rsidRPr="00894396">
        <w:rPr>
          <w:szCs w:val="32"/>
        </w:rPr>
        <w:t>dévoués à leur camarade</w:t>
      </w:r>
      <w:r w:rsidR="008D6F52">
        <w:rPr>
          <w:szCs w:val="32"/>
        </w:rPr>
        <w:t xml:space="preserve">. </w:t>
      </w:r>
      <w:r w:rsidRPr="00894396">
        <w:rPr>
          <w:szCs w:val="32"/>
        </w:rPr>
        <w:t>Voilà un écervelé qui a besoin d</w:t>
      </w:r>
      <w:r w:rsidR="008D6F52">
        <w:rPr>
          <w:szCs w:val="32"/>
        </w:rPr>
        <w:t>’</w:t>
      </w:r>
      <w:r w:rsidRPr="00894396">
        <w:rPr>
          <w:szCs w:val="32"/>
        </w:rPr>
        <w:t>une leçon</w:t>
      </w:r>
      <w:r w:rsidR="008D6F52">
        <w:rPr>
          <w:szCs w:val="32"/>
        </w:rPr>
        <w:t xml:space="preserve">, </w:t>
      </w:r>
      <w:r w:rsidRPr="00894396">
        <w:rPr>
          <w:szCs w:val="32"/>
        </w:rPr>
        <w:t>déclara-t-il sèchement</w:t>
      </w:r>
      <w:r w:rsidR="008D6F52">
        <w:rPr>
          <w:szCs w:val="32"/>
        </w:rPr>
        <w:t xml:space="preserve">, </w:t>
      </w:r>
      <w:r w:rsidRPr="00894396">
        <w:rPr>
          <w:szCs w:val="32"/>
        </w:rPr>
        <w:t>et ils ne demandèrent pas de meilleures raisons</w:t>
      </w:r>
      <w:r w:rsidR="008D6F52">
        <w:rPr>
          <w:szCs w:val="32"/>
        </w:rPr>
        <w:t>.</w:t>
      </w:r>
    </w:p>
    <w:p w14:paraId="65F38252" w14:textId="77777777" w:rsidR="008D6F52" w:rsidRDefault="00000000" w:rsidP="008D6F52">
      <w:pPr>
        <w:rPr>
          <w:szCs w:val="32"/>
        </w:rPr>
      </w:pPr>
      <w:r w:rsidRPr="00894396">
        <w:rPr>
          <w:szCs w:val="32"/>
        </w:rPr>
        <w:t>Dans ces conditions</w:t>
      </w:r>
      <w:r w:rsidR="008D6F52">
        <w:rPr>
          <w:szCs w:val="32"/>
        </w:rPr>
        <w:t xml:space="preserve">, </w:t>
      </w:r>
      <w:r w:rsidRPr="00894396">
        <w:rPr>
          <w:szCs w:val="32"/>
        </w:rPr>
        <w:t>une rencontre à l</w:t>
      </w:r>
      <w:r w:rsidR="008D6F52">
        <w:rPr>
          <w:szCs w:val="32"/>
        </w:rPr>
        <w:t>’</w:t>
      </w:r>
      <w:r w:rsidRPr="00894396">
        <w:rPr>
          <w:szCs w:val="32"/>
        </w:rPr>
        <w:t>épée de combat fut décidée pour un matin</w:t>
      </w:r>
      <w:r w:rsidR="008D6F52">
        <w:rPr>
          <w:szCs w:val="32"/>
        </w:rPr>
        <w:t xml:space="preserve">, </w:t>
      </w:r>
      <w:r w:rsidRPr="00894396">
        <w:rPr>
          <w:szCs w:val="32"/>
        </w:rPr>
        <w:t>dans un champ propice</w:t>
      </w:r>
      <w:r w:rsidR="008D6F52">
        <w:rPr>
          <w:szCs w:val="32"/>
        </w:rPr>
        <w:t xml:space="preserve">. </w:t>
      </w:r>
      <w:r w:rsidRPr="00894396">
        <w:rPr>
          <w:szCs w:val="32"/>
        </w:rPr>
        <w:t>À la troisième reprise</w:t>
      </w:r>
      <w:r w:rsidR="008D6F52">
        <w:rPr>
          <w:szCs w:val="32"/>
        </w:rPr>
        <w:t xml:space="preserve">, </w:t>
      </w:r>
      <w:r w:rsidRPr="00894396">
        <w:rPr>
          <w:szCs w:val="32"/>
        </w:rPr>
        <w:t>d</w:t>
      </w:r>
      <w:r w:rsidR="008D6F52">
        <w:rPr>
          <w:szCs w:val="32"/>
        </w:rPr>
        <w:t>’</w:t>
      </w:r>
      <w:r w:rsidRPr="00894396">
        <w:rPr>
          <w:szCs w:val="32"/>
        </w:rPr>
        <w:t>Hubert se trouva allongé sur l</w:t>
      </w:r>
      <w:r w:rsidR="008D6F52">
        <w:rPr>
          <w:szCs w:val="32"/>
        </w:rPr>
        <w:t>’</w:t>
      </w:r>
      <w:r w:rsidRPr="00894396">
        <w:rPr>
          <w:szCs w:val="32"/>
        </w:rPr>
        <w:t xml:space="preserve">herbe humide </w:t>
      </w:r>
      <w:r w:rsidRPr="00894396">
        <w:rPr>
          <w:szCs w:val="32"/>
        </w:rPr>
        <w:lastRenderedPageBreak/>
        <w:t>de rosée</w:t>
      </w:r>
      <w:r w:rsidR="008D6F52">
        <w:rPr>
          <w:szCs w:val="32"/>
        </w:rPr>
        <w:t xml:space="preserve">, </w:t>
      </w:r>
      <w:r w:rsidRPr="00894396">
        <w:rPr>
          <w:szCs w:val="32"/>
        </w:rPr>
        <w:t>avec un trou au côté</w:t>
      </w:r>
      <w:r w:rsidR="008D6F52">
        <w:rPr>
          <w:szCs w:val="32"/>
        </w:rPr>
        <w:t xml:space="preserve">. </w:t>
      </w:r>
      <w:r w:rsidRPr="00894396">
        <w:rPr>
          <w:szCs w:val="32"/>
        </w:rPr>
        <w:t>Un clair soleil se levait à sa gauche</w:t>
      </w:r>
      <w:r w:rsidR="008D6F52">
        <w:rPr>
          <w:szCs w:val="32"/>
        </w:rPr>
        <w:t xml:space="preserve">, </w:t>
      </w:r>
      <w:r w:rsidRPr="00894396">
        <w:rPr>
          <w:szCs w:val="32"/>
        </w:rPr>
        <w:t xml:space="preserve">sur un paysage de </w:t>
      </w:r>
      <w:proofErr w:type="spellStart"/>
      <w:r w:rsidRPr="00894396">
        <w:rPr>
          <w:szCs w:val="32"/>
        </w:rPr>
        <w:t>prés</w:t>
      </w:r>
      <w:proofErr w:type="spellEnd"/>
      <w:r w:rsidRPr="00894396">
        <w:rPr>
          <w:szCs w:val="32"/>
        </w:rPr>
        <w:t xml:space="preserve"> et de bois</w:t>
      </w:r>
      <w:r w:rsidR="008D6F52">
        <w:rPr>
          <w:szCs w:val="32"/>
        </w:rPr>
        <w:t xml:space="preserve">. </w:t>
      </w:r>
      <w:r w:rsidRPr="00894396">
        <w:rPr>
          <w:szCs w:val="32"/>
        </w:rPr>
        <w:t>Un chirurgien</w:t>
      </w:r>
      <w:r w:rsidR="008D6F52">
        <w:rPr>
          <w:szCs w:val="32"/>
        </w:rPr>
        <w:t xml:space="preserve">, </w:t>
      </w:r>
      <w:r w:rsidRPr="00894396">
        <w:rPr>
          <w:szCs w:val="32"/>
        </w:rPr>
        <w:t>non l</w:t>
      </w:r>
      <w:r w:rsidR="008D6F52">
        <w:rPr>
          <w:szCs w:val="32"/>
        </w:rPr>
        <w:t>’</w:t>
      </w:r>
      <w:r w:rsidRPr="00894396">
        <w:rPr>
          <w:szCs w:val="32"/>
        </w:rPr>
        <w:t>amateur de flûte</w:t>
      </w:r>
      <w:r w:rsidR="008D6F52">
        <w:rPr>
          <w:szCs w:val="32"/>
        </w:rPr>
        <w:t xml:space="preserve">, </w:t>
      </w:r>
      <w:r w:rsidRPr="00894396">
        <w:rPr>
          <w:szCs w:val="32"/>
        </w:rPr>
        <w:t>mais un autre</w:t>
      </w:r>
      <w:r w:rsidR="008D6F52">
        <w:rPr>
          <w:szCs w:val="32"/>
        </w:rPr>
        <w:t xml:space="preserve">, </w:t>
      </w:r>
      <w:r w:rsidRPr="00894396">
        <w:rPr>
          <w:szCs w:val="32"/>
        </w:rPr>
        <w:t>se penchait sur lui pour examiner la blessure</w:t>
      </w:r>
      <w:r w:rsidR="008D6F52">
        <w:rPr>
          <w:szCs w:val="32"/>
        </w:rPr>
        <w:t>.</w:t>
      </w:r>
    </w:p>
    <w:p w14:paraId="00E88C8D" w14:textId="77777777" w:rsidR="008D6F52" w:rsidRDefault="008D6F52" w:rsidP="008D6F52">
      <w:pPr>
        <w:rPr>
          <w:szCs w:val="32"/>
        </w:rPr>
      </w:pPr>
      <w:r>
        <w:t>— </w:t>
      </w:r>
      <w:r w:rsidRPr="00894396">
        <w:rPr>
          <w:szCs w:val="32"/>
        </w:rPr>
        <w:t>Vous l</w:t>
      </w:r>
      <w:r>
        <w:rPr>
          <w:szCs w:val="32"/>
        </w:rPr>
        <w:t>’</w:t>
      </w:r>
      <w:r w:rsidRPr="00894396">
        <w:rPr>
          <w:szCs w:val="32"/>
        </w:rPr>
        <w:t>avez échappé belle</w:t>
      </w:r>
      <w:r>
        <w:rPr>
          <w:szCs w:val="32"/>
        </w:rPr>
        <w:t xml:space="preserve">, </w:t>
      </w:r>
      <w:r w:rsidRPr="00894396">
        <w:rPr>
          <w:szCs w:val="32"/>
        </w:rPr>
        <w:t>mais ce ne sera rien</w:t>
      </w:r>
      <w:r>
        <w:rPr>
          <w:szCs w:val="32"/>
        </w:rPr>
        <w:t xml:space="preserve">, </w:t>
      </w:r>
      <w:r w:rsidRPr="00894396">
        <w:rPr>
          <w:szCs w:val="32"/>
        </w:rPr>
        <w:t>affirma-t-il</w:t>
      </w:r>
      <w:r>
        <w:rPr>
          <w:szCs w:val="32"/>
        </w:rPr>
        <w:t>.</w:t>
      </w:r>
    </w:p>
    <w:p w14:paraId="54FE3EA8" w14:textId="77777777" w:rsidR="008D6F52" w:rsidRDefault="00000000" w:rsidP="008D6F52">
      <w:pPr>
        <w:rPr>
          <w:szCs w:val="32"/>
        </w:rPr>
      </w:pPr>
      <w:r w:rsidRPr="00894396">
        <w:rPr>
          <w:szCs w:val="32"/>
        </w:rPr>
        <w:t>D</w:t>
      </w:r>
      <w:r w:rsidR="008D6F52">
        <w:rPr>
          <w:szCs w:val="32"/>
        </w:rPr>
        <w:t>’</w:t>
      </w:r>
      <w:r w:rsidRPr="00894396">
        <w:rPr>
          <w:szCs w:val="32"/>
        </w:rPr>
        <w:t>Hubert entendit ces paroles avec plaisir</w:t>
      </w:r>
      <w:r w:rsidR="008D6F52">
        <w:rPr>
          <w:szCs w:val="32"/>
        </w:rPr>
        <w:t xml:space="preserve">. </w:t>
      </w:r>
      <w:r w:rsidRPr="00894396">
        <w:rPr>
          <w:szCs w:val="32"/>
        </w:rPr>
        <w:t>Un de ses témoins</w:t>
      </w:r>
      <w:r w:rsidR="008D6F52">
        <w:rPr>
          <w:szCs w:val="32"/>
        </w:rPr>
        <w:t xml:space="preserve">, </w:t>
      </w:r>
      <w:r w:rsidRPr="00894396">
        <w:rPr>
          <w:szCs w:val="32"/>
        </w:rPr>
        <w:t>assis dans l</w:t>
      </w:r>
      <w:r w:rsidR="008D6F52">
        <w:rPr>
          <w:szCs w:val="32"/>
        </w:rPr>
        <w:t>’</w:t>
      </w:r>
      <w:r w:rsidRPr="00894396">
        <w:rPr>
          <w:szCs w:val="32"/>
        </w:rPr>
        <w:t>herbe mouillée</w:t>
      </w:r>
      <w:r w:rsidR="008D6F52">
        <w:rPr>
          <w:szCs w:val="32"/>
        </w:rPr>
        <w:t xml:space="preserve">, </w:t>
      </w:r>
      <w:r w:rsidRPr="00894396">
        <w:rPr>
          <w:szCs w:val="32"/>
        </w:rPr>
        <w:t>lui soutenait la tête sur ses genoux</w:t>
      </w:r>
      <w:r w:rsidR="008D6F52">
        <w:rPr>
          <w:szCs w:val="32"/>
        </w:rPr>
        <w:t xml:space="preserve">, </w:t>
      </w:r>
      <w:r w:rsidRPr="00894396">
        <w:rPr>
          <w:szCs w:val="32"/>
        </w:rPr>
        <w:t>et disait</w:t>
      </w:r>
      <w:r w:rsidR="008D6F52">
        <w:rPr>
          <w:szCs w:val="32"/>
        </w:rPr>
        <w:t> :</w:t>
      </w:r>
    </w:p>
    <w:p w14:paraId="5182F370" w14:textId="77777777" w:rsidR="008D6F52" w:rsidRDefault="008D6F52" w:rsidP="008D6F52">
      <w:pPr>
        <w:rPr>
          <w:szCs w:val="32"/>
        </w:rPr>
      </w:pPr>
      <w:r>
        <w:t>— </w:t>
      </w:r>
      <w:r w:rsidRPr="00894396">
        <w:rPr>
          <w:szCs w:val="32"/>
        </w:rPr>
        <w:t>C</w:t>
      </w:r>
      <w:r>
        <w:rPr>
          <w:szCs w:val="32"/>
        </w:rPr>
        <w:t>’</w:t>
      </w:r>
      <w:r w:rsidRPr="00894396">
        <w:rPr>
          <w:szCs w:val="32"/>
        </w:rPr>
        <w:t>est la fortune de la guerre</w:t>
      </w:r>
      <w:r>
        <w:rPr>
          <w:szCs w:val="32"/>
        </w:rPr>
        <w:t xml:space="preserve">, </w:t>
      </w:r>
      <w:r w:rsidRPr="00894396">
        <w:rPr>
          <w:szCs w:val="32"/>
        </w:rPr>
        <w:t>mon pauvre vieux</w:t>
      </w:r>
      <w:r>
        <w:rPr>
          <w:szCs w:val="32"/>
        </w:rPr>
        <w:t xml:space="preserve"> ! </w:t>
      </w:r>
      <w:r w:rsidRPr="00894396">
        <w:rPr>
          <w:szCs w:val="32"/>
        </w:rPr>
        <w:t>Que veux-tu</w:t>
      </w:r>
      <w:r>
        <w:rPr>
          <w:szCs w:val="32"/>
        </w:rPr>
        <w:t xml:space="preserve"> ? </w:t>
      </w:r>
      <w:r w:rsidRPr="00894396">
        <w:rPr>
          <w:szCs w:val="32"/>
        </w:rPr>
        <w:t>Vous feriez mieux de vous réconcilier comme deux bons bougres</w:t>
      </w:r>
      <w:r>
        <w:rPr>
          <w:szCs w:val="32"/>
        </w:rPr>
        <w:t xml:space="preserve">, </w:t>
      </w:r>
      <w:r w:rsidRPr="00894396">
        <w:rPr>
          <w:szCs w:val="32"/>
        </w:rPr>
        <w:t>allons</w:t>
      </w:r>
      <w:r>
        <w:rPr>
          <w:szCs w:val="32"/>
        </w:rPr>
        <w:t> !</w:t>
      </w:r>
    </w:p>
    <w:p w14:paraId="55736E5A" w14:textId="77777777" w:rsidR="008D6F52" w:rsidRDefault="008D6F52" w:rsidP="008D6F52">
      <w:pPr>
        <w:rPr>
          <w:szCs w:val="32"/>
        </w:rPr>
      </w:pPr>
      <w:r>
        <w:t>— </w:t>
      </w:r>
      <w:r w:rsidRPr="00894396">
        <w:rPr>
          <w:szCs w:val="32"/>
        </w:rPr>
        <w:t>Tu ne sais pas ce que tu demandes</w:t>
      </w:r>
      <w:r>
        <w:rPr>
          <w:szCs w:val="32"/>
        </w:rPr>
        <w:t xml:space="preserve">, </w:t>
      </w:r>
      <w:r w:rsidRPr="00894396">
        <w:rPr>
          <w:szCs w:val="32"/>
        </w:rPr>
        <w:t>murmura le lieutenant</w:t>
      </w:r>
      <w:r>
        <w:rPr>
          <w:szCs w:val="32"/>
        </w:rPr>
        <w:t xml:space="preserve">, </w:t>
      </w:r>
      <w:r w:rsidRPr="00894396">
        <w:rPr>
          <w:szCs w:val="32"/>
        </w:rPr>
        <w:t>d</w:t>
      </w:r>
      <w:r>
        <w:rPr>
          <w:szCs w:val="32"/>
        </w:rPr>
        <w:t>’</w:t>
      </w:r>
      <w:r w:rsidRPr="00894396">
        <w:rPr>
          <w:szCs w:val="32"/>
        </w:rPr>
        <w:t>Hubert</w:t>
      </w:r>
      <w:r>
        <w:rPr>
          <w:szCs w:val="32"/>
        </w:rPr>
        <w:t xml:space="preserve">, </w:t>
      </w:r>
      <w:r w:rsidRPr="00894396">
        <w:rPr>
          <w:szCs w:val="32"/>
        </w:rPr>
        <w:t>d</w:t>
      </w:r>
      <w:r>
        <w:rPr>
          <w:szCs w:val="32"/>
        </w:rPr>
        <w:t>’</w:t>
      </w:r>
      <w:r w:rsidRPr="00894396">
        <w:rPr>
          <w:szCs w:val="32"/>
        </w:rPr>
        <w:t>une voix faible</w:t>
      </w:r>
      <w:r>
        <w:rPr>
          <w:szCs w:val="32"/>
        </w:rPr>
        <w:t xml:space="preserve">. </w:t>
      </w:r>
      <w:r w:rsidRPr="00894396">
        <w:rPr>
          <w:szCs w:val="32"/>
        </w:rPr>
        <w:t>Pourtant s</w:t>
      </w:r>
      <w:r>
        <w:rPr>
          <w:szCs w:val="32"/>
        </w:rPr>
        <w:t>’</w:t>
      </w:r>
      <w:r w:rsidRPr="00894396">
        <w:rPr>
          <w:szCs w:val="32"/>
        </w:rPr>
        <w:t>il</w:t>
      </w:r>
      <w:r>
        <w:rPr>
          <w:szCs w:val="32"/>
        </w:rPr>
        <w:t>…</w:t>
      </w:r>
    </w:p>
    <w:p w14:paraId="3F6D6882" w14:textId="77777777" w:rsidR="008D6F52" w:rsidRDefault="00000000" w:rsidP="008D6F52">
      <w:pPr>
        <w:rPr>
          <w:szCs w:val="32"/>
        </w:rPr>
      </w:pPr>
      <w:r w:rsidRPr="00894396">
        <w:rPr>
          <w:szCs w:val="32"/>
        </w:rPr>
        <w:t>Dans un autre coin de la prairie</w:t>
      </w:r>
      <w:r w:rsidR="008D6F52">
        <w:rPr>
          <w:szCs w:val="32"/>
        </w:rPr>
        <w:t xml:space="preserve">, </w:t>
      </w:r>
      <w:r w:rsidRPr="00894396">
        <w:rPr>
          <w:szCs w:val="32"/>
        </w:rPr>
        <w:t>les témoins de Féraud le pressaient d</w:t>
      </w:r>
      <w:r w:rsidR="008D6F52">
        <w:rPr>
          <w:szCs w:val="32"/>
        </w:rPr>
        <w:t>’</w:t>
      </w:r>
      <w:r w:rsidRPr="00894396">
        <w:rPr>
          <w:szCs w:val="32"/>
        </w:rPr>
        <w:t>aller serrer la main de son adversaire</w:t>
      </w:r>
      <w:r w:rsidR="008D6F52">
        <w:rPr>
          <w:szCs w:val="32"/>
        </w:rPr>
        <w:t> :</w:t>
      </w:r>
    </w:p>
    <w:p w14:paraId="6E85168D" w14:textId="77777777" w:rsidR="008D6F52" w:rsidRDefault="008D6F52" w:rsidP="008D6F52">
      <w:pPr>
        <w:rPr>
          <w:szCs w:val="32"/>
        </w:rPr>
      </w:pPr>
      <w:r>
        <w:t>— </w:t>
      </w:r>
      <w:r w:rsidRPr="00894396">
        <w:rPr>
          <w:szCs w:val="32"/>
        </w:rPr>
        <w:t>Vous êtes quittes</w:t>
      </w:r>
      <w:r>
        <w:rPr>
          <w:szCs w:val="32"/>
        </w:rPr>
        <w:t xml:space="preserve">, </w:t>
      </w:r>
      <w:r w:rsidRPr="00894396">
        <w:rPr>
          <w:szCs w:val="32"/>
        </w:rPr>
        <w:t>que diable</w:t>
      </w:r>
      <w:r>
        <w:rPr>
          <w:szCs w:val="32"/>
        </w:rPr>
        <w:t xml:space="preserve"> ! </w:t>
      </w:r>
      <w:r w:rsidRPr="00894396">
        <w:rPr>
          <w:szCs w:val="32"/>
        </w:rPr>
        <w:t>Il n</w:t>
      </w:r>
      <w:r>
        <w:rPr>
          <w:szCs w:val="32"/>
        </w:rPr>
        <w:t>’</w:t>
      </w:r>
      <w:r w:rsidRPr="00894396">
        <w:rPr>
          <w:szCs w:val="32"/>
        </w:rPr>
        <w:t>y a rien de mieux à faire</w:t>
      </w:r>
      <w:r>
        <w:rPr>
          <w:szCs w:val="32"/>
        </w:rPr>
        <w:t xml:space="preserve">. </w:t>
      </w:r>
      <w:r w:rsidRPr="00894396">
        <w:rPr>
          <w:szCs w:val="32"/>
        </w:rPr>
        <w:t>Ce d</w:t>
      </w:r>
      <w:r>
        <w:rPr>
          <w:szCs w:val="32"/>
        </w:rPr>
        <w:t>’</w:t>
      </w:r>
      <w:r w:rsidRPr="00894396">
        <w:rPr>
          <w:szCs w:val="32"/>
        </w:rPr>
        <w:t>Hubert est un brave garçon</w:t>
      </w:r>
      <w:r>
        <w:rPr>
          <w:szCs w:val="32"/>
        </w:rPr>
        <w:t>…</w:t>
      </w:r>
    </w:p>
    <w:p w14:paraId="76008E8D" w14:textId="77777777" w:rsidR="008D6F52" w:rsidRDefault="008D6F52" w:rsidP="008D6F52">
      <w:pPr>
        <w:rPr>
          <w:szCs w:val="32"/>
        </w:rPr>
      </w:pPr>
      <w:r>
        <w:t>— </w:t>
      </w:r>
      <w:r w:rsidRPr="00894396">
        <w:rPr>
          <w:szCs w:val="32"/>
        </w:rPr>
        <w:t>Je les connais</w:t>
      </w:r>
      <w:r>
        <w:rPr>
          <w:szCs w:val="32"/>
        </w:rPr>
        <w:t xml:space="preserve">, </w:t>
      </w:r>
      <w:r w:rsidRPr="00894396">
        <w:rPr>
          <w:szCs w:val="32"/>
        </w:rPr>
        <w:t>ces beaux favoris de généraux</w:t>
      </w:r>
      <w:r>
        <w:rPr>
          <w:szCs w:val="32"/>
        </w:rPr>
        <w:t xml:space="preserve"> ! </w:t>
      </w:r>
      <w:r w:rsidRPr="00894396">
        <w:rPr>
          <w:szCs w:val="32"/>
        </w:rPr>
        <w:t>grommelait entre ses dents le lieutenant Féraud</w:t>
      </w:r>
      <w:r>
        <w:rPr>
          <w:szCs w:val="32"/>
        </w:rPr>
        <w:t xml:space="preserve">, </w:t>
      </w:r>
      <w:r w:rsidRPr="00894396">
        <w:rPr>
          <w:szCs w:val="32"/>
        </w:rPr>
        <w:t>dont la sombre expression découragea chez ses amis toutes tentatives de réconciliation</w:t>
      </w:r>
      <w:r>
        <w:rPr>
          <w:szCs w:val="32"/>
        </w:rPr>
        <w:t>.</w:t>
      </w:r>
    </w:p>
    <w:p w14:paraId="0A1BC8ED" w14:textId="77777777" w:rsidR="008D6F52" w:rsidRDefault="00000000" w:rsidP="008D6F52">
      <w:pPr>
        <w:rPr>
          <w:szCs w:val="32"/>
        </w:rPr>
      </w:pPr>
      <w:r w:rsidRPr="00894396">
        <w:rPr>
          <w:szCs w:val="32"/>
        </w:rPr>
        <w:t>Les témoins se saluèrent de loin en emmenant leurs hommes</w:t>
      </w:r>
      <w:r w:rsidR="008D6F52">
        <w:rPr>
          <w:szCs w:val="32"/>
        </w:rPr>
        <w:t xml:space="preserve">. </w:t>
      </w:r>
      <w:r w:rsidRPr="00894396">
        <w:rPr>
          <w:szCs w:val="32"/>
        </w:rPr>
        <w:t>L</w:t>
      </w:r>
      <w:r w:rsidR="008D6F52">
        <w:rPr>
          <w:szCs w:val="32"/>
        </w:rPr>
        <w:t>’</w:t>
      </w:r>
      <w:r w:rsidRPr="00894396">
        <w:rPr>
          <w:szCs w:val="32"/>
        </w:rPr>
        <w:t>après-midi</w:t>
      </w:r>
      <w:r w:rsidR="008D6F52">
        <w:rPr>
          <w:szCs w:val="32"/>
        </w:rPr>
        <w:t xml:space="preserve">, </w:t>
      </w:r>
      <w:r w:rsidRPr="00894396">
        <w:rPr>
          <w:szCs w:val="32"/>
        </w:rPr>
        <w:t>le lieutenant d</w:t>
      </w:r>
      <w:r w:rsidR="008D6F52">
        <w:rPr>
          <w:szCs w:val="32"/>
        </w:rPr>
        <w:t>’</w:t>
      </w:r>
      <w:r w:rsidRPr="00894396">
        <w:rPr>
          <w:szCs w:val="32"/>
        </w:rPr>
        <w:t>Hubert</w:t>
      </w:r>
      <w:r w:rsidR="008D6F52">
        <w:rPr>
          <w:szCs w:val="32"/>
        </w:rPr>
        <w:t xml:space="preserve">, </w:t>
      </w:r>
      <w:r w:rsidRPr="00894396">
        <w:rPr>
          <w:szCs w:val="32"/>
        </w:rPr>
        <w:t>qu</w:t>
      </w:r>
      <w:r w:rsidR="008D6F52">
        <w:rPr>
          <w:szCs w:val="32"/>
        </w:rPr>
        <w:t>’</w:t>
      </w:r>
      <w:r w:rsidRPr="00894396">
        <w:rPr>
          <w:szCs w:val="32"/>
        </w:rPr>
        <w:t>une grande bravoure unie à un caractère franc et égal rendait très populaire</w:t>
      </w:r>
      <w:r w:rsidR="008D6F52">
        <w:rPr>
          <w:szCs w:val="32"/>
        </w:rPr>
        <w:t xml:space="preserve">, </w:t>
      </w:r>
      <w:r w:rsidRPr="00894396">
        <w:rPr>
          <w:szCs w:val="32"/>
        </w:rPr>
        <w:t>reçut de nombreuses visites</w:t>
      </w:r>
      <w:r w:rsidR="008D6F52">
        <w:rPr>
          <w:szCs w:val="32"/>
        </w:rPr>
        <w:t xml:space="preserve">. </w:t>
      </w:r>
      <w:r w:rsidRPr="00894396">
        <w:rPr>
          <w:szCs w:val="32"/>
        </w:rPr>
        <w:t>On remarqua que</w:t>
      </w:r>
      <w:r w:rsidR="008D6F52">
        <w:rPr>
          <w:szCs w:val="32"/>
        </w:rPr>
        <w:t xml:space="preserve">, </w:t>
      </w:r>
      <w:r w:rsidRPr="00894396">
        <w:rPr>
          <w:szCs w:val="32"/>
        </w:rPr>
        <w:t>contrairement à l</w:t>
      </w:r>
      <w:r w:rsidR="008D6F52">
        <w:rPr>
          <w:szCs w:val="32"/>
        </w:rPr>
        <w:t>’</w:t>
      </w:r>
      <w:r w:rsidRPr="00894396">
        <w:rPr>
          <w:szCs w:val="32"/>
        </w:rPr>
        <w:t>habitude</w:t>
      </w:r>
      <w:r w:rsidR="008D6F52">
        <w:rPr>
          <w:szCs w:val="32"/>
        </w:rPr>
        <w:t xml:space="preserve">, </w:t>
      </w:r>
      <w:r w:rsidRPr="00894396">
        <w:rPr>
          <w:szCs w:val="32"/>
        </w:rPr>
        <w:t>Féraud ne sortit guère pour recevoir les compliments de ses amis</w:t>
      </w:r>
      <w:r w:rsidR="008D6F52">
        <w:rPr>
          <w:szCs w:val="32"/>
        </w:rPr>
        <w:t xml:space="preserve">. </w:t>
      </w:r>
      <w:r w:rsidRPr="00894396">
        <w:rPr>
          <w:szCs w:val="32"/>
        </w:rPr>
        <w:t>Les félicitations ne lui auraient pourtant pas fait défaut</w:t>
      </w:r>
      <w:r w:rsidR="008D6F52">
        <w:rPr>
          <w:szCs w:val="32"/>
        </w:rPr>
        <w:t xml:space="preserve">, </w:t>
      </w:r>
      <w:r w:rsidRPr="00894396">
        <w:rPr>
          <w:szCs w:val="32"/>
        </w:rPr>
        <w:t xml:space="preserve">car lui aussi était aimé pour </w:t>
      </w:r>
      <w:r w:rsidRPr="00894396">
        <w:rPr>
          <w:szCs w:val="32"/>
        </w:rPr>
        <w:lastRenderedPageBreak/>
        <w:t>l</w:t>
      </w:r>
      <w:r w:rsidR="008D6F52">
        <w:rPr>
          <w:szCs w:val="32"/>
        </w:rPr>
        <w:t>’</w:t>
      </w:r>
      <w:r w:rsidRPr="00894396">
        <w:rPr>
          <w:szCs w:val="32"/>
        </w:rPr>
        <w:t>exubérance de sa nature méridionale et la simplicité de son caractère</w:t>
      </w:r>
      <w:r w:rsidR="008D6F52">
        <w:rPr>
          <w:szCs w:val="32"/>
        </w:rPr>
        <w:t xml:space="preserve">. </w:t>
      </w:r>
      <w:r w:rsidRPr="00894396">
        <w:rPr>
          <w:szCs w:val="32"/>
        </w:rPr>
        <w:t>Partout où les officiers avaient coutume de se réunir à la fin de la journée</w:t>
      </w:r>
      <w:r w:rsidR="008D6F52">
        <w:rPr>
          <w:szCs w:val="32"/>
        </w:rPr>
        <w:t xml:space="preserve">, </w:t>
      </w:r>
      <w:r w:rsidRPr="00894396">
        <w:rPr>
          <w:szCs w:val="32"/>
        </w:rPr>
        <w:t>on discuta</w:t>
      </w:r>
      <w:r w:rsidR="008D6F52">
        <w:rPr>
          <w:szCs w:val="32"/>
        </w:rPr>
        <w:t xml:space="preserve">, </w:t>
      </w:r>
      <w:r w:rsidRPr="00894396">
        <w:rPr>
          <w:szCs w:val="32"/>
        </w:rPr>
        <w:t>à tous points de vue</w:t>
      </w:r>
      <w:r w:rsidR="008D6F52">
        <w:rPr>
          <w:szCs w:val="32"/>
        </w:rPr>
        <w:t xml:space="preserve">, </w:t>
      </w:r>
      <w:r w:rsidRPr="00894396">
        <w:rPr>
          <w:szCs w:val="32"/>
        </w:rPr>
        <w:t>le duel du matin</w:t>
      </w:r>
      <w:r w:rsidR="008D6F52">
        <w:rPr>
          <w:szCs w:val="32"/>
        </w:rPr>
        <w:t xml:space="preserve">. </w:t>
      </w:r>
      <w:r w:rsidRPr="00894396">
        <w:rPr>
          <w:szCs w:val="32"/>
        </w:rPr>
        <w:t>Bien que le lieutenant d</w:t>
      </w:r>
      <w:r w:rsidR="008D6F52">
        <w:rPr>
          <w:szCs w:val="32"/>
        </w:rPr>
        <w:t>’</w:t>
      </w:r>
      <w:r w:rsidRPr="00894396">
        <w:rPr>
          <w:szCs w:val="32"/>
        </w:rPr>
        <w:t>Hubert eût eu cette fois le dessous</w:t>
      </w:r>
      <w:r w:rsidR="008D6F52">
        <w:rPr>
          <w:szCs w:val="32"/>
        </w:rPr>
        <w:t xml:space="preserve">, </w:t>
      </w:r>
      <w:r w:rsidRPr="00894396">
        <w:rPr>
          <w:szCs w:val="32"/>
        </w:rPr>
        <w:t>on louait fort son jeu</w:t>
      </w:r>
      <w:r w:rsidR="008D6F52">
        <w:rPr>
          <w:szCs w:val="32"/>
        </w:rPr>
        <w:t xml:space="preserve">, </w:t>
      </w:r>
      <w:r w:rsidRPr="00894396">
        <w:rPr>
          <w:szCs w:val="32"/>
        </w:rPr>
        <w:t>à coup sûr très serré et très scientifique</w:t>
      </w:r>
      <w:r w:rsidR="008D6F52">
        <w:rPr>
          <w:szCs w:val="32"/>
        </w:rPr>
        <w:t xml:space="preserve">. </w:t>
      </w:r>
      <w:r w:rsidRPr="00894396">
        <w:rPr>
          <w:szCs w:val="32"/>
        </w:rPr>
        <w:t>On chuchotait même que</w:t>
      </w:r>
      <w:r w:rsidR="008D6F52">
        <w:rPr>
          <w:szCs w:val="32"/>
        </w:rPr>
        <w:t xml:space="preserve">, </w:t>
      </w:r>
      <w:r w:rsidRPr="00894396">
        <w:rPr>
          <w:szCs w:val="32"/>
        </w:rPr>
        <w:t>s</w:t>
      </w:r>
      <w:r w:rsidR="008D6F52">
        <w:rPr>
          <w:szCs w:val="32"/>
        </w:rPr>
        <w:t>’</w:t>
      </w:r>
      <w:r w:rsidRPr="00894396">
        <w:rPr>
          <w:szCs w:val="32"/>
        </w:rPr>
        <w:t>il avait été touché</w:t>
      </w:r>
      <w:r w:rsidR="008D6F52">
        <w:rPr>
          <w:szCs w:val="32"/>
        </w:rPr>
        <w:t xml:space="preserve">, </w:t>
      </w:r>
      <w:r w:rsidRPr="00894396">
        <w:rPr>
          <w:szCs w:val="32"/>
        </w:rPr>
        <w:t>c</w:t>
      </w:r>
      <w:r w:rsidR="008D6F52">
        <w:rPr>
          <w:szCs w:val="32"/>
        </w:rPr>
        <w:t>’</w:t>
      </w:r>
      <w:r w:rsidRPr="00894396">
        <w:rPr>
          <w:szCs w:val="32"/>
        </w:rPr>
        <w:t>était pour avoir voulu épargner son adversaire</w:t>
      </w:r>
      <w:r w:rsidR="008D6F52">
        <w:rPr>
          <w:szCs w:val="32"/>
        </w:rPr>
        <w:t xml:space="preserve">. </w:t>
      </w:r>
      <w:r w:rsidRPr="00894396">
        <w:rPr>
          <w:szCs w:val="32"/>
        </w:rPr>
        <w:t>Maints connaisseurs affirmaient pourtant que la vigueur et le cran du lieutenant Féraud étaient irrésistibles</w:t>
      </w:r>
      <w:r w:rsidR="008D6F52">
        <w:rPr>
          <w:szCs w:val="32"/>
        </w:rPr>
        <w:t>.</w:t>
      </w:r>
    </w:p>
    <w:p w14:paraId="4FF528CE" w14:textId="77777777" w:rsidR="008D6F52" w:rsidRDefault="00000000" w:rsidP="008D6F52">
      <w:pPr>
        <w:rPr>
          <w:szCs w:val="32"/>
        </w:rPr>
      </w:pPr>
      <w:r w:rsidRPr="00894396">
        <w:rPr>
          <w:szCs w:val="32"/>
        </w:rPr>
        <w:t>Si l</w:t>
      </w:r>
      <w:r w:rsidR="008D6F52">
        <w:rPr>
          <w:szCs w:val="32"/>
        </w:rPr>
        <w:t>’</w:t>
      </w:r>
      <w:r w:rsidRPr="00894396">
        <w:rPr>
          <w:szCs w:val="32"/>
        </w:rPr>
        <w:t>on discutait ouvertement les mérites des deux officiers comme combattants</w:t>
      </w:r>
      <w:r w:rsidR="008D6F52">
        <w:rPr>
          <w:szCs w:val="32"/>
        </w:rPr>
        <w:t xml:space="preserve">, </w:t>
      </w:r>
      <w:r w:rsidRPr="00894396">
        <w:rPr>
          <w:szCs w:val="32"/>
        </w:rPr>
        <w:t>on passait rapidement et avec circonspection sur leur attitude après le duel</w:t>
      </w:r>
      <w:r w:rsidR="008D6F52">
        <w:rPr>
          <w:szCs w:val="32"/>
        </w:rPr>
        <w:t xml:space="preserve">. </w:t>
      </w:r>
      <w:r w:rsidRPr="00894396">
        <w:rPr>
          <w:szCs w:val="32"/>
        </w:rPr>
        <w:t>Ils paraissaient irréconciliables</w:t>
      </w:r>
      <w:r w:rsidR="008D6F52">
        <w:rPr>
          <w:szCs w:val="32"/>
        </w:rPr>
        <w:t xml:space="preserve">, </w:t>
      </w:r>
      <w:r w:rsidRPr="00894396">
        <w:rPr>
          <w:szCs w:val="32"/>
        </w:rPr>
        <w:t>et tout le monde le déplorait</w:t>
      </w:r>
      <w:r w:rsidR="008D6F52">
        <w:rPr>
          <w:szCs w:val="32"/>
        </w:rPr>
        <w:t>.</w:t>
      </w:r>
    </w:p>
    <w:p w14:paraId="15431FB0" w14:textId="77777777" w:rsidR="008D6F52" w:rsidRDefault="00000000" w:rsidP="008D6F52">
      <w:pPr>
        <w:rPr>
          <w:szCs w:val="32"/>
        </w:rPr>
      </w:pPr>
      <w:r w:rsidRPr="00894396">
        <w:rPr>
          <w:szCs w:val="32"/>
        </w:rPr>
        <w:t>Mais ils savaient bien</w:t>
      </w:r>
      <w:r w:rsidR="008D6F52">
        <w:rPr>
          <w:szCs w:val="32"/>
        </w:rPr>
        <w:t xml:space="preserve">, </w:t>
      </w:r>
      <w:r w:rsidRPr="00894396">
        <w:rPr>
          <w:szCs w:val="32"/>
        </w:rPr>
        <w:t>somme toute</w:t>
      </w:r>
      <w:r w:rsidR="008D6F52">
        <w:rPr>
          <w:szCs w:val="32"/>
        </w:rPr>
        <w:t xml:space="preserve">, </w:t>
      </w:r>
      <w:r w:rsidRPr="00894396">
        <w:rPr>
          <w:szCs w:val="32"/>
        </w:rPr>
        <w:t>ce que leur dictait le souci de leur honneur</w:t>
      </w:r>
      <w:r w:rsidR="008D6F52">
        <w:rPr>
          <w:szCs w:val="32"/>
        </w:rPr>
        <w:t xml:space="preserve">, </w:t>
      </w:r>
      <w:r w:rsidRPr="00894396">
        <w:rPr>
          <w:szCs w:val="32"/>
        </w:rPr>
        <w:t>et ce n</w:t>
      </w:r>
      <w:r w:rsidR="008D6F52">
        <w:rPr>
          <w:szCs w:val="32"/>
        </w:rPr>
        <w:t>’</w:t>
      </w:r>
      <w:r w:rsidRPr="00894396">
        <w:rPr>
          <w:szCs w:val="32"/>
        </w:rPr>
        <w:t>était pas aux camarades à aller fourrer le nez dans leurs affaires</w:t>
      </w:r>
      <w:r w:rsidR="008D6F52">
        <w:rPr>
          <w:szCs w:val="32"/>
        </w:rPr>
        <w:t xml:space="preserve">. </w:t>
      </w:r>
      <w:r w:rsidRPr="00894396">
        <w:rPr>
          <w:szCs w:val="32"/>
        </w:rPr>
        <w:t>Quant à l</w:t>
      </w:r>
      <w:r w:rsidR="008D6F52">
        <w:rPr>
          <w:szCs w:val="32"/>
        </w:rPr>
        <w:t>’</w:t>
      </w:r>
      <w:r w:rsidRPr="00894396">
        <w:rPr>
          <w:szCs w:val="32"/>
        </w:rPr>
        <w:t>origine de la querelle</w:t>
      </w:r>
      <w:r w:rsidR="008D6F52">
        <w:rPr>
          <w:szCs w:val="32"/>
        </w:rPr>
        <w:t xml:space="preserve">, </w:t>
      </w:r>
      <w:r w:rsidRPr="00894396">
        <w:rPr>
          <w:szCs w:val="32"/>
        </w:rPr>
        <w:t>l</w:t>
      </w:r>
      <w:r w:rsidR="008D6F52">
        <w:rPr>
          <w:szCs w:val="32"/>
        </w:rPr>
        <w:t>’</w:t>
      </w:r>
      <w:r w:rsidRPr="00894396">
        <w:rPr>
          <w:szCs w:val="32"/>
        </w:rPr>
        <w:t>impression générale était qu</w:t>
      </w:r>
      <w:r w:rsidR="008D6F52">
        <w:rPr>
          <w:szCs w:val="32"/>
        </w:rPr>
        <w:t>’</w:t>
      </w:r>
      <w:r w:rsidRPr="00894396">
        <w:rPr>
          <w:szCs w:val="32"/>
        </w:rPr>
        <w:t>elle devait dater de leur séjour à Strasbourg</w:t>
      </w:r>
      <w:r w:rsidR="008D6F52">
        <w:rPr>
          <w:szCs w:val="32"/>
        </w:rPr>
        <w:t xml:space="preserve">. </w:t>
      </w:r>
      <w:r w:rsidRPr="00894396">
        <w:rPr>
          <w:szCs w:val="32"/>
        </w:rPr>
        <w:t>Cette opinion faisait pourtant hocher la tête au chirurgien flûtiste</w:t>
      </w:r>
      <w:r w:rsidR="008D6F52">
        <w:rPr>
          <w:szCs w:val="32"/>
        </w:rPr>
        <w:t xml:space="preserve"> : </w:t>
      </w:r>
      <w:r w:rsidRPr="00894396">
        <w:rPr>
          <w:szCs w:val="32"/>
        </w:rPr>
        <w:t>c</w:t>
      </w:r>
      <w:r w:rsidR="008D6F52">
        <w:rPr>
          <w:szCs w:val="32"/>
        </w:rPr>
        <w:t>’</w:t>
      </w:r>
      <w:r w:rsidRPr="00894396">
        <w:rPr>
          <w:szCs w:val="32"/>
        </w:rPr>
        <w:t>était une affaire bien plus ancienne</w:t>
      </w:r>
      <w:r w:rsidR="008D6F52">
        <w:rPr>
          <w:szCs w:val="32"/>
        </w:rPr>
        <w:t xml:space="preserve">, </w:t>
      </w:r>
      <w:r w:rsidRPr="00894396">
        <w:rPr>
          <w:szCs w:val="32"/>
        </w:rPr>
        <w:t>à son sens</w:t>
      </w:r>
      <w:r w:rsidR="008D6F52">
        <w:rPr>
          <w:szCs w:val="32"/>
        </w:rPr>
        <w:t>.</w:t>
      </w:r>
    </w:p>
    <w:p w14:paraId="2574D528" w14:textId="77777777" w:rsidR="008D6F52" w:rsidRDefault="008D6F52" w:rsidP="008D6F52">
      <w:pPr>
        <w:rPr>
          <w:szCs w:val="32"/>
        </w:rPr>
      </w:pPr>
      <w:r>
        <w:t>— </w:t>
      </w:r>
      <w:r w:rsidRPr="00894396">
        <w:rPr>
          <w:szCs w:val="32"/>
        </w:rPr>
        <w:t>Voyons</w:t>
      </w:r>
      <w:r>
        <w:rPr>
          <w:szCs w:val="32"/>
        </w:rPr>
        <w:t xml:space="preserve"> ! </w:t>
      </w:r>
      <w:r w:rsidRPr="00894396">
        <w:rPr>
          <w:szCs w:val="32"/>
        </w:rPr>
        <w:t>Vous devez connaître toute l</w:t>
      </w:r>
      <w:r>
        <w:rPr>
          <w:szCs w:val="32"/>
        </w:rPr>
        <w:t>’</w:t>
      </w:r>
      <w:r w:rsidRPr="00894396">
        <w:rPr>
          <w:szCs w:val="32"/>
        </w:rPr>
        <w:t>histoire</w:t>
      </w:r>
      <w:r>
        <w:rPr>
          <w:szCs w:val="32"/>
        </w:rPr>
        <w:t xml:space="preserve">, </w:t>
      </w:r>
      <w:r w:rsidRPr="00894396">
        <w:rPr>
          <w:szCs w:val="32"/>
        </w:rPr>
        <w:t>crièrent plusieurs voix avec une ardente curiosité</w:t>
      </w:r>
      <w:r>
        <w:rPr>
          <w:szCs w:val="32"/>
        </w:rPr>
        <w:t xml:space="preserve">. </w:t>
      </w:r>
      <w:r w:rsidRPr="00894396">
        <w:rPr>
          <w:szCs w:val="32"/>
        </w:rPr>
        <w:t>De quoi s</w:t>
      </w:r>
      <w:r>
        <w:rPr>
          <w:szCs w:val="32"/>
        </w:rPr>
        <w:t>’</w:t>
      </w:r>
      <w:r w:rsidRPr="00894396">
        <w:rPr>
          <w:szCs w:val="32"/>
        </w:rPr>
        <w:t>agissait-il donc</w:t>
      </w:r>
      <w:r>
        <w:rPr>
          <w:szCs w:val="32"/>
        </w:rPr>
        <w:t> ?</w:t>
      </w:r>
    </w:p>
    <w:p w14:paraId="4EE38702" w14:textId="77777777" w:rsidR="008D6F52" w:rsidRDefault="00000000" w:rsidP="008D6F52">
      <w:pPr>
        <w:rPr>
          <w:szCs w:val="32"/>
        </w:rPr>
      </w:pPr>
      <w:r w:rsidRPr="00894396">
        <w:rPr>
          <w:szCs w:val="32"/>
        </w:rPr>
        <w:t>Il leva délibérément les yeux au-dessus de son verre</w:t>
      </w:r>
      <w:r w:rsidR="008D6F52">
        <w:rPr>
          <w:szCs w:val="32"/>
        </w:rPr>
        <w:t> :</w:t>
      </w:r>
    </w:p>
    <w:p w14:paraId="0564CA4B" w14:textId="77777777" w:rsidR="008D6F52" w:rsidRDefault="008D6F52" w:rsidP="008D6F52">
      <w:pPr>
        <w:rPr>
          <w:szCs w:val="32"/>
        </w:rPr>
      </w:pPr>
      <w:r>
        <w:t>— </w:t>
      </w:r>
      <w:r w:rsidRPr="00894396">
        <w:rPr>
          <w:szCs w:val="32"/>
        </w:rPr>
        <w:t>À supposer que je connusse les faits</w:t>
      </w:r>
      <w:r>
        <w:rPr>
          <w:szCs w:val="32"/>
        </w:rPr>
        <w:t xml:space="preserve">, </w:t>
      </w:r>
      <w:r w:rsidRPr="00894396">
        <w:rPr>
          <w:szCs w:val="32"/>
        </w:rPr>
        <w:t>vous ne pourriez pas me demander de vous les raconter</w:t>
      </w:r>
      <w:r>
        <w:rPr>
          <w:szCs w:val="32"/>
        </w:rPr>
        <w:t xml:space="preserve">, </w:t>
      </w:r>
      <w:r w:rsidRPr="00894396">
        <w:rPr>
          <w:szCs w:val="32"/>
        </w:rPr>
        <w:t>quand les deux intéressés ne veulent rien en dire</w:t>
      </w:r>
      <w:r>
        <w:rPr>
          <w:szCs w:val="32"/>
        </w:rPr>
        <w:t> !</w:t>
      </w:r>
    </w:p>
    <w:p w14:paraId="5C1870DE" w14:textId="77777777" w:rsidR="008D6F52" w:rsidRDefault="00000000" w:rsidP="008D6F52">
      <w:pPr>
        <w:rPr>
          <w:szCs w:val="32"/>
        </w:rPr>
      </w:pPr>
      <w:r w:rsidRPr="00894396">
        <w:rPr>
          <w:szCs w:val="32"/>
        </w:rPr>
        <w:t>Il sortit en laissant derrière lui une atmosphère de mystère</w:t>
      </w:r>
      <w:r w:rsidR="008D6F52">
        <w:rPr>
          <w:szCs w:val="32"/>
        </w:rPr>
        <w:t xml:space="preserve">. </w:t>
      </w:r>
      <w:r w:rsidRPr="00894396">
        <w:rPr>
          <w:szCs w:val="32"/>
        </w:rPr>
        <w:t>Il ne pouvait s</w:t>
      </w:r>
      <w:r w:rsidR="008D6F52">
        <w:rPr>
          <w:szCs w:val="32"/>
        </w:rPr>
        <w:t>’</w:t>
      </w:r>
      <w:r w:rsidRPr="00894396">
        <w:rPr>
          <w:szCs w:val="32"/>
        </w:rPr>
        <w:t>attarder davantage</w:t>
      </w:r>
      <w:r w:rsidR="008D6F52">
        <w:rPr>
          <w:szCs w:val="32"/>
        </w:rPr>
        <w:t xml:space="preserve">, </w:t>
      </w:r>
      <w:r w:rsidRPr="00894396">
        <w:rPr>
          <w:szCs w:val="32"/>
        </w:rPr>
        <w:t>car l</w:t>
      </w:r>
      <w:r w:rsidR="008D6F52">
        <w:rPr>
          <w:szCs w:val="32"/>
        </w:rPr>
        <w:t>’</w:t>
      </w:r>
      <w:r w:rsidRPr="00894396">
        <w:rPr>
          <w:szCs w:val="32"/>
        </w:rPr>
        <w:t>heure magique de la flûte était proche</w:t>
      </w:r>
      <w:r w:rsidR="008D6F52">
        <w:rPr>
          <w:szCs w:val="32"/>
        </w:rPr>
        <w:t>.</w:t>
      </w:r>
    </w:p>
    <w:p w14:paraId="40FD1780" w14:textId="77777777" w:rsidR="008D6F52" w:rsidRDefault="00000000" w:rsidP="008D6F52">
      <w:pPr>
        <w:rPr>
          <w:szCs w:val="32"/>
        </w:rPr>
      </w:pPr>
      <w:r w:rsidRPr="00894396">
        <w:rPr>
          <w:szCs w:val="32"/>
        </w:rPr>
        <w:lastRenderedPageBreak/>
        <w:t>Après qu</w:t>
      </w:r>
      <w:r w:rsidR="008D6F52">
        <w:rPr>
          <w:szCs w:val="32"/>
        </w:rPr>
        <w:t>’</w:t>
      </w:r>
      <w:r w:rsidRPr="00894396">
        <w:rPr>
          <w:szCs w:val="32"/>
        </w:rPr>
        <w:t>il fut parti</w:t>
      </w:r>
      <w:r w:rsidR="008D6F52">
        <w:rPr>
          <w:szCs w:val="32"/>
        </w:rPr>
        <w:t xml:space="preserve">, </w:t>
      </w:r>
      <w:r w:rsidRPr="00894396">
        <w:rPr>
          <w:szCs w:val="32"/>
        </w:rPr>
        <w:t>un jeune officier déclara solennellement</w:t>
      </w:r>
      <w:r w:rsidR="008D6F52">
        <w:rPr>
          <w:szCs w:val="32"/>
        </w:rPr>
        <w:t> :</w:t>
      </w:r>
    </w:p>
    <w:p w14:paraId="3F658060" w14:textId="77777777" w:rsidR="008D6F52" w:rsidRDefault="008D6F52" w:rsidP="008D6F52">
      <w:pPr>
        <w:rPr>
          <w:szCs w:val="32"/>
        </w:rPr>
      </w:pPr>
      <w:r>
        <w:t>— </w:t>
      </w:r>
      <w:r w:rsidRPr="00894396">
        <w:rPr>
          <w:szCs w:val="32"/>
        </w:rPr>
        <w:t>C</w:t>
      </w:r>
      <w:r>
        <w:rPr>
          <w:szCs w:val="32"/>
        </w:rPr>
        <w:t>’</w:t>
      </w:r>
      <w:r w:rsidRPr="00894396">
        <w:rPr>
          <w:szCs w:val="32"/>
        </w:rPr>
        <w:t>est évident</w:t>
      </w:r>
      <w:r>
        <w:rPr>
          <w:szCs w:val="32"/>
        </w:rPr>
        <w:t xml:space="preserve"> ; </w:t>
      </w:r>
      <w:r w:rsidRPr="00894396">
        <w:rPr>
          <w:szCs w:val="32"/>
        </w:rPr>
        <w:t>il a les lèvres scellées</w:t>
      </w:r>
      <w:r>
        <w:rPr>
          <w:szCs w:val="32"/>
        </w:rPr>
        <w:t>.</w:t>
      </w:r>
    </w:p>
    <w:p w14:paraId="3368FE33" w14:textId="77777777" w:rsidR="008D6F52" w:rsidRDefault="00000000" w:rsidP="008D6F52">
      <w:pPr>
        <w:rPr>
          <w:szCs w:val="32"/>
        </w:rPr>
      </w:pPr>
      <w:r w:rsidRPr="00894396">
        <w:rPr>
          <w:szCs w:val="32"/>
        </w:rPr>
        <w:t>Personne ne discuta la haute probabilité d</w:t>
      </w:r>
      <w:r w:rsidR="008D6F52">
        <w:rPr>
          <w:szCs w:val="32"/>
        </w:rPr>
        <w:t>’</w:t>
      </w:r>
      <w:r w:rsidRPr="00894396">
        <w:rPr>
          <w:szCs w:val="32"/>
        </w:rPr>
        <w:t>une telle assertion qui ajouta encore à l</w:t>
      </w:r>
      <w:r w:rsidR="008D6F52">
        <w:rPr>
          <w:szCs w:val="32"/>
        </w:rPr>
        <w:t>’</w:t>
      </w:r>
      <w:r w:rsidRPr="00894396">
        <w:rPr>
          <w:szCs w:val="32"/>
        </w:rPr>
        <w:t>impressionnant secret de l</w:t>
      </w:r>
      <w:r w:rsidR="008D6F52">
        <w:rPr>
          <w:szCs w:val="32"/>
        </w:rPr>
        <w:t>’</w:t>
      </w:r>
      <w:r w:rsidRPr="00894396">
        <w:rPr>
          <w:szCs w:val="32"/>
        </w:rPr>
        <w:t>affaire</w:t>
      </w:r>
      <w:r w:rsidR="008D6F52">
        <w:rPr>
          <w:szCs w:val="32"/>
        </w:rPr>
        <w:t xml:space="preserve">. </w:t>
      </w:r>
      <w:r w:rsidRPr="00894396">
        <w:rPr>
          <w:szCs w:val="32"/>
        </w:rPr>
        <w:t>Guidés par leur seule bienveillance et leur désir de bonne harmonie</w:t>
      </w:r>
      <w:r w:rsidR="008D6F52">
        <w:rPr>
          <w:szCs w:val="32"/>
        </w:rPr>
        <w:t xml:space="preserve">, </w:t>
      </w:r>
      <w:r w:rsidRPr="00894396">
        <w:rPr>
          <w:szCs w:val="32"/>
        </w:rPr>
        <w:t>plusieurs anciens des deux régiments proposèrent de constituer un tribunal d</w:t>
      </w:r>
      <w:r w:rsidR="008D6F52">
        <w:rPr>
          <w:szCs w:val="32"/>
        </w:rPr>
        <w:t>’</w:t>
      </w:r>
      <w:r w:rsidRPr="00894396">
        <w:rPr>
          <w:szCs w:val="32"/>
        </w:rPr>
        <w:t>honneur</w:t>
      </w:r>
      <w:r w:rsidR="008D6F52">
        <w:rPr>
          <w:szCs w:val="32"/>
        </w:rPr>
        <w:t xml:space="preserve">, </w:t>
      </w:r>
      <w:r w:rsidRPr="00894396">
        <w:rPr>
          <w:szCs w:val="32"/>
        </w:rPr>
        <w:t>auquel les deux jeunes gens s</w:t>
      </w:r>
      <w:r w:rsidR="008D6F52">
        <w:rPr>
          <w:szCs w:val="32"/>
        </w:rPr>
        <w:t>’</w:t>
      </w:r>
      <w:r w:rsidRPr="00894396">
        <w:rPr>
          <w:szCs w:val="32"/>
        </w:rPr>
        <w:t>en remettraient du soin de leur réconciliation</w:t>
      </w:r>
      <w:r w:rsidR="008D6F52">
        <w:rPr>
          <w:szCs w:val="32"/>
        </w:rPr>
        <w:t xml:space="preserve">. </w:t>
      </w:r>
      <w:r w:rsidRPr="00894396">
        <w:rPr>
          <w:szCs w:val="32"/>
        </w:rPr>
        <w:t>Malheureusement</w:t>
      </w:r>
      <w:r w:rsidR="008D6F52">
        <w:rPr>
          <w:szCs w:val="32"/>
        </w:rPr>
        <w:t xml:space="preserve">, </w:t>
      </w:r>
      <w:r w:rsidRPr="00894396">
        <w:rPr>
          <w:szCs w:val="32"/>
        </w:rPr>
        <w:t>ils s</w:t>
      </w:r>
      <w:r w:rsidR="008D6F52">
        <w:rPr>
          <w:szCs w:val="32"/>
        </w:rPr>
        <w:t>’</w:t>
      </w:r>
      <w:r w:rsidRPr="00894396">
        <w:rPr>
          <w:szCs w:val="32"/>
        </w:rPr>
        <w:t>adressèrent d</w:t>
      </w:r>
      <w:r w:rsidR="008D6F52">
        <w:rPr>
          <w:szCs w:val="32"/>
        </w:rPr>
        <w:t>’</w:t>
      </w:r>
      <w:r w:rsidRPr="00894396">
        <w:rPr>
          <w:szCs w:val="32"/>
        </w:rPr>
        <w:t>abord à Féraud</w:t>
      </w:r>
      <w:r w:rsidR="008D6F52">
        <w:rPr>
          <w:szCs w:val="32"/>
        </w:rPr>
        <w:t xml:space="preserve">, </w:t>
      </w:r>
      <w:r w:rsidRPr="00894396">
        <w:rPr>
          <w:szCs w:val="32"/>
        </w:rPr>
        <w:t>qu</w:t>
      </w:r>
      <w:r w:rsidR="008D6F52">
        <w:rPr>
          <w:szCs w:val="32"/>
        </w:rPr>
        <w:t>’</w:t>
      </w:r>
      <w:r w:rsidRPr="00894396">
        <w:rPr>
          <w:szCs w:val="32"/>
        </w:rPr>
        <w:t>ils pensaient devoir trouver apaisé par sa victoire récente</w:t>
      </w:r>
      <w:r w:rsidR="008D6F52">
        <w:rPr>
          <w:szCs w:val="32"/>
        </w:rPr>
        <w:t xml:space="preserve">, </w:t>
      </w:r>
      <w:r w:rsidRPr="00894396">
        <w:rPr>
          <w:szCs w:val="32"/>
        </w:rPr>
        <w:t>et porté à la modération</w:t>
      </w:r>
      <w:r w:rsidR="008D6F52">
        <w:rPr>
          <w:szCs w:val="32"/>
        </w:rPr>
        <w:t>.</w:t>
      </w:r>
    </w:p>
    <w:p w14:paraId="5D2253BE" w14:textId="77777777" w:rsidR="008D6F52" w:rsidRDefault="00000000" w:rsidP="008D6F52">
      <w:pPr>
        <w:rPr>
          <w:szCs w:val="32"/>
        </w:rPr>
      </w:pPr>
      <w:r w:rsidRPr="00894396">
        <w:rPr>
          <w:szCs w:val="32"/>
        </w:rPr>
        <w:t>Bien que le raisonnement fût plausible</w:t>
      </w:r>
      <w:r w:rsidR="008D6F52">
        <w:rPr>
          <w:szCs w:val="32"/>
        </w:rPr>
        <w:t xml:space="preserve">, </w:t>
      </w:r>
      <w:r w:rsidRPr="00894396">
        <w:rPr>
          <w:szCs w:val="32"/>
        </w:rPr>
        <w:t>la tentative fut malheureuse</w:t>
      </w:r>
      <w:r w:rsidR="008D6F52">
        <w:rPr>
          <w:szCs w:val="32"/>
        </w:rPr>
        <w:t xml:space="preserve">. </w:t>
      </w:r>
      <w:r w:rsidRPr="00894396">
        <w:rPr>
          <w:szCs w:val="32"/>
        </w:rPr>
        <w:t>Grâce à ce relâchement de la tension morale qui suit une satisfaction de vanité</w:t>
      </w:r>
      <w:r w:rsidR="008D6F52">
        <w:rPr>
          <w:szCs w:val="32"/>
        </w:rPr>
        <w:t xml:space="preserve">, </w:t>
      </w:r>
      <w:r w:rsidRPr="00894396">
        <w:rPr>
          <w:szCs w:val="32"/>
        </w:rPr>
        <w:t>Féraud avait</w:t>
      </w:r>
      <w:r w:rsidR="008D6F52">
        <w:rPr>
          <w:szCs w:val="32"/>
        </w:rPr>
        <w:t xml:space="preserve">, </w:t>
      </w:r>
      <w:r w:rsidRPr="00894396">
        <w:rPr>
          <w:szCs w:val="32"/>
        </w:rPr>
        <w:t>dans le secret de son cœur</w:t>
      </w:r>
      <w:r w:rsidR="008D6F52">
        <w:rPr>
          <w:szCs w:val="32"/>
        </w:rPr>
        <w:t xml:space="preserve">, </w:t>
      </w:r>
      <w:r w:rsidRPr="00894396">
        <w:rPr>
          <w:szCs w:val="32"/>
        </w:rPr>
        <w:t>consenti à revenir sur le cas</w:t>
      </w:r>
      <w:r w:rsidR="008D6F52">
        <w:rPr>
          <w:szCs w:val="32"/>
        </w:rPr>
        <w:t xml:space="preserve">, </w:t>
      </w:r>
      <w:r w:rsidRPr="00894396">
        <w:rPr>
          <w:szCs w:val="32"/>
        </w:rPr>
        <w:t>et était arrivé à douter</w:t>
      </w:r>
      <w:r w:rsidR="008D6F52">
        <w:rPr>
          <w:szCs w:val="32"/>
        </w:rPr>
        <w:t xml:space="preserve">, </w:t>
      </w:r>
      <w:r w:rsidRPr="00894396">
        <w:rPr>
          <w:szCs w:val="32"/>
        </w:rPr>
        <w:t>sinon de la justice de sa cause</w:t>
      </w:r>
      <w:r w:rsidR="008D6F52">
        <w:rPr>
          <w:szCs w:val="32"/>
        </w:rPr>
        <w:t xml:space="preserve">, </w:t>
      </w:r>
      <w:r w:rsidRPr="00894396">
        <w:rPr>
          <w:szCs w:val="32"/>
        </w:rPr>
        <w:t>au moins de la sagesse de sa conduite</w:t>
      </w:r>
      <w:r w:rsidR="008D6F52">
        <w:rPr>
          <w:szCs w:val="32"/>
        </w:rPr>
        <w:t xml:space="preserve">. </w:t>
      </w:r>
      <w:r w:rsidRPr="00894396">
        <w:rPr>
          <w:szCs w:val="32"/>
        </w:rPr>
        <w:t>Il n</w:t>
      </w:r>
      <w:r w:rsidR="008D6F52">
        <w:rPr>
          <w:szCs w:val="32"/>
        </w:rPr>
        <w:t>’</w:t>
      </w:r>
      <w:r w:rsidRPr="00894396">
        <w:rPr>
          <w:szCs w:val="32"/>
        </w:rPr>
        <w:t>en répugnait que mieux à parler de l</w:t>
      </w:r>
      <w:r w:rsidR="008D6F52">
        <w:rPr>
          <w:szCs w:val="32"/>
        </w:rPr>
        <w:t>’</w:t>
      </w:r>
      <w:r w:rsidRPr="00894396">
        <w:rPr>
          <w:szCs w:val="32"/>
        </w:rPr>
        <w:t>affaire</w:t>
      </w:r>
      <w:r w:rsidR="008D6F52">
        <w:rPr>
          <w:szCs w:val="32"/>
        </w:rPr>
        <w:t xml:space="preserve">. </w:t>
      </w:r>
      <w:r w:rsidRPr="00894396">
        <w:rPr>
          <w:szCs w:val="32"/>
        </w:rPr>
        <w:t>La proposition des anciens le mettait dans une situation délicate</w:t>
      </w:r>
      <w:r w:rsidR="008D6F52">
        <w:rPr>
          <w:szCs w:val="32"/>
        </w:rPr>
        <w:t xml:space="preserve">. </w:t>
      </w:r>
      <w:r w:rsidRPr="00894396">
        <w:rPr>
          <w:szCs w:val="32"/>
        </w:rPr>
        <w:t>Il en fut agacé</w:t>
      </w:r>
      <w:r w:rsidR="008D6F52">
        <w:rPr>
          <w:szCs w:val="32"/>
        </w:rPr>
        <w:t xml:space="preserve">, </w:t>
      </w:r>
      <w:r w:rsidRPr="00894396">
        <w:rPr>
          <w:szCs w:val="32"/>
        </w:rPr>
        <w:t>et</w:t>
      </w:r>
      <w:r w:rsidR="008D6F52">
        <w:rPr>
          <w:szCs w:val="32"/>
        </w:rPr>
        <w:t xml:space="preserve">, </w:t>
      </w:r>
      <w:r w:rsidRPr="00894396">
        <w:rPr>
          <w:szCs w:val="32"/>
        </w:rPr>
        <w:t>par une logique paradoxale</w:t>
      </w:r>
      <w:r w:rsidR="008D6F52">
        <w:rPr>
          <w:szCs w:val="32"/>
        </w:rPr>
        <w:t xml:space="preserve">, </w:t>
      </w:r>
      <w:r w:rsidRPr="00894396">
        <w:rPr>
          <w:szCs w:val="32"/>
        </w:rPr>
        <w:t>cet agacement réveilla son animosité contre le lieutenant d</w:t>
      </w:r>
      <w:r w:rsidR="008D6F52">
        <w:rPr>
          <w:szCs w:val="32"/>
        </w:rPr>
        <w:t>’</w:t>
      </w:r>
      <w:r w:rsidRPr="00894396">
        <w:rPr>
          <w:szCs w:val="32"/>
        </w:rPr>
        <w:t>Hubert</w:t>
      </w:r>
      <w:r w:rsidR="008D6F52">
        <w:rPr>
          <w:szCs w:val="32"/>
        </w:rPr>
        <w:t xml:space="preserve">. </w:t>
      </w:r>
      <w:r w:rsidRPr="00894396">
        <w:rPr>
          <w:szCs w:val="32"/>
        </w:rPr>
        <w:t>Allait-il être éternellement poursuivi par cet individu</w:t>
      </w:r>
      <w:r w:rsidR="008D6F52">
        <w:rPr>
          <w:szCs w:val="32"/>
        </w:rPr>
        <w:t xml:space="preserve">, </w:t>
      </w:r>
      <w:r w:rsidRPr="00894396">
        <w:rPr>
          <w:szCs w:val="32"/>
        </w:rPr>
        <w:t>qui avait un talent infernal pour circonvenir le public</w:t>
      </w:r>
      <w:r w:rsidR="008D6F52">
        <w:rPr>
          <w:szCs w:val="32"/>
        </w:rPr>
        <w:t xml:space="preserve"> ? </w:t>
      </w:r>
      <w:r w:rsidRPr="00894396">
        <w:rPr>
          <w:szCs w:val="32"/>
        </w:rPr>
        <w:t>Il était pourtant difficile de s</w:t>
      </w:r>
      <w:r w:rsidR="008D6F52">
        <w:rPr>
          <w:szCs w:val="32"/>
        </w:rPr>
        <w:t>’</w:t>
      </w:r>
      <w:r w:rsidRPr="00894396">
        <w:rPr>
          <w:szCs w:val="32"/>
        </w:rPr>
        <w:t>opposer tout net à une médiation sanctionnée par le code de l</w:t>
      </w:r>
      <w:r w:rsidR="008D6F52">
        <w:rPr>
          <w:szCs w:val="32"/>
        </w:rPr>
        <w:t>’</w:t>
      </w:r>
      <w:r w:rsidRPr="00894396">
        <w:rPr>
          <w:szCs w:val="32"/>
        </w:rPr>
        <w:t>honneur</w:t>
      </w:r>
      <w:r w:rsidR="008D6F52">
        <w:rPr>
          <w:szCs w:val="32"/>
        </w:rPr>
        <w:t>.</w:t>
      </w:r>
    </w:p>
    <w:p w14:paraId="048A8BEE" w14:textId="77777777" w:rsidR="008D6F52" w:rsidRDefault="00000000" w:rsidP="008D6F52">
      <w:pPr>
        <w:rPr>
          <w:szCs w:val="32"/>
        </w:rPr>
      </w:pPr>
      <w:r w:rsidRPr="00894396">
        <w:rPr>
          <w:szCs w:val="32"/>
        </w:rPr>
        <w:t>Il se tira de cette difficulté par une attitude de sombre réserve</w:t>
      </w:r>
      <w:r w:rsidR="008D6F52">
        <w:rPr>
          <w:szCs w:val="32"/>
        </w:rPr>
        <w:t xml:space="preserve">. </w:t>
      </w:r>
      <w:r w:rsidRPr="00894396">
        <w:rPr>
          <w:szCs w:val="32"/>
        </w:rPr>
        <w:t>Il tortillait ses moustaches et proférait des paroles dilatoires</w:t>
      </w:r>
      <w:r w:rsidR="008D6F52">
        <w:rPr>
          <w:szCs w:val="32"/>
        </w:rPr>
        <w:t xml:space="preserve">. </w:t>
      </w:r>
      <w:r w:rsidRPr="00894396">
        <w:rPr>
          <w:szCs w:val="32"/>
        </w:rPr>
        <w:t>Le cas était parfaitement clair</w:t>
      </w:r>
      <w:r w:rsidR="008D6F52">
        <w:rPr>
          <w:szCs w:val="32"/>
        </w:rPr>
        <w:t xml:space="preserve">, </w:t>
      </w:r>
      <w:r w:rsidRPr="00894396">
        <w:rPr>
          <w:szCs w:val="32"/>
        </w:rPr>
        <w:t>et il n</w:t>
      </w:r>
      <w:r w:rsidR="008D6F52">
        <w:rPr>
          <w:szCs w:val="32"/>
        </w:rPr>
        <w:t>’</w:t>
      </w:r>
      <w:r w:rsidRPr="00894396">
        <w:rPr>
          <w:szCs w:val="32"/>
        </w:rPr>
        <w:t>aurait pas plus de vergogne à l</w:t>
      </w:r>
      <w:r w:rsidR="008D6F52">
        <w:rPr>
          <w:szCs w:val="32"/>
        </w:rPr>
        <w:t>’</w:t>
      </w:r>
      <w:r w:rsidRPr="00894396">
        <w:rPr>
          <w:szCs w:val="32"/>
        </w:rPr>
        <w:t>exposer devant un Tribunal d</w:t>
      </w:r>
      <w:r w:rsidR="008D6F52">
        <w:rPr>
          <w:szCs w:val="32"/>
        </w:rPr>
        <w:t>’</w:t>
      </w:r>
      <w:r w:rsidRPr="00894396">
        <w:rPr>
          <w:szCs w:val="32"/>
        </w:rPr>
        <w:t>honneur qu</w:t>
      </w:r>
      <w:r w:rsidR="008D6F52">
        <w:rPr>
          <w:szCs w:val="32"/>
        </w:rPr>
        <w:t>’</w:t>
      </w:r>
      <w:r w:rsidRPr="00894396">
        <w:rPr>
          <w:szCs w:val="32"/>
        </w:rPr>
        <w:t>à le défendre sur le terrain</w:t>
      </w:r>
      <w:r w:rsidR="008D6F52">
        <w:rPr>
          <w:szCs w:val="32"/>
        </w:rPr>
        <w:t xml:space="preserve">. </w:t>
      </w:r>
      <w:r w:rsidRPr="00894396">
        <w:rPr>
          <w:szCs w:val="32"/>
        </w:rPr>
        <w:t>Cependant</w:t>
      </w:r>
      <w:r w:rsidR="008D6F52">
        <w:rPr>
          <w:szCs w:val="32"/>
        </w:rPr>
        <w:t xml:space="preserve">, </w:t>
      </w:r>
      <w:r w:rsidRPr="00894396">
        <w:rPr>
          <w:szCs w:val="32"/>
        </w:rPr>
        <w:t xml:space="preserve">il ne voyait pas de raisons </w:t>
      </w:r>
      <w:r w:rsidRPr="00894396">
        <w:rPr>
          <w:szCs w:val="32"/>
        </w:rPr>
        <w:lastRenderedPageBreak/>
        <w:t>de sauter sur la proposition avant de savoir comment son adversaire allait l</w:t>
      </w:r>
      <w:r w:rsidR="008D6F52">
        <w:rPr>
          <w:szCs w:val="32"/>
        </w:rPr>
        <w:t>’</w:t>
      </w:r>
      <w:r w:rsidRPr="00894396">
        <w:rPr>
          <w:szCs w:val="32"/>
        </w:rPr>
        <w:t>accueillir</w:t>
      </w:r>
      <w:r w:rsidR="008D6F52">
        <w:rPr>
          <w:szCs w:val="32"/>
        </w:rPr>
        <w:t>.</w:t>
      </w:r>
    </w:p>
    <w:p w14:paraId="35C06E56" w14:textId="77777777" w:rsidR="008D6F52" w:rsidRDefault="00000000" w:rsidP="008D6F52">
      <w:pPr>
        <w:rPr>
          <w:szCs w:val="32"/>
        </w:rPr>
      </w:pPr>
      <w:r w:rsidRPr="00894396">
        <w:rPr>
          <w:szCs w:val="32"/>
        </w:rPr>
        <w:t>Plus tard dans la soirée</w:t>
      </w:r>
      <w:r w:rsidR="008D6F52">
        <w:rPr>
          <w:szCs w:val="32"/>
        </w:rPr>
        <w:t xml:space="preserve">, </w:t>
      </w:r>
      <w:r w:rsidRPr="00894396">
        <w:rPr>
          <w:szCs w:val="32"/>
        </w:rPr>
        <w:t>il déclara en public</w:t>
      </w:r>
      <w:r w:rsidR="008D6F52">
        <w:rPr>
          <w:szCs w:val="32"/>
        </w:rPr>
        <w:t xml:space="preserve">, </w:t>
      </w:r>
      <w:r w:rsidRPr="00894396">
        <w:rPr>
          <w:szCs w:val="32"/>
        </w:rPr>
        <w:t>dans un renouveau d</w:t>
      </w:r>
      <w:r w:rsidR="008D6F52">
        <w:rPr>
          <w:szCs w:val="32"/>
        </w:rPr>
        <w:t>’</w:t>
      </w:r>
      <w:r w:rsidRPr="00894396">
        <w:rPr>
          <w:szCs w:val="32"/>
        </w:rPr>
        <w:t>exaspération</w:t>
      </w:r>
      <w:r w:rsidR="008D6F52">
        <w:rPr>
          <w:szCs w:val="32"/>
        </w:rPr>
        <w:t>, « </w:t>
      </w:r>
      <w:r w:rsidRPr="00894396">
        <w:rPr>
          <w:szCs w:val="32"/>
        </w:rPr>
        <w:t>que ce serait la meilleure solution pour le lieutenant d</w:t>
      </w:r>
      <w:r w:rsidR="008D6F52">
        <w:rPr>
          <w:szCs w:val="32"/>
        </w:rPr>
        <w:t>’</w:t>
      </w:r>
      <w:r w:rsidRPr="00894396">
        <w:rPr>
          <w:szCs w:val="32"/>
        </w:rPr>
        <w:t>Hubert</w:t>
      </w:r>
      <w:r w:rsidR="008D6F52">
        <w:rPr>
          <w:szCs w:val="32"/>
        </w:rPr>
        <w:t xml:space="preserve">, </w:t>
      </w:r>
      <w:r w:rsidRPr="00894396">
        <w:rPr>
          <w:szCs w:val="32"/>
        </w:rPr>
        <w:t>car</w:t>
      </w:r>
      <w:r w:rsidR="008D6F52">
        <w:rPr>
          <w:szCs w:val="32"/>
        </w:rPr>
        <w:t xml:space="preserve">, </w:t>
      </w:r>
      <w:r w:rsidRPr="00894396">
        <w:rPr>
          <w:szCs w:val="32"/>
        </w:rPr>
        <w:t>à la prochaine rencontre</w:t>
      </w:r>
      <w:r w:rsidR="008D6F52">
        <w:rPr>
          <w:szCs w:val="32"/>
        </w:rPr>
        <w:t xml:space="preserve">, </w:t>
      </w:r>
      <w:r w:rsidRPr="00894396">
        <w:rPr>
          <w:szCs w:val="32"/>
        </w:rPr>
        <w:t>il ne devait pas compter s</w:t>
      </w:r>
      <w:r w:rsidR="008D6F52">
        <w:rPr>
          <w:szCs w:val="32"/>
        </w:rPr>
        <w:t>’</w:t>
      </w:r>
      <w:r w:rsidRPr="00894396">
        <w:rPr>
          <w:szCs w:val="32"/>
        </w:rPr>
        <w:t>en tirer avec trois pauvres semaines de lit</w:t>
      </w:r>
      <w:r w:rsidR="008D6F52">
        <w:rPr>
          <w:szCs w:val="32"/>
        </w:rPr>
        <w:t> ».</w:t>
      </w:r>
    </w:p>
    <w:p w14:paraId="1DA15458" w14:textId="77777777" w:rsidR="008D6F52" w:rsidRDefault="00000000" w:rsidP="008D6F52">
      <w:pPr>
        <w:rPr>
          <w:szCs w:val="32"/>
        </w:rPr>
      </w:pPr>
      <w:r w:rsidRPr="00894396">
        <w:rPr>
          <w:szCs w:val="32"/>
        </w:rPr>
        <w:t>Cette vantardise aurait pu être dictée par le plus pur machiavélisme</w:t>
      </w:r>
      <w:r w:rsidR="008D6F52">
        <w:rPr>
          <w:szCs w:val="32"/>
        </w:rPr>
        <w:t xml:space="preserve">. </w:t>
      </w:r>
      <w:r w:rsidRPr="00894396">
        <w:rPr>
          <w:szCs w:val="32"/>
        </w:rPr>
        <w:t>Les natures méridionales cachent souvent</w:t>
      </w:r>
      <w:r w:rsidR="008D6F52">
        <w:rPr>
          <w:szCs w:val="32"/>
        </w:rPr>
        <w:t xml:space="preserve">, </w:t>
      </w:r>
      <w:r w:rsidRPr="00894396">
        <w:rPr>
          <w:szCs w:val="32"/>
        </w:rPr>
        <w:t>sous une exubérance apparente de gestes et de langage</w:t>
      </w:r>
      <w:r w:rsidR="008D6F52">
        <w:rPr>
          <w:szCs w:val="32"/>
        </w:rPr>
        <w:t xml:space="preserve">, </w:t>
      </w:r>
      <w:r w:rsidRPr="00894396">
        <w:rPr>
          <w:szCs w:val="32"/>
        </w:rPr>
        <w:t>un certain degré de cautèle</w:t>
      </w:r>
      <w:r w:rsidR="008D6F52">
        <w:rPr>
          <w:szCs w:val="32"/>
        </w:rPr>
        <w:t>.</w:t>
      </w:r>
    </w:p>
    <w:p w14:paraId="5A05429F" w14:textId="77777777" w:rsidR="008D6F52" w:rsidRDefault="00000000" w:rsidP="008D6F52">
      <w:pPr>
        <w:rPr>
          <w:szCs w:val="32"/>
        </w:rPr>
      </w:pPr>
      <w:r w:rsidRPr="00894396">
        <w:rPr>
          <w:szCs w:val="32"/>
        </w:rPr>
        <w:t>Féraud qui se méfiait de la justice des hommes</w:t>
      </w:r>
      <w:r w:rsidR="008D6F52">
        <w:rPr>
          <w:szCs w:val="32"/>
        </w:rPr>
        <w:t xml:space="preserve">, </w:t>
      </w:r>
      <w:r w:rsidRPr="00894396">
        <w:rPr>
          <w:szCs w:val="32"/>
        </w:rPr>
        <w:t>n</w:t>
      </w:r>
      <w:r w:rsidR="008D6F52">
        <w:rPr>
          <w:szCs w:val="32"/>
        </w:rPr>
        <w:t>’</w:t>
      </w:r>
      <w:r w:rsidRPr="00894396">
        <w:rPr>
          <w:szCs w:val="32"/>
        </w:rPr>
        <w:t>avait que faire d</w:t>
      </w:r>
      <w:r w:rsidR="008D6F52">
        <w:rPr>
          <w:szCs w:val="32"/>
        </w:rPr>
        <w:t>’</w:t>
      </w:r>
      <w:r w:rsidRPr="00894396">
        <w:rPr>
          <w:szCs w:val="32"/>
        </w:rPr>
        <w:t>un tribunal d</w:t>
      </w:r>
      <w:r w:rsidR="008D6F52">
        <w:rPr>
          <w:szCs w:val="32"/>
        </w:rPr>
        <w:t>’</w:t>
      </w:r>
      <w:r w:rsidRPr="00894396">
        <w:rPr>
          <w:szCs w:val="32"/>
        </w:rPr>
        <w:t>honneur</w:t>
      </w:r>
      <w:r w:rsidR="008D6F52">
        <w:rPr>
          <w:szCs w:val="32"/>
        </w:rPr>
        <w:t xml:space="preserve">, </w:t>
      </w:r>
      <w:r w:rsidRPr="00894396">
        <w:rPr>
          <w:szCs w:val="32"/>
        </w:rPr>
        <w:t>et les paroles qui s</w:t>
      </w:r>
      <w:r w:rsidR="008D6F52">
        <w:rPr>
          <w:szCs w:val="32"/>
        </w:rPr>
        <w:t>’</w:t>
      </w:r>
      <w:r w:rsidRPr="00894396">
        <w:rPr>
          <w:szCs w:val="32"/>
        </w:rPr>
        <w:t>accordaient si bien avec son tempérament</w:t>
      </w:r>
      <w:r w:rsidR="008D6F52">
        <w:rPr>
          <w:szCs w:val="32"/>
        </w:rPr>
        <w:t xml:space="preserve">, </w:t>
      </w:r>
      <w:r w:rsidRPr="00894396">
        <w:rPr>
          <w:szCs w:val="32"/>
        </w:rPr>
        <w:t>avaient aussi l</w:t>
      </w:r>
      <w:r w:rsidR="008D6F52">
        <w:rPr>
          <w:szCs w:val="32"/>
        </w:rPr>
        <w:t>’</w:t>
      </w:r>
      <w:r w:rsidRPr="00894396">
        <w:rPr>
          <w:szCs w:val="32"/>
        </w:rPr>
        <w:t>avantage de travailler pour lui</w:t>
      </w:r>
      <w:r w:rsidR="008D6F52">
        <w:rPr>
          <w:szCs w:val="32"/>
        </w:rPr>
        <w:t xml:space="preserve">. </w:t>
      </w:r>
      <w:r w:rsidRPr="00894396">
        <w:rPr>
          <w:szCs w:val="32"/>
        </w:rPr>
        <w:t>Prononcées à bon escient ou non</w:t>
      </w:r>
      <w:r w:rsidR="008D6F52">
        <w:rPr>
          <w:szCs w:val="32"/>
        </w:rPr>
        <w:t xml:space="preserve">, </w:t>
      </w:r>
      <w:r w:rsidRPr="00894396">
        <w:rPr>
          <w:szCs w:val="32"/>
        </w:rPr>
        <w:t>elles furent rapportées en moins de vingt-quatre heures au lieutenant d</w:t>
      </w:r>
      <w:r w:rsidR="008D6F52">
        <w:rPr>
          <w:szCs w:val="32"/>
        </w:rPr>
        <w:t>’</w:t>
      </w:r>
      <w:r w:rsidRPr="00894396">
        <w:rPr>
          <w:szCs w:val="32"/>
        </w:rPr>
        <w:t>Hubert</w:t>
      </w:r>
      <w:r w:rsidR="008D6F52">
        <w:rPr>
          <w:szCs w:val="32"/>
        </w:rPr>
        <w:t xml:space="preserve">. </w:t>
      </w:r>
      <w:r w:rsidRPr="00894396">
        <w:rPr>
          <w:szCs w:val="32"/>
        </w:rPr>
        <w:t>Aussi le blessé</w:t>
      </w:r>
      <w:r w:rsidR="008D6F52">
        <w:rPr>
          <w:szCs w:val="32"/>
        </w:rPr>
        <w:t xml:space="preserve">, </w:t>
      </w:r>
      <w:r w:rsidRPr="00894396">
        <w:rPr>
          <w:szCs w:val="32"/>
        </w:rPr>
        <w:t>soutenu sur son lit par un tas d</w:t>
      </w:r>
      <w:r w:rsidR="008D6F52">
        <w:rPr>
          <w:szCs w:val="32"/>
        </w:rPr>
        <w:t>’</w:t>
      </w:r>
      <w:r w:rsidRPr="00894396">
        <w:rPr>
          <w:szCs w:val="32"/>
        </w:rPr>
        <w:t>oreillers</w:t>
      </w:r>
      <w:r w:rsidR="008D6F52">
        <w:rPr>
          <w:szCs w:val="32"/>
        </w:rPr>
        <w:t xml:space="preserve">, </w:t>
      </w:r>
      <w:r w:rsidRPr="00894396">
        <w:rPr>
          <w:szCs w:val="32"/>
        </w:rPr>
        <w:t>opposa-t-il le lendemain aux offres de conciliation l</w:t>
      </w:r>
      <w:r w:rsidR="008D6F52">
        <w:rPr>
          <w:szCs w:val="32"/>
        </w:rPr>
        <w:t>’</w:t>
      </w:r>
      <w:r w:rsidRPr="00894396">
        <w:rPr>
          <w:szCs w:val="32"/>
        </w:rPr>
        <w:t>assurance que l</w:t>
      </w:r>
      <w:r w:rsidR="008D6F52">
        <w:rPr>
          <w:szCs w:val="32"/>
        </w:rPr>
        <w:t>’</w:t>
      </w:r>
      <w:r w:rsidRPr="00894396">
        <w:rPr>
          <w:szCs w:val="32"/>
        </w:rPr>
        <w:t>affaire n</w:t>
      </w:r>
      <w:r w:rsidR="008D6F52">
        <w:rPr>
          <w:szCs w:val="32"/>
        </w:rPr>
        <w:t>’</w:t>
      </w:r>
      <w:r w:rsidRPr="00894396">
        <w:rPr>
          <w:szCs w:val="32"/>
        </w:rPr>
        <w:t>était pas de nature à supporter la discussion</w:t>
      </w:r>
      <w:r w:rsidR="008D6F52">
        <w:rPr>
          <w:szCs w:val="32"/>
        </w:rPr>
        <w:t>.</w:t>
      </w:r>
    </w:p>
    <w:p w14:paraId="3A3E4B3E" w14:textId="77777777" w:rsidR="008D6F52" w:rsidRDefault="00000000" w:rsidP="008D6F52">
      <w:pPr>
        <w:rPr>
          <w:szCs w:val="32"/>
        </w:rPr>
      </w:pPr>
      <w:r w:rsidRPr="00894396">
        <w:rPr>
          <w:szCs w:val="32"/>
        </w:rPr>
        <w:t>La pâleur du jeune officier</w:t>
      </w:r>
      <w:r w:rsidR="008D6F52">
        <w:rPr>
          <w:szCs w:val="32"/>
        </w:rPr>
        <w:t xml:space="preserve">, </w:t>
      </w:r>
      <w:r w:rsidRPr="00894396">
        <w:rPr>
          <w:szCs w:val="32"/>
        </w:rPr>
        <w:t>la faiblesse d</w:t>
      </w:r>
      <w:r w:rsidR="008D6F52">
        <w:rPr>
          <w:szCs w:val="32"/>
        </w:rPr>
        <w:t>’</w:t>
      </w:r>
      <w:r w:rsidRPr="00894396">
        <w:rPr>
          <w:szCs w:val="32"/>
        </w:rPr>
        <w:t>une voix qu</w:t>
      </w:r>
      <w:r w:rsidR="008D6F52">
        <w:rPr>
          <w:szCs w:val="32"/>
        </w:rPr>
        <w:t>’</w:t>
      </w:r>
      <w:r w:rsidRPr="00894396">
        <w:rPr>
          <w:szCs w:val="32"/>
        </w:rPr>
        <w:t>il devait encore ménager</w:t>
      </w:r>
      <w:r w:rsidR="008D6F52">
        <w:rPr>
          <w:szCs w:val="32"/>
        </w:rPr>
        <w:t xml:space="preserve">, </w:t>
      </w:r>
      <w:r w:rsidRPr="00894396">
        <w:rPr>
          <w:szCs w:val="32"/>
        </w:rPr>
        <w:t>et la dignité courtoise de son accent impressionnèrent fort les auditeurs</w:t>
      </w:r>
      <w:r w:rsidR="008D6F52">
        <w:rPr>
          <w:szCs w:val="32"/>
        </w:rPr>
        <w:t xml:space="preserve">. </w:t>
      </w:r>
      <w:r w:rsidRPr="00894396">
        <w:rPr>
          <w:szCs w:val="32"/>
        </w:rPr>
        <w:t>Ces détails</w:t>
      </w:r>
      <w:r w:rsidR="008D6F52">
        <w:rPr>
          <w:szCs w:val="32"/>
        </w:rPr>
        <w:t xml:space="preserve">, </w:t>
      </w:r>
      <w:r w:rsidRPr="00894396">
        <w:rPr>
          <w:szCs w:val="32"/>
        </w:rPr>
        <w:t>rapportés en tous lieux</w:t>
      </w:r>
      <w:r w:rsidR="008D6F52">
        <w:rPr>
          <w:szCs w:val="32"/>
        </w:rPr>
        <w:t xml:space="preserve">, </w:t>
      </w:r>
      <w:r w:rsidRPr="00894396">
        <w:rPr>
          <w:szCs w:val="32"/>
        </w:rPr>
        <w:t>firent plus pour épaissir le mystère que les fanfaronnades de Féraud</w:t>
      </w:r>
      <w:r w:rsidR="008D6F52">
        <w:rPr>
          <w:szCs w:val="32"/>
        </w:rPr>
        <w:t xml:space="preserve">. </w:t>
      </w:r>
      <w:r w:rsidRPr="00894396">
        <w:rPr>
          <w:szCs w:val="32"/>
        </w:rPr>
        <w:t>Celui-ci fut très soulagé d</w:t>
      </w:r>
      <w:r w:rsidR="008D6F52">
        <w:rPr>
          <w:szCs w:val="32"/>
        </w:rPr>
        <w:t>’</w:t>
      </w:r>
      <w:r w:rsidRPr="00894396">
        <w:rPr>
          <w:szCs w:val="32"/>
        </w:rPr>
        <w:t>une telle conclusion</w:t>
      </w:r>
      <w:r w:rsidR="008D6F52">
        <w:rPr>
          <w:szCs w:val="32"/>
        </w:rPr>
        <w:t xml:space="preserve">. </w:t>
      </w:r>
      <w:r w:rsidRPr="00894396">
        <w:rPr>
          <w:szCs w:val="32"/>
        </w:rPr>
        <w:t>Il commençait à goûter fort la curiosité générale</w:t>
      </w:r>
      <w:r w:rsidR="008D6F52">
        <w:rPr>
          <w:szCs w:val="32"/>
        </w:rPr>
        <w:t xml:space="preserve">, </w:t>
      </w:r>
      <w:r w:rsidRPr="00894396">
        <w:rPr>
          <w:szCs w:val="32"/>
        </w:rPr>
        <w:t>et se plaisait à l</w:t>
      </w:r>
      <w:r w:rsidR="008D6F52">
        <w:rPr>
          <w:szCs w:val="32"/>
        </w:rPr>
        <w:t>’</w:t>
      </w:r>
      <w:r w:rsidRPr="00894396">
        <w:rPr>
          <w:szCs w:val="32"/>
        </w:rPr>
        <w:t>aiguiser par son attitude de discrétion farouche</w:t>
      </w:r>
      <w:r w:rsidR="008D6F52">
        <w:rPr>
          <w:szCs w:val="32"/>
        </w:rPr>
        <w:t>.</w:t>
      </w:r>
    </w:p>
    <w:p w14:paraId="68725C35" w14:textId="77777777" w:rsidR="008D6F52" w:rsidRDefault="00000000" w:rsidP="008D6F52">
      <w:pPr>
        <w:rPr>
          <w:szCs w:val="32"/>
        </w:rPr>
      </w:pPr>
      <w:r w:rsidRPr="00894396">
        <w:rPr>
          <w:szCs w:val="32"/>
        </w:rPr>
        <w:t>Le colonel du lieutenant d</w:t>
      </w:r>
      <w:r w:rsidR="008D6F52">
        <w:rPr>
          <w:szCs w:val="32"/>
        </w:rPr>
        <w:t>’</w:t>
      </w:r>
      <w:r w:rsidRPr="00894396">
        <w:rPr>
          <w:szCs w:val="32"/>
        </w:rPr>
        <w:t>Hubert était un vieux soldat grisonnant et tanné qui envisageait très simplement ses responsabilités</w:t>
      </w:r>
      <w:r w:rsidR="008D6F52">
        <w:rPr>
          <w:szCs w:val="32"/>
        </w:rPr>
        <w:t xml:space="preserve"> : – </w:t>
      </w:r>
      <w:r w:rsidRPr="00894396">
        <w:rPr>
          <w:szCs w:val="32"/>
        </w:rPr>
        <w:t>Je ne puis</w:t>
      </w:r>
      <w:r w:rsidR="008D6F52">
        <w:rPr>
          <w:szCs w:val="32"/>
        </w:rPr>
        <w:t xml:space="preserve">, </w:t>
      </w:r>
      <w:r w:rsidRPr="00894396">
        <w:rPr>
          <w:szCs w:val="32"/>
        </w:rPr>
        <w:t>se disait-il</w:t>
      </w:r>
      <w:r w:rsidR="008D6F52">
        <w:rPr>
          <w:szCs w:val="32"/>
        </w:rPr>
        <w:t xml:space="preserve">, </w:t>
      </w:r>
      <w:r w:rsidRPr="00894396">
        <w:rPr>
          <w:szCs w:val="32"/>
        </w:rPr>
        <w:t xml:space="preserve">laisser les meilleurs de </w:t>
      </w:r>
      <w:r w:rsidRPr="00894396">
        <w:rPr>
          <w:szCs w:val="32"/>
        </w:rPr>
        <w:lastRenderedPageBreak/>
        <w:t>mes subalternes se faire abîmer pour rien</w:t>
      </w:r>
      <w:r w:rsidR="008D6F52">
        <w:rPr>
          <w:szCs w:val="32"/>
        </w:rPr>
        <w:t xml:space="preserve">. </w:t>
      </w:r>
      <w:r w:rsidRPr="00894396">
        <w:rPr>
          <w:szCs w:val="32"/>
        </w:rPr>
        <w:t>Il faut que je tire moi-même cette affaire-là au clair</w:t>
      </w:r>
      <w:r w:rsidR="008D6F52">
        <w:rPr>
          <w:szCs w:val="32"/>
        </w:rPr>
        <w:t xml:space="preserve">. </w:t>
      </w:r>
      <w:r w:rsidRPr="00894396">
        <w:rPr>
          <w:szCs w:val="32"/>
        </w:rPr>
        <w:t>Il parlera</w:t>
      </w:r>
      <w:r w:rsidR="008D6F52">
        <w:rPr>
          <w:szCs w:val="32"/>
        </w:rPr>
        <w:t xml:space="preserve">, </w:t>
      </w:r>
      <w:r w:rsidRPr="00894396">
        <w:rPr>
          <w:szCs w:val="32"/>
        </w:rPr>
        <w:t>quand le diable y serait</w:t>
      </w:r>
      <w:r w:rsidR="008D6F52">
        <w:rPr>
          <w:szCs w:val="32"/>
        </w:rPr>
        <w:t xml:space="preserve">. </w:t>
      </w:r>
      <w:r w:rsidRPr="00894396">
        <w:rPr>
          <w:szCs w:val="32"/>
        </w:rPr>
        <w:t>Le colonel doit être mieux qu</w:t>
      </w:r>
      <w:r w:rsidR="008D6F52">
        <w:rPr>
          <w:szCs w:val="32"/>
        </w:rPr>
        <w:t>’</w:t>
      </w:r>
      <w:r w:rsidRPr="00894396">
        <w:rPr>
          <w:szCs w:val="32"/>
        </w:rPr>
        <w:t>un père pour ces jeunes gens</w:t>
      </w:r>
      <w:r w:rsidR="008D6F52">
        <w:rPr>
          <w:szCs w:val="32"/>
        </w:rPr>
        <w:t xml:space="preserve">. </w:t>
      </w:r>
      <w:r w:rsidRPr="00894396">
        <w:rPr>
          <w:szCs w:val="32"/>
        </w:rPr>
        <w:t>Et il portait</w:t>
      </w:r>
      <w:r w:rsidR="008D6F52">
        <w:rPr>
          <w:szCs w:val="32"/>
        </w:rPr>
        <w:t xml:space="preserve">, </w:t>
      </w:r>
      <w:r w:rsidRPr="00894396">
        <w:rPr>
          <w:szCs w:val="32"/>
        </w:rPr>
        <w:t>en réalité</w:t>
      </w:r>
      <w:r w:rsidR="008D6F52">
        <w:rPr>
          <w:szCs w:val="32"/>
        </w:rPr>
        <w:t xml:space="preserve">, </w:t>
      </w:r>
      <w:r w:rsidRPr="00894396">
        <w:rPr>
          <w:szCs w:val="32"/>
        </w:rPr>
        <w:t>à tous ses hommes l</w:t>
      </w:r>
      <w:r w:rsidR="008D6F52">
        <w:rPr>
          <w:szCs w:val="32"/>
        </w:rPr>
        <w:t>’</w:t>
      </w:r>
      <w:r w:rsidRPr="00894396">
        <w:rPr>
          <w:szCs w:val="32"/>
        </w:rPr>
        <w:t>affection que le père d</w:t>
      </w:r>
      <w:r w:rsidR="008D6F52">
        <w:rPr>
          <w:szCs w:val="32"/>
        </w:rPr>
        <w:t>’</w:t>
      </w:r>
      <w:r w:rsidRPr="00894396">
        <w:rPr>
          <w:szCs w:val="32"/>
        </w:rPr>
        <w:t>une nombreuse famille peut éprouver pour chacun de ses membres</w:t>
      </w:r>
      <w:r w:rsidR="008D6F52">
        <w:rPr>
          <w:szCs w:val="32"/>
        </w:rPr>
        <w:t xml:space="preserve">. </w:t>
      </w:r>
      <w:r w:rsidRPr="00894396">
        <w:rPr>
          <w:szCs w:val="32"/>
        </w:rPr>
        <w:t>Si une erreur de la Providence faisait naître les humains sous l</w:t>
      </w:r>
      <w:r w:rsidR="008D6F52">
        <w:rPr>
          <w:szCs w:val="32"/>
        </w:rPr>
        <w:t>’</w:t>
      </w:r>
      <w:r w:rsidRPr="00894396">
        <w:rPr>
          <w:szCs w:val="32"/>
        </w:rPr>
        <w:t>espèce de simples pékins</w:t>
      </w:r>
      <w:r w:rsidR="008D6F52">
        <w:rPr>
          <w:szCs w:val="32"/>
        </w:rPr>
        <w:t xml:space="preserve">, </w:t>
      </w:r>
      <w:r w:rsidRPr="00894396">
        <w:rPr>
          <w:szCs w:val="32"/>
        </w:rPr>
        <w:t>ils renaissaient au régiment comme les enfants d</w:t>
      </w:r>
      <w:r w:rsidR="008D6F52">
        <w:rPr>
          <w:szCs w:val="32"/>
        </w:rPr>
        <w:t>’</w:t>
      </w:r>
      <w:r w:rsidRPr="00894396">
        <w:rPr>
          <w:szCs w:val="32"/>
        </w:rPr>
        <w:t>une même famille</w:t>
      </w:r>
      <w:r w:rsidR="008D6F52">
        <w:rPr>
          <w:szCs w:val="32"/>
        </w:rPr>
        <w:t xml:space="preserve">, </w:t>
      </w:r>
      <w:r w:rsidRPr="00894396">
        <w:rPr>
          <w:szCs w:val="32"/>
        </w:rPr>
        <w:t>et cette naissance militaire comptait seule</w:t>
      </w:r>
      <w:r w:rsidR="008D6F52">
        <w:rPr>
          <w:szCs w:val="32"/>
        </w:rPr>
        <w:t>.</w:t>
      </w:r>
    </w:p>
    <w:p w14:paraId="1C0ED58B" w14:textId="77777777" w:rsidR="008D6F52" w:rsidRDefault="00000000" w:rsidP="008D6F52">
      <w:pPr>
        <w:rPr>
          <w:szCs w:val="32"/>
        </w:rPr>
      </w:pPr>
      <w:r w:rsidRPr="00894396">
        <w:rPr>
          <w:szCs w:val="32"/>
        </w:rPr>
        <w:t>À la vue du visage blême et des yeux creux du lieutenant d</w:t>
      </w:r>
      <w:r w:rsidR="008D6F52">
        <w:rPr>
          <w:szCs w:val="32"/>
        </w:rPr>
        <w:t>’</w:t>
      </w:r>
      <w:r w:rsidRPr="00894396">
        <w:rPr>
          <w:szCs w:val="32"/>
        </w:rPr>
        <w:t>Hubert</w:t>
      </w:r>
      <w:r w:rsidR="008D6F52">
        <w:rPr>
          <w:szCs w:val="32"/>
        </w:rPr>
        <w:t xml:space="preserve">, </w:t>
      </w:r>
      <w:r w:rsidRPr="00894396">
        <w:rPr>
          <w:szCs w:val="32"/>
        </w:rPr>
        <w:t>le cœur du vieux soldat ressentit une compassion sincère</w:t>
      </w:r>
      <w:r w:rsidR="008D6F52">
        <w:rPr>
          <w:szCs w:val="32"/>
        </w:rPr>
        <w:t xml:space="preserve">. </w:t>
      </w:r>
      <w:r w:rsidRPr="00894396">
        <w:rPr>
          <w:szCs w:val="32"/>
        </w:rPr>
        <w:t>Toute sa tendresse pour son régiment</w:t>
      </w:r>
      <w:r w:rsidR="008D6F52">
        <w:rPr>
          <w:szCs w:val="32"/>
        </w:rPr>
        <w:t xml:space="preserve"> – </w:t>
      </w:r>
      <w:r w:rsidRPr="00894396">
        <w:rPr>
          <w:szCs w:val="32"/>
        </w:rPr>
        <w:t>ce corps qu</w:t>
      </w:r>
      <w:r w:rsidR="008D6F52">
        <w:rPr>
          <w:szCs w:val="32"/>
        </w:rPr>
        <w:t>’</w:t>
      </w:r>
      <w:r w:rsidRPr="00894396">
        <w:rPr>
          <w:szCs w:val="32"/>
        </w:rPr>
        <w:t>il tenait dans sa main pour le lancer ou le ramener en arrière à son gré</w:t>
      </w:r>
      <w:r w:rsidR="008D6F52">
        <w:rPr>
          <w:szCs w:val="32"/>
        </w:rPr>
        <w:t xml:space="preserve">, </w:t>
      </w:r>
      <w:r w:rsidRPr="00894396">
        <w:rPr>
          <w:szCs w:val="32"/>
        </w:rPr>
        <w:t>qui exaltait son orgueil et résumait toutes ses pensées</w:t>
      </w:r>
      <w:r w:rsidR="008D6F52">
        <w:rPr>
          <w:szCs w:val="32"/>
        </w:rPr>
        <w:t xml:space="preserve">, – </w:t>
      </w:r>
      <w:r w:rsidRPr="00894396">
        <w:rPr>
          <w:szCs w:val="32"/>
        </w:rPr>
        <w:t>se concentra en un instant sur la personne de ce jeune subalterne si riche de promesses</w:t>
      </w:r>
      <w:r w:rsidR="008D6F52">
        <w:rPr>
          <w:szCs w:val="32"/>
        </w:rPr>
        <w:t xml:space="preserve">. </w:t>
      </w:r>
      <w:r w:rsidRPr="00894396">
        <w:rPr>
          <w:szCs w:val="32"/>
        </w:rPr>
        <w:t>Il s</w:t>
      </w:r>
      <w:r w:rsidR="008D6F52">
        <w:rPr>
          <w:szCs w:val="32"/>
        </w:rPr>
        <w:t>’</w:t>
      </w:r>
      <w:r w:rsidRPr="00894396">
        <w:rPr>
          <w:szCs w:val="32"/>
        </w:rPr>
        <w:t>éclaircit la gorge de façon menaçante et fronça des sourcils ténébreux</w:t>
      </w:r>
      <w:r w:rsidR="008D6F52">
        <w:rPr>
          <w:szCs w:val="32"/>
        </w:rPr>
        <w:t> :</w:t>
      </w:r>
    </w:p>
    <w:p w14:paraId="56A6A63F" w14:textId="77777777" w:rsidR="008D6F52" w:rsidRDefault="008D6F52" w:rsidP="008D6F52">
      <w:pPr>
        <w:rPr>
          <w:szCs w:val="32"/>
        </w:rPr>
      </w:pPr>
      <w:r>
        <w:t>— </w:t>
      </w:r>
      <w:r w:rsidRPr="00894396">
        <w:rPr>
          <w:szCs w:val="32"/>
        </w:rPr>
        <w:t>Vous comprenez</w:t>
      </w:r>
      <w:r>
        <w:rPr>
          <w:szCs w:val="32"/>
        </w:rPr>
        <w:t xml:space="preserve">, </w:t>
      </w:r>
      <w:r w:rsidRPr="00894396">
        <w:rPr>
          <w:szCs w:val="32"/>
        </w:rPr>
        <w:t>commença-t-il</w:t>
      </w:r>
      <w:r>
        <w:rPr>
          <w:szCs w:val="32"/>
        </w:rPr>
        <w:t xml:space="preserve">, </w:t>
      </w:r>
      <w:r w:rsidRPr="00894396">
        <w:rPr>
          <w:szCs w:val="32"/>
        </w:rPr>
        <w:t>que je me moque parfaitement de la vie du dernier de mes hommes</w:t>
      </w:r>
      <w:r>
        <w:rPr>
          <w:szCs w:val="32"/>
        </w:rPr>
        <w:t xml:space="preserve">. </w:t>
      </w:r>
      <w:r w:rsidRPr="00894396">
        <w:rPr>
          <w:szCs w:val="32"/>
        </w:rPr>
        <w:t>Je vous lancerais au galop dans un abîme de perdition</w:t>
      </w:r>
      <w:r>
        <w:rPr>
          <w:szCs w:val="32"/>
        </w:rPr>
        <w:t xml:space="preserve">, </w:t>
      </w:r>
      <w:r w:rsidRPr="00894396">
        <w:rPr>
          <w:szCs w:val="32"/>
        </w:rPr>
        <w:t>avec vos chevaux</w:t>
      </w:r>
      <w:r>
        <w:rPr>
          <w:szCs w:val="32"/>
        </w:rPr>
        <w:t xml:space="preserve">, </w:t>
      </w:r>
      <w:r w:rsidRPr="00894396">
        <w:rPr>
          <w:szCs w:val="32"/>
        </w:rPr>
        <w:t>les huit cent quarante-trois cavaliers que vous êtes</w:t>
      </w:r>
      <w:r>
        <w:rPr>
          <w:szCs w:val="32"/>
        </w:rPr>
        <w:t xml:space="preserve">, </w:t>
      </w:r>
      <w:r w:rsidRPr="00894396">
        <w:rPr>
          <w:szCs w:val="32"/>
        </w:rPr>
        <w:t>sans plus de remords que je n</w:t>
      </w:r>
      <w:r>
        <w:rPr>
          <w:szCs w:val="32"/>
        </w:rPr>
        <w:t>’</w:t>
      </w:r>
      <w:r w:rsidRPr="00894396">
        <w:rPr>
          <w:szCs w:val="32"/>
        </w:rPr>
        <w:t>en ai à tuer une mouche</w:t>
      </w:r>
      <w:r>
        <w:rPr>
          <w:szCs w:val="32"/>
        </w:rPr>
        <w:t> !</w:t>
      </w:r>
    </w:p>
    <w:p w14:paraId="310AC4EF" w14:textId="77777777" w:rsidR="008D6F52" w:rsidRDefault="008D6F52" w:rsidP="008D6F52">
      <w:pPr>
        <w:rPr>
          <w:szCs w:val="32"/>
        </w:rPr>
      </w:pPr>
      <w:r>
        <w:t>— </w:t>
      </w:r>
      <w:r w:rsidRPr="00894396">
        <w:rPr>
          <w:szCs w:val="32"/>
        </w:rPr>
        <w:t>Oui</w:t>
      </w:r>
      <w:r>
        <w:rPr>
          <w:szCs w:val="32"/>
        </w:rPr>
        <w:t xml:space="preserve">, </w:t>
      </w:r>
      <w:r w:rsidRPr="00894396">
        <w:rPr>
          <w:szCs w:val="32"/>
        </w:rPr>
        <w:t>mon colonel</w:t>
      </w:r>
      <w:r>
        <w:rPr>
          <w:szCs w:val="32"/>
        </w:rPr>
        <w:t xml:space="preserve">. </w:t>
      </w:r>
      <w:r w:rsidRPr="00894396">
        <w:rPr>
          <w:szCs w:val="32"/>
        </w:rPr>
        <w:t>Et vous nous montreriez le chemin</w:t>
      </w:r>
      <w:r>
        <w:rPr>
          <w:szCs w:val="32"/>
        </w:rPr>
        <w:t xml:space="preserve">, </w:t>
      </w:r>
      <w:r w:rsidRPr="00894396">
        <w:rPr>
          <w:szCs w:val="32"/>
        </w:rPr>
        <w:t>fit d</w:t>
      </w:r>
      <w:r>
        <w:rPr>
          <w:szCs w:val="32"/>
        </w:rPr>
        <w:t>’</w:t>
      </w:r>
      <w:r w:rsidRPr="00894396">
        <w:rPr>
          <w:szCs w:val="32"/>
        </w:rPr>
        <w:t>Hubert avec un pâle sourire</w:t>
      </w:r>
      <w:r>
        <w:rPr>
          <w:szCs w:val="32"/>
        </w:rPr>
        <w:t>.</w:t>
      </w:r>
    </w:p>
    <w:p w14:paraId="63CDC1B9" w14:textId="77777777" w:rsidR="008D6F52" w:rsidRDefault="00000000" w:rsidP="008D6F52">
      <w:pPr>
        <w:rPr>
          <w:szCs w:val="32"/>
        </w:rPr>
      </w:pPr>
      <w:r w:rsidRPr="00894396">
        <w:rPr>
          <w:szCs w:val="32"/>
        </w:rPr>
        <w:t>Le colonel</w:t>
      </w:r>
      <w:r w:rsidR="008D6F52">
        <w:rPr>
          <w:szCs w:val="32"/>
        </w:rPr>
        <w:t xml:space="preserve">, </w:t>
      </w:r>
      <w:r w:rsidRPr="00894396">
        <w:rPr>
          <w:szCs w:val="32"/>
        </w:rPr>
        <w:t>qui sentait la nécessité de la diplomatie faillit éclater</w:t>
      </w:r>
      <w:r w:rsidR="008D6F52">
        <w:rPr>
          <w:szCs w:val="32"/>
        </w:rPr>
        <w:t>.</w:t>
      </w:r>
    </w:p>
    <w:p w14:paraId="44A9EB5F" w14:textId="338BB45F" w:rsidR="008D6F52" w:rsidRDefault="008D6F52" w:rsidP="008D6F52">
      <w:pPr>
        <w:rPr>
          <w:szCs w:val="32"/>
        </w:rPr>
      </w:pPr>
      <w:r>
        <w:t>— </w:t>
      </w:r>
      <w:r w:rsidRPr="00894396">
        <w:rPr>
          <w:szCs w:val="32"/>
        </w:rPr>
        <w:t>Je veux vous faire comprendre</w:t>
      </w:r>
      <w:r>
        <w:rPr>
          <w:szCs w:val="32"/>
        </w:rPr>
        <w:t xml:space="preserve">, </w:t>
      </w:r>
      <w:r w:rsidRPr="00894396">
        <w:rPr>
          <w:szCs w:val="32"/>
        </w:rPr>
        <w:t>lieutenant d</w:t>
      </w:r>
      <w:r>
        <w:rPr>
          <w:szCs w:val="32"/>
        </w:rPr>
        <w:t>’</w:t>
      </w:r>
      <w:r w:rsidRPr="00894396">
        <w:rPr>
          <w:szCs w:val="32"/>
        </w:rPr>
        <w:t>Hubert</w:t>
      </w:r>
      <w:r>
        <w:rPr>
          <w:szCs w:val="32"/>
        </w:rPr>
        <w:t xml:space="preserve">, </w:t>
      </w:r>
      <w:r w:rsidRPr="00894396">
        <w:rPr>
          <w:szCs w:val="32"/>
        </w:rPr>
        <w:t>que je saurais</w:t>
      </w:r>
      <w:r>
        <w:rPr>
          <w:szCs w:val="32"/>
        </w:rPr>
        <w:t xml:space="preserve">, </w:t>
      </w:r>
      <w:r w:rsidRPr="00894396">
        <w:rPr>
          <w:szCs w:val="32"/>
        </w:rPr>
        <w:t>s</w:t>
      </w:r>
      <w:r>
        <w:rPr>
          <w:szCs w:val="32"/>
        </w:rPr>
        <w:t>’</w:t>
      </w:r>
      <w:r w:rsidRPr="00894396">
        <w:rPr>
          <w:szCs w:val="32"/>
        </w:rPr>
        <w:t>il le fallait</w:t>
      </w:r>
      <w:r>
        <w:rPr>
          <w:szCs w:val="32"/>
        </w:rPr>
        <w:t xml:space="preserve">, </w:t>
      </w:r>
      <w:r w:rsidRPr="00894396">
        <w:rPr>
          <w:szCs w:val="32"/>
        </w:rPr>
        <w:t>rester à l</w:t>
      </w:r>
      <w:r>
        <w:rPr>
          <w:szCs w:val="32"/>
        </w:rPr>
        <w:t>’</w:t>
      </w:r>
      <w:r w:rsidRPr="00894396">
        <w:rPr>
          <w:szCs w:val="32"/>
        </w:rPr>
        <w:t>écart et vous laisser tous tomber en enfer</w:t>
      </w:r>
      <w:r>
        <w:rPr>
          <w:szCs w:val="32"/>
        </w:rPr>
        <w:t xml:space="preserve">. </w:t>
      </w:r>
      <w:r w:rsidRPr="00894396">
        <w:rPr>
          <w:szCs w:val="32"/>
        </w:rPr>
        <w:t>Je suis homme à faire pareil sacrifice si le bien du service et mon devoir envers la patrie l</w:t>
      </w:r>
      <w:r>
        <w:rPr>
          <w:szCs w:val="32"/>
        </w:rPr>
        <w:t>’</w:t>
      </w:r>
      <w:r w:rsidRPr="00894396">
        <w:rPr>
          <w:szCs w:val="32"/>
        </w:rPr>
        <w:t>exigent</w:t>
      </w:r>
      <w:r>
        <w:rPr>
          <w:szCs w:val="32"/>
        </w:rPr>
        <w:t xml:space="preserve">. </w:t>
      </w:r>
      <w:r w:rsidRPr="00894396">
        <w:rPr>
          <w:szCs w:val="32"/>
        </w:rPr>
        <w:lastRenderedPageBreak/>
        <w:t>D</w:t>
      </w:r>
      <w:r>
        <w:rPr>
          <w:szCs w:val="32"/>
        </w:rPr>
        <w:t>’</w:t>
      </w:r>
      <w:r w:rsidRPr="00894396">
        <w:rPr>
          <w:szCs w:val="32"/>
        </w:rPr>
        <w:t>ailleurs</w:t>
      </w:r>
      <w:r>
        <w:rPr>
          <w:szCs w:val="32"/>
        </w:rPr>
        <w:t xml:space="preserve">, </w:t>
      </w:r>
      <w:r w:rsidRPr="00894396">
        <w:rPr>
          <w:szCs w:val="32"/>
        </w:rPr>
        <w:t>c</w:t>
      </w:r>
      <w:r>
        <w:rPr>
          <w:szCs w:val="32"/>
        </w:rPr>
        <w:t>’</w:t>
      </w:r>
      <w:r w:rsidRPr="00894396">
        <w:rPr>
          <w:szCs w:val="32"/>
        </w:rPr>
        <w:t>est chose inconcevable et ce n</w:t>
      </w:r>
      <w:r>
        <w:rPr>
          <w:szCs w:val="32"/>
        </w:rPr>
        <w:t>’</w:t>
      </w:r>
      <w:r w:rsidRPr="00894396">
        <w:rPr>
          <w:szCs w:val="32"/>
        </w:rPr>
        <w:t>est pas la peine d</w:t>
      </w:r>
      <w:r>
        <w:rPr>
          <w:szCs w:val="32"/>
        </w:rPr>
        <w:t>’</w:t>
      </w:r>
      <w:r w:rsidRPr="00894396">
        <w:rPr>
          <w:szCs w:val="32"/>
        </w:rPr>
        <w:t>en parler</w:t>
      </w:r>
      <w:r>
        <w:rPr>
          <w:szCs w:val="32"/>
        </w:rPr>
        <w:t xml:space="preserve">. </w:t>
      </w:r>
      <w:r w:rsidRPr="00894396">
        <w:rPr>
          <w:szCs w:val="32"/>
        </w:rPr>
        <w:t>Il roulait des yeux féroces</w:t>
      </w:r>
      <w:r>
        <w:rPr>
          <w:szCs w:val="32"/>
        </w:rPr>
        <w:t xml:space="preserve">, </w:t>
      </w:r>
      <w:r w:rsidRPr="00894396">
        <w:rPr>
          <w:szCs w:val="32"/>
        </w:rPr>
        <w:t>mais son accent s</w:t>
      </w:r>
      <w:r>
        <w:rPr>
          <w:szCs w:val="32"/>
        </w:rPr>
        <w:t>’</w:t>
      </w:r>
      <w:r w:rsidRPr="00894396">
        <w:rPr>
          <w:szCs w:val="32"/>
        </w:rPr>
        <w:t>adoucit</w:t>
      </w:r>
      <w:r>
        <w:rPr>
          <w:szCs w:val="32"/>
        </w:rPr>
        <w:t xml:space="preserve">. </w:t>
      </w:r>
      <w:r w:rsidRPr="00894396">
        <w:rPr>
          <w:szCs w:val="32"/>
        </w:rPr>
        <w:t>Vous avez encore une goutte de lait sur votre belle moustache</w:t>
      </w:r>
      <w:r>
        <w:rPr>
          <w:szCs w:val="32"/>
        </w:rPr>
        <w:t xml:space="preserve">, </w:t>
      </w:r>
      <w:r w:rsidRPr="00894396">
        <w:rPr>
          <w:szCs w:val="32"/>
        </w:rPr>
        <w:t>mon garçon</w:t>
      </w:r>
      <w:r>
        <w:rPr>
          <w:szCs w:val="32"/>
        </w:rPr>
        <w:t xml:space="preserve">. </w:t>
      </w:r>
      <w:r w:rsidRPr="00894396">
        <w:rPr>
          <w:szCs w:val="32"/>
        </w:rPr>
        <w:t>Vous ne savez pas ce dont un homme comme moi est capable</w:t>
      </w:r>
      <w:r>
        <w:rPr>
          <w:szCs w:val="32"/>
        </w:rPr>
        <w:t xml:space="preserve">. </w:t>
      </w:r>
      <w:r w:rsidRPr="00894396">
        <w:rPr>
          <w:szCs w:val="32"/>
        </w:rPr>
        <w:t>Je me cacherais derrière une meule de foin si</w:t>
      </w:r>
      <w:r>
        <w:rPr>
          <w:szCs w:val="32"/>
        </w:rPr>
        <w:t xml:space="preserve">… </w:t>
      </w:r>
      <w:r w:rsidRPr="00894396">
        <w:rPr>
          <w:szCs w:val="32"/>
        </w:rPr>
        <w:t>Ne ricanez pas comme cela</w:t>
      </w:r>
      <w:r>
        <w:rPr>
          <w:szCs w:val="32"/>
        </w:rPr>
        <w:t xml:space="preserve">, </w:t>
      </w:r>
      <w:r w:rsidRPr="00894396">
        <w:rPr>
          <w:szCs w:val="32"/>
        </w:rPr>
        <w:t>jeune homme</w:t>
      </w:r>
      <w:r>
        <w:rPr>
          <w:szCs w:val="32"/>
        </w:rPr>
        <w:t xml:space="preserve">. </w:t>
      </w:r>
      <w:r w:rsidRPr="00894396">
        <w:rPr>
          <w:szCs w:val="32"/>
        </w:rPr>
        <w:t>Vous osez</w:t>
      </w:r>
      <w:r>
        <w:rPr>
          <w:szCs w:val="32"/>
        </w:rPr>
        <w:t xml:space="preserve"> ? </w:t>
      </w:r>
      <w:r w:rsidRPr="00894396">
        <w:rPr>
          <w:szCs w:val="32"/>
        </w:rPr>
        <w:t>S</w:t>
      </w:r>
      <w:r>
        <w:rPr>
          <w:szCs w:val="32"/>
        </w:rPr>
        <w:t>’</w:t>
      </w:r>
      <w:r w:rsidRPr="00894396">
        <w:rPr>
          <w:szCs w:val="32"/>
        </w:rPr>
        <w:t>il ne s</w:t>
      </w:r>
      <w:r>
        <w:rPr>
          <w:szCs w:val="32"/>
        </w:rPr>
        <w:t>’</w:t>
      </w:r>
      <w:r w:rsidRPr="00894396">
        <w:rPr>
          <w:szCs w:val="32"/>
        </w:rPr>
        <w:t>agissait pas d</w:t>
      </w:r>
      <w:r>
        <w:rPr>
          <w:szCs w:val="32"/>
        </w:rPr>
        <w:t>’</w:t>
      </w:r>
      <w:r w:rsidRPr="00894396">
        <w:rPr>
          <w:szCs w:val="32"/>
        </w:rPr>
        <w:t>une conversation d</w:t>
      </w:r>
      <w:r>
        <w:rPr>
          <w:szCs w:val="32"/>
        </w:rPr>
        <w:t>’</w:t>
      </w:r>
      <w:r w:rsidRPr="00894396">
        <w:rPr>
          <w:szCs w:val="32"/>
        </w:rPr>
        <w:t>homme à homme</w:t>
      </w:r>
      <w:r>
        <w:rPr>
          <w:szCs w:val="32"/>
        </w:rPr>
        <w:t xml:space="preserve">, </w:t>
      </w:r>
      <w:r w:rsidRPr="00894396">
        <w:rPr>
          <w:szCs w:val="32"/>
        </w:rPr>
        <w:t>je vous</w:t>
      </w:r>
      <w:r>
        <w:rPr>
          <w:szCs w:val="32"/>
        </w:rPr>
        <w:t xml:space="preserve">… </w:t>
      </w:r>
      <w:r w:rsidRPr="00894396">
        <w:rPr>
          <w:szCs w:val="32"/>
        </w:rPr>
        <w:t>Écoutez</w:t>
      </w:r>
      <w:r>
        <w:rPr>
          <w:szCs w:val="32"/>
        </w:rPr>
        <w:t xml:space="preserve"> ! </w:t>
      </w:r>
      <w:r w:rsidRPr="00894396">
        <w:rPr>
          <w:szCs w:val="32"/>
        </w:rPr>
        <w:t>Je suis responsable des vies qui me sont confiées</w:t>
      </w:r>
      <w:r>
        <w:rPr>
          <w:szCs w:val="32"/>
        </w:rPr>
        <w:t xml:space="preserve">, </w:t>
      </w:r>
      <w:r w:rsidRPr="00894396">
        <w:rPr>
          <w:szCs w:val="32"/>
        </w:rPr>
        <w:t>et ne dois les consacrer qu</w:t>
      </w:r>
      <w:r>
        <w:rPr>
          <w:szCs w:val="32"/>
        </w:rPr>
        <w:t>’</w:t>
      </w:r>
      <w:r w:rsidRPr="00894396">
        <w:rPr>
          <w:szCs w:val="32"/>
        </w:rPr>
        <w:t>à la gloire de notre patrie</w:t>
      </w:r>
      <w:r>
        <w:rPr>
          <w:szCs w:val="32"/>
        </w:rPr>
        <w:t xml:space="preserve">, </w:t>
      </w:r>
      <w:r w:rsidRPr="00894396">
        <w:rPr>
          <w:szCs w:val="32"/>
        </w:rPr>
        <w:t>et à l</w:t>
      </w:r>
      <w:r>
        <w:rPr>
          <w:szCs w:val="32"/>
        </w:rPr>
        <w:t>’</w:t>
      </w:r>
      <w:r w:rsidRPr="00894396">
        <w:rPr>
          <w:szCs w:val="32"/>
        </w:rPr>
        <w:t>honneur du régiment</w:t>
      </w:r>
      <w:r>
        <w:rPr>
          <w:szCs w:val="32"/>
        </w:rPr>
        <w:t xml:space="preserve">. </w:t>
      </w:r>
      <w:r w:rsidRPr="00894396">
        <w:rPr>
          <w:szCs w:val="32"/>
        </w:rPr>
        <w:t>Comprenez-vous cela</w:t>
      </w:r>
      <w:r>
        <w:rPr>
          <w:szCs w:val="32"/>
        </w:rPr>
        <w:t xml:space="preserve"> ? </w:t>
      </w:r>
      <w:r w:rsidRPr="00894396">
        <w:rPr>
          <w:szCs w:val="32"/>
        </w:rPr>
        <w:t>Eh bien</w:t>
      </w:r>
      <w:r>
        <w:rPr>
          <w:szCs w:val="32"/>
        </w:rPr>
        <w:t xml:space="preserve">, </w:t>
      </w:r>
      <w:r w:rsidRPr="00894396">
        <w:rPr>
          <w:szCs w:val="32"/>
        </w:rPr>
        <w:t>à quoi diable songez-vous</w:t>
      </w:r>
      <w:r>
        <w:rPr>
          <w:szCs w:val="32"/>
        </w:rPr>
        <w:t xml:space="preserve">, </w:t>
      </w:r>
      <w:r w:rsidRPr="00894396">
        <w:rPr>
          <w:szCs w:val="32"/>
        </w:rPr>
        <w:t>en vous laissant embrocher de la sorte par un lieutenant du 7</w:t>
      </w:r>
      <w:r w:rsidRPr="008D6F52">
        <w:rPr>
          <w:szCs w:val="32"/>
          <w:vertAlign w:val="superscript"/>
        </w:rPr>
        <w:t>e</w:t>
      </w:r>
      <w:r w:rsidRPr="00894396">
        <w:rPr>
          <w:szCs w:val="32"/>
        </w:rPr>
        <w:t xml:space="preserve"> hussards</w:t>
      </w:r>
      <w:r>
        <w:rPr>
          <w:szCs w:val="32"/>
        </w:rPr>
        <w:t xml:space="preserve"> ? </w:t>
      </w:r>
      <w:r w:rsidRPr="00894396">
        <w:rPr>
          <w:szCs w:val="32"/>
        </w:rPr>
        <w:t>C</w:t>
      </w:r>
      <w:r>
        <w:rPr>
          <w:szCs w:val="32"/>
        </w:rPr>
        <w:t>’</w:t>
      </w:r>
      <w:r w:rsidRPr="00894396">
        <w:rPr>
          <w:szCs w:val="32"/>
        </w:rPr>
        <w:t>est une véritable honte</w:t>
      </w:r>
      <w:r>
        <w:rPr>
          <w:szCs w:val="32"/>
        </w:rPr>
        <w:t>.</w:t>
      </w:r>
    </w:p>
    <w:p w14:paraId="2B43022D" w14:textId="77777777" w:rsidR="008D6F52" w:rsidRDefault="00000000" w:rsidP="008D6F52">
      <w:pPr>
        <w:rPr>
          <w:szCs w:val="32"/>
        </w:rPr>
      </w:pPr>
      <w:r w:rsidRPr="00894396">
        <w:rPr>
          <w:szCs w:val="32"/>
        </w:rPr>
        <w:t>D</w:t>
      </w:r>
      <w:r w:rsidR="008D6F52">
        <w:rPr>
          <w:szCs w:val="32"/>
        </w:rPr>
        <w:t>’</w:t>
      </w:r>
      <w:r w:rsidRPr="00894396">
        <w:rPr>
          <w:szCs w:val="32"/>
        </w:rPr>
        <w:t>Hubert éprouvait une mortification excessive</w:t>
      </w:r>
      <w:r w:rsidR="008D6F52">
        <w:rPr>
          <w:szCs w:val="32"/>
        </w:rPr>
        <w:t xml:space="preserve">. </w:t>
      </w:r>
      <w:r w:rsidRPr="00894396">
        <w:rPr>
          <w:szCs w:val="32"/>
        </w:rPr>
        <w:t>Il haussa légèrement les épaules</w:t>
      </w:r>
      <w:r w:rsidR="008D6F52">
        <w:rPr>
          <w:szCs w:val="32"/>
        </w:rPr>
        <w:t xml:space="preserve">, </w:t>
      </w:r>
      <w:r w:rsidRPr="00894396">
        <w:rPr>
          <w:szCs w:val="32"/>
        </w:rPr>
        <w:t>sans répondre</w:t>
      </w:r>
      <w:r w:rsidR="008D6F52">
        <w:rPr>
          <w:szCs w:val="32"/>
        </w:rPr>
        <w:t xml:space="preserve">. </w:t>
      </w:r>
      <w:r w:rsidRPr="00894396">
        <w:rPr>
          <w:szCs w:val="32"/>
        </w:rPr>
        <w:t>Il ne pouvait ignorer tout ce qu</w:t>
      </w:r>
      <w:r w:rsidR="008D6F52">
        <w:rPr>
          <w:szCs w:val="32"/>
        </w:rPr>
        <w:t>’</w:t>
      </w:r>
      <w:r w:rsidRPr="00894396">
        <w:rPr>
          <w:szCs w:val="32"/>
        </w:rPr>
        <w:t>il portait de responsabilités</w:t>
      </w:r>
      <w:r w:rsidR="008D6F52">
        <w:rPr>
          <w:szCs w:val="32"/>
        </w:rPr>
        <w:t>.</w:t>
      </w:r>
    </w:p>
    <w:p w14:paraId="4806CB0A" w14:textId="77777777" w:rsidR="008D6F52" w:rsidRDefault="00000000" w:rsidP="008D6F52">
      <w:pPr>
        <w:rPr>
          <w:szCs w:val="32"/>
        </w:rPr>
      </w:pPr>
      <w:r w:rsidRPr="00894396">
        <w:rPr>
          <w:szCs w:val="32"/>
        </w:rPr>
        <w:t>Le colonel baissa les paupières et adoucit encore sa voix</w:t>
      </w:r>
      <w:r w:rsidR="008D6F52">
        <w:rPr>
          <w:szCs w:val="32"/>
        </w:rPr>
        <w:t>.</w:t>
      </w:r>
    </w:p>
    <w:p w14:paraId="184C59C9" w14:textId="77777777" w:rsidR="008D6F52" w:rsidRDefault="008D6F52" w:rsidP="008D6F52">
      <w:pPr>
        <w:rPr>
          <w:szCs w:val="32"/>
        </w:rPr>
      </w:pPr>
      <w:r>
        <w:t>— </w:t>
      </w:r>
      <w:r w:rsidRPr="00894396">
        <w:rPr>
          <w:szCs w:val="32"/>
        </w:rPr>
        <w:t>C</w:t>
      </w:r>
      <w:r>
        <w:rPr>
          <w:szCs w:val="32"/>
        </w:rPr>
        <w:t>’</w:t>
      </w:r>
      <w:r w:rsidRPr="00894396">
        <w:rPr>
          <w:szCs w:val="32"/>
        </w:rPr>
        <w:t>est déplorable</w:t>
      </w:r>
      <w:r>
        <w:rPr>
          <w:szCs w:val="32"/>
        </w:rPr>
        <w:t xml:space="preserve">, </w:t>
      </w:r>
      <w:r w:rsidRPr="00894396">
        <w:rPr>
          <w:szCs w:val="32"/>
        </w:rPr>
        <w:t>murmura-t-il</w:t>
      </w:r>
      <w:r>
        <w:rPr>
          <w:szCs w:val="32"/>
        </w:rPr>
        <w:t xml:space="preserve">. </w:t>
      </w:r>
      <w:r w:rsidRPr="00894396">
        <w:rPr>
          <w:szCs w:val="32"/>
        </w:rPr>
        <w:t>Puis changeant d</w:t>
      </w:r>
      <w:r>
        <w:rPr>
          <w:szCs w:val="32"/>
        </w:rPr>
        <w:t>’</w:t>
      </w:r>
      <w:r w:rsidRPr="00894396">
        <w:rPr>
          <w:szCs w:val="32"/>
        </w:rPr>
        <w:t>attitude</w:t>
      </w:r>
      <w:r>
        <w:rPr>
          <w:szCs w:val="32"/>
        </w:rPr>
        <w:t xml:space="preserve"> : </w:t>
      </w:r>
      <w:r w:rsidRPr="00894396">
        <w:rPr>
          <w:szCs w:val="32"/>
        </w:rPr>
        <w:t>Voyons</w:t>
      </w:r>
      <w:r>
        <w:rPr>
          <w:szCs w:val="32"/>
        </w:rPr>
        <w:t xml:space="preserve"> ! </w:t>
      </w:r>
      <w:r w:rsidRPr="00894396">
        <w:rPr>
          <w:szCs w:val="32"/>
        </w:rPr>
        <w:t>fit-il</w:t>
      </w:r>
      <w:r>
        <w:rPr>
          <w:szCs w:val="32"/>
        </w:rPr>
        <w:t xml:space="preserve">, </w:t>
      </w:r>
      <w:r w:rsidRPr="00894396">
        <w:rPr>
          <w:szCs w:val="32"/>
        </w:rPr>
        <w:t>d</w:t>
      </w:r>
      <w:r>
        <w:rPr>
          <w:szCs w:val="32"/>
        </w:rPr>
        <w:t>’</w:t>
      </w:r>
      <w:r w:rsidRPr="00894396">
        <w:rPr>
          <w:szCs w:val="32"/>
        </w:rPr>
        <w:t>un ton persuasif</w:t>
      </w:r>
      <w:r>
        <w:rPr>
          <w:szCs w:val="32"/>
        </w:rPr>
        <w:t xml:space="preserve">, </w:t>
      </w:r>
      <w:r w:rsidRPr="00894396">
        <w:rPr>
          <w:szCs w:val="32"/>
        </w:rPr>
        <w:t>mais avec cet accent d</w:t>
      </w:r>
      <w:r>
        <w:rPr>
          <w:szCs w:val="32"/>
        </w:rPr>
        <w:t>’</w:t>
      </w:r>
      <w:r w:rsidRPr="00894396">
        <w:rPr>
          <w:szCs w:val="32"/>
        </w:rPr>
        <w:t>autorité qui appartient aux vrais meneurs d</w:t>
      </w:r>
      <w:r>
        <w:rPr>
          <w:szCs w:val="32"/>
        </w:rPr>
        <w:t>’</w:t>
      </w:r>
      <w:r w:rsidRPr="00894396">
        <w:rPr>
          <w:szCs w:val="32"/>
        </w:rPr>
        <w:t>hommes</w:t>
      </w:r>
      <w:r>
        <w:rPr>
          <w:szCs w:val="32"/>
        </w:rPr>
        <w:t xml:space="preserve"> ; </w:t>
      </w:r>
      <w:r w:rsidRPr="00894396">
        <w:rPr>
          <w:szCs w:val="32"/>
        </w:rPr>
        <w:t>il faut arranger cette affaire</w:t>
      </w:r>
      <w:r>
        <w:rPr>
          <w:szCs w:val="32"/>
        </w:rPr>
        <w:t xml:space="preserve">. </w:t>
      </w:r>
      <w:r w:rsidRPr="00894396">
        <w:rPr>
          <w:szCs w:val="32"/>
        </w:rPr>
        <w:t>Je veux en être informé tout au long</w:t>
      </w:r>
      <w:r>
        <w:rPr>
          <w:szCs w:val="32"/>
        </w:rPr>
        <w:t xml:space="preserve">. </w:t>
      </w:r>
      <w:r w:rsidRPr="00894396">
        <w:rPr>
          <w:szCs w:val="32"/>
        </w:rPr>
        <w:t>Je demande</w:t>
      </w:r>
      <w:r>
        <w:rPr>
          <w:szCs w:val="32"/>
        </w:rPr>
        <w:t xml:space="preserve">, </w:t>
      </w:r>
      <w:r w:rsidRPr="00894396">
        <w:rPr>
          <w:szCs w:val="32"/>
        </w:rPr>
        <w:t>comme votre meilleur ami</w:t>
      </w:r>
      <w:r>
        <w:rPr>
          <w:szCs w:val="32"/>
        </w:rPr>
        <w:t xml:space="preserve">, </w:t>
      </w:r>
      <w:r w:rsidRPr="00894396">
        <w:rPr>
          <w:szCs w:val="32"/>
        </w:rPr>
        <w:t>à tout savoir</w:t>
      </w:r>
      <w:r>
        <w:rPr>
          <w:szCs w:val="32"/>
        </w:rPr>
        <w:t>.</w:t>
      </w:r>
    </w:p>
    <w:p w14:paraId="2E7279F2" w14:textId="77777777" w:rsidR="008D6F52" w:rsidRDefault="00000000" w:rsidP="008D6F52">
      <w:pPr>
        <w:rPr>
          <w:szCs w:val="32"/>
        </w:rPr>
      </w:pPr>
      <w:r w:rsidRPr="00894396">
        <w:rPr>
          <w:szCs w:val="32"/>
        </w:rPr>
        <w:t>La haute puissance de l</w:t>
      </w:r>
      <w:r w:rsidR="008D6F52">
        <w:rPr>
          <w:szCs w:val="32"/>
        </w:rPr>
        <w:t>’</w:t>
      </w:r>
      <w:r w:rsidRPr="00894396">
        <w:rPr>
          <w:szCs w:val="32"/>
        </w:rPr>
        <w:t>autorité</w:t>
      </w:r>
      <w:r w:rsidR="008D6F52">
        <w:rPr>
          <w:szCs w:val="32"/>
        </w:rPr>
        <w:t xml:space="preserve">, </w:t>
      </w:r>
      <w:r w:rsidRPr="00894396">
        <w:rPr>
          <w:szCs w:val="32"/>
        </w:rPr>
        <w:t>l</w:t>
      </w:r>
      <w:r w:rsidR="008D6F52">
        <w:rPr>
          <w:szCs w:val="32"/>
        </w:rPr>
        <w:t>’</w:t>
      </w:r>
      <w:r w:rsidRPr="00894396">
        <w:rPr>
          <w:szCs w:val="32"/>
        </w:rPr>
        <w:t>influence persuasive de la bonté affectèrent fort le blessé qui sortait de son lit de douleur</w:t>
      </w:r>
      <w:r w:rsidR="008D6F52">
        <w:rPr>
          <w:szCs w:val="32"/>
        </w:rPr>
        <w:t xml:space="preserve">. </w:t>
      </w:r>
      <w:r w:rsidRPr="00894396">
        <w:rPr>
          <w:szCs w:val="32"/>
        </w:rPr>
        <w:t>La main que d</w:t>
      </w:r>
      <w:r w:rsidR="008D6F52">
        <w:rPr>
          <w:szCs w:val="32"/>
        </w:rPr>
        <w:t>’</w:t>
      </w:r>
      <w:r w:rsidRPr="00894396">
        <w:rPr>
          <w:szCs w:val="32"/>
        </w:rPr>
        <w:t>Hubert appuyait sur le pommeau d</w:t>
      </w:r>
      <w:r w:rsidR="008D6F52">
        <w:rPr>
          <w:szCs w:val="32"/>
        </w:rPr>
        <w:t>’</w:t>
      </w:r>
      <w:r w:rsidRPr="00894396">
        <w:rPr>
          <w:szCs w:val="32"/>
        </w:rPr>
        <w:t>une canne trembla légèrement</w:t>
      </w:r>
      <w:r w:rsidR="008D6F52">
        <w:rPr>
          <w:szCs w:val="32"/>
        </w:rPr>
        <w:t xml:space="preserve">. </w:t>
      </w:r>
      <w:r w:rsidRPr="00894396">
        <w:rPr>
          <w:szCs w:val="32"/>
        </w:rPr>
        <w:t>Cependant son tempérament de septentrional</w:t>
      </w:r>
      <w:r w:rsidR="008D6F52">
        <w:rPr>
          <w:szCs w:val="32"/>
        </w:rPr>
        <w:t xml:space="preserve">, </w:t>
      </w:r>
      <w:r w:rsidRPr="00894396">
        <w:rPr>
          <w:szCs w:val="32"/>
        </w:rPr>
        <w:t>sentimental mais prudent</w:t>
      </w:r>
      <w:r w:rsidR="008D6F52">
        <w:rPr>
          <w:szCs w:val="32"/>
        </w:rPr>
        <w:t xml:space="preserve">, </w:t>
      </w:r>
      <w:r w:rsidRPr="00894396">
        <w:rPr>
          <w:szCs w:val="32"/>
        </w:rPr>
        <w:t>et clairvoyant dans son idéalisme</w:t>
      </w:r>
      <w:r w:rsidR="008D6F52">
        <w:rPr>
          <w:szCs w:val="32"/>
        </w:rPr>
        <w:t xml:space="preserve">, </w:t>
      </w:r>
      <w:r w:rsidRPr="00894396">
        <w:rPr>
          <w:szCs w:val="32"/>
        </w:rPr>
        <w:t>contint le désir qui le poussait à raconter toute la monstrueuse et imbécile affaire</w:t>
      </w:r>
      <w:r w:rsidR="008D6F52">
        <w:rPr>
          <w:szCs w:val="32"/>
        </w:rPr>
        <w:t xml:space="preserve">. </w:t>
      </w:r>
      <w:r w:rsidRPr="00894396">
        <w:rPr>
          <w:szCs w:val="32"/>
        </w:rPr>
        <w:t>Selon le précepte d</w:t>
      </w:r>
      <w:r w:rsidR="008D6F52">
        <w:rPr>
          <w:szCs w:val="32"/>
        </w:rPr>
        <w:t>’</w:t>
      </w:r>
      <w:r w:rsidRPr="00894396">
        <w:rPr>
          <w:szCs w:val="32"/>
        </w:rPr>
        <w:t>une sagesse transcendante</w:t>
      </w:r>
      <w:r w:rsidR="008D6F52">
        <w:rPr>
          <w:szCs w:val="32"/>
        </w:rPr>
        <w:t xml:space="preserve">, </w:t>
      </w:r>
      <w:r w:rsidRPr="00894396">
        <w:rPr>
          <w:szCs w:val="32"/>
        </w:rPr>
        <w:t xml:space="preserve">il tourna sept fois sa langue dans sa </w:t>
      </w:r>
      <w:r w:rsidRPr="00894396">
        <w:rPr>
          <w:szCs w:val="32"/>
        </w:rPr>
        <w:lastRenderedPageBreak/>
        <w:t>bouche avant de parler</w:t>
      </w:r>
      <w:r w:rsidR="008D6F52">
        <w:rPr>
          <w:szCs w:val="32"/>
        </w:rPr>
        <w:t xml:space="preserve">, </w:t>
      </w:r>
      <w:r w:rsidRPr="00894396">
        <w:rPr>
          <w:szCs w:val="32"/>
        </w:rPr>
        <w:t>et ne prononça que des paroles de gratitude</w:t>
      </w:r>
      <w:r w:rsidR="008D6F52">
        <w:rPr>
          <w:szCs w:val="32"/>
        </w:rPr>
        <w:t>.</w:t>
      </w:r>
    </w:p>
    <w:p w14:paraId="08518A1E" w14:textId="77777777" w:rsidR="008D6F52" w:rsidRDefault="00000000" w:rsidP="008D6F52">
      <w:pPr>
        <w:rPr>
          <w:szCs w:val="32"/>
        </w:rPr>
      </w:pPr>
      <w:r w:rsidRPr="00894396">
        <w:rPr>
          <w:szCs w:val="32"/>
        </w:rPr>
        <w:t>Le colonel l</w:t>
      </w:r>
      <w:r w:rsidR="008D6F52">
        <w:rPr>
          <w:szCs w:val="32"/>
        </w:rPr>
        <w:t>’</w:t>
      </w:r>
      <w:r w:rsidRPr="00894396">
        <w:rPr>
          <w:szCs w:val="32"/>
        </w:rPr>
        <w:t>écoutait</w:t>
      </w:r>
      <w:r w:rsidR="008D6F52">
        <w:rPr>
          <w:szCs w:val="32"/>
        </w:rPr>
        <w:t xml:space="preserve">, </w:t>
      </w:r>
      <w:r w:rsidRPr="00894396">
        <w:rPr>
          <w:szCs w:val="32"/>
        </w:rPr>
        <w:t>intéressé d</w:t>
      </w:r>
      <w:r w:rsidR="008D6F52">
        <w:rPr>
          <w:szCs w:val="32"/>
        </w:rPr>
        <w:t>’</w:t>
      </w:r>
      <w:r w:rsidRPr="00894396">
        <w:rPr>
          <w:szCs w:val="32"/>
        </w:rPr>
        <w:t>abord</w:t>
      </w:r>
      <w:r w:rsidR="008D6F52">
        <w:rPr>
          <w:szCs w:val="32"/>
        </w:rPr>
        <w:t xml:space="preserve">, </w:t>
      </w:r>
      <w:r w:rsidRPr="00894396">
        <w:rPr>
          <w:szCs w:val="32"/>
        </w:rPr>
        <w:t>puis il parut intrigué</w:t>
      </w:r>
      <w:r w:rsidR="008D6F52">
        <w:rPr>
          <w:szCs w:val="32"/>
        </w:rPr>
        <w:t xml:space="preserve">. </w:t>
      </w:r>
      <w:r w:rsidRPr="00894396">
        <w:rPr>
          <w:szCs w:val="32"/>
        </w:rPr>
        <w:t>À la fin</w:t>
      </w:r>
      <w:r w:rsidR="008D6F52">
        <w:rPr>
          <w:szCs w:val="32"/>
        </w:rPr>
        <w:t xml:space="preserve">, </w:t>
      </w:r>
      <w:r w:rsidRPr="00894396">
        <w:rPr>
          <w:szCs w:val="32"/>
        </w:rPr>
        <w:t>fronçant les sourcils</w:t>
      </w:r>
      <w:r w:rsidR="008D6F52">
        <w:rPr>
          <w:szCs w:val="32"/>
        </w:rPr>
        <w:t> :</w:t>
      </w:r>
    </w:p>
    <w:p w14:paraId="2E3ABDB9" w14:textId="77777777" w:rsidR="008D6F52" w:rsidRDefault="008D6F52" w:rsidP="008D6F52">
      <w:pPr>
        <w:rPr>
          <w:szCs w:val="32"/>
        </w:rPr>
      </w:pPr>
      <w:r>
        <w:t>— </w:t>
      </w:r>
      <w:r w:rsidRPr="00894396">
        <w:rPr>
          <w:szCs w:val="32"/>
        </w:rPr>
        <w:t>Vous hésitez</w:t>
      </w:r>
      <w:r>
        <w:rPr>
          <w:szCs w:val="32"/>
        </w:rPr>
        <w:t xml:space="preserve">, </w:t>
      </w:r>
      <w:r w:rsidRPr="00894396">
        <w:rPr>
          <w:szCs w:val="32"/>
        </w:rPr>
        <w:t>mille tonnerres</w:t>
      </w:r>
      <w:r>
        <w:rPr>
          <w:szCs w:val="32"/>
        </w:rPr>
        <w:t xml:space="preserve"> ? </w:t>
      </w:r>
      <w:r w:rsidRPr="00894396">
        <w:rPr>
          <w:szCs w:val="32"/>
        </w:rPr>
        <w:t>Ne vous ai-je pas dit que je consentais à discuter avec vous en ami</w:t>
      </w:r>
      <w:r>
        <w:rPr>
          <w:szCs w:val="32"/>
        </w:rPr>
        <w:t> ?</w:t>
      </w:r>
    </w:p>
    <w:p w14:paraId="2729595E" w14:textId="77777777" w:rsidR="008D6F52" w:rsidRDefault="008D6F52" w:rsidP="008D6F52">
      <w:pPr>
        <w:rPr>
          <w:szCs w:val="32"/>
        </w:rPr>
      </w:pPr>
      <w:r>
        <w:t>— </w:t>
      </w:r>
      <w:r w:rsidRPr="00894396">
        <w:rPr>
          <w:szCs w:val="32"/>
        </w:rPr>
        <w:t>Oui</w:t>
      </w:r>
      <w:r>
        <w:rPr>
          <w:szCs w:val="32"/>
        </w:rPr>
        <w:t xml:space="preserve">, </w:t>
      </w:r>
      <w:r w:rsidRPr="00894396">
        <w:rPr>
          <w:szCs w:val="32"/>
        </w:rPr>
        <w:t>mon colonel</w:t>
      </w:r>
      <w:r>
        <w:rPr>
          <w:szCs w:val="32"/>
        </w:rPr>
        <w:t xml:space="preserve"> ! </w:t>
      </w:r>
      <w:r w:rsidRPr="00894396">
        <w:rPr>
          <w:szCs w:val="32"/>
        </w:rPr>
        <w:t>répondit doucement d</w:t>
      </w:r>
      <w:r>
        <w:rPr>
          <w:szCs w:val="32"/>
        </w:rPr>
        <w:t>’</w:t>
      </w:r>
      <w:r w:rsidRPr="00894396">
        <w:rPr>
          <w:szCs w:val="32"/>
        </w:rPr>
        <w:t>Hubert</w:t>
      </w:r>
      <w:r>
        <w:rPr>
          <w:szCs w:val="32"/>
        </w:rPr>
        <w:t xml:space="preserve">. </w:t>
      </w:r>
      <w:r w:rsidRPr="00894396">
        <w:rPr>
          <w:szCs w:val="32"/>
        </w:rPr>
        <w:t xml:space="preserve">Mais </w:t>
      </w:r>
      <w:proofErr w:type="gramStart"/>
      <w:r w:rsidRPr="00894396">
        <w:rPr>
          <w:szCs w:val="32"/>
        </w:rPr>
        <w:t>j</w:t>
      </w:r>
      <w:r>
        <w:rPr>
          <w:szCs w:val="32"/>
        </w:rPr>
        <w:t>’</w:t>
      </w:r>
      <w:r w:rsidRPr="00894396">
        <w:rPr>
          <w:szCs w:val="32"/>
        </w:rPr>
        <w:t>ai peur</w:t>
      </w:r>
      <w:proofErr w:type="gramEnd"/>
      <w:r w:rsidRPr="00894396">
        <w:rPr>
          <w:szCs w:val="32"/>
        </w:rPr>
        <w:t xml:space="preserve"> qu</w:t>
      </w:r>
      <w:r>
        <w:rPr>
          <w:szCs w:val="32"/>
        </w:rPr>
        <w:t>’</w:t>
      </w:r>
      <w:r w:rsidRPr="00894396">
        <w:rPr>
          <w:szCs w:val="32"/>
        </w:rPr>
        <w:t>après m</w:t>
      </w:r>
      <w:r>
        <w:rPr>
          <w:szCs w:val="32"/>
        </w:rPr>
        <w:t>’</w:t>
      </w:r>
      <w:r w:rsidRPr="00894396">
        <w:rPr>
          <w:szCs w:val="32"/>
        </w:rPr>
        <w:t>avoir écouté en ami</w:t>
      </w:r>
      <w:r>
        <w:rPr>
          <w:szCs w:val="32"/>
        </w:rPr>
        <w:t xml:space="preserve">, </w:t>
      </w:r>
      <w:r w:rsidRPr="00894396">
        <w:rPr>
          <w:szCs w:val="32"/>
        </w:rPr>
        <w:t>vous n</w:t>
      </w:r>
      <w:r>
        <w:rPr>
          <w:szCs w:val="32"/>
        </w:rPr>
        <w:t>’</w:t>
      </w:r>
      <w:r w:rsidRPr="00894396">
        <w:rPr>
          <w:szCs w:val="32"/>
        </w:rPr>
        <w:t>agissiez en supérieur</w:t>
      </w:r>
      <w:r>
        <w:rPr>
          <w:szCs w:val="32"/>
        </w:rPr>
        <w:t>.</w:t>
      </w:r>
    </w:p>
    <w:p w14:paraId="1CA21DA0" w14:textId="77777777" w:rsidR="008D6F52" w:rsidRDefault="00000000" w:rsidP="008D6F52">
      <w:pPr>
        <w:rPr>
          <w:szCs w:val="32"/>
        </w:rPr>
      </w:pPr>
      <w:r w:rsidRPr="00894396">
        <w:rPr>
          <w:szCs w:val="32"/>
        </w:rPr>
        <w:t>Le colonel fit claquer ses mâchoires d</w:t>
      </w:r>
      <w:r w:rsidR="008D6F52">
        <w:rPr>
          <w:szCs w:val="32"/>
        </w:rPr>
        <w:t>’</w:t>
      </w:r>
      <w:r w:rsidRPr="00894396">
        <w:rPr>
          <w:szCs w:val="32"/>
        </w:rPr>
        <w:t>un air soucieux</w:t>
      </w:r>
      <w:r w:rsidR="008D6F52">
        <w:rPr>
          <w:szCs w:val="32"/>
        </w:rPr>
        <w:t>.</w:t>
      </w:r>
    </w:p>
    <w:p w14:paraId="382F7419" w14:textId="77777777" w:rsidR="008D6F52" w:rsidRDefault="008D6F52" w:rsidP="008D6F52">
      <w:pPr>
        <w:rPr>
          <w:szCs w:val="32"/>
        </w:rPr>
      </w:pPr>
      <w:r>
        <w:t>— </w:t>
      </w:r>
      <w:r w:rsidRPr="00894396">
        <w:rPr>
          <w:szCs w:val="32"/>
        </w:rPr>
        <w:t>Et alors</w:t>
      </w:r>
      <w:r>
        <w:rPr>
          <w:szCs w:val="32"/>
        </w:rPr>
        <w:t xml:space="preserve">, </w:t>
      </w:r>
      <w:r w:rsidRPr="00894396">
        <w:rPr>
          <w:szCs w:val="32"/>
        </w:rPr>
        <w:t>fit-il nettement</w:t>
      </w:r>
      <w:r>
        <w:rPr>
          <w:szCs w:val="32"/>
        </w:rPr>
        <w:t xml:space="preserve">. </w:t>
      </w:r>
      <w:r w:rsidRPr="00894396">
        <w:rPr>
          <w:szCs w:val="32"/>
        </w:rPr>
        <w:t>L</w:t>
      </w:r>
      <w:r>
        <w:rPr>
          <w:szCs w:val="32"/>
        </w:rPr>
        <w:t>’</w:t>
      </w:r>
      <w:r w:rsidRPr="00894396">
        <w:rPr>
          <w:szCs w:val="32"/>
        </w:rPr>
        <w:t>affaire serait-elle donc si terriblement honteuse</w:t>
      </w:r>
      <w:r>
        <w:rPr>
          <w:szCs w:val="32"/>
        </w:rPr>
        <w:t> ?</w:t>
      </w:r>
    </w:p>
    <w:p w14:paraId="193D34F1" w14:textId="77777777" w:rsidR="008D6F52" w:rsidRDefault="008D6F52" w:rsidP="008D6F52">
      <w:pPr>
        <w:rPr>
          <w:szCs w:val="32"/>
        </w:rPr>
      </w:pPr>
      <w:r>
        <w:t>— </w:t>
      </w:r>
      <w:r w:rsidRPr="00894396">
        <w:rPr>
          <w:szCs w:val="32"/>
        </w:rPr>
        <w:t>Pas du tout</w:t>
      </w:r>
      <w:r>
        <w:rPr>
          <w:szCs w:val="32"/>
        </w:rPr>
        <w:t xml:space="preserve">, </w:t>
      </w:r>
      <w:r w:rsidRPr="00894396">
        <w:rPr>
          <w:szCs w:val="32"/>
        </w:rPr>
        <w:t>déclara d</w:t>
      </w:r>
      <w:r>
        <w:rPr>
          <w:szCs w:val="32"/>
        </w:rPr>
        <w:t>’</w:t>
      </w:r>
      <w:r w:rsidRPr="00894396">
        <w:rPr>
          <w:szCs w:val="32"/>
        </w:rPr>
        <w:t>Hubert d</w:t>
      </w:r>
      <w:r>
        <w:rPr>
          <w:szCs w:val="32"/>
        </w:rPr>
        <w:t>’</w:t>
      </w:r>
      <w:r w:rsidRPr="00894396">
        <w:rPr>
          <w:szCs w:val="32"/>
        </w:rPr>
        <w:t>une voix faible mais nette</w:t>
      </w:r>
      <w:r>
        <w:rPr>
          <w:szCs w:val="32"/>
        </w:rPr>
        <w:t>.</w:t>
      </w:r>
    </w:p>
    <w:p w14:paraId="0ACDF65A" w14:textId="77777777" w:rsidR="008D6F52" w:rsidRDefault="008D6F52" w:rsidP="008D6F52">
      <w:pPr>
        <w:rPr>
          <w:szCs w:val="32"/>
        </w:rPr>
      </w:pPr>
      <w:r>
        <w:t>— </w:t>
      </w:r>
      <w:r w:rsidRPr="00894396">
        <w:rPr>
          <w:szCs w:val="32"/>
        </w:rPr>
        <w:t>Évidemment j</w:t>
      </w:r>
      <w:r>
        <w:rPr>
          <w:szCs w:val="32"/>
        </w:rPr>
        <w:t>’</w:t>
      </w:r>
      <w:r w:rsidRPr="00894396">
        <w:rPr>
          <w:szCs w:val="32"/>
        </w:rPr>
        <w:t>agirai pour le bien du service</w:t>
      </w:r>
      <w:r>
        <w:rPr>
          <w:szCs w:val="32"/>
        </w:rPr>
        <w:t xml:space="preserve">. </w:t>
      </w:r>
      <w:r w:rsidRPr="00894396">
        <w:rPr>
          <w:szCs w:val="32"/>
        </w:rPr>
        <w:t>Rien ne saurait m</w:t>
      </w:r>
      <w:r>
        <w:rPr>
          <w:szCs w:val="32"/>
        </w:rPr>
        <w:t>’</w:t>
      </w:r>
      <w:r w:rsidRPr="00894396">
        <w:rPr>
          <w:szCs w:val="32"/>
        </w:rPr>
        <w:t>en empêcher</w:t>
      </w:r>
      <w:r>
        <w:rPr>
          <w:szCs w:val="32"/>
        </w:rPr>
        <w:t xml:space="preserve">. </w:t>
      </w:r>
      <w:r w:rsidRPr="00894396">
        <w:rPr>
          <w:szCs w:val="32"/>
        </w:rPr>
        <w:t>Pourquoi pensez-vous que je vous demande de me raconter votre histoire</w:t>
      </w:r>
      <w:r>
        <w:rPr>
          <w:szCs w:val="32"/>
        </w:rPr>
        <w:t> ?</w:t>
      </w:r>
    </w:p>
    <w:p w14:paraId="6B4A3CCF" w14:textId="77777777" w:rsidR="008D6F52" w:rsidRDefault="008D6F52" w:rsidP="008D6F52">
      <w:pPr>
        <w:rPr>
          <w:szCs w:val="32"/>
        </w:rPr>
      </w:pPr>
      <w:r>
        <w:t>— </w:t>
      </w:r>
      <w:r w:rsidRPr="00894396">
        <w:rPr>
          <w:szCs w:val="32"/>
        </w:rPr>
        <w:t>Je sais que ce n</w:t>
      </w:r>
      <w:r>
        <w:rPr>
          <w:szCs w:val="32"/>
        </w:rPr>
        <w:t>’</w:t>
      </w:r>
      <w:r w:rsidRPr="00894396">
        <w:rPr>
          <w:szCs w:val="32"/>
        </w:rPr>
        <w:t>est pas par vaine curiosité</w:t>
      </w:r>
      <w:r>
        <w:rPr>
          <w:szCs w:val="32"/>
        </w:rPr>
        <w:t xml:space="preserve">, </w:t>
      </w:r>
      <w:r w:rsidRPr="00894396">
        <w:rPr>
          <w:szCs w:val="32"/>
        </w:rPr>
        <w:t>protesta le lieutenant</w:t>
      </w:r>
      <w:r>
        <w:rPr>
          <w:szCs w:val="32"/>
        </w:rPr>
        <w:t xml:space="preserve">. </w:t>
      </w:r>
      <w:r w:rsidRPr="00894396">
        <w:rPr>
          <w:szCs w:val="32"/>
        </w:rPr>
        <w:t>Je suis sûr que vous agirez pour le mieux</w:t>
      </w:r>
      <w:r>
        <w:rPr>
          <w:szCs w:val="32"/>
        </w:rPr>
        <w:t xml:space="preserve">. </w:t>
      </w:r>
      <w:r w:rsidRPr="00894396">
        <w:rPr>
          <w:szCs w:val="32"/>
        </w:rPr>
        <w:t>Songez seulement au bon renom du régiment</w:t>
      </w:r>
      <w:r>
        <w:rPr>
          <w:szCs w:val="32"/>
        </w:rPr>
        <w:t>.</w:t>
      </w:r>
    </w:p>
    <w:p w14:paraId="504546FF" w14:textId="77777777" w:rsidR="008D6F52" w:rsidRDefault="008D6F52" w:rsidP="008D6F52">
      <w:pPr>
        <w:rPr>
          <w:szCs w:val="32"/>
        </w:rPr>
      </w:pPr>
      <w:r>
        <w:t>— </w:t>
      </w:r>
      <w:r w:rsidRPr="00894396">
        <w:rPr>
          <w:szCs w:val="32"/>
        </w:rPr>
        <w:t>Il ne saurait être compromis par une folie juvénile de lieutenant</w:t>
      </w:r>
      <w:r>
        <w:rPr>
          <w:szCs w:val="32"/>
        </w:rPr>
        <w:t xml:space="preserve">, </w:t>
      </w:r>
      <w:r w:rsidRPr="00894396">
        <w:rPr>
          <w:szCs w:val="32"/>
        </w:rPr>
        <w:t>remontra sévèrement le colonel</w:t>
      </w:r>
      <w:r>
        <w:rPr>
          <w:szCs w:val="32"/>
        </w:rPr>
        <w:t>.</w:t>
      </w:r>
    </w:p>
    <w:p w14:paraId="74F00D92" w14:textId="0405412C" w:rsidR="008D6F52" w:rsidRDefault="008D6F52" w:rsidP="008D6F52">
      <w:pPr>
        <w:rPr>
          <w:szCs w:val="32"/>
        </w:rPr>
      </w:pPr>
      <w:r>
        <w:t>— </w:t>
      </w:r>
      <w:r w:rsidRPr="00894396">
        <w:rPr>
          <w:szCs w:val="32"/>
        </w:rPr>
        <w:t>C</w:t>
      </w:r>
      <w:r>
        <w:rPr>
          <w:szCs w:val="32"/>
        </w:rPr>
        <w:t>’</w:t>
      </w:r>
      <w:r w:rsidRPr="00894396">
        <w:rPr>
          <w:szCs w:val="32"/>
        </w:rPr>
        <w:t>est vrai</w:t>
      </w:r>
      <w:r>
        <w:rPr>
          <w:szCs w:val="32"/>
        </w:rPr>
        <w:t xml:space="preserve">, </w:t>
      </w:r>
      <w:r w:rsidRPr="00894396">
        <w:rPr>
          <w:szCs w:val="32"/>
        </w:rPr>
        <w:t>mais il peut l</w:t>
      </w:r>
      <w:r>
        <w:rPr>
          <w:szCs w:val="32"/>
        </w:rPr>
        <w:t>’</w:t>
      </w:r>
      <w:r w:rsidRPr="00894396">
        <w:rPr>
          <w:szCs w:val="32"/>
        </w:rPr>
        <w:t>être par les ragots</w:t>
      </w:r>
      <w:r>
        <w:rPr>
          <w:szCs w:val="32"/>
        </w:rPr>
        <w:t xml:space="preserve">. </w:t>
      </w:r>
      <w:r w:rsidRPr="00894396">
        <w:rPr>
          <w:szCs w:val="32"/>
        </w:rPr>
        <w:t>On dira qu</w:t>
      </w:r>
      <w:r>
        <w:rPr>
          <w:szCs w:val="32"/>
        </w:rPr>
        <w:t>’</w:t>
      </w:r>
      <w:r w:rsidRPr="00894396">
        <w:rPr>
          <w:szCs w:val="32"/>
        </w:rPr>
        <w:t>un lieutenant du 4</w:t>
      </w:r>
      <w:r w:rsidRPr="008D6F52">
        <w:rPr>
          <w:szCs w:val="32"/>
          <w:vertAlign w:val="superscript"/>
        </w:rPr>
        <w:t>e</w:t>
      </w:r>
      <w:r w:rsidRPr="00894396">
        <w:rPr>
          <w:szCs w:val="32"/>
        </w:rPr>
        <w:t xml:space="preserve"> hussards se cache derrière son colonel pour ne pas rencontrer un adversaire</w:t>
      </w:r>
      <w:r>
        <w:rPr>
          <w:szCs w:val="32"/>
        </w:rPr>
        <w:t xml:space="preserve">. </w:t>
      </w:r>
      <w:r w:rsidRPr="00894396">
        <w:rPr>
          <w:szCs w:val="32"/>
        </w:rPr>
        <w:t>Et ce serait pis que de se mettre derrière une meule</w:t>
      </w:r>
      <w:r>
        <w:rPr>
          <w:szCs w:val="32"/>
        </w:rPr>
        <w:t xml:space="preserve">… </w:t>
      </w:r>
      <w:r w:rsidRPr="00894396">
        <w:rPr>
          <w:szCs w:val="32"/>
        </w:rPr>
        <w:t>pour le bien du service</w:t>
      </w:r>
      <w:r>
        <w:rPr>
          <w:szCs w:val="32"/>
        </w:rPr>
        <w:t xml:space="preserve">. </w:t>
      </w:r>
      <w:r w:rsidRPr="00894396">
        <w:rPr>
          <w:szCs w:val="32"/>
        </w:rPr>
        <w:t>Je ne puis y consentir</w:t>
      </w:r>
      <w:r>
        <w:rPr>
          <w:szCs w:val="32"/>
        </w:rPr>
        <w:t xml:space="preserve">, </w:t>
      </w:r>
      <w:r w:rsidRPr="00894396">
        <w:rPr>
          <w:szCs w:val="32"/>
        </w:rPr>
        <w:t>mon colonel</w:t>
      </w:r>
      <w:r>
        <w:rPr>
          <w:szCs w:val="32"/>
        </w:rPr>
        <w:t>.</w:t>
      </w:r>
    </w:p>
    <w:p w14:paraId="5D051EB1" w14:textId="77777777" w:rsidR="008D6F52" w:rsidRDefault="008D6F52" w:rsidP="008D6F52">
      <w:pPr>
        <w:rPr>
          <w:szCs w:val="32"/>
        </w:rPr>
      </w:pPr>
      <w:r>
        <w:lastRenderedPageBreak/>
        <w:t>— </w:t>
      </w:r>
      <w:r w:rsidRPr="00894396">
        <w:rPr>
          <w:szCs w:val="32"/>
        </w:rPr>
        <w:t>Personne n</w:t>
      </w:r>
      <w:r>
        <w:rPr>
          <w:szCs w:val="32"/>
        </w:rPr>
        <w:t>’</w:t>
      </w:r>
      <w:r w:rsidRPr="00894396">
        <w:rPr>
          <w:szCs w:val="32"/>
        </w:rPr>
        <w:t>oserait rien dire de pareil</w:t>
      </w:r>
      <w:r>
        <w:rPr>
          <w:szCs w:val="32"/>
        </w:rPr>
        <w:t xml:space="preserve">, </w:t>
      </w:r>
      <w:r w:rsidRPr="00894396">
        <w:rPr>
          <w:szCs w:val="32"/>
        </w:rPr>
        <w:t>commença avec fureur le colonel</w:t>
      </w:r>
      <w:r>
        <w:rPr>
          <w:szCs w:val="32"/>
        </w:rPr>
        <w:t xml:space="preserve">, </w:t>
      </w:r>
      <w:r w:rsidRPr="00894396">
        <w:rPr>
          <w:szCs w:val="32"/>
        </w:rPr>
        <w:t>dont la phrase s</w:t>
      </w:r>
      <w:r>
        <w:rPr>
          <w:szCs w:val="32"/>
        </w:rPr>
        <w:t>’</w:t>
      </w:r>
      <w:r w:rsidRPr="00894396">
        <w:rPr>
          <w:szCs w:val="32"/>
        </w:rPr>
        <w:t>acheva en un murmure dubitatif</w:t>
      </w:r>
      <w:r>
        <w:rPr>
          <w:szCs w:val="32"/>
        </w:rPr>
        <w:t>.</w:t>
      </w:r>
    </w:p>
    <w:p w14:paraId="045A32C7" w14:textId="77777777" w:rsidR="008D6F52" w:rsidRDefault="00000000" w:rsidP="008D6F52">
      <w:pPr>
        <w:rPr>
          <w:szCs w:val="32"/>
        </w:rPr>
      </w:pPr>
      <w:r w:rsidRPr="00894396">
        <w:rPr>
          <w:szCs w:val="32"/>
        </w:rPr>
        <w:t>La bravoure du lieutenant d</w:t>
      </w:r>
      <w:r w:rsidR="008D6F52">
        <w:rPr>
          <w:szCs w:val="32"/>
        </w:rPr>
        <w:t>’</w:t>
      </w:r>
      <w:r w:rsidRPr="00894396">
        <w:rPr>
          <w:szCs w:val="32"/>
        </w:rPr>
        <w:t>Hubert était bien connue</w:t>
      </w:r>
      <w:r w:rsidR="008D6F52">
        <w:rPr>
          <w:szCs w:val="32"/>
        </w:rPr>
        <w:t>.</w:t>
      </w:r>
    </w:p>
    <w:p w14:paraId="1969467E" w14:textId="77777777" w:rsidR="008D6F52" w:rsidRDefault="00000000" w:rsidP="008D6F52">
      <w:pPr>
        <w:rPr>
          <w:szCs w:val="32"/>
        </w:rPr>
      </w:pPr>
      <w:r w:rsidRPr="00894396">
        <w:rPr>
          <w:szCs w:val="32"/>
        </w:rPr>
        <w:t>Et le colonel savait parfaitement que le courage en duel</w:t>
      </w:r>
      <w:r w:rsidR="008D6F52">
        <w:rPr>
          <w:szCs w:val="32"/>
        </w:rPr>
        <w:t xml:space="preserve">, </w:t>
      </w:r>
      <w:r w:rsidRPr="00894396">
        <w:rPr>
          <w:szCs w:val="32"/>
        </w:rPr>
        <w:t>en combat singulier</w:t>
      </w:r>
      <w:r w:rsidR="008D6F52">
        <w:rPr>
          <w:szCs w:val="32"/>
        </w:rPr>
        <w:t xml:space="preserve">, </w:t>
      </w:r>
      <w:r w:rsidRPr="00894396">
        <w:rPr>
          <w:szCs w:val="32"/>
        </w:rPr>
        <w:t>passe</w:t>
      </w:r>
      <w:r w:rsidR="008D6F52">
        <w:rPr>
          <w:szCs w:val="32"/>
        </w:rPr>
        <w:t xml:space="preserve">, </w:t>
      </w:r>
      <w:r w:rsidRPr="00894396">
        <w:rPr>
          <w:szCs w:val="32"/>
        </w:rPr>
        <w:t>à tort ou à raison</w:t>
      </w:r>
      <w:r w:rsidR="008D6F52">
        <w:rPr>
          <w:szCs w:val="32"/>
        </w:rPr>
        <w:t xml:space="preserve">, </w:t>
      </w:r>
      <w:r w:rsidRPr="00894396">
        <w:rPr>
          <w:szCs w:val="32"/>
        </w:rPr>
        <w:t>pour un courage d</w:t>
      </w:r>
      <w:r w:rsidR="008D6F52">
        <w:rPr>
          <w:szCs w:val="32"/>
        </w:rPr>
        <w:t>’</w:t>
      </w:r>
      <w:r w:rsidRPr="00894396">
        <w:rPr>
          <w:szCs w:val="32"/>
        </w:rPr>
        <w:t>espèce particulière</w:t>
      </w:r>
      <w:r w:rsidR="008D6F52">
        <w:rPr>
          <w:szCs w:val="32"/>
        </w:rPr>
        <w:t xml:space="preserve">. </w:t>
      </w:r>
      <w:r w:rsidRPr="00894396">
        <w:rPr>
          <w:szCs w:val="32"/>
        </w:rPr>
        <w:t>Il était éminemment nécessaire qu</w:t>
      </w:r>
      <w:r w:rsidR="008D6F52">
        <w:rPr>
          <w:szCs w:val="32"/>
        </w:rPr>
        <w:t>’</w:t>
      </w:r>
      <w:r w:rsidRPr="00894396">
        <w:rPr>
          <w:szCs w:val="32"/>
        </w:rPr>
        <w:t>un officier de son régiment possédât toutes les espèces de courage et le prouvât aussi</w:t>
      </w:r>
      <w:r w:rsidR="008D6F52">
        <w:rPr>
          <w:szCs w:val="32"/>
        </w:rPr>
        <w:t xml:space="preserve">. </w:t>
      </w:r>
      <w:r w:rsidRPr="00894396">
        <w:rPr>
          <w:szCs w:val="32"/>
        </w:rPr>
        <w:t>Le colonel avança la lèvre inférieure</w:t>
      </w:r>
      <w:r w:rsidR="008D6F52">
        <w:rPr>
          <w:szCs w:val="32"/>
        </w:rPr>
        <w:t xml:space="preserve">, </w:t>
      </w:r>
      <w:r w:rsidRPr="00894396">
        <w:rPr>
          <w:szCs w:val="32"/>
        </w:rPr>
        <w:t>et fixa au loin un regard immobile</w:t>
      </w:r>
      <w:r w:rsidR="008D6F52">
        <w:rPr>
          <w:szCs w:val="32"/>
        </w:rPr>
        <w:t xml:space="preserve">. </w:t>
      </w:r>
      <w:r w:rsidRPr="00894396">
        <w:rPr>
          <w:szCs w:val="32"/>
        </w:rPr>
        <w:t>C</w:t>
      </w:r>
      <w:r w:rsidR="008D6F52">
        <w:rPr>
          <w:szCs w:val="32"/>
        </w:rPr>
        <w:t>’</w:t>
      </w:r>
      <w:r w:rsidRPr="00894396">
        <w:rPr>
          <w:szCs w:val="32"/>
        </w:rPr>
        <w:t>était là chez lui marque de perplexité</w:t>
      </w:r>
      <w:r w:rsidR="008D6F52">
        <w:rPr>
          <w:szCs w:val="32"/>
        </w:rPr>
        <w:t xml:space="preserve">, </w:t>
      </w:r>
      <w:r w:rsidRPr="00894396">
        <w:rPr>
          <w:szCs w:val="32"/>
        </w:rPr>
        <w:t>expression pratiquement inconnue à son régiment</w:t>
      </w:r>
      <w:r w:rsidR="008D6F52">
        <w:rPr>
          <w:szCs w:val="32"/>
        </w:rPr>
        <w:t xml:space="preserve">, </w:t>
      </w:r>
      <w:r w:rsidRPr="00894396">
        <w:rPr>
          <w:szCs w:val="32"/>
        </w:rPr>
        <w:t>car la perplexité est un sentiment incompatible avec les fonctions de colonel de cavalerie</w:t>
      </w:r>
      <w:r w:rsidR="008D6F52">
        <w:rPr>
          <w:szCs w:val="32"/>
        </w:rPr>
        <w:t xml:space="preserve">. </w:t>
      </w:r>
      <w:r w:rsidRPr="00894396">
        <w:rPr>
          <w:szCs w:val="32"/>
        </w:rPr>
        <w:t>L</w:t>
      </w:r>
      <w:r w:rsidR="008D6F52">
        <w:rPr>
          <w:szCs w:val="32"/>
        </w:rPr>
        <w:t>’</w:t>
      </w:r>
      <w:r w:rsidRPr="00894396">
        <w:rPr>
          <w:szCs w:val="32"/>
        </w:rPr>
        <w:t>officier était accablé par la nouveauté déplaisante d</w:t>
      </w:r>
      <w:r w:rsidR="008D6F52">
        <w:rPr>
          <w:szCs w:val="32"/>
        </w:rPr>
        <w:t>’</w:t>
      </w:r>
      <w:r w:rsidRPr="00894396">
        <w:rPr>
          <w:szCs w:val="32"/>
        </w:rPr>
        <w:t>une telle sensation</w:t>
      </w:r>
      <w:r w:rsidR="008D6F52">
        <w:rPr>
          <w:szCs w:val="32"/>
        </w:rPr>
        <w:t xml:space="preserve">. </w:t>
      </w:r>
      <w:r w:rsidRPr="00894396">
        <w:rPr>
          <w:szCs w:val="32"/>
        </w:rPr>
        <w:t>Comme il n</w:t>
      </w:r>
      <w:r w:rsidR="008D6F52">
        <w:rPr>
          <w:szCs w:val="32"/>
        </w:rPr>
        <w:t>’</w:t>
      </w:r>
      <w:r w:rsidRPr="00894396">
        <w:rPr>
          <w:szCs w:val="32"/>
        </w:rPr>
        <w:t>était pas habitué à réfléchir</w:t>
      </w:r>
      <w:r w:rsidR="008D6F52">
        <w:rPr>
          <w:szCs w:val="32"/>
        </w:rPr>
        <w:t xml:space="preserve">, </w:t>
      </w:r>
      <w:r w:rsidRPr="00894396">
        <w:rPr>
          <w:szCs w:val="32"/>
        </w:rPr>
        <w:t>en dehors de questions professionnelles</w:t>
      </w:r>
      <w:r w:rsidR="008D6F52">
        <w:rPr>
          <w:szCs w:val="32"/>
        </w:rPr>
        <w:t xml:space="preserve">, </w:t>
      </w:r>
      <w:r w:rsidRPr="00894396">
        <w:rPr>
          <w:szCs w:val="32"/>
        </w:rPr>
        <w:t>ayant trait au bien-être des hommes et des chevaux et de leur utilisation sur le champ de gloire</w:t>
      </w:r>
      <w:r w:rsidR="008D6F52">
        <w:rPr>
          <w:szCs w:val="32"/>
        </w:rPr>
        <w:t xml:space="preserve">, </w:t>
      </w:r>
      <w:r w:rsidRPr="00894396">
        <w:rPr>
          <w:szCs w:val="32"/>
        </w:rPr>
        <w:t>ses efforts intellectuels dégénéraient en une simple répétition d</w:t>
      </w:r>
      <w:r w:rsidR="008D6F52">
        <w:rPr>
          <w:szCs w:val="32"/>
        </w:rPr>
        <w:t>’</w:t>
      </w:r>
      <w:r w:rsidRPr="00894396">
        <w:rPr>
          <w:szCs w:val="32"/>
        </w:rPr>
        <w:t>expressions violentes</w:t>
      </w:r>
      <w:r w:rsidR="008D6F52">
        <w:rPr>
          <w:szCs w:val="32"/>
        </w:rPr>
        <w:t xml:space="preserve"> : – </w:t>
      </w:r>
      <w:r w:rsidRPr="00894396">
        <w:rPr>
          <w:szCs w:val="32"/>
        </w:rPr>
        <w:t>Mille tonnerres</w:t>
      </w:r>
      <w:r w:rsidR="008D6F52">
        <w:rPr>
          <w:szCs w:val="32"/>
        </w:rPr>
        <w:t xml:space="preserve"> ! </w:t>
      </w:r>
      <w:r w:rsidRPr="00894396">
        <w:rPr>
          <w:szCs w:val="32"/>
        </w:rPr>
        <w:t>pensait-il</w:t>
      </w:r>
      <w:r w:rsidR="008D6F52">
        <w:rPr>
          <w:szCs w:val="32"/>
        </w:rPr>
        <w:t xml:space="preserve">. </w:t>
      </w:r>
      <w:r w:rsidRPr="00894396">
        <w:rPr>
          <w:szCs w:val="32"/>
        </w:rPr>
        <w:t>Sacré nom de nom</w:t>
      </w:r>
      <w:r w:rsidR="008D6F52">
        <w:rPr>
          <w:szCs w:val="32"/>
        </w:rPr>
        <w:t> !</w:t>
      </w:r>
    </w:p>
    <w:p w14:paraId="0B48A855" w14:textId="77777777" w:rsidR="008D6F52" w:rsidRDefault="00000000" w:rsidP="008D6F52">
      <w:pPr>
        <w:rPr>
          <w:szCs w:val="32"/>
        </w:rPr>
      </w:pPr>
      <w:r w:rsidRPr="00894396">
        <w:rPr>
          <w:szCs w:val="32"/>
        </w:rPr>
        <w:t>D</w:t>
      </w:r>
      <w:r w:rsidR="008D6F52">
        <w:rPr>
          <w:szCs w:val="32"/>
        </w:rPr>
        <w:t>’</w:t>
      </w:r>
      <w:r w:rsidRPr="00894396">
        <w:rPr>
          <w:szCs w:val="32"/>
        </w:rPr>
        <w:t>Hubert fut secoué par une quinte de toux douloureuse et ajouta</w:t>
      </w:r>
      <w:r w:rsidR="008D6F52">
        <w:rPr>
          <w:szCs w:val="32"/>
        </w:rPr>
        <w:t xml:space="preserve">, </w:t>
      </w:r>
      <w:r w:rsidRPr="00894396">
        <w:rPr>
          <w:szCs w:val="32"/>
        </w:rPr>
        <w:t>d</w:t>
      </w:r>
      <w:r w:rsidR="008D6F52">
        <w:rPr>
          <w:szCs w:val="32"/>
        </w:rPr>
        <w:t>’</w:t>
      </w:r>
      <w:r w:rsidRPr="00894396">
        <w:rPr>
          <w:szCs w:val="32"/>
        </w:rPr>
        <w:t>un ton las</w:t>
      </w:r>
      <w:r w:rsidR="008D6F52">
        <w:rPr>
          <w:szCs w:val="32"/>
        </w:rPr>
        <w:t> :</w:t>
      </w:r>
    </w:p>
    <w:p w14:paraId="11E3CE8B" w14:textId="77777777" w:rsidR="008D6F52" w:rsidRDefault="008D6F52" w:rsidP="008D6F52">
      <w:pPr>
        <w:rPr>
          <w:szCs w:val="32"/>
        </w:rPr>
      </w:pPr>
      <w:r>
        <w:t>— </w:t>
      </w:r>
      <w:r w:rsidRPr="00894396">
        <w:rPr>
          <w:szCs w:val="32"/>
        </w:rPr>
        <w:t>Il y aura assez de méchantes langues pour dire que j</w:t>
      </w:r>
      <w:r>
        <w:rPr>
          <w:szCs w:val="32"/>
        </w:rPr>
        <w:t>’</w:t>
      </w:r>
      <w:r w:rsidRPr="00894396">
        <w:rPr>
          <w:szCs w:val="32"/>
        </w:rPr>
        <w:t>ai eu peur</w:t>
      </w:r>
      <w:r>
        <w:rPr>
          <w:szCs w:val="32"/>
        </w:rPr>
        <w:t xml:space="preserve">. </w:t>
      </w:r>
      <w:r w:rsidRPr="00894396">
        <w:rPr>
          <w:szCs w:val="32"/>
        </w:rPr>
        <w:t>Et je pense que vous ne me demanderez pas de laisser passer une telle imputation</w:t>
      </w:r>
      <w:r>
        <w:rPr>
          <w:szCs w:val="32"/>
        </w:rPr>
        <w:t xml:space="preserve">. </w:t>
      </w:r>
      <w:r w:rsidRPr="00894396">
        <w:rPr>
          <w:szCs w:val="32"/>
        </w:rPr>
        <w:t>Je puis me trouver</w:t>
      </w:r>
      <w:r>
        <w:rPr>
          <w:szCs w:val="32"/>
        </w:rPr>
        <w:t xml:space="preserve">, </w:t>
      </w:r>
      <w:r w:rsidRPr="00894396">
        <w:rPr>
          <w:szCs w:val="32"/>
        </w:rPr>
        <w:t>d</w:t>
      </w:r>
      <w:r>
        <w:rPr>
          <w:szCs w:val="32"/>
        </w:rPr>
        <w:t>’</w:t>
      </w:r>
      <w:r w:rsidRPr="00894396">
        <w:rPr>
          <w:szCs w:val="32"/>
        </w:rPr>
        <w:t>un moment à l</w:t>
      </w:r>
      <w:r>
        <w:rPr>
          <w:szCs w:val="32"/>
        </w:rPr>
        <w:t>’</w:t>
      </w:r>
      <w:r w:rsidRPr="00894396">
        <w:rPr>
          <w:szCs w:val="32"/>
        </w:rPr>
        <w:t>autre</w:t>
      </w:r>
      <w:r>
        <w:rPr>
          <w:szCs w:val="32"/>
        </w:rPr>
        <w:t xml:space="preserve">, </w:t>
      </w:r>
      <w:r w:rsidRPr="00894396">
        <w:rPr>
          <w:szCs w:val="32"/>
        </w:rPr>
        <w:t>avec une douzaine de duels sur les bras au lieu de cette unique affaire</w:t>
      </w:r>
      <w:r>
        <w:rPr>
          <w:szCs w:val="32"/>
        </w:rPr>
        <w:t>.</w:t>
      </w:r>
    </w:p>
    <w:p w14:paraId="60314A8A" w14:textId="77777777" w:rsidR="008D6F52" w:rsidRDefault="00000000" w:rsidP="008D6F52">
      <w:pPr>
        <w:rPr>
          <w:szCs w:val="32"/>
        </w:rPr>
      </w:pPr>
      <w:r w:rsidRPr="00894396">
        <w:rPr>
          <w:szCs w:val="32"/>
        </w:rPr>
        <w:t>La simplicité directe d</w:t>
      </w:r>
      <w:r w:rsidR="008D6F52">
        <w:rPr>
          <w:szCs w:val="32"/>
        </w:rPr>
        <w:t>’</w:t>
      </w:r>
      <w:r w:rsidRPr="00894396">
        <w:rPr>
          <w:szCs w:val="32"/>
        </w:rPr>
        <w:t>un tel argument frappa le colonel</w:t>
      </w:r>
      <w:r w:rsidR="008D6F52">
        <w:rPr>
          <w:szCs w:val="32"/>
        </w:rPr>
        <w:t xml:space="preserve">. </w:t>
      </w:r>
      <w:r w:rsidRPr="00894396">
        <w:rPr>
          <w:szCs w:val="32"/>
        </w:rPr>
        <w:t>Il regarda fixement son subordonné</w:t>
      </w:r>
      <w:r w:rsidR="008D6F52">
        <w:rPr>
          <w:szCs w:val="32"/>
        </w:rPr>
        <w:t>.</w:t>
      </w:r>
    </w:p>
    <w:p w14:paraId="104C4C4E" w14:textId="77777777" w:rsidR="008D6F52" w:rsidRDefault="008D6F52" w:rsidP="008D6F52">
      <w:pPr>
        <w:rPr>
          <w:szCs w:val="32"/>
        </w:rPr>
      </w:pPr>
      <w:r>
        <w:lastRenderedPageBreak/>
        <w:t>— </w:t>
      </w:r>
      <w:r w:rsidRPr="00894396">
        <w:rPr>
          <w:szCs w:val="32"/>
        </w:rPr>
        <w:t>Asseyez-vous</w:t>
      </w:r>
      <w:r>
        <w:rPr>
          <w:szCs w:val="32"/>
        </w:rPr>
        <w:t xml:space="preserve">, </w:t>
      </w:r>
      <w:r w:rsidRPr="00894396">
        <w:rPr>
          <w:szCs w:val="32"/>
        </w:rPr>
        <w:t>lieutenant</w:t>
      </w:r>
      <w:r>
        <w:rPr>
          <w:szCs w:val="32"/>
        </w:rPr>
        <w:t xml:space="preserve">, </w:t>
      </w:r>
      <w:r w:rsidRPr="00894396">
        <w:rPr>
          <w:szCs w:val="32"/>
        </w:rPr>
        <w:t>grommela-t-il</w:t>
      </w:r>
      <w:r>
        <w:rPr>
          <w:szCs w:val="32"/>
        </w:rPr>
        <w:t xml:space="preserve">, </w:t>
      </w:r>
      <w:r w:rsidRPr="00894396">
        <w:rPr>
          <w:szCs w:val="32"/>
        </w:rPr>
        <w:t>voilà une sacrée diable de</w:t>
      </w:r>
      <w:r>
        <w:rPr>
          <w:szCs w:val="32"/>
        </w:rPr>
        <w:t xml:space="preserve">… </w:t>
      </w:r>
      <w:r w:rsidRPr="00894396">
        <w:rPr>
          <w:szCs w:val="32"/>
        </w:rPr>
        <w:t>Asseyez-vous</w:t>
      </w:r>
      <w:r>
        <w:rPr>
          <w:szCs w:val="32"/>
        </w:rPr>
        <w:t> !</w:t>
      </w:r>
    </w:p>
    <w:p w14:paraId="67614D5A" w14:textId="77777777" w:rsidR="008D6F52" w:rsidRDefault="008D6F52" w:rsidP="008D6F52">
      <w:pPr>
        <w:rPr>
          <w:szCs w:val="32"/>
        </w:rPr>
      </w:pPr>
      <w:r>
        <w:t>— </w:t>
      </w:r>
      <w:r w:rsidRPr="00894396">
        <w:rPr>
          <w:szCs w:val="32"/>
        </w:rPr>
        <w:t>Mon colonel</w:t>
      </w:r>
      <w:r>
        <w:rPr>
          <w:szCs w:val="32"/>
        </w:rPr>
        <w:t xml:space="preserve">, </w:t>
      </w:r>
      <w:r w:rsidRPr="00894396">
        <w:rPr>
          <w:szCs w:val="32"/>
        </w:rPr>
        <w:t>reprit d</w:t>
      </w:r>
      <w:r>
        <w:rPr>
          <w:szCs w:val="32"/>
        </w:rPr>
        <w:t>’</w:t>
      </w:r>
      <w:r w:rsidRPr="00894396">
        <w:rPr>
          <w:szCs w:val="32"/>
        </w:rPr>
        <w:t>Hubert</w:t>
      </w:r>
      <w:r>
        <w:rPr>
          <w:szCs w:val="32"/>
        </w:rPr>
        <w:t xml:space="preserve">, </w:t>
      </w:r>
      <w:r w:rsidRPr="00894396">
        <w:rPr>
          <w:szCs w:val="32"/>
        </w:rPr>
        <w:t>je n</w:t>
      </w:r>
      <w:r>
        <w:rPr>
          <w:szCs w:val="32"/>
        </w:rPr>
        <w:t>’</w:t>
      </w:r>
      <w:r w:rsidRPr="00894396">
        <w:rPr>
          <w:szCs w:val="32"/>
        </w:rPr>
        <w:t>ai pas peur des mauvaises langues</w:t>
      </w:r>
      <w:r>
        <w:rPr>
          <w:szCs w:val="32"/>
        </w:rPr>
        <w:t xml:space="preserve">. </w:t>
      </w:r>
      <w:r w:rsidRPr="00894396">
        <w:rPr>
          <w:szCs w:val="32"/>
        </w:rPr>
        <w:t>Il y a une façon de les faire taire</w:t>
      </w:r>
      <w:r>
        <w:rPr>
          <w:szCs w:val="32"/>
        </w:rPr>
        <w:t xml:space="preserve">. </w:t>
      </w:r>
      <w:r w:rsidRPr="00894396">
        <w:rPr>
          <w:szCs w:val="32"/>
        </w:rPr>
        <w:t>Songez seulement à ma tranquillité d</w:t>
      </w:r>
      <w:r>
        <w:rPr>
          <w:szCs w:val="32"/>
        </w:rPr>
        <w:t>’</w:t>
      </w:r>
      <w:r w:rsidRPr="00894396">
        <w:rPr>
          <w:szCs w:val="32"/>
        </w:rPr>
        <w:t>esprit</w:t>
      </w:r>
      <w:r>
        <w:rPr>
          <w:szCs w:val="32"/>
        </w:rPr>
        <w:t xml:space="preserve">. </w:t>
      </w:r>
      <w:r w:rsidRPr="00894396">
        <w:rPr>
          <w:szCs w:val="32"/>
        </w:rPr>
        <w:t>Je ne pourrais me défaire de l</w:t>
      </w:r>
      <w:r>
        <w:rPr>
          <w:szCs w:val="32"/>
        </w:rPr>
        <w:t>’</w:t>
      </w:r>
      <w:r w:rsidRPr="00894396">
        <w:rPr>
          <w:szCs w:val="32"/>
        </w:rPr>
        <w:t>idée que j</w:t>
      </w:r>
      <w:r>
        <w:rPr>
          <w:szCs w:val="32"/>
        </w:rPr>
        <w:t>’</w:t>
      </w:r>
      <w:r w:rsidRPr="00894396">
        <w:rPr>
          <w:szCs w:val="32"/>
        </w:rPr>
        <w:t>aurais causé la perte d</w:t>
      </w:r>
      <w:r>
        <w:rPr>
          <w:szCs w:val="32"/>
        </w:rPr>
        <w:t>’</w:t>
      </w:r>
      <w:r w:rsidRPr="00894396">
        <w:rPr>
          <w:szCs w:val="32"/>
        </w:rPr>
        <w:t>un camarade</w:t>
      </w:r>
      <w:r>
        <w:rPr>
          <w:szCs w:val="32"/>
        </w:rPr>
        <w:t xml:space="preserve">. </w:t>
      </w:r>
      <w:r w:rsidRPr="00894396">
        <w:rPr>
          <w:szCs w:val="32"/>
        </w:rPr>
        <w:t>Si vous agissez</w:t>
      </w:r>
      <w:r>
        <w:rPr>
          <w:szCs w:val="32"/>
        </w:rPr>
        <w:t xml:space="preserve">, </w:t>
      </w:r>
      <w:r w:rsidRPr="00894396">
        <w:rPr>
          <w:szCs w:val="32"/>
        </w:rPr>
        <w:t>l</w:t>
      </w:r>
      <w:r>
        <w:rPr>
          <w:szCs w:val="32"/>
        </w:rPr>
        <w:t>’</w:t>
      </w:r>
      <w:r w:rsidRPr="00894396">
        <w:rPr>
          <w:szCs w:val="32"/>
        </w:rPr>
        <w:t>affaire ira plus loin</w:t>
      </w:r>
      <w:r>
        <w:rPr>
          <w:szCs w:val="32"/>
        </w:rPr>
        <w:t xml:space="preserve">. </w:t>
      </w:r>
      <w:r w:rsidRPr="00894396">
        <w:rPr>
          <w:szCs w:val="32"/>
        </w:rPr>
        <w:t>L</w:t>
      </w:r>
      <w:r>
        <w:rPr>
          <w:szCs w:val="32"/>
        </w:rPr>
        <w:t>’</w:t>
      </w:r>
      <w:r w:rsidRPr="00894396">
        <w:rPr>
          <w:szCs w:val="32"/>
        </w:rPr>
        <w:t>enquête a été abandonnée</w:t>
      </w:r>
      <w:r>
        <w:rPr>
          <w:szCs w:val="32"/>
        </w:rPr>
        <w:t xml:space="preserve"> ; </w:t>
      </w:r>
      <w:r w:rsidRPr="00894396">
        <w:rPr>
          <w:szCs w:val="32"/>
        </w:rPr>
        <w:t>n</w:t>
      </w:r>
      <w:r>
        <w:rPr>
          <w:szCs w:val="32"/>
        </w:rPr>
        <w:t>’</w:t>
      </w:r>
      <w:r w:rsidRPr="00894396">
        <w:rPr>
          <w:szCs w:val="32"/>
        </w:rPr>
        <w:t>en parlons plus</w:t>
      </w:r>
      <w:r>
        <w:rPr>
          <w:szCs w:val="32"/>
        </w:rPr>
        <w:t xml:space="preserve">. </w:t>
      </w:r>
      <w:r w:rsidRPr="00894396">
        <w:rPr>
          <w:szCs w:val="32"/>
        </w:rPr>
        <w:t>Elle aurait été absolument fatale à Féraud</w:t>
      </w:r>
      <w:r>
        <w:rPr>
          <w:szCs w:val="32"/>
        </w:rPr>
        <w:t> !</w:t>
      </w:r>
    </w:p>
    <w:p w14:paraId="52757844" w14:textId="77777777" w:rsidR="008D6F52" w:rsidRDefault="008D6F52" w:rsidP="008D6F52">
      <w:pPr>
        <w:rPr>
          <w:szCs w:val="32"/>
        </w:rPr>
      </w:pPr>
      <w:r>
        <w:t>— </w:t>
      </w:r>
      <w:r w:rsidRPr="00894396">
        <w:rPr>
          <w:szCs w:val="32"/>
        </w:rPr>
        <w:t>Hein</w:t>
      </w:r>
      <w:r>
        <w:rPr>
          <w:szCs w:val="32"/>
        </w:rPr>
        <w:t xml:space="preserve"> ? </w:t>
      </w:r>
      <w:r w:rsidRPr="00894396">
        <w:rPr>
          <w:szCs w:val="32"/>
        </w:rPr>
        <w:t>Vous dites</w:t>
      </w:r>
      <w:r>
        <w:rPr>
          <w:szCs w:val="32"/>
        </w:rPr>
        <w:t xml:space="preserve"> ? </w:t>
      </w:r>
      <w:r w:rsidRPr="00894396">
        <w:rPr>
          <w:szCs w:val="32"/>
        </w:rPr>
        <w:t>Il s</w:t>
      </w:r>
      <w:r>
        <w:rPr>
          <w:szCs w:val="32"/>
        </w:rPr>
        <w:t>’</w:t>
      </w:r>
      <w:r w:rsidRPr="00894396">
        <w:rPr>
          <w:szCs w:val="32"/>
        </w:rPr>
        <w:t>est donc si mal conduit</w:t>
      </w:r>
      <w:r>
        <w:rPr>
          <w:szCs w:val="32"/>
        </w:rPr>
        <w:t> ?</w:t>
      </w:r>
    </w:p>
    <w:p w14:paraId="5F22B0E8" w14:textId="77777777" w:rsidR="008D6F52" w:rsidRDefault="008D6F52" w:rsidP="008D6F52">
      <w:pPr>
        <w:rPr>
          <w:szCs w:val="32"/>
        </w:rPr>
      </w:pPr>
      <w:r>
        <w:t>— </w:t>
      </w:r>
      <w:r w:rsidRPr="00894396">
        <w:rPr>
          <w:szCs w:val="32"/>
        </w:rPr>
        <w:t>Oui</w:t>
      </w:r>
      <w:r>
        <w:rPr>
          <w:szCs w:val="32"/>
        </w:rPr>
        <w:t xml:space="preserve">, </w:t>
      </w:r>
      <w:r w:rsidRPr="00894396">
        <w:rPr>
          <w:szCs w:val="32"/>
        </w:rPr>
        <w:t>assez mal</w:t>
      </w:r>
      <w:r>
        <w:rPr>
          <w:szCs w:val="32"/>
        </w:rPr>
        <w:t xml:space="preserve"> ! </w:t>
      </w:r>
      <w:r w:rsidRPr="00894396">
        <w:rPr>
          <w:szCs w:val="32"/>
        </w:rPr>
        <w:t>murmura d</w:t>
      </w:r>
      <w:r>
        <w:rPr>
          <w:szCs w:val="32"/>
        </w:rPr>
        <w:t>’</w:t>
      </w:r>
      <w:r w:rsidRPr="00894396">
        <w:rPr>
          <w:szCs w:val="32"/>
        </w:rPr>
        <w:t>Hubert</w:t>
      </w:r>
      <w:r>
        <w:rPr>
          <w:szCs w:val="32"/>
        </w:rPr>
        <w:t xml:space="preserve">, </w:t>
      </w:r>
      <w:r w:rsidRPr="00894396">
        <w:rPr>
          <w:szCs w:val="32"/>
        </w:rPr>
        <w:t>à qui sa faiblesse persistante donnait envie de pleurer</w:t>
      </w:r>
      <w:r>
        <w:rPr>
          <w:szCs w:val="32"/>
        </w:rPr>
        <w:t>.</w:t>
      </w:r>
    </w:p>
    <w:p w14:paraId="2CC9F83E" w14:textId="77777777" w:rsidR="008D6F52" w:rsidRDefault="00000000" w:rsidP="008D6F52">
      <w:pPr>
        <w:rPr>
          <w:szCs w:val="32"/>
        </w:rPr>
      </w:pPr>
      <w:r w:rsidRPr="00894396">
        <w:rPr>
          <w:szCs w:val="32"/>
        </w:rPr>
        <w:t>Comme l</w:t>
      </w:r>
      <w:r w:rsidR="008D6F52">
        <w:rPr>
          <w:szCs w:val="32"/>
        </w:rPr>
        <w:t>’</w:t>
      </w:r>
      <w:r w:rsidRPr="00894396">
        <w:rPr>
          <w:szCs w:val="32"/>
        </w:rPr>
        <w:t>autre officier n</w:t>
      </w:r>
      <w:r w:rsidR="008D6F52">
        <w:rPr>
          <w:szCs w:val="32"/>
        </w:rPr>
        <w:t>’</w:t>
      </w:r>
      <w:r w:rsidRPr="00894396">
        <w:rPr>
          <w:szCs w:val="32"/>
        </w:rPr>
        <w:t>appartenait pas à son régiment</w:t>
      </w:r>
      <w:r w:rsidR="008D6F52">
        <w:rPr>
          <w:szCs w:val="32"/>
        </w:rPr>
        <w:t xml:space="preserve">, </w:t>
      </w:r>
      <w:r w:rsidRPr="00894396">
        <w:rPr>
          <w:szCs w:val="32"/>
        </w:rPr>
        <w:t>le colonel n</w:t>
      </w:r>
      <w:r w:rsidR="008D6F52">
        <w:rPr>
          <w:szCs w:val="32"/>
        </w:rPr>
        <w:t>’</w:t>
      </w:r>
      <w:r w:rsidRPr="00894396">
        <w:rPr>
          <w:szCs w:val="32"/>
        </w:rPr>
        <w:t xml:space="preserve">eut pas </w:t>
      </w:r>
      <w:proofErr w:type="spellStart"/>
      <w:r w:rsidRPr="00894396">
        <w:rPr>
          <w:szCs w:val="32"/>
        </w:rPr>
        <w:t>grand</w:t>
      </w:r>
      <w:r w:rsidR="008D6F52">
        <w:rPr>
          <w:szCs w:val="32"/>
        </w:rPr>
        <w:t>’</w:t>
      </w:r>
      <w:r w:rsidRPr="00894396">
        <w:rPr>
          <w:szCs w:val="32"/>
        </w:rPr>
        <w:t>peine</w:t>
      </w:r>
      <w:proofErr w:type="spellEnd"/>
      <w:r w:rsidRPr="00894396">
        <w:rPr>
          <w:szCs w:val="32"/>
        </w:rPr>
        <w:t xml:space="preserve"> à croire son subordonné</w:t>
      </w:r>
      <w:r w:rsidR="008D6F52">
        <w:rPr>
          <w:szCs w:val="32"/>
        </w:rPr>
        <w:t xml:space="preserve">. </w:t>
      </w:r>
      <w:r w:rsidRPr="00894396">
        <w:rPr>
          <w:szCs w:val="32"/>
        </w:rPr>
        <w:t>Il se mit à arpenter la pièce</w:t>
      </w:r>
      <w:r w:rsidR="008D6F52">
        <w:rPr>
          <w:szCs w:val="32"/>
        </w:rPr>
        <w:t xml:space="preserve">. </w:t>
      </w:r>
      <w:r w:rsidRPr="00894396">
        <w:rPr>
          <w:szCs w:val="32"/>
        </w:rPr>
        <w:t>C</w:t>
      </w:r>
      <w:r w:rsidR="008D6F52">
        <w:rPr>
          <w:szCs w:val="32"/>
        </w:rPr>
        <w:t>’</w:t>
      </w:r>
      <w:r w:rsidRPr="00894396">
        <w:rPr>
          <w:szCs w:val="32"/>
        </w:rPr>
        <w:t>était un bon chef</w:t>
      </w:r>
      <w:r w:rsidR="008D6F52">
        <w:rPr>
          <w:szCs w:val="32"/>
        </w:rPr>
        <w:t xml:space="preserve">, </w:t>
      </w:r>
      <w:r w:rsidRPr="00894396">
        <w:rPr>
          <w:szCs w:val="32"/>
        </w:rPr>
        <w:t>un ami capable de discrète sympathie</w:t>
      </w:r>
      <w:r w:rsidR="008D6F52">
        <w:rPr>
          <w:szCs w:val="32"/>
        </w:rPr>
        <w:t xml:space="preserve">. </w:t>
      </w:r>
      <w:r w:rsidRPr="00894396">
        <w:rPr>
          <w:szCs w:val="32"/>
        </w:rPr>
        <w:t>Pourtant</w:t>
      </w:r>
      <w:r w:rsidR="008D6F52">
        <w:rPr>
          <w:szCs w:val="32"/>
        </w:rPr>
        <w:t xml:space="preserve">, </w:t>
      </w:r>
      <w:r w:rsidRPr="00894396">
        <w:rPr>
          <w:szCs w:val="32"/>
        </w:rPr>
        <w:t>il était homme aussi et le laissa voir</w:t>
      </w:r>
      <w:r w:rsidR="008D6F52">
        <w:rPr>
          <w:szCs w:val="32"/>
        </w:rPr>
        <w:t xml:space="preserve">, </w:t>
      </w:r>
      <w:r w:rsidRPr="00894396">
        <w:rPr>
          <w:szCs w:val="32"/>
        </w:rPr>
        <w:t>car il était étranger à tout artifice</w:t>
      </w:r>
      <w:r w:rsidR="008D6F52">
        <w:rPr>
          <w:szCs w:val="32"/>
        </w:rPr>
        <w:t>.</w:t>
      </w:r>
    </w:p>
    <w:p w14:paraId="09045AA7" w14:textId="77777777" w:rsidR="008D6F52" w:rsidRDefault="008D6F52" w:rsidP="008D6F52">
      <w:pPr>
        <w:rPr>
          <w:szCs w:val="32"/>
        </w:rPr>
      </w:pPr>
      <w:r>
        <w:t>— </w:t>
      </w:r>
      <w:r w:rsidRPr="00894396">
        <w:rPr>
          <w:szCs w:val="32"/>
        </w:rPr>
        <w:t>Le diable</w:t>
      </w:r>
      <w:r>
        <w:rPr>
          <w:szCs w:val="32"/>
        </w:rPr>
        <w:t xml:space="preserve">, </w:t>
      </w:r>
      <w:r w:rsidRPr="00894396">
        <w:rPr>
          <w:szCs w:val="32"/>
        </w:rPr>
        <w:t>lieutenant</w:t>
      </w:r>
      <w:r>
        <w:rPr>
          <w:szCs w:val="32"/>
        </w:rPr>
        <w:t xml:space="preserve">, </w:t>
      </w:r>
      <w:r w:rsidRPr="00894396">
        <w:rPr>
          <w:szCs w:val="32"/>
        </w:rPr>
        <w:t>bredouilla-t-il</w:t>
      </w:r>
      <w:r>
        <w:rPr>
          <w:szCs w:val="32"/>
        </w:rPr>
        <w:t xml:space="preserve">, </w:t>
      </w:r>
      <w:r w:rsidRPr="00894396">
        <w:rPr>
          <w:szCs w:val="32"/>
        </w:rPr>
        <w:t>dans la simplicité de son cœur</w:t>
      </w:r>
      <w:r>
        <w:rPr>
          <w:szCs w:val="32"/>
        </w:rPr>
        <w:t xml:space="preserve">, </w:t>
      </w:r>
      <w:r w:rsidRPr="00894396">
        <w:rPr>
          <w:szCs w:val="32"/>
        </w:rPr>
        <w:t>c</w:t>
      </w:r>
      <w:r>
        <w:rPr>
          <w:szCs w:val="32"/>
        </w:rPr>
        <w:t>’</w:t>
      </w:r>
      <w:r w:rsidRPr="00894396">
        <w:rPr>
          <w:szCs w:val="32"/>
        </w:rPr>
        <w:t>est que j</w:t>
      </w:r>
      <w:r>
        <w:rPr>
          <w:szCs w:val="32"/>
        </w:rPr>
        <w:t>’</w:t>
      </w:r>
      <w:r w:rsidRPr="00894396">
        <w:rPr>
          <w:szCs w:val="32"/>
        </w:rPr>
        <w:t>ai déclaré mon intention d</w:t>
      </w:r>
      <w:r>
        <w:rPr>
          <w:szCs w:val="32"/>
        </w:rPr>
        <w:t>’</w:t>
      </w:r>
      <w:r w:rsidRPr="00894396">
        <w:rPr>
          <w:szCs w:val="32"/>
        </w:rPr>
        <w:t>aller jusqu</w:t>
      </w:r>
      <w:r>
        <w:rPr>
          <w:szCs w:val="32"/>
        </w:rPr>
        <w:t>’</w:t>
      </w:r>
      <w:r w:rsidRPr="00894396">
        <w:rPr>
          <w:szCs w:val="32"/>
        </w:rPr>
        <w:t>au bout de l</w:t>
      </w:r>
      <w:r>
        <w:rPr>
          <w:szCs w:val="32"/>
        </w:rPr>
        <w:t>’</w:t>
      </w:r>
      <w:r w:rsidRPr="00894396">
        <w:rPr>
          <w:szCs w:val="32"/>
        </w:rPr>
        <w:t>affaire</w:t>
      </w:r>
      <w:r>
        <w:rPr>
          <w:szCs w:val="32"/>
        </w:rPr>
        <w:t xml:space="preserve">. </w:t>
      </w:r>
      <w:r w:rsidRPr="00894396">
        <w:rPr>
          <w:szCs w:val="32"/>
        </w:rPr>
        <w:t>Et quand un colonel affirme une chose</w:t>
      </w:r>
      <w:r>
        <w:rPr>
          <w:szCs w:val="32"/>
        </w:rPr>
        <w:t xml:space="preserve">, </w:t>
      </w:r>
      <w:r w:rsidRPr="00894396">
        <w:rPr>
          <w:szCs w:val="32"/>
        </w:rPr>
        <w:t>vous comprenez</w:t>
      </w:r>
      <w:r>
        <w:rPr>
          <w:szCs w:val="32"/>
        </w:rPr>
        <w:t>…</w:t>
      </w:r>
    </w:p>
    <w:p w14:paraId="01EF1CBD" w14:textId="77777777" w:rsidR="008D6F52" w:rsidRDefault="008D6F52" w:rsidP="008D6F52">
      <w:pPr>
        <w:rPr>
          <w:szCs w:val="32"/>
        </w:rPr>
      </w:pPr>
      <w:r>
        <w:t>— </w:t>
      </w:r>
      <w:r w:rsidRPr="00894396">
        <w:rPr>
          <w:szCs w:val="32"/>
        </w:rPr>
        <w:t>Mon colonel</w:t>
      </w:r>
      <w:r>
        <w:rPr>
          <w:szCs w:val="32"/>
        </w:rPr>
        <w:t xml:space="preserve">, </w:t>
      </w:r>
      <w:r w:rsidRPr="00894396">
        <w:rPr>
          <w:szCs w:val="32"/>
        </w:rPr>
        <w:t>interrompit vivement d</w:t>
      </w:r>
      <w:r>
        <w:rPr>
          <w:szCs w:val="32"/>
        </w:rPr>
        <w:t>’</w:t>
      </w:r>
      <w:r w:rsidRPr="00894396">
        <w:rPr>
          <w:szCs w:val="32"/>
        </w:rPr>
        <w:t>Hubert</w:t>
      </w:r>
      <w:r>
        <w:rPr>
          <w:szCs w:val="32"/>
        </w:rPr>
        <w:t xml:space="preserve">, </w:t>
      </w:r>
      <w:r w:rsidRPr="00894396">
        <w:rPr>
          <w:szCs w:val="32"/>
        </w:rPr>
        <w:t>laissez-moi vous supplier de vous contenter de ma parole d</w:t>
      </w:r>
      <w:r>
        <w:rPr>
          <w:szCs w:val="32"/>
        </w:rPr>
        <w:t>’</w:t>
      </w:r>
      <w:r w:rsidRPr="00894396">
        <w:rPr>
          <w:szCs w:val="32"/>
        </w:rPr>
        <w:t>honneur</w:t>
      </w:r>
      <w:r>
        <w:rPr>
          <w:szCs w:val="32"/>
        </w:rPr>
        <w:t xml:space="preserve">. </w:t>
      </w:r>
      <w:r w:rsidRPr="00894396">
        <w:rPr>
          <w:szCs w:val="32"/>
        </w:rPr>
        <w:t>Je vous affirme avoir été entraîné dans une maudite histoire qui ne me laissait pas de choix</w:t>
      </w:r>
      <w:r>
        <w:rPr>
          <w:szCs w:val="32"/>
        </w:rPr>
        <w:t xml:space="preserve"> ; </w:t>
      </w:r>
      <w:r w:rsidRPr="00894396">
        <w:rPr>
          <w:szCs w:val="32"/>
        </w:rPr>
        <w:t>il n</w:t>
      </w:r>
      <w:r>
        <w:rPr>
          <w:szCs w:val="32"/>
        </w:rPr>
        <w:t>’</w:t>
      </w:r>
      <w:r w:rsidRPr="00894396">
        <w:rPr>
          <w:szCs w:val="32"/>
        </w:rPr>
        <w:t>y avait pas d</w:t>
      </w:r>
      <w:r>
        <w:rPr>
          <w:szCs w:val="32"/>
        </w:rPr>
        <w:t>’</w:t>
      </w:r>
      <w:r w:rsidRPr="00894396">
        <w:rPr>
          <w:szCs w:val="32"/>
        </w:rPr>
        <w:t>autre alternative compatible avec ma dignité d</w:t>
      </w:r>
      <w:r>
        <w:rPr>
          <w:szCs w:val="32"/>
        </w:rPr>
        <w:t>’</w:t>
      </w:r>
      <w:r w:rsidRPr="00894396">
        <w:rPr>
          <w:szCs w:val="32"/>
        </w:rPr>
        <w:t>homme et d</w:t>
      </w:r>
      <w:r>
        <w:rPr>
          <w:szCs w:val="32"/>
        </w:rPr>
        <w:t>’</w:t>
      </w:r>
      <w:r w:rsidRPr="00894396">
        <w:rPr>
          <w:szCs w:val="32"/>
        </w:rPr>
        <w:t>officier</w:t>
      </w:r>
      <w:r>
        <w:rPr>
          <w:szCs w:val="32"/>
        </w:rPr>
        <w:t xml:space="preserve">. </w:t>
      </w:r>
      <w:r w:rsidRPr="00894396">
        <w:rPr>
          <w:szCs w:val="32"/>
        </w:rPr>
        <w:t>Voilà</w:t>
      </w:r>
      <w:r>
        <w:rPr>
          <w:szCs w:val="32"/>
        </w:rPr>
        <w:t xml:space="preserve">, </w:t>
      </w:r>
      <w:r w:rsidRPr="00894396">
        <w:rPr>
          <w:szCs w:val="32"/>
        </w:rPr>
        <w:t>en somme</w:t>
      </w:r>
      <w:r>
        <w:rPr>
          <w:szCs w:val="32"/>
        </w:rPr>
        <w:t xml:space="preserve">, </w:t>
      </w:r>
      <w:r w:rsidRPr="00894396">
        <w:rPr>
          <w:szCs w:val="32"/>
        </w:rPr>
        <w:t>le fond de l</w:t>
      </w:r>
      <w:r>
        <w:rPr>
          <w:szCs w:val="32"/>
        </w:rPr>
        <w:t>’</w:t>
      </w:r>
      <w:r w:rsidRPr="00894396">
        <w:rPr>
          <w:szCs w:val="32"/>
        </w:rPr>
        <w:t>affaire</w:t>
      </w:r>
      <w:r>
        <w:rPr>
          <w:szCs w:val="32"/>
        </w:rPr>
        <w:t xml:space="preserve">, </w:t>
      </w:r>
      <w:r w:rsidRPr="00894396">
        <w:rPr>
          <w:szCs w:val="32"/>
        </w:rPr>
        <w:t>mon colonel</w:t>
      </w:r>
      <w:r>
        <w:rPr>
          <w:szCs w:val="32"/>
        </w:rPr>
        <w:t xml:space="preserve"> ; </w:t>
      </w:r>
      <w:r w:rsidRPr="00894396">
        <w:rPr>
          <w:szCs w:val="32"/>
        </w:rPr>
        <w:t>je vous le montre</w:t>
      </w:r>
      <w:r>
        <w:rPr>
          <w:szCs w:val="32"/>
        </w:rPr>
        <w:t xml:space="preserve">. </w:t>
      </w:r>
      <w:r w:rsidRPr="00894396">
        <w:rPr>
          <w:szCs w:val="32"/>
        </w:rPr>
        <w:t>Le reste n</w:t>
      </w:r>
      <w:r>
        <w:rPr>
          <w:szCs w:val="32"/>
        </w:rPr>
        <w:t>’</w:t>
      </w:r>
      <w:r w:rsidRPr="00894396">
        <w:rPr>
          <w:szCs w:val="32"/>
        </w:rPr>
        <w:t>est que détails sans importance</w:t>
      </w:r>
      <w:r>
        <w:rPr>
          <w:szCs w:val="32"/>
        </w:rPr>
        <w:t>.</w:t>
      </w:r>
    </w:p>
    <w:p w14:paraId="00407AA7" w14:textId="77777777" w:rsidR="008D6F52" w:rsidRDefault="00000000" w:rsidP="008D6F52">
      <w:pPr>
        <w:rPr>
          <w:szCs w:val="32"/>
        </w:rPr>
      </w:pPr>
      <w:r w:rsidRPr="00894396">
        <w:rPr>
          <w:szCs w:val="32"/>
        </w:rPr>
        <w:t>Le colonel s</w:t>
      </w:r>
      <w:r w:rsidR="008D6F52">
        <w:rPr>
          <w:szCs w:val="32"/>
        </w:rPr>
        <w:t>’</w:t>
      </w:r>
      <w:r w:rsidRPr="00894396">
        <w:rPr>
          <w:szCs w:val="32"/>
        </w:rPr>
        <w:t>arrêta court</w:t>
      </w:r>
      <w:r w:rsidR="008D6F52">
        <w:rPr>
          <w:szCs w:val="32"/>
        </w:rPr>
        <w:t xml:space="preserve">. </w:t>
      </w:r>
      <w:r w:rsidRPr="00894396">
        <w:rPr>
          <w:szCs w:val="32"/>
        </w:rPr>
        <w:t>La réputation de bon sens et de bonne humeur du lieutenant d</w:t>
      </w:r>
      <w:r w:rsidR="008D6F52">
        <w:rPr>
          <w:szCs w:val="32"/>
        </w:rPr>
        <w:t>’</w:t>
      </w:r>
      <w:r w:rsidRPr="00894396">
        <w:rPr>
          <w:szCs w:val="32"/>
        </w:rPr>
        <w:t>Hubert pesait dans la balance</w:t>
      </w:r>
      <w:r w:rsidR="008D6F52">
        <w:rPr>
          <w:szCs w:val="32"/>
        </w:rPr>
        <w:t xml:space="preserve">. </w:t>
      </w:r>
      <w:r w:rsidRPr="00894396">
        <w:rPr>
          <w:szCs w:val="32"/>
        </w:rPr>
        <w:lastRenderedPageBreak/>
        <w:t>Tête froide</w:t>
      </w:r>
      <w:r w:rsidR="008D6F52">
        <w:rPr>
          <w:szCs w:val="32"/>
        </w:rPr>
        <w:t xml:space="preserve">, </w:t>
      </w:r>
      <w:r w:rsidRPr="00894396">
        <w:rPr>
          <w:szCs w:val="32"/>
        </w:rPr>
        <w:t>cœur chaud et sincère</w:t>
      </w:r>
      <w:r w:rsidR="008D6F52">
        <w:rPr>
          <w:szCs w:val="32"/>
        </w:rPr>
        <w:t xml:space="preserve">. </w:t>
      </w:r>
      <w:r w:rsidRPr="00894396">
        <w:rPr>
          <w:szCs w:val="32"/>
        </w:rPr>
        <w:t>Toujours correct dans sa conduite</w:t>
      </w:r>
      <w:r w:rsidR="008D6F52">
        <w:rPr>
          <w:szCs w:val="32"/>
        </w:rPr>
        <w:t xml:space="preserve">. </w:t>
      </w:r>
      <w:r w:rsidRPr="00894396">
        <w:rPr>
          <w:szCs w:val="32"/>
        </w:rPr>
        <w:t>Il fallait lui faire confiance</w:t>
      </w:r>
      <w:r w:rsidR="008D6F52">
        <w:rPr>
          <w:szCs w:val="32"/>
        </w:rPr>
        <w:t xml:space="preserve">. </w:t>
      </w:r>
      <w:r w:rsidRPr="00894396">
        <w:rPr>
          <w:szCs w:val="32"/>
        </w:rPr>
        <w:t>Le colonel contint virilement une immense curiosité</w:t>
      </w:r>
      <w:r w:rsidR="008D6F52">
        <w:rPr>
          <w:szCs w:val="32"/>
        </w:rPr>
        <w:t>.</w:t>
      </w:r>
    </w:p>
    <w:p w14:paraId="62F2662D" w14:textId="77777777" w:rsidR="008D6F52" w:rsidRDefault="008D6F52" w:rsidP="008D6F52">
      <w:pPr>
        <w:rPr>
          <w:szCs w:val="32"/>
        </w:rPr>
      </w:pPr>
      <w:r>
        <w:t>— </w:t>
      </w:r>
      <w:r w:rsidRPr="00894396">
        <w:rPr>
          <w:szCs w:val="32"/>
        </w:rPr>
        <w:t>Hum</w:t>
      </w:r>
      <w:r>
        <w:rPr>
          <w:szCs w:val="32"/>
        </w:rPr>
        <w:t xml:space="preserve"> ! </w:t>
      </w:r>
      <w:r w:rsidRPr="00894396">
        <w:rPr>
          <w:szCs w:val="32"/>
        </w:rPr>
        <w:t>vous affirmez que comme homme et comme officier</w:t>
      </w:r>
      <w:r>
        <w:rPr>
          <w:szCs w:val="32"/>
        </w:rPr>
        <w:t xml:space="preserve">… </w:t>
      </w:r>
      <w:r w:rsidRPr="00894396">
        <w:rPr>
          <w:szCs w:val="32"/>
        </w:rPr>
        <w:t>Vous n</w:t>
      </w:r>
      <w:r>
        <w:rPr>
          <w:szCs w:val="32"/>
        </w:rPr>
        <w:t>’</w:t>
      </w:r>
      <w:r w:rsidRPr="00894396">
        <w:rPr>
          <w:szCs w:val="32"/>
        </w:rPr>
        <w:t>aviez pas le choix dites-vous</w:t>
      </w:r>
      <w:r>
        <w:rPr>
          <w:szCs w:val="32"/>
        </w:rPr>
        <w:t> ?</w:t>
      </w:r>
    </w:p>
    <w:p w14:paraId="1A9BA304" w14:textId="5B404134" w:rsidR="008D6F52" w:rsidRDefault="008D6F52" w:rsidP="008D6F52">
      <w:pPr>
        <w:rPr>
          <w:szCs w:val="32"/>
        </w:rPr>
      </w:pPr>
      <w:r>
        <w:t>— </w:t>
      </w:r>
      <w:r w:rsidRPr="00894396">
        <w:rPr>
          <w:szCs w:val="32"/>
        </w:rPr>
        <w:t>Comme officier</w:t>
      </w:r>
      <w:r>
        <w:rPr>
          <w:szCs w:val="32"/>
        </w:rPr>
        <w:t xml:space="preserve">, </w:t>
      </w:r>
      <w:r w:rsidRPr="00894396">
        <w:rPr>
          <w:szCs w:val="32"/>
        </w:rPr>
        <w:t>officier du 4</w:t>
      </w:r>
      <w:r w:rsidRPr="008D6F52">
        <w:rPr>
          <w:szCs w:val="32"/>
          <w:vertAlign w:val="superscript"/>
        </w:rPr>
        <w:t>e</w:t>
      </w:r>
      <w:r w:rsidRPr="00894396">
        <w:rPr>
          <w:szCs w:val="32"/>
        </w:rPr>
        <w:t xml:space="preserve"> hussards</w:t>
      </w:r>
      <w:r>
        <w:rPr>
          <w:szCs w:val="32"/>
        </w:rPr>
        <w:t xml:space="preserve">, </w:t>
      </w:r>
      <w:r w:rsidRPr="00894396">
        <w:rPr>
          <w:szCs w:val="32"/>
        </w:rPr>
        <w:t>surtout</w:t>
      </w:r>
      <w:r>
        <w:rPr>
          <w:szCs w:val="32"/>
        </w:rPr>
        <w:t xml:space="preserve">, </w:t>
      </w:r>
      <w:r w:rsidRPr="00894396">
        <w:rPr>
          <w:szCs w:val="32"/>
        </w:rPr>
        <w:t>insista d</w:t>
      </w:r>
      <w:r>
        <w:rPr>
          <w:szCs w:val="32"/>
        </w:rPr>
        <w:t>’</w:t>
      </w:r>
      <w:r w:rsidRPr="00894396">
        <w:rPr>
          <w:szCs w:val="32"/>
        </w:rPr>
        <w:t>Hubert</w:t>
      </w:r>
      <w:r>
        <w:rPr>
          <w:szCs w:val="32"/>
        </w:rPr>
        <w:t xml:space="preserve">. </w:t>
      </w:r>
      <w:r w:rsidRPr="00894396">
        <w:rPr>
          <w:szCs w:val="32"/>
        </w:rPr>
        <w:t>Non</w:t>
      </w:r>
      <w:r>
        <w:rPr>
          <w:szCs w:val="32"/>
        </w:rPr>
        <w:t xml:space="preserve">, </w:t>
      </w:r>
      <w:r w:rsidRPr="00894396">
        <w:rPr>
          <w:szCs w:val="32"/>
        </w:rPr>
        <w:t>mon colonel</w:t>
      </w:r>
      <w:r>
        <w:rPr>
          <w:szCs w:val="32"/>
        </w:rPr>
        <w:t xml:space="preserve"> ; </w:t>
      </w:r>
      <w:r w:rsidRPr="00894396">
        <w:rPr>
          <w:szCs w:val="32"/>
        </w:rPr>
        <w:t>et c</w:t>
      </w:r>
      <w:r>
        <w:rPr>
          <w:szCs w:val="32"/>
        </w:rPr>
        <w:t>’</w:t>
      </w:r>
      <w:r w:rsidRPr="00894396">
        <w:rPr>
          <w:szCs w:val="32"/>
        </w:rPr>
        <w:t>est le fond de l</w:t>
      </w:r>
      <w:r>
        <w:rPr>
          <w:szCs w:val="32"/>
        </w:rPr>
        <w:t>’</w:t>
      </w:r>
      <w:r w:rsidRPr="00894396">
        <w:rPr>
          <w:szCs w:val="32"/>
        </w:rPr>
        <w:t>affaire</w:t>
      </w:r>
      <w:r>
        <w:rPr>
          <w:szCs w:val="32"/>
        </w:rPr>
        <w:t>.</w:t>
      </w:r>
    </w:p>
    <w:p w14:paraId="527220A3" w14:textId="77777777" w:rsidR="008D6F52" w:rsidRDefault="008D6F52" w:rsidP="008D6F52">
      <w:pPr>
        <w:rPr>
          <w:szCs w:val="32"/>
        </w:rPr>
      </w:pPr>
      <w:r>
        <w:t>— </w:t>
      </w:r>
      <w:r w:rsidRPr="00894396">
        <w:rPr>
          <w:szCs w:val="32"/>
        </w:rPr>
        <w:t>Soit</w:t>
      </w:r>
      <w:r>
        <w:rPr>
          <w:szCs w:val="32"/>
        </w:rPr>
        <w:t xml:space="preserve"> ! </w:t>
      </w:r>
      <w:r w:rsidRPr="00894396">
        <w:rPr>
          <w:szCs w:val="32"/>
        </w:rPr>
        <w:t>Bien que tout de même</w:t>
      </w:r>
      <w:r>
        <w:rPr>
          <w:szCs w:val="32"/>
        </w:rPr>
        <w:t xml:space="preserve">, </w:t>
      </w:r>
      <w:r w:rsidRPr="00894396">
        <w:rPr>
          <w:szCs w:val="32"/>
        </w:rPr>
        <w:t>je ne voie pas pourquoi</w:t>
      </w:r>
      <w:r>
        <w:rPr>
          <w:szCs w:val="32"/>
        </w:rPr>
        <w:t xml:space="preserve">, </w:t>
      </w:r>
      <w:r w:rsidRPr="00894396">
        <w:rPr>
          <w:szCs w:val="32"/>
        </w:rPr>
        <w:t>à votre colonel</w:t>
      </w:r>
      <w:r>
        <w:rPr>
          <w:szCs w:val="32"/>
        </w:rPr>
        <w:t xml:space="preserve">… </w:t>
      </w:r>
      <w:r w:rsidRPr="00894396">
        <w:rPr>
          <w:szCs w:val="32"/>
        </w:rPr>
        <w:t>Un colonel est un père</w:t>
      </w:r>
      <w:r>
        <w:rPr>
          <w:szCs w:val="32"/>
        </w:rPr>
        <w:t xml:space="preserve">, </w:t>
      </w:r>
      <w:r w:rsidRPr="00894396">
        <w:rPr>
          <w:szCs w:val="32"/>
        </w:rPr>
        <w:t>que diable</w:t>
      </w:r>
      <w:r>
        <w:rPr>
          <w:szCs w:val="32"/>
        </w:rPr>
        <w:t> !</w:t>
      </w:r>
    </w:p>
    <w:p w14:paraId="60F98C3E" w14:textId="77777777" w:rsidR="008D6F52" w:rsidRDefault="00000000" w:rsidP="008D6F52">
      <w:pPr>
        <w:rPr>
          <w:szCs w:val="32"/>
        </w:rPr>
      </w:pPr>
      <w:r w:rsidRPr="00894396">
        <w:rPr>
          <w:szCs w:val="32"/>
        </w:rPr>
        <w:t>Le colonel n</w:t>
      </w:r>
      <w:r w:rsidR="008D6F52">
        <w:rPr>
          <w:szCs w:val="32"/>
        </w:rPr>
        <w:t>’</w:t>
      </w:r>
      <w:r w:rsidRPr="00894396">
        <w:rPr>
          <w:szCs w:val="32"/>
        </w:rPr>
        <w:t>aurait pas dû laisser échapper d</w:t>
      </w:r>
      <w:r w:rsidR="008D6F52">
        <w:rPr>
          <w:szCs w:val="32"/>
        </w:rPr>
        <w:t>’</w:t>
      </w:r>
      <w:r w:rsidRPr="00894396">
        <w:rPr>
          <w:szCs w:val="32"/>
        </w:rPr>
        <w:t>Hubert</w:t>
      </w:r>
      <w:r w:rsidR="008D6F52">
        <w:rPr>
          <w:szCs w:val="32"/>
        </w:rPr>
        <w:t xml:space="preserve">, </w:t>
      </w:r>
      <w:r w:rsidRPr="00894396">
        <w:rPr>
          <w:szCs w:val="32"/>
        </w:rPr>
        <w:t>qui prenait</w:t>
      </w:r>
      <w:r w:rsidR="008D6F52">
        <w:rPr>
          <w:szCs w:val="32"/>
        </w:rPr>
        <w:t xml:space="preserve">, </w:t>
      </w:r>
      <w:r w:rsidRPr="00894396">
        <w:rPr>
          <w:szCs w:val="32"/>
        </w:rPr>
        <w:t>avec humiliation et désespoir</w:t>
      </w:r>
      <w:r w:rsidR="008D6F52">
        <w:rPr>
          <w:szCs w:val="32"/>
        </w:rPr>
        <w:t xml:space="preserve">, </w:t>
      </w:r>
      <w:r w:rsidRPr="00894396">
        <w:rPr>
          <w:szCs w:val="32"/>
        </w:rPr>
        <w:t>conscience de son insuffisance physique</w:t>
      </w:r>
      <w:r w:rsidR="008D6F52">
        <w:rPr>
          <w:szCs w:val="32"/>
        </w:rPr>
        <w:t xml:space="preserve">. </w:t>
      </w:r>
      <w:r w:rsidRPr="00894396">
        <w:rPr>
          <w:szCs w:val="32"/>
        </w:rPr>
        <w:t>Il cédait à un entêtement de malade</w:t>
      </w:r>
      <w:r w:rsidR="008D6F52">
        <w:rPr>
          <w:szCs w:val="32"/>
        </w:rPr>
        <w:t xml:space="preserve">, </w:t>
      </w:r>
      <w:r w:rsidRPr="00894396">
        <w:rPr>
          <w:szCs w:val="32"/>
        </w:rPr>
        <w:t>et sentait avec terreur ses yeux se remplir de larmes</w:t>
      </w:r>
      <w:r w:rsidR="008D6F52">
        <w:rPr>
          <w:szCs w:val="32"/>
        </w:rPr>
        <w:t xml:space="preserve">. </w:t>
      </w:r>
      <w:r w:rsidRPr="00894396">
        <w:rPr>
          <w:szCs w:val="32"/>
        </w:rPr>
        <w:t>L</w:t>
      </w:r>
      <w:r w:rsidR="008D6F52">
        <w:rPr>
          <w:szCs w:val="32"/>
        </w:rPr>
        <w:t>’</w:t>
      </w:r>
      <w:r w:rsidRPr="00894396">
        <w:rPr>
          <w:szCs w:val="32"/>
        </w:rPr>
        <w:t>affaire était trop lourde pour lui</w:t>
      </w:r>
      <w:r w:rsidR="008D6F52">
        <w:rPr>
          <w:szCs w:val="32"/>
        </w:rPr>
        <w:t xml:space="preserve">. </w:t>
      </w:r>
      <w:r w:rsidRPr="00894396">
        <w:rPr>
          <w:szCs w:val="32"/>
        </w:rPr>
        <w:t>Une larme roula sur sa joue pâle et amaigrie</w:t>
      </w:r>
      <w:r w:rsidR="008D6F52">
        <w:rPr>
          <w:szCs w:val="32"/>
        </w:rPr>
        <w:t>.</w:t>
      </w:r>
    </w:p>
    <w:p w14:paraId="12B41FD6" w14:textId="77777777" w:rsidR="008D6F52" w:rsidRDefault="00000000" w:rsidP="008D6F52">
      <w:pPr>
        <w:rPr>
          <w:szCs w:val="32"/>
        </w:rPr>
      </w:pPr>
      <w:r w:rsidRPr="00894396">
        <w:rPr>
          <w:szCs w:val="32"/>
        </w:rPr>
        <w:t>Le chef se détourna brusquement</w:t>
      </w:r>
      <w:r w:rsidR="008D6F52">
        <w:rPr>
          <w:szCs w:val="32"/>
        </w:rPr>
        <w:t xml:space="preserve"> ; </w:t>
      </w:r>
      <w:r w:rsidRPr="00894396">
        <w:rPr>
          <w:szCs w:val="32"/>
        </w:rPr>
        <w:t>on eût entendu tomber une épingle</w:t>
      </w:r>
      <w:r w:rsidR="008D6F52">
        <w:rPr>
          <w:szCs w:val="32"/>
        </w:rPr>
        <w:t> :</w:t>
      </w:r>
    </w:p>
    <w:p w14:paraId="6B3C5A22" w14:textId="77777777" w:rsidR="008D6F52" w:rsidRDefault="008D6F52" w:rsidP="008D6F52">
      <w:pPr>
        <w:rPr>
          <w:szCs w:val="32"/>
        </w:rPr>
      </w:pPr>
      <w:r>
        <w:t>— </w:t>
      </w:r>
      <w:r w:rsidRPr="00894396">
        <w:rPr>
          <w:szCs w:val="32"/>
        </w:rPr>
        <w:t>C</w:t>
      </w:r>
      <w:r>
        <w:rPr>
          <w:szCs w:val="32"/>
        </w:rPr>
        <w:t>’</w:t>
      </w:r>
      <w:r w:rsidRPr="00894396">
        <w:rPr>
          <w:szCs w:val="32"/>
        </w:rPr>
        <w:t>est une stupide histoire de femme</w:t>
      </w:r>
      <w:r>
        <w:rPr>
          <w:szCs w:val="32"/>
        </w:rPr>
        <w:t xml:space="preserve">, </w:t>
      </w:r>
      <w:r w:rsidRPr="00894396">
        <w:rPr>
          <w:szCs w:val="32"/>
        </w:rPr>
        <w:t>sans doute</w:t>
      </w:r>
      <w:r>
        <w:rPr>
          <w:szCs w:val="32"/>
        </w:rPr>
        <w:t> ?</w:t>
      </w:r>
    </w:p>
    <w:p w14:paraId="05C08ADB" w14:textId="77777777" w:rsidR="008D6F52" w:rsidRDefault="00000000" w:rsidP="008D6F52">
      <w:pPr>
        <w:rPr>
          <w:szCs w:val="32"/>
        </w:rPr>
      </w:pPr>
      <w:r w:rsidRPr="00894396">
        <w:rPr>
          <w:szCs w:val="32"/>
        </w:rPr>
        <w:t>En prononçant ces paroles</w:t>
      </w:r>
      <w:r w:rsidR="008D6F52">
        <w:rPr>
          <w:szCs w:val="32"/>
        </w:rPr>
        <w:t xml:space="preserve">, </w:t>
      </w:r>
      <w:r w:rsidRPr="00894396">
        <w:rPr>
          <w:szCs w:val="32"/>
        </w:rPr>
        <w:t>le colonel se retourna vivement</w:t>
      </w:r>
      <w:r w:rsidR="008D6F52">
        <w:rPr>
          <w:szCs w:val="32"/>
        </w:rPr>
        <w:t xml:space="preserve">, </w:t>
      </w:r>
      <w:r w:rsidRPr="00894396">
        <w:rPr>
          <w:szCs w:val="32"/>
        </w:rPr>
        <w:t>pour surprendre la vérité</w:t>
      </w:r>
      <w:r w:rsidR="008D6F52">
        <w:rPr>
          <w:szCs w:val="32"/>
        </w:rPr>
        <w:t xml:space="preserve">, </w:t>
      </w:r>
      <w:r w:rsidRPr="00894396">
        <w:rPr>
          <w:szCs w:val="32"/>
        </w:rPr>
        <w:t>qui n</w:t>
      </w:r>
      <w:r w:rsidR="008D6F52">
        <w:rPr>
          <w:szCs w:val="32"/>
        </w:rPr>
        <w:t>’</w:t>
      </w:r>
      <w:r w:rsidRPr="00894396">
        <w:rPr>
          <w:szCs w:val="32"/>
        </w:rPr>
        <w:t>est pas une belle femme cachée au fond d</w:t>
      </w:r>
      <w:r w:rsidR="008D6F52">
        <w:rPr>
          <w:szCs w:val="32"/>
        </w:rPr>
        <w:t>’</w:t>
      </w:r>
      <w:r w:rsidRPr="00894396">
        <w:rPr>
          <w:szCs w:val="32"/>
        </w:rPr>
        <w:t>un puits</w:t>
      </w:r>
      <w:r w:rsidR="008D6F52">
        <w:rPr>
          <w:szCs w:val="32"/>
        </w:rPr>
        <w:t xml:space="preserve">, </w:t>
      </w:r>
      <w:r w:rsidRPr="00894396">
        <w:rPr>
          <w:szCs w:val="32"/>
        </w:rPr>
        <w:t>mais un oiseau timide que la ruse seule peut saisir</w:t>
      </w:r>
      <w:r w:rsidR="008D6F52">
        <w:rPr>
          <w:szCs w:val="32"/>
        </w:rPr>
        <w:t xml:space="preserve">. </w:t>
      </w:r>
      <w:r w:rsidRPr="00894396">
        <w:rPr>
          <w:szCs w:val="32"/>
        </w:rPr>
        <w:t>Ce fut le dernier effort de sa diplomatie</w:t>
      </w:r>
      <w:r w:rsidR="008D6F52">
        <w:rPr>
          <w:szCs w:val="32"/>
        </w:rPr>
        <w:t xml:space="preserve">. </w:t>
      </w:r>
      <w:r w:rsidRPr="00894396">
        <w:rPr>
          <w:szCs w:val="32"/>
        </w:rPr>
        <w:t>Il discerna l</w:t>
      </w:r>
      <w:r w:rsidR="008D6F52">
        <w:rPr>
          <w:szCs w:val="32"/>
        </w:rPr>
        <w:t>’</w:t>
      </w:r>
      <w:r w:rsidRPr="00894396">
        <w:rPr>
          <w:szCs w:val="32"/>
        </w:rPr>
        <w:t>incontestable vérité dans l</w:t>
      </w:r>
      <w:r w:rsidR="008D6F52">
        <w:rPr>
          <w:szCs w:val="32"/>
        </w:rPr>
        <w:t>’</w:t>
      </w:r>
      <w:r w:rsidRPr="00894396">
        <w:rPr>
          <w:szCs w:val="32"/>
        </w:rPr>
        <w:t>attitude du lieutenant</w:t>
      </w:r>
      <w:r w:rsidR="008D6F52">
        <w:rPr>
          <w:szCs w:val="32"/>
        </w:rPr>
        <w:t xml:space="preserve">, </w:t>
      </w:r>
      <w:r w:rsidRPr="00894396">
        <w:rPr>
          <w:szCs w:val="32"/>
        </w:rPr>
        <w:t>qui levait au ciel ses yeux et son bras affaibli</w:t>
      </w:r>
      <w:r w:rsidR="008D6F52">
        <w:rPr>
          <w:szCs w:val="32"/>
        </w:rPr>
        <w:t xml:space="preserve">, </w:t>
      </w:r>
      <w:r w:rsidRPr="00894396">
        <w:rPr>
          <w:szCs w:val="32"/>
        </w:rPr>
        <w:t>en une protestation suprême</w:t>
      </w:r>
      <w:r w:rsidR="008D6F52">
        <w:rPr>
          <w:szCs w:val="32"/>
        </w:rPr>
        <w:t>.</w:t>
      </w:r>
    </w:p>
    <w:p w14:paraId="5CBCF1EE" w14:textId="77777777" w:rsidR="008D6F52" w:rsidRDefault="008D6F52" w:rsidP="008D6F52">
      <w:pPr>
        <w:rPr>
          <w:szCs w:val="32"/>
        </w:rPr>
      </w:pPr>
      <w:r>
        <w:t>— </w:t>
      </w:r>
      <w:r w:rsidRPr="00894396">
        <w:rPr>
          <w:szCs w:val="32"/>
        </w:rPr>
        <w:t>Pas une histoire de femme</w:t>
      </w:r>
      <w:r>
        <w:rPr>
          <w:szCs w:val="32"/>
        </w:rPr>
        <w:t xml:space="preserve">, </w:t>
      </w:r>
      <w:r w:rsidRPr="00894396">
        <w:rPr>
          <w:szCs w:val="32"/>
        </w:rPr>
        <w:t>hein</w:t>
      </w:r>
      <w:r>
        <w:rPr>
          <w:szCs w:val="32"/>
        </w:rPr>
        <w:t xml:space="preserve"> ? </w:t>
      </w:r>
      <w:r w:rsidRPr="00894396">
        <w:rPr>
          <w:szCs w:val="32"/>
        </w:rPr>
        <w:t>gronda le colonel avec un regard perçant</w:t>
      </w:r>
      <w:r>
        <w:rPr>
          <w:szCs w:val="32"/>
        </w:rPr>
        <w:t xml:space="preserve">. </w:t>
      </w:r>
      <w:r w:rsidRPr="00894396">
        <w:rPr>
          <w:szCs w:val="32"/>
        </w:rPr>
        <w:t>Je ne vous demande ni quoi ni quelle</w:t>
      </w:r>
      <w:r>
        <w:rPr>
          <w:szCs w:val="32"/>
        </w:rPr>
        <w:t xml:space="preserve">. </w:t>
      </w:r>
      <w:r w:rsidRPr="00894396">
        <w:rPr>
          <w:szCs w:val="32"/>
        </w:rPr>
        <w:t>Tout ce que je veux savoir</w:t>
      </w:r>
      <w:r>
        <w:rPr>
          <w:szCs w:val="32"/>
        </w:rPr>
        <w:t xml:space="preserve">, </w:t>
      </w:r>
      <w:r w:rsidRPr="00894396">
        <w:rPr>
          <w:szCs w:val="32"/>
        </w:rPr>
        <w:t>c</w:t>
      </w:r>
      <w:r>
        <w:rPr>
          <w:szCs w:val="32"/>
        </w:rPr>
        <w:t>’</w:t>
      </w:r>
      <w:proofErr w:type="spellStart"/>
      <w:r w:rsidRPr="00894396">
        <w:rPr>
          <w:szCs w:val="32"/>
        </w:rPr>
        <w:t>est</w:t>
      </w:r>
      <w:proofErr w:type="spellEnd"/>
      <w:r w:rsidRPr="00894396">
        <w:rPr>
          <w:szCs w:val="32"/>
        </w:rPr>
        <w:t xml:space="preserve"> s</w:t>
      </w:r>
      <w:r>
        <w:rPr>
          <w:szCs w:val="32"/>
        </w:rPr>
        <w:t>’</w:t>
      </w:r>
      <w:r w:rsidRPr="00894396">
        <w:rPr>
          <w:szCs w:val="32"/>
        </w:rPr>
        <w:t>il y a une femme dans l</w:t>
      </w:r>
      <w:r>
        <w:rPr>
          <w:szCs w:val="32"/>
        </w:rPr>
        <w:t>’</w:t>
      </w:r>
      <w:r w:rsidRPr="00894396">
        <w:rPr>
          <w:szCs w:val="32"/>
        </w:rPr>
        <w:t>affaire</w:t>
      </w:r>
      <w:r>
        <w:rPr>
          <w:szCs w:val="32"/>
        </w:rPr>
        <w:t> ?</w:t>
      </w:r>
    </w:p>
    <w:p w14:paraId="505F3D10" w14:textId="77777777" w:rsidR="008D6F52" w:rsidRDefault="00000000" w:rsidP="008D6F52">
      <w:pPr>
        <w:rPr>
          <w:szCs w:val="32"/>
        </w:rPr>
      </w:pPr>
      <w:r w:rsidRPr="00894396">
        <w:rPr>
          <w:szCs w:val="32"/>
        </w:rPr>
        <w:lastRenderedPageBreak/>
        <w:t>Les bras du lieutenant tombèrent</w:t>
      </w:r>
      <w:r w:rsidR="008D6F52">
        <w:rPr>
          <w:szCs w:val="32"/>
        </w:rPr>
        <w:t xml:space="preserve">, </w:t>
      </w:r>
      <w:r w:rsidRPr="00894396">
        <w:rPr>
          <w:szCs w:val="32"/>
        </w:rPr>
        <w:t>et d</w:t>
      </w:r>
      <w:r w:rsidR="008D6F52">
        <w:rPr>
          <w:szCs w:val="32"/>
        </w:rPr>
        <w:t>’</w:t>
      </w:r>
      <w:r w:rsidRPr="00894396">
        <w:rPr>
          <w:szCs w:val="32"/>
        </w:rPr>
        <w:t>une voix brisée</w:t>
      </w:r>
      <w:r w:rsidR="008D6F52">
        <w:rPr>
          <w:szCs w:val="32"/>
        </w:rPr>
        <w:t> :</w:t>
      </w:r>
    </w:p>
    <w:p w14:paraId="1FA04E70" w14:textId="77777777" w:rsidR="008D6F52" w:rsidRDefault="008D6F52" w:rsidP="008D6F52">
      <w:pPr>
        <w:rPr>
          <w:szCs w:val="32"/>
        </w:rPr>
      </w:pPr>
      <w:r>
        <w:t>— </w:t>
      </w:r>
      <w:r w:rsidRPr="00894396">
        <w:rPr>
          <w:szCs w:val="32"/>
        </w:rPr>
        <w:t>Rien de pareil</w:t>
      </w:r>
      <w:r>
        <w:rPr>
          <w:szCs w:val="32"/>
        </w:rPr>
        <w:t xml:space="preserve">, </w:t>
      </w:r>
      <w:r w:rsidRPr="00894396">
        <w:rPr>
          <w:szCs w:val="32"/>
        </w:rPr>
        <w:t>mon colonel</w:t>
      </w:r>
      <w:r>
        <w:rPr>
          <w:szCs w:val="32"/>
        </w:rPr>
        <w:t> !</w:t>
      </w:r>
    </w:p>
    <w:p w14:paraId="39A978A2" w14:textId="77777777" w:rsidR="008D6F52" w:rsidRDefault="008D6F52" w:rsidP="008D6F52">
      <w:pPr>
        <w:rPr>
          <w:szCs w:val="32"/>
        </w:rPr>
      </w:pPr>
      <w:r>
        <w:t>— </w:t>
      </w:r>
      <w:r w:rsidRPr="00894396">
        <w:rPr>
          <w:szCs w:val="32"/>
        </w:rPr>
        <w:t>Sur votre honneur</w:t>
      </w:r>
      <w:r>
        <w:rPr>
          <w:szCs w:val="32"/>
        </w:rPr>
        <w:t xml:space="preserve"> ? </w:t>
      </w:r>
      <w:r w:rsidRPr="00894396">
        <w:rPr>
          <w:szCs w:val="32"/>
        </w:rPr>
        <w:t>insista le vieux soldat</w:t>
      </w:r>
      <w:r>
        <w:rPr>
          <w:szCs w:val="32"/>
        </w:rPr>
        <w:t>.</w:t>
      </w:r>
    </w:p>
    <w:p w14:paraId="63594F02" w14:textId="77777777" w:rsidR="008D6F52" w:rsidRDefault="008D6F52" w:rsidP="008D6F52">
      <w:pPr>
        <w:rPr>
          <w:szCs w:val="32"/>
        </w:rPr>
      </w:pPr>
      <w:r>
        <w:t>— </w:t>
      </w:r>
      <w:r w:rsidRPr="00894396">
        <w:rPr>
          <w:szCs w:val="32"/>
        </w:rPr>
        <w:t>Sur mon honneur</w:t>
      </w:r>
      <w:r>
        <w:rPr>
          <w:szCs w:val="32"/>
        </w:rPr>
        <w:t> !</w:t>
      </w:r>
    </w:p>
    <w:p w14:paraId="486BEE65" w14:textId="77777777" w:rsidR="008D6F52" w:rsidRDefault="008D6F52" w:rsidP="008D6F52">
      <w:pPr>
        <w:rPr>
          <w:szCs w:val="32"/>
        </w:rPr>
      </w:pPr>
      <w:r>
        <w:t>— </w:t>
      </w:r>
      <w:r w:rsidRPr="00894396">
        <w:rPr>
          <w:szCs w:val="32"/>
        </w:rPr>
        <w:t>Très bien</w:t>
      </w:r>
      <w:r>
        <w:rPr>
          <w:szCs w:val="32"/>
        </w:rPr>
        <w:t xml:space="preserve"> ! </w:t>
      </w:r>
      <w:r w:rsidRPr="00894396">
        <w:rPr>
          <w:szCs w:val="32"/>
        </w:rPr>
        <w:t>fit le colonel</w:t>
      </w:r>
      <w:r>
        <w:rPr>
          <w:szCs w:val="32"/>
        </w:rPr>
        <w:t xml:space="preserve">, </w:t>
      </w:r>
      <w:r w:rsidRPr="00894396">
        <w:rPr>
          <w:szCs w:val="32"/>
        </w:rPr>
        <w:t>en se mordant la lèvre d</w:t>
      </w:r>
      <w:r>
        <w:rPr>
          <w:szCs w:val="32"/>
        </w:rPr>
        <w:t>’</w:t>
      </w:r>
      <w:r w:rsidRPr="00894396">
        <w:rPr>
          <w:szCs w:val="32"/>
        </w:rPr>
        <w:t>un air pensif</w:t>
      </w:r>
      <w:r>
        <w:rPr>
          <w:szCs w:val="32"/>
        </w:rPr>
        <w:t xml:space="preserve">. </w:t>
      </w:r>
      <w:r w:rsidRPr="00894396">
        <w:rPr>
          <w:szCs w:val="32"/>
        </w:rPr>
        <w:t>Les arguments du lieutenant</w:t>
      </w:r>
      <w:r>
        <w:rPr>
          <w:szCs w:val="32"/>
        </w:rPr>
        <w:t xml:space="preserve">, </w:t>
      </w:r>
      <w:r w:rsidRPr="00894396">
        <w:rPr>
          <w:szCs w:val="32"/>
        </w:rPr>
        <w:t>joints à son propre penchant pour le jeune homme</w:t>
      </w:r>
      <w:r>
        <w:rPr>
          <w:szCs w:val="32"/>
        </w:rPr>
        <w:t xml:space="preserve">, </w:t>
      </w:r>
      <w:r w:rsidRPr="00894396">
        <w:rPr>
          <w:szCs w:val="32"/>
        </w:rPr>
        <w:t>l</w:t>
      </w:r>
      <w:r>
        <w:rPr>
          <w:szCs w:val="32"/>
        </w:rPr>
        <w:t>’</w:t>
      </w:r>
      <w:r w:rsidRPr="00894396">
        <w:rPr>
          <w:szCs w:val="32"/>
        </w:rPr>
        <w:t>avaient convaincu</w:t>
      </w:r>
      <w:r>
        <w:rPr>
          <w:szCs w:val="32"/>
        </w:rPr>
        <w:t xml:space="preserve">. </w:t>
      </w:r>
      <w:r w:rsidRPr="00894396">
        <w:rPr>
          <w:szCs w:val="32"/>
        </w:rPr>
        <w:t>Il retint encore un instant d</w:t>
      </w:r>
      <w:r>
        <w:rPr>
          <w:szCs w:val="32"/>
        </w:rPr>
        <w:t>’</w:t>
      </w:r>
      <w:r w:rsidRPr="00894396">
        <w:rPr>
          <w:szCs w:val="32"/>
        </w:rPr>
        <w:t>Hubert</w:t>
      </w:r>
      <w:r>
        <w:rPr>
          <w:szCs w:val="32"/>
        </w:rPr>
        <w:t xml:space="preserve">, </w:t>
      </w:r>
      <w:r w:rsidRPr="00894396">
        <w:rPr>
          <w:szCs w:val="32"/>
        </w:rPr>
        <w:t>puis le congédia avec bonté</w:t>
      </w:r>
      <w:r>
        <w:rPr>
          <w:szCs w:val="32"/>
        </w:rPr>
        <w:t>.</w:t>
      </w:r>
    </w:p>
    <w:p w14:paraId="37393353" w14:textId="77777777" w:rsidR="008D6F52" w:rsidRDefault="008D6F52" w:rsidP="008D6F52">
      <w:pPr>
        <w:rPr>
          <w:szCs w:val="32"/>
        </w:rPr>
      </w:pPr>
      <w:r>
        <w:t>— </w:t>
      </w:r>
      <w:r w:rsidRPr="00894396">
        <w:rPr>
          <w:szCs w:val="32"/>
        </w:rPr>
        <w:t>Gardez le lit quelques jours de plus</w:t>
      </w:r>
      <w:r>
        <w:rPr>
          <w:szCs w:val="32"/>
        </w:rPr>
        <w:t xml:space="preserve">, </w:t>
      </w:r>
      <w:r w:rsidRPr="00894396">
        <w:rPr>
          <w:szCs w:val="32"/>
        </w:rPr>
        <w:t>lieutenant</w:t>
      </w:r>
      <w:r>
        <w:rPr>
          <w:szCs w:val="32"/>
        </w:rPr>
        <w:t xml:space="preserve">. </w:t>
      </w:r>
      <w:r w:rsidRPr="00894396">
        <w:rPr>
          <w:szCs w:val="32"/>
        </w:rPr>
        <w:t>À quoi diable a pu penser le major</w:t>
      </w:r>
      <w:r>
        <w:rPr>
          <w:szCs w:val="32"/>
        </w:rPr>
        <w:t xml:space="preserve">, </w:t>
      </w:r>
      <w:r w:rsidRPr="00894396">
        <w:rPr>
          <w:szCs w:val="32"/>
        </w:rPr>
        <w:t>qui vous dit en état de reprendre votre service</w:t>
      </w:r>
      <w:r>
        <w:rPr>
          <w:szCs w:val="32"/>
        </w:rPr>
        <w:t> ?</w:t>
      </w:r>
    </w:p>
    <w:p w14:paraId="54BA951F" w14:textId="77777777" w:rsidR="008D6F52" w:rsidRDefault="00000000" w:rsidP="008D6F52">
      <w:pPr>
        <w:rPr>
          <w:szCs w:val="32"/>
        </w:rPr>
      </w:pPr>
      <w:r w:rsidRPr="00894396">
        <w:rPr>
          <w:szCs w:val="32"/>
        </w:rPr>
        <w:t>Au sortir de l</w:t>
      </w:r>
      <w:r w:rsidR="008D6F52">
        <w:rPr>
          <w:szCs w:val="32"/>
        </w:rPr>
        <w:t>’</w:t>
      </w:r>
      <w:r w:rsidRPr="00894396">
        <w:rPr>
          <w:szCs w:val="32"/>
        </w:rPr>
        <w:t>entrevue</w:t>
      </w:r>
      <w:r w:rsidR="008D6F52">
        <w:rPr>
          <w:szCs w:val="32"/>
        </w:rPr>
        <w:t xml:space="preserve">, </w:t>
      </w:r>
      <w:r w:rsidRPr="00894396">
        <w:rPr>
          <w:szCs w:val="32"/>
        </w:rPr>
        <w:t>d</w:t>
      </w:r>
      <w:r w:rsidR="008D6F52">
        <w:rPr>
          <w:szCs w:val="32"/>
        </w:rPr>
        <w:t>’</w:t>
      </w:r>
      <w:r w:rsidRPr="00894396">
        <w:rPr>
          <w:szCs w:val="32"/>
        </w:rPr>
        <w:t>Hubert ne dit rien à l</w:t>
      </w:r>
      <w:r w:rsidR="008D6F52">
        <w:rPr>
          <w:szCs w:val="32"/>
        </w:rPr>
        <w:t>’</w:t>
      </w:r>
      <w:r w:rsidRPr="00894396">
        <w:rPr>
          <w:szCs w:val="32"/>
        </w:rPr>
        <w:t>ami qui l</w:t>
      </w:r>
      <w:r w:rsidR="008D6F52">
        <w:rPr>
          <w:szCs w:val="32"/>
        </w:rPr>
        <w:t>’</w:t>
      </w:r>
      <w:r w:rsidRPr="00894396">
        <w:rPr>
          <w:szCs w:val="32"/>
        </w:rPr>
        <w:t>attendait pour le ramener chez lui</w:t>
      </w:r>
      <w:r w:rsidR="008D6F52">
        <w:rPr>
          <w:szCs w:val="32"/>
        </w:rPr>
        <w:t xml:space="preserve">. </w:t>
      </w:r>
      <w:r w:rsidRPr="00894396">
        <w:rPr>
          <w:szCs w:val="32"/>
        </w:rPr>
        <w:t>Il ne dit rien à personne</w:t>
      </w:r>
      <w:r w:rsidR="008D6F52">
        <w:rPr>
          <w:szCs w:val="32"/>
        </w:rPr>
        <w:t xml:space="preserve"> ; </w:t>
      </w:r>
      <w:r w:rsidRPr="00894396">
        <w:rPr>
          <w:szCs w:val="32"/>
        </w:rPr>
        <w:t>le lieutenant n</w:t>
      </w:r>
      <w:r w:rsidR="008D6F52">
        <w:rPr>
          <w:szCs w:val="32"/>
        </w:rPr>
        <w:t>’</w:t>
      </w:r>
      <w:r w:rsidRPr="00894396">
        <w:rPr>
          <w:szCs w:val="32"/>
        </w:rPr>
        <w:t>était pas communicatif</w:t>
      </w:r>
      <w:r w:rsidR="008D6F52">
        <w:rPr>
          <w:szCs w:val="32"/>
        </w:rPr>
        <w:t xml:space="preserve">. </w:t>
      </w:r>
      <w:r w:rsidRPr="00894396">
        <w:rPr>
          <w:szCs w:val="32"/>
        </w:rPr>
        <w:t>Mais ce soir-là</w:t>
      </w:r>
      <w:r w:rsidR="008D6F52">
        <w:rPr>
          <w:szCs w:val="32"/>
        </w:rPr>
        <w:t xml:space="preserve">, </w:t>
      </w:r>
      <w:r w:rsidRPr="00894396">
        <w:rPr>
          <w:szCs w:val="32"/>
        </w:rPr>
        <w:t>en se promenant sous les ormes qui poussaient près de son logis</w:t>
      </w:r>
      <w:r w:rsidR="008D6F52">
        <w:rPr>
          <w:szCs w:val="32"/>
        </w:rPr>
        <w:t xml:space="preserve">, </w:t>
      </w:r>
      <w:r w:rsidRPr="00894396">
        <w:rPr>
          <w:szCs w:val="32"/>
        </w:rPr>
        <w:t>en compagnie de son second</w:t>
      </w:r>
      <w:r w:rsidR="008D6F52">
        <w:rPr>
          <w:szCs w:val="32"/>
        </w:rPr>
        <w:t xml:space="preserve">, </w:t>
      </w:r>
      <w:r w:rsidRPr="00894396">
        <w:rPr>
          <w:szCs w:val="32"/>
        </w:rPr>
        <w:t>le colonel ouvrit les lèvres</w:t>
      </w:r>
      <w:r w:rsidR="008D6F52">
        <w:rPr>
          <w:szCs w:val="32"/>
        </w:rPr>
        <w:t> :</w:t>
      </w:r>
    </w:p>
    <w:p w14:paraId="7BF68968" w14:textId="77777777" w:rsidR="008D6F52" w:rsidRDefault="008D6F52" w:rsidP="008D6F52">
      <w:pPr>
        <w:rPr>
          <w:szCs w:val="32"/>
        </w:rPr>
      </w:pPr>
      <w:r>
        <w:t>— </w:t>
      </w:r>
      <w:r w:rsidRPr="00894396">
        <w:rPr>
          <w:szCs w:val="32"/>
        </w:rPr>
        <w:t>Je connais le fin mot de l</w:t>
      </w:r>
      <w:r>
        <w:rPr>
          <w:szCs w:val="32"/>
        </w:rPr>
        <w:t>’</w:t>
      </w:r>
      <w:r w:rsidRPr="00894396">
        <w:rPr>
          <w:szCs w:val="32"/>
        </w:rPr>
        <w:t>histoire</w:t>
      </w:r>
      <w:r>
        <w:rPr>
          <w:szCs w:val="32"/>
        </w:rPr>
        <w:t xml:space="preserve">, </w:t>
      </w:r>
      <w:r w:rsidRPr="00894396">
        <w:rPr>
          <w:szCs w:val="32"/>
        </w:rPr>
        <w:t>affirma-t-il</w:t>
      </w:r>
      <w:r>
        <w:rPr>
          <w:szCs w:val="32"/>
        </w:rPr>
        <w:t xml:space="preserve">. </w:t>
      </w:r>
      <w:r w:rsidRPr="00894396">
        <w:rPr>
          <w:szCs w:val="32"/>
        </w:rPr>
        <w:t>Le lieutenant-colonel</w:t>
      </w:r>
      <w:r>
        <w:rPr>
          <w:szCs w:val="32"/>
        </w:rPr>
        <w:t xml:space="preserve">, </w:t>
      </w:r>
      <w:r w:rsidRPr="00894396">
        <w:rPr>
          <w:szCs w:val="32"/>
        </w:rPr>
        <w:t>petit bonhomme sec et noir</w:t>
      </w:r>
      <w:r>
        <w:rPr>
          <w:szCs w:val="32"/>
        </w:rPr>
        <w:t xml:space="preserve">, </w:t>
      </w:r>
      <w:r w:rsidRPr="00894396">
        <w:rPr>
          <w:szCs w:val="32"/>
        </w:rPr>
        <w:t>à favoris courts</w:t>
      </w:r>
      <w:r>
        <w:rPr>
          <w:szCs w:val="32"/>
        </w:rPr>
        <w:t xml:space="preserve">, </w:t>
      </w:r>
      <w:r w:rsidRPr="00894396">
        <w:rPr>
          <w:szCs w:val="32"/>
        </w:rPr>
        <w:t>dressa l</w:t>
      </w:r>
      <w:r>
        <w:rPr>
          <w:szCs w:val="32"/>
        </w:rPr>
        <w:t>’</w:t>
      </w:r>
      <w:r w:rsidRPr="00894396">
        <w:rPr>
          <w:szCs w:val="32"/>
        </w:rPr>
        <w:t>oreille</w:t>
      </w:r>
      <w:r>
        <w:rPr>
          <w:szCs w:val="32"/>
        </w:rPr>
        <w:t xml:space="preserve">, </w:t>
      </w:r>
      <w:r w:rsidRPr="00894396">
        <w:rPr>
          <w:szCs w:val="32"/>
        </w:rPr>
        <w:t>sans laisser échapper un signe de curiosité</w:t>
      </w:r>
      <w:r>
        <w:rPr>
          <w:szCs w:val="32"/>
        </w:rPr>
        <w:t>.</w:t>
      </w:r>
    </w:p>
    <w:p w14:paraId="3F1EE1AD" w14:textId="77777777" w:rsidR="008D6F52" w:rsidRDefault="008D6F52" w:rsidP="008D6F52">
      <w:pPr>
        <w:rPr>
          <w:szCs w:val="32"/>
        </w:rPr>
      </w:pPr>
      <w:r>
        <w:t>— </w:t>
      </w:r>
      <w:r w:rsidRPr="00894396">
        <w:rPr>
          <w:szCs w:val="32"/>
        </w:rPr>
        <w:t>Ce n</w:t>
      </w:r>
      <w:r>
        <w:rPr>
          <w:szCs w:val="32"/>
        </w:rPr>
        <w:t>’</w:t>
      </w:r>
      <w:r w:rsidRPr="00894396">
        <w:rPr>
          <w:szCs w:val="32"/>
        </w:rPr>
        <w:t>est pas une vétille</w:t>
      </w:r>
      <w:r>
        <w:rPr>
          <w:szCs w:val="32"/>
        </w:rPr>
        <w:t xml:space="preserve">, </w:t>
      </w:r>
      <w:r w:rsidRPr="00894396">
        <w:rPr>
          <w:szCs w:val="32"/>
        </w:rPr>
        <w:t>ajouta le colonel</w:t>
      </w:r>
      <w:r>
        <w:rPr>
          <w:szCs w:val="32"/>
        </w:rPr>
        <w:t xml:space="preserve">, </w:t>
      </w:r>
      <w:r w:rsidRPr="00894396">
        <w:rPr>
          <w:szCs w:val="32"/>
        </w:rPr>
        <w:t>avec gravité</w:t>
      </w:r>
      <w:r>
        <w:rPr>
          <w:szCs w:val="32"/>
        </w:rPr>
        <w:t>.</w:t>
      </w:r>
    </w:p>
    <w:p w14:paraId="7478630C" w14:textId="77777777" w:rsidR="008D6F52" w:rsidRDefault="00000000" w:rsidP="008D6F52">
      <w:pPr>
        <w:rPr>
          <w:szCs w:val="32"/>
        </w:rPr>
      </w:pPr>
      <w:r w:rsidRPr="00894396">
        <w:rPr>
          <w:szCs w:val="32"/>
        </w:rPr>
        <w:t>L</w:t>
      </w:r>
      <w:r w:rsidR="008D6F52">
        <w:rPr>
          <w:szCs w:val="32"/>
        </w:rPr>
        <w:t>’</w:t>
      </w:r>
      <w:r w:rsidRPr="00894396">
        <w:rPr>
          <w:szCs w:val="32"/>
        </w:rPr>
        <w:t>autre attendit un long moment</w:t>
      </w:r>
      <w:r w:rsidR="008D6F52">
        <w:rPr>
          <w:szCs w:val="32"/>
        </w:rPr>
        <w:t xml:space="preserve">, </w:t>
      </w:r>
      <w:r w:rsidRPr="00894396">
        <w:rPr>
          <w:szCs w:val="32"/>
        </w:rPr>
        <w:t>avant de murmurer</w:t>
      </w:r>
      <w:r w:rsidR="008D6F52">
        <w:rPr>
          <w:szCs w:val="32"/>
        </w:rPr>
        <w:t> :</w:t>
      </w:r>
    </w:p>
    <w:p w14:paraId="4EC6C6C2" w14:textId="77777777" w:rsidR="008D6F52" w:rsidRDefault="008D6F52" w:rsidP="008D6F52">
      <w:pPr>
        <w:rPr>
          <w:szCs w:val="32"/>
        </w:rPr>
      </w:pPr>
      <w:r>
        <w:t>— </w:t>
      </w:r>
      <w:r w:rsidRPr="00894396">
        <w:rPr>
          <w:szCs w:val="32"/>
        </w:rPr>
        <w:t>Vraiment</w:t>
      </w:r>
      <w:r>
        <w:rPr>
          <w:szCs w:val="32"/>
        </w:rPr>
        <w:t xml:space="preserve">, </w:t>
      </w:r>
      <w:r w:rsidRPr="00894396">
        <w:rPr>
          <w:szCs w:val="32"/>
        </w:rPr>
        <w:t>mon colonel</w:t>
      </w:r>
      <w:r>
        <w:rPr>
          <w:szCs w:val="32"/>
        </w:rPr>
        <w:t> ?</w:t>
      </w:r>
    </w:p>
    <w:p w14:paraId="04CC5BEC" w14:textId="77777777" w:rsidR="008D6F52" w:rsidRDefault="008D6F52" w:rsidP="008D6F52">
      <w:pPr>
        <w:rPr>
          <w:szCs w:val="32"/>
        </w:rPr>
      </w:pPr>
      <w:r>
        <w:t>— </w:t>
      </w:r>
      <w:r w:rsidRPr="00894396">
        <w:rPr>
          <w:szCs w:val="32"/>
        </w:rPr>
        <w:t>Pas une vétille</w:t>
      </w:r>
      <w:r>
        <w:rPr>
          <w:szCs w:val="32"/>
        </w:rPr>
        <w:t xml:space="preserve"> ! </w:t>
      </w:r>
      <w:r w:rsidRPr="00894396">
        <w:rPr>
          <w:szCs w:val="32"/>
        </w:rPr>
        <w:t>répéta le chef</w:t>
      </w:r>
      <w:r>
        <w:rPr>
          <w:szCs w:val="32"/>
        </w:rPr>
        <w:t xml:space="preserve">, </w:t>
      </w:r>
      <w:r w:rsidRPr="00894396">
        <w:rPr>
          <w:szCs w:val="32"/>
        </w:rPr>
        <w:t>qui regardait droit devant lui</w:t>
      </w:r>
      <w:r>
        <w:rPr>
          <w:szCs w:val="32"/>
        </w:rPr>
        <w:t xml:space="preserve">. </w:t>
      </w:r>
      <w:r w:rsidRPr="00894396">
        <w:rPr>
          <w:szCs w:val="32"/>
        </w:rPr>
        <w:t>Mais j</w:t>
      </w:r>
      <w:r>
        <w:rPr>
          <w:szCs w:val="32"/>
        </w:rPr>
        <w:t>’</w:t>
      </w:r>
      <w:r w:rsidRPr="00894396">
        <w:rPr>
          <w:szCs w:val="32"/>
        </w:rPr>
        <w:t>ai interdit à d</w:t>
      </w:r>
      <w:r>
        <w:rPr>
          <w:szCs w:val="32"/>
        </w:rPr>
        <w:t>’</w:t>
      </w:r>
      <w:r w:rsidRPr="00894396">
        <w:rPr>
          <w:szCs w:val="32"/>
        </w:rPr>
        <w:t>Hubert d</w:t>
      </w:r>
      <w:r>
        <w:rPr>
          <w:szCs w:val="32"/>
        </w:rPr>
        <w:t>’</w:t>
      </w:r>
      <w:r w:rsidRPr="00894396">
        <w:rPr>
          <w:szCs w:val="32"/>
        </w:rPr>
        <w:t>envoyer un défi à ce Féraud</w:t>
      </w:r>
      <w:r>
        <w:rPr>
          <w:szCs w:val="32"/>
        </w:rPr>
        <w:t xml:space="preserve">, </w:t>
      </w:r>
      <w:r w:rsidRPr="00894396">
        <w:rPr>
          <w:szCs w:val="32"/>
        </w:rPr>
        <w:t>ou d</w:t>
      </w:r>
      <w:r>
        <w:rPr>
          <w:szCs w:val="32"/>
        </w:rPr>
        <w:t>’</w:t>
      </w:r>
      <w:r w:rsidRPr="00894396">
        <w:rPr>
          <w:szCs w:val="32"/>
        </w:rPr>
        <w:t>en relever un avant un an</w:t>
      </w:r>
      <w:r>
        <w:rPr>
          <w:szCs w:val="32"/>
        </w:rPr>
        <w:t>.</w:t>
      </w:r>
    </w:p>
    <w:p w14:paraId="2854568A" w14:textId="77777777" w:rsidR="008D6F52" w:rsidRDefault="00000000" w:rsidP="008D6F52">
      <w:pPr>
        <w:rPr>
          <w:szCs w:val="32"/>
        </w:rPr>
      </w:pPr>
      <w:r w:rsidRPr="00894396">
        <w:rPr>
          <w:szCs w:val="32"/>
        </w:rPr>
        <w:lastRenderedPageBreak/>
        <w:t>Il avait trouvé cette échappatoire pour sauvegarder son prestige</w:t>
      </w:r>
      <w:r w:rsidR="008D6F52">
        <w:rPr>
          <w:szCs w:val="32"/>
        </w:rPr>
        <w:t xml:space="preserve">. </w:t>
      </w:r>
      <w:r w:rsidRPr="00894396">
        <w:rPr>
          <w:szCs w:val="32"/>
        </w:rPr>
        <w:t>Cette interdiction eut pour résultat de donner un sceau officiel au mystère dont s</w:t>
      </w:r>
      <w:r w:rsidR="008D6F52">
        <w:rPr>
          <w:szCs w:val="32"/>
        </w:rPr>
        <w:t>’</w:t>
      </w:r>
      <w:r w:rsidRPr="00894396">
        <w:rPr>
          <w:szCs w:val="32"/>
        </w:rPr>
        <w:t>enveloppait la terrible querelle</w:t>
      </w:r>
      <w:r w:rsidR="008D6F52">
        <w:rPr>
          <w:szCs w:val="32"/>
        </w:rPr>
        <w:t xml:space="preserve">. </w:t>
      </w:r>
      <w:r w:rsidRPr="00894396">
        <w:rPr>
          <w:szCs w:val="32"/>
        </w:rPr>
        <w:t>D</w:t>
      </w:r>
      <w:r w:rsidR="008D6F52">
        <w:rPr>
          <w:szCs w:val="32"/>
        </w:rPr>
        <w:t>’</w:t>
      </w:r>
      <w:r w:rsidRPr="00894396">
        <w:rPr>
          <w:szCs w:val="32"/>
        </w:rPr>
        <w:t>Hubert opposa un silence glacial à toutes les tentatives faites pour lui arracher la vérité</w:t>
      </w:r>
      <w:r w:rsidR="008D6F52">
        <w:rPr>
          <w:szCs w:val="32"/>
        </w:rPr>
        <w:t xml:space="preserve">. </w:t>
      </w:r>
      <w:r w:rsidRPr="00894396">
        <w:rPr>
          <w:szCs w:val="32"/>
        </w:rPr>
        <w:t>Féraud</w:t>
      </w:r>
      <w:r w:rsidR="008D6F52">
        <w:rPr>
          <w:szCs w:val="32"/>
        </w:rPr>
        <w:t xml:space="preserve">, </w:t>
      </w:r>
      <w:r w:rsidRPr="00894396">
        <w:rPr>
          <w:szCs w:val="32"/>
        </w:rPr>
        <w:t>secrètement inquiet d</w:t>
      </w:r>
      <w:r w:rsidR="008D6F52">
        <w:rPr>
          <w:szCs w:val="32"/>
        </w:rPr>
        <w:t>’</w:t>
      </w:r>
      <w:r w:rsidRPr="00894396">
        <w:rPr>
          <w:szCs w:val="32"/>
        </w:rPr>
        <w:t>abord</w:t>
      </w:r>
      <w:r w:rsidR="008D6F52">
        <w:rPr>
          <w:szCs w:val="32"/>
        </w:rPr>
        <w:t xml:space="preserve">, </w:t>
      </w:r>
      <w:r w:rsidRPr="00894396">
        <w:rPr>
          <w:szCs w:val="32"/>
        </w:rPr>
        <w:t>retrouva peu à peu son assurance</w:t>
      </w:r>
      <w:r w:rsidR="008D6F52">
        <w:rPr>
          <w:szCs w:val="32"/>
        </w:rPr>
        <w:t xml:space="preserve">. </w:t>
      </w:r>
      <w:r w:rsidRPr="00894396">
        <w:rPr>
          <w:szCs w:val="32"/>
        </w:rPr>
        <w:t>Il dissimulait</w:t>
      </w:r>
      <w:r w:rsidR="008D6F52">
        <w:rPr>
          <w:szCs w:val="32"/>
        </w:rPr>
        <w:t xml:space="preserve">, </w:t>
      </w:r>
      <w:r w:rsidRPr="00894396">
        <w:rPr>
          <w:szCs w:val="32"/>
        </w:rPr>
        <w:t>sous des éclats de rire sardoniques son ignorance des raisons de la trêve imposée</w:t>
      </w:r>
      <w:r w:rsidR="008D6F52">
        <w:rPr>
          <w:szCs w:val="32"/>
        </w:rPr>
        <w:t xml:space="preserve">, </w:t>
      </w:r>
      <w:r w:rsidRPr="00894396">
        <w:rPr>
          <w:szCs w:val="32"/>
        </w:rPr>
        <w:t>comme s</w:t>
      </w:r>
      <w:r w:rsidR="008D6F52">
        <w:rPr>
          <w:szCs w:val="32"/>
        </w:rPr>
        <w:t>’</w:t>
      </w:r>
      <w:r w:rsidRPr="00894396">
        <w:rPr>
          <w:szCs w:val="32"/>
        </w:rPr>
        <w:t>il avait trouvé un motif de joie dans des faits qu</w:t>
      </w:r>
      <w:r w:rsidR="008D6F52">
        <w:rPr>
          <w:szCs w:val="32"/>
        </w:rPr>
        <w:t>’</w:t>
      </w:r>
      <w:r w:rsidRPr="00894396">
        <w:rPr>
          <w:szCs w:val="32"/>
        </w:rPr>
        <w:t>il entendait garder pour lui seul</w:t>
      </w:r>
      <w:r w:rsidR="008D6F52">
        <w:rPr>
          <w:szCs w:val="32"/>
        </w:rPr>
        <w:t xml:space="preserve">. – </w:t>
      </w:r>
      <w:r w:rsidRPr="00894396">
        <w:rPr>
          <w:szCs w:val="32"/>
        </w:rPr>
        <w:t>Qu</w:t>
      </w:r>
      <w:r w:rsidR="008D6F52">
        <w:rPr>
          <w:szCs w:val="32"/>
        </w:rPr>
        <w:t>’</w:t>
      </w:r>
      <w:r w:rsidRPr="00894396">
        <w:rPr>
          <w:szCs w:val="32"/>
        </w:rPr>
        <w:t>est-ce que tu vas donc faire</w:t>
      </w:r>
      <w:r w:rsidR="008D6F52">
        <w:rPr>
          <w:szCs w:val="32"/>
        </w:rPr>
        <w:t xml:space="preserve"> ? </w:t>
      </w:r>
      <w:r w:rsidRPr="00894396">
        <w:rPr>
          <w:szCs w:val="32"/>
        </w:rPr>
        <w:t>lui demandaient ses camarades</w:t>
      </w:r>
      <w:r w:rsidR="008D6F52">
        <w:rPr>
          <w:szCs w:val="32"/>
        </w:rPr>
        <w:t xml:space="preserve">, </w:t>
      </w:r>
      <w:r w:rsidRPr="00894396">
        <w:rPr>
          <w:szCs w:val="32"/>
        </w:rPr>
        <w:t>pour s</w:t>
      </w:r>
      <w:r w:rsidR="008D6F52">
        <w:rPr>
          <w:szCs w:val="32"/>
        </w:rPr>
        <w:t>’</w:t>
      </w:r>
      <w:r w:rsidRPr="00894396">
        <w:rPr>
          <w:szCs w:val="32"/>
        </w:rPr>
        <w:t>entendre répondre avec un accent farouche</w:t>
      </w:r>
      <w:r w:rsidR="008D6F52">
        <w:rPr>
          <w:szCs w:val="32"/>
        </w:rPr>
        <w:t xml:space="preserve"> : – </w:t>
      </w:r>
      <w:r w:rsidRPr="00894396">
        <w:rPr>
          <w:szCs w:val="32"/>
        </w:rPr>
        <w:t>Qui vivra verra</w:t>
      </w:r>
      <w:r w:rsidR="008D6F52">
        <w:rPr>
          <w:szCs w:val="32"/>
        </w:rPr>
        <w:t xml:space="preserve">. </w:t>
      </w:r>
      <w:r w:rsidRPr="00894396">
        <w:rPr>
          <w:szCs w:val="32"/>
        </w:rPr>
        <w:t>Et chacun admirait sa réserve</w:t>
      </w:r>
      <w:r w:rsidR="008D6F52">
        <w:rPr>
          <w:szCs w:val="32"/>
        </w:rPr>
        <w:t>.</w:t>
      </w:r>
    </w:p>
    <w:p w14:paraId="04BE7A0F" w14:textId="77777777" w:rsidR="008D6F52" w:rsidRDefault="00000000" w:rsidP="008D6F52">
      <w:pPr>
        <w:rPr>
          <w:szCs w:val="32"/>
        </w:rPr>
      </w:pPr>
      <w:r w:rsidRPr="00894396">
        <w:rPr>
          <w:szCs w:val="32"/>
        </w:rPr>
        <w:t>Avant la fin de la trêve</w:t>
      </w:r>
      <w:r w:rsidR="008D6F52">
        <w:rPr>
          <w:szCs w:val="32"/>
        </w:rPr>
        <w:t xml:space="preserve">, </w:t>
      </w:r>
      <w:r w:rsidRPr="00894396">
        <w:rPr>
          <w:szCs w:val="32"/>
        </w:rPr>
        <w:t>le lieutenant d</w:t>
      </w:r>
      <w:r w:rsidR="008D6F52">
        <w:rPr>
          <w:szCs w:val="32"/>
        </w:rPr>
        <w:t>’</w:t>
      </w:r>
      <w:r w:rsidRPr="00894396">
        <w:rPr>
          <w:szCs w:val="32"/>
        </w:rPr>
        <w:t>Hubert obtint une compagnie</w:t>
      </w:r>
      <w:r w:rsidR="008D6F52">
        <w:rPr>
          <w:szCs w:val="32"/>
        </w:rPr>
        <w:t xml:space="preserve">. </w:t>
      </w:r>
      <w:r w:rsidRPr="00894396">
        <w:rPr>
          <w:szCs w:val="32"/>
        </w:rPr>
        <w:t>C</w:t>
      </w:r>
      <w:r w:rsidR="008D6F52">
        <w:rPr>
          <w:szCs w:val="32"/>
        </w:rPr>
        <w:t>’</w:t>
      </w:r>
      <w:r w:rsidRPr="00894396">
        <w:rPr>
          <w:szCs w:val="32"/>
        </w:rPr>
        <w:t>était une promotion bien méritée</w:t>
      </w:r>
      <w:r w:rsidR="008D6F52">
        <w:rPr>
          <w:szCs w:val="32"/>
        </w:rPr>
        <w:t xml:space="preserve">, </w:t>
      </w:r>
      <w:r w:rsidRPr="00894396">
        <w:rPr>
          <w:szCs w:val="32"/>
        </w:rPr>
        <w:t>que personne ne semblait pourtant attendre</w:t>
      </w:r>
      <w:r w:rsidR="008D6F52">
        <w:rPr>
          <w:szCs w:val="32"/>
        </w:rPr>
        <w:t xml:space="preserve">. </w:t>
      </w:r>
      <w:r w:rsidRPr="00894396">
        <w:rPr>
          <w:szCs w:val="32"/>
        </w:rPr>
        <w:t>Quand Féraud apprit la nouvelle</w:t>
      </w:r>
      <w:r w:rsidR="008D6F52">
        <w:rPr>
          <w:szCs w:val="32"/>
        </w:rPr>
        <w:t xml:space="preserve">, </w:t>
      </w:r>
      <w:r w:rsidRPr="00894396">
        <w:rPr>
          <w:szCs w:val="32"/>
        </w:rPr>
        <w:t>dans une réunion d</w:t>
      </w:r>
      <w:r w:rsidR="008D6F52">
        <w:rPr>
          <w:szCs w:val="32"/>
        </w:rPr>
        <w:t>’</w:t>
      </w:r>
      <w:r w:rsidRPr="00894396">
        <w:rPr>
          <w:szCs w:val="32"/>
        </w:rPr>
        <w:t>officiers</w:t>
      </w:r>
      <w:r w:rsidR="008D6F52">
        <w:rPr>
          <w:szCs w:val="32"/>
        </w:rPr>
        <w:t xml:space="preserve">, </w:t>
      </w:r>
      <w:r w:rsidRPr="00894396">
        <w:rPr>
          <w:szCs w:val="32"/>
        </w:rPr>
        <w:t>il grommela entre ses dents</w:t>
      </w:r>
      <w:r w:rsidR="008D6F52">
        <w:rPr>
          <w:szCs w:val="32"/>
        </w:rPr>
        <w:t xml:space="preserve"> : – </w:t>
      </w:r>
      <w:r w:rsidRPr="00894396">
        <w:rPr>
          <w:szCs w:val="32"/>
        </w:rPr>
        <w:t>Ah</w:t>
      </w:r>
      <w:r w:rsidR="008D6F52">
        <w:rPr>
          <w:szCs w:val="32"/>
        </w:rPr>
        <w:t xml:space="preserve"> ! </w:t>
      </w:r>
      <w:r w:rsidRPr="00894396">
        <w:rPr>
          <w:szCs w:val="32"/>
        </w:rPr>
        <w:t>vraiment</w:t>
      </w:r>
      <w:r w:rsidR="008D6F52">
        <w:rPr>
          <w:szCs w:val="32"/>
        </w:rPr>
        <w:t xml:space="preserve"> ? </w:t>
      </w:r>
      <w:r w:rsidRPr="00894396">
        <w:rPr>
          <w:szCs w:val="32"/>
        </w:rPr>
        <w:t>Saisissant son sabre accroché près de la porte</w:t>
      </w:r>
      <w:r w:rsidR="008D6F52">
        <w:rPr>
          <w:szCs w:val="32"/>
        </w:rPr>
        <w:t xml:space="preserve">, </w:t>
      </w:r>
      <w:r w:rsidRPr="00894396">
        <w:rPr>
          <w:szCs w:val="32"/>
        </w:rPr>
        <w:t>il l</w:t>
      </w:r>
      <w:r w:rsidR="008D6F52">
        <w:rPr>
          <w:szCs w:val="32"/>
        </w:rPr>
        <w:t>’</w:t>
      </w:r>
      <w:r w:rsidRPr="00894396">
        <w:rPr>
          <w:szCs w:val="32"/>
        </w:rPr>
        <w:t>agrafa soigneusement</w:t>
      </w:r>
      <w:r w:rsidR="008D6F52">
        <w:rPr>
          <w:szCs w:val="32"/>
        </w:rPr>
        <w:t xml:space="preserve">, </w:t>
      </w:r>
      <w:r w:rsidRPr="00894396">
        <w:rPr>
          <w:szCs w:val="32"/>
        </w:rPr>
        <w:t>et quitta le cercle sans un mot</w:t>
      </w:r>
      <w:r w:rsidR="008D6F52">
        <w:rPr>
          <w:szCs w:val="32"/>
        </w:rPr>
        <w:t xml:space="preserve">. </w:t>
      </w:r>
      <w:r w:rsidRPr="00894396">
        <w:rPr>
          <w:szCs w:val="32"/>
        </w:rPr>
        <w:t>Il rentra chez lui à pas mesurés</w:t>
      </w:r>
      <w:r w:rsidR="008D6F52">
        <w:rPr>
          <w:szCs w:val="32"/>
        </w:rPr>
        <w:t xml:space="preserve">, </w:t>
      </w:r>
      <w:r w:rsidRPr="00894396">
        <w:rPr>
          <w:szCs w:val="32"/>
        </w:rPr>
        <w:t>battit le briquet et alluma sa chandelle</w:t>
      </w:r>
      <w:r w:rsidR="008D6F52">
        <w:rPr>
          <w:szCs w:val="32"/>
        </w:rPr>
        <w:t xml:space="preserve">. </w:t>
      </w:r>
      <w:r w:rsidRPr="00894396">
        <w:rPr>
          <w:szCs w:val="32"/>
        </w:rPr>
        <w:t>Puis</w:t>
      </w:r>
      <w:r w:rsidR="008D6F52">
        <w:rPr>
          <w:szCs w:val="32"/>
        </w:rPr>
        <w:t xml:space="preserve">, </w:t>
      </w:r>
      <w:r w:rsidRPr="00894396">
        <w:rPr>
          <w:szCs w:val="32"/>
        </w:rPr>
        <w:t>empoignant un malheureux verre sur la cheminée</w:t>
      </w:r>
      <w:r w:rsidR="008D6F52">
        <w:rPr>
          <w:szCs w:val="32"/>
        </w:rPr>
        <w:t xml:space="preserve">, </w:t>
      </w:r>
      <w:r w:rsidRPr="00894396">
        <w:rPr>
          <w:szCs w:val="32"/>
        </w:rPr>
        <w:t>il le jeta violemment à terre</w:t>
      </w:r>
      <w:r w:rsidR="008D6F52">
        <w:rPr>
          <w:szCs w:val="32"/>
        </w:rPr>
        <w:t>.</w:t>
      </w:r>
    </w:p>
    <w:p w14:paraId="0904546F" w14:textId="77777777" w:rsidR="008D6F52" w:rsidRDefault="00000000" w:rsidP="008D6F52">
      <w:pPr>
        <w:rPr>
          <w:szCs w:val="32"/>
        </w:rPr>
      </w:pPr>
      <w:r w:rsidRPr="00894396">
        <w:rPr>
          <w:szCs w:val="32"/>
        </w:rPr>
        <w:t>Maintenant que d</w:t>
      </w:r>
      <w:r w:rsidR="008D6F52">
        <w:rPr>
          <w:szCs w:val="32"/>
        </w:rPr>
        <w:t>’</w:t>
      </w:r>
      <w:r w:rsidRPr="00894396">
        <w:rPr>
          <w:szCs w:val="32"/>
        </w:rPr>
        <w:t>Hubert était son supérieur</w:t>
      </w:r>
      <w:r w:rsidR="008D6F52">
        <w:rPr>
          <w:szCs w:val="32"/>
        </w:rPr>
        <w:t xml:space="preserve">, </w:t>
      </w:r>
      <w:r w:rsidRPr="00894396">
        <w:rPr>
          <w:szCs w:val="32"/>
        </w:rPr>
        <w:t>il n</w:t>
      </w:r>
      <w:r w:rsidR="008D6F52">
        <w:rPr>
          <w:szCs w:val="32"/>
        </w:rPr>
        <w:t>’</w:t>
      </w:r>
      <w:r w:rsidRPr="00894396">
        <w:rPr>
          <w:szCs w:val="32"/>
        </w:rPr>
        <w:t>y avait pas à songer au duel</w:t>
      </w:r>
      <w:r w:rsidR="008D6F52">
        <w:rPr>
          <w:szCs w:val="32"/>
        </w:rPr>
        <w:t xml:space="preserve">. </w:t>
      </w:r>
      <w:r w:rsidRPr="00894396">
        <w:rPr>
          <w:szCs w:val="32"/>
        </w:rPr>
        <w:t>Les adversaires n</w:t>
      </w:r>
      <w:r w:rsidR="008D6F52">
        <w:rPr>
          <w:szCs w:val="32"/>
        </w:rPr>
        <w:t>’</w:t>
      </w:r>
      <w:r w:rsidRPr="00894396">
        <w:rPr>
          <w:szCs w:val="32"/>
        </w:rPr>
        <w:t>eussent pu envoyer ou relever un appel sans encourir le conseil de guerre</w:t>
      </w:r>
      <w:r w:rsidR="008D6F52">
        <w:rPr>
          <w:szCs w:val="32"/>
        </w:rPr>
        <w:t xml:space="preserve">, </w:t>
      </w:r>
      <w:r w:rsidRPr="00894396">
        <w:rPr>
          <w:szCs w:val="32"/>
        </w:rPr>
        <w:t>et c</w:t>
      </w:r>
      <w:r w:rsidR="008D6F52">
        <w:rPr>
          <w:szCs w:val="32"/>
        </w:rPr>
        <w:t>’</w:t>
      </w:r>
      <w:r w:rsidRPr="00894396">
        <w:rPr>
          <w:szCs w:val="32"/>
        </w:rPr>
        <w:t>était chose impossible</w:t>
      </w:r>
      <w:r w:rsidR="008D6F52">
        <w:rPr>
          <w:szCs w:val="32"/>
        </w:rPr>
        <w:t xml:space="preserve">. </w:t>
      </w:r>
      <w:r w:rsidRPr="00894396">
        <w:rPr>
          <w:szCs w:val="32"/>
        </w:rPr>
        <w:t>Féraud</w:t>
      </w:r>
      <w:r w:rsidR="008D6F52">
        <w:rPr>
          <w:szCs w:val="32"/>
        </w:rPr>
        <w:t xml:space="preserve">, </w:t>
      </w:r>
      <w:r w:rsidRPr="00894396">
        <w:rPr>
          <w:szCs w:val="32"/>
        </w:rPr>
        <w:t>qui n</w:t>
      </w:r>
      <w:r w:rsidR="008D6F52">
        <w:rPr>
          <w:szCs w:val="32"/>
        </w:rPr>
        <w:t>’</w:t>
      </w:r>
      <w:r w:rsidRPr="00894396">
        <w:rPr>
          <w:szCs w:val="32"/>
        </w:rPr>
        <w:t>éprouvait plus depuis longtemps aucun désir sincère de rencontrer d</w:t>
      </w:r>
      <w:r w:rsidR="008D6F52">
        <w:rPr>
          <w:szCs w:val="32"/>
        </w:rPr>
        <w:t>’</w:t>
      </w:r>
      <w:r w:rsidRPr="00894396">
        <w:rPr>
          <w:szCs w:val="32"/>
        </w:rPr>
        <w:t>Hubert les armes à la main</w:t>
      </w:r>
      <w:r w:rsidR="008D6F52">
        <w:rPr>
          <w:szCs w:val="32"/>
        </w:rPr>
        <w:t xml:space="preserve">, </w:t>
      </w:r>
      <w:r w:rsidRPr="00894396">
        <w:rPr>
          <w:szCs w:val="32"/>
        </w:rPr>
        <w:t>s</w:t>
      </w:r>
      <w:r w:rsidR="008D6F52">
        <w:rPr>
          <w:szCs w:val="32"/>
        </w:rPr>
        <w:t>’</w:t>
      </w:r>
      <w:r w:rsidRPr="00894396">
        <w:rPr>
          <w:szCs w:val="32"/>
        </w:rPr>
        <w:t>emporta à nouveau contre l</w:t>
      </w:r>
      <w:r w:rsidR="008D6F52">
        <w:rPr>
          <w:szCs w:val="32"/>
        </w:rPr>
        <w:t>’</w:t>
      </w:r>
      <w:r w:rsidRPr="00894396">
        <w:rPr>
          <w:szCs w:val="32"/>
        </w:rPr>
        <w:t>injustice systématique du sort</w:t>
      </w:r>
      <w:r w:rsidR="008D6F52">
        <w:rPr>
          <w:szCs w:val="32"/>
        </w:rPr>
        <w:t xml:space="preserve">. – </w:t>
      </w:r>
      <w:r w:rsidRPr="00894396">
        <w:rPr>
          <w:szCs w:val="32"/>
        </w:rPr>
        <w:t>Alors</w:t>
      </w:r>
      <w:r w:rsidR="008D6F52">
        <w:rPr>
          <w:szCs w:val="32"/>
        </w:rPr>
        <w:t xml:space="preserve">, </w:t>
      </w:r>
      <w:r w:rsidRPr="00894396">
        <w:rPr>
          <w:szCs w:val="32"/>
        </w:rPr>
        <w:t>il espère s</w:t>
      </w:r>
      <w:r w:rsidR="008D6F52">
        <w:rPr>
          <w:szCs w:val="32"/>
        </w:rPr>
        <w:t>’</w:t>
      </w:r>
      <w:r w:rsidRPr="00894396">
        <w:rPr>
          <w:szCs w:val="32"/>
        </w:rPr>
        <w:t>en tirer comme cela</w:t>
      </w:r>
      <w:r w:rsidR="008D6F52">
        <w:rPr>
          <w:szCs w:val="32"/>
        </w:rPr>
        <w:t xml:space="preserve"> ? </w:t>
      </w:r>
      <w:r w:rsidRPr="00894396">
        <w:rPr>
          <w:szCs w:val="32"/>
        </w:rPr>
        <w:t>se disait-il avec indignation</w:t>
      </w:r>
      <w:r w:rsidR="008D6F52">
        <w:rPr>
          <w:szCs w:val="32"/>
        </w:rPr>
        <w:t xml:space="preserve">. </w:t>
      </w:r>
      <w:r w:rsidRPr="00894396">
        <w:rPr>
          <w:szCs w:val="32"/>
        </w:rPr>
        <w:t>Il voyait dans cette promotion une intrigue</w:t>
      </w:r>
      <w:r w:rsidR="008D6F52">
        <w:rPr>
          <w:szCs w:val="32"/>
        </w:rPr>
        <w:t xml:space="preserve">, </w:t>
      </w:r>
      <w:r w:rsidRPr="00894396">
        <w:rPr>
          <w:szCs w:val="32"/>
        </w:rPr>
        <w:t>une conspiration</w:t>
      </w:r>
      <w:r w:rsidR="008D6F52">
        <w:rPr>
          <w:szCs w:val="32"/>
        </w:rPr>
        <w:t xml:space="preserve">, </w:t>
      </w:r>
      <w:r w:rsidRPr="00894396">
        <w:rPr>
          <w:szCs w:val="32"/>
        </w:rPr>
        <w:t>une lâche manœuvre</w:t>
      </w:r>
      <w:r w:rsidR="008D6F52">
        <w:rPr>
          <w:szCs w:val="32"/>
        </w:rPr>
        <w:t xml:space="preserve">. </w:t>
      </w:r>
      <w:r w:rsidRPr="00894396">
        <w:rPr>
          <w:szCs w:val="32"/>
        </w:rPr>
        <w:t>Le colonel savait bien ce qu</w:t>
      </w:r>
      <w:r w:rsidR="008D6F52">
        <w:rPr>
          <w:szCs w:val="32"/>
        </w:rPr>
        <w:t>’</w:t>
      </w:r>
      <w:r w:rsidRPr="00894396">
        <w:rPr>
          <w:szCs w:val="32"/>
        </w:rPr>
        <w:t>il faisait</w:t>
      </w:r>
      <w:r w:rsidR="008D6F52">
        <w:rPr>
          <w:szCs w:val="32"/>
        </w:rPr>
        <w:t xml:space="preserve"> ; </w:t>
      </w:r>
      <w:r w:rsidRPr="00894396">
        <w:rPr>
          <w:szCs w:val="32"/>
        </w:rPr>
        <w:t>il s</w:t>
      </w:r>
      <w:r w:rsidR="008D6F52">
        <w:rPr>
          <w:szCs w:val="32"/>
        </w:rPr>
        <w:t>’</w:t>
      </w:r>
      <w:r w:rsidRPr="00894396">
        <w:rPr>
          <w:szCs w:val="32"/>
        </w:rPr>
        <w:t>était dépêché de recommander son favori pour l</w:t>
      </w:r>
      <w:r w:rsidR="008D6F52">
        <w:rPr>
          <w:szCs w:val="32"/>
        </w:rPr>
        <w:t>’</w:t>
      </w:r>
      <w:r w:rsidRPr="00894396">
        <w:rPr>
          <w:szCs w:val="32"/>
        </w:rPr>
        <w:t>avancement</w:t>
      </w:r>
      <w:r w:rsidR="008D6F52">
        <w:rPr>
          <w:szCs w:val="32"/>
        </w:rPr>
        <w:t xml:space="preserve">. </w:t>
      </w:r>
      <w:r w:rsidRPr="00894396">
        <w:rPr>
          <w:szCs w:val="32"/>
        </w:rPr>
        <w:t>Il était scandaleux qu</w:t>
      </w:r>
      <w:r w:rsidR="008D6F52">
        <w:rPr>
          <w:szCs w:val="32"/>
        </w:rPr>
        <w:t>’</w:t>
      </w:r>
      <w:r w:rsidRPr="00894396">
        <w:rPr>
          <w:szCs w:val="32"/>
        </w:rPr>
        <w:t xml:space="preserve">un </w:t>
      </w:r>
      <w:r w:rsidRPr="00894396">
        <w:rPr>
          <w:szCs w:val="32"/>
        </w:rPr>
        <w:lastRenderedPageBreak/>
        <w:t>homme pût échapper</w:t>
      </w:r>
      <w:r w:rsidR="008D6F52">
        <w:rPr>
          <w:szCs w:val="32"/>
        </w:rPr>
        <w:t xml:space="preserve">, </w:t>
      </w:r>
      <w:r w:rsidRPr="00894396">
        <w:rPr>
          <w:szCs w:val="32"/>
        </w:rPr>
        <w:t>de cette façon sournoise et tortueuse</w:t>
      </w:r>
      <w:r w:rsidR="008D6F52">
        <w:rPr>
          <w:szCs w:val="32"/>
        </w:rPr>
        <w:t xml:space="preserve">, </w:t>
      </w:r>
      <w:r w:rsidRPr="00894396">
        <w:rPr>
          <w:szCs w:val="32"/>
        </w:rPr>
        <w:t>aux conséquences de ses actes</w:t>
      </w:r>
      <w:r w:rsidR="008D6F52">
        <w:rPr>
          <w:szCs w:val="32"/>
        </w:rPr>
        <w:t>.</w:t>
      </w:r>
    </w:p>
    <w:p w14:paraId="435F6DB0" w14:textId="77777777" w:rsidR="008D6F52" w:rsidRDefault="00000000" w:rsidP="008D6F52">
      <w:pPr>
        <w:rPr>
          <w:szCs w:val="32"/>
        </w:rPr>
      </w:pPr>
      <w:r w:rsidRPr="00894396">
        <w:rPr>
          <w:szCs w:val="32"/>
        </w:rPr>
        <w:t>Joyeux luron jusque-là</w:t>
      </w:r>
      <w:r w:rsidR="008D6F52">
        <w:rPr>
          <w:szCs w:val="32"/>
        </w:rPr>
        <w:t xml:space="preserve">, </w:t>
      </w:r>
      <w:r w:rsidRPr="00894396">
        <w:rPr>
          <w:szCs w:val="32"/>
        </w:rPr>
        <w:t>et de tempérament plus combatif que militaire</w:t>
      </w:r>
      <w:r w:rsidR="008D6F52">
        <w:rPr>
          <w:szCs w:val="32"/>
        </w:rPr>
        <w:t xml:space="preserve">, </w:t>
      </w:r>
      <w:r w:rsidRPr="00894396">
        <w:rPr>
          <w:szCs w:val="32"/>
        </w:rPr>
        <w:t>le lieutenant Féraud s</w:t>
      </w:r>
      <w:r w:rsidR="008D6F52">
        <w:rPr>
          <w:szCs w:val="32"/>
        </w:rPr>
        <w:t>’</w:t>
      </w:r>
      <w:r w:rsidRPr="00894396">
        <w:rPr>
          <w:szCs w:val="32"/>
        </w:rPr>
        <w:t>était contenté de donner et de recevoir des coups par simple goût de violence et sans grand souci d</w:t>
      </w:r>
      <w:r w:rsidR="008D6F52">
        <w:rPr>
          <w:szCs w:val="32"/>
        </w:rPr>
        <w:t>’</w:t>
      </w:r>
      <w:r w:rsidRPr="00894396">
        <w:rPr>
          <w:szCs w:val="32"/>
        </w:rPr>
        <w:t>avancement</w:t>
      </w:r>
      <w:r w:rsidR="008D6F52">
        <w:rPr>
          <w:szCs w:val="32"/>
        </w:rPr>
        <w:t xml:space="preserve">, </w:t>
      </w:r>
      <w:r w:rsidRPr="00894396">
        <w:rPr>
          <w:szCs w:val="32"/>
        </w:rPr>
        <w:t>quand une ambition ardente lui poussa tout à coup</w:t>
      </w:r>
      <w:r w:rsidR="008D6F52">
        <w:rPr>
          <w:szCs w:val="32"/>
        </w:rPr>
        <w:t xml:space="preserve">. </w:t>
      </w:r>
      <w:r w:rsidRPr="00894396">
        <w:rPr>
          <w:szCs w:val="32"/>
        </w:rPr>
        <w:t>Ce sabreur de vocation décida de saisir toutes les occasions de se faire valoir</w:t>
      </w:r>
      <w:r w:rsidR="008D6F52">
        <w:rPr>
          <w:szCs w:val="32"/>
        </w:rPr>
        <w:t xml:space="preserve">, </w:t>
      </w:r>
      <w:r w:rsidRPr="00894396">
        <w:rPr>
          <w:szCs w:val="32"/>
        </w:rPr>
        <w:t>et de briguer</w:t>
      </w:r>
      <w:r w:rsidR="008D6F52">
        <w:rPr>
          <w:szCs w:val="32"/>
        </w:rPr>
        <w:t xml:space="preserve">, </w:t>
      </w:r>
      <w:r w:rsidRPr="00894396">
        <w:rPr>
          <w:szCs w:val="32"/>
        </w:rPr>
        <w:t>comme un intrigant</w:t>
      </w:r>
      <w:r w:rsidR="008D6F52">
        <w:rPr>
          <w:szCs w:val="32"/>
        </w:rPr>
        <w:t xml:space="preserve">, </w:t>
      </w:r>
      <w:r w:rsidRPr="00894396">
        <w:rPr>
          <w:szCs w:val="32"/>
        </w:rPr>
        <w:t>la faveur de ses chefs</w:t>
      </w:r>
      <w:r w:rsidR="008D6F52">
        <w:rPr>
          <w:szCs w:val="32"/>
        </w:rPr>
        <w:t xml:space="preserve">. </w:t>
      </w:r>
      <w:r w:rsidRPr="00894396">
        <w:rPr>
          <w:szCs w:val="32"/>
        </w:rPr>
        <w:t>Il se savait aussi brave que quiconque</w:t>
      </w:r>
      <w:r w:rsidR="008D6F52">
        <w:rPr>
          <w:szCs w:val="32"/>
        </w:rPr>
        <w:t xml:space="preserve">, </w:t>
      </w:r>
      <w:r w:rsidRPr="00894396">
        <w:rPr>
          <w:szCs w:val="32"/>
        </w:rPr>
        <w:t>et n</w:t>
      </w:r>
      <w:r w:rsidR="008D6F52">
        <w:rPr>
          <w:szCs w:val="32"/>
        </w:rPr>
        <w:t>’</w:t>
      </w:r>
      <w:r w:rsidRPr="00894396">
        <w:rPr>
          <w:szCs w:val="32"/>
        </w:rPr>
        <w:t>avait jamais douté de son charme personnel</w:t>
      </w:r>
      <w:r w:rsidR="008D6F52">
        <w:rPr>
          <w:szCs w:val="32"/>
        </w:rPr>
        <w:t xml:space="preserve">. </w:t>
      </w:r>
      <w:r w:rsidRPr="00894396">
        <w:rPr>
          <w:szCs w:val="32"/>
        </w:rPr>
        <w:t>Pourtant ni la bravoure ni le charme ne semblaient agir bien vite</w:t>
      </w:r>
      <w:r w:rsidR="008D6F52">
        <w:rPr>
          <w:szCs w:val="32"/>
        </w:rPr>
        <w:t xml:space="preserve">. </w:t>
      </w:r>
      <w:r w:rsidRPr="00894396">
        <w:rPr>
          <w:szCs w:val="32"/>
        </w:rPr>
        <w:t>L</w:t>
      </w:r>
      <w:r w:rsidR="008D6F52">
        <w:rPr>
          <w:szCs w:val="32"/>
        </w:rPr>
        <w:t>’</w:t>
      </w:r>
      <w:r w:rsidRPr="00894396">
        <w:rPr>
          <w:szCs w:val="32"/>
        </w:rPr>
        <w:t>exubérance de bon garçon qui valait des amitiés à Féraud</w:t>
      </w:r>
      <w:r w:rsidR="008D6F52">
        <w:rPr>
          <w:szCs w:val="32"/>
        </w:rPr>
        <w:t xml:space="preserve">, </w:t>
      </w:r>
      <w:r w:rsidRPr="00894396">
        <w:rPr>
          <w:szCs w:val="32"/>
        </w:rPr>
        <w:t>fit place chez lui à une humeur chagrine</w:t>
      </w:r>
      <w:r w:rsidR="008D6F52">
        <w:rPr>
          <w:szCs w:val="32"/>
        </w:rPr>
        <w:t xml:space="preserve">. </w:t>
      </w:r>
      <w:r w:rsidRPr="00894396">
        <w:rPr>
          <w:szCs w:val="32"/>
        </w:rPr>
        <w:t>Il se mit à accabler d</w:t>
      </w:r>
      <w:r w:rsidR="008D6F52">
        <w:rPr>
          <w:szCs w:val="32"/>
        </w:rPr>
        <w:t>’</w:t>
      </w:r>
      <w:r w:rsidRPr="00894396">
        <w:rPr>
          <w:szCs w:val="32"/>
        </w:rPr>
        <w:t xml:space="preserve">allusions amères </w:t>
      </w:r>
      <w:r w:rsidR="008D6F52">
        <w:rPr>
          <w:szCs w:val="32"/>
        </w:rPr>
        <w:t>« </w:t>
      </w:r>
      <w:r w:rsidRPr="00894396">
        <w:rPr>
          <w:szCs w:val="32"/>
        </w:rPr>
        <w:t>les malins qui sont capables de tout pour avancer plus vite</w:t>
      </w:r>
      <w:r w:rsidR="008D6F52">
        <w:rPr>
          <w:szCs w:val="32"/>
        </w:rPr>
        <w:t xml:space="preserve"> ». </w:t>
      </w:r>
      <w:r w:rsidRPr="00894396">
        <w:rPr>
          <w:szCs w:val="32"/>
        </w:rPr>
        <w:t>L</w:t>
      </w:r>
      <w:r w:rsidR="008D6F52">
        <w:rPr>
          <w:szCs w:val="32"/>
        </w:rPr>
        <w:t>’</w:t>
      </w:r>
      <w:r w:rsidRPr="00894396">
        <w:rPr>
          <w:szCs w:val="32"/>
        </w:rPr>
        <w:t>armée en était pleine</w:t>
      </w:r>
      <w:r w:rsidR="008D6F52">
        <w:rPr>
          <w:szCs w:val="32"/>
        </w:rPr>
        <w:t xml:space="preserve">, </w:t>
      </w:r>
      <w:r w:rsidRPr="00894396">
        <w:rPr>
          <w:szCs w:val="32"/>
        </w:rPr>
        <w:t>disait-il</w:t>
      </w:r>
      <w:r w:rsidR="008D6F52">
        <w:rPr>
          <w:szCs w:val="32"/>
        </w:rPr>
        <w:t xml:space="preserve"> ; </w:t>
      </w:r>
      <w:r w:rsidRPr="00894396">
        <w:rPr>
          <w:szCs w:val="32"/>
        </w:rPr>
        <w:t>il n</w:t>
      </w:r>
      <w:r w:rsidR="008D6F52">
        <w:rPr>
          <w:szCs w:val="32"/>
        </w:rPr>
        <w:t>’</w:t>
      </w:r>
      <w:r w:rsidRPr="00894396">
        <w:rPr>
          <w:szCs w:val="32"/>
        </w:rPr>
        <w:t>y avait qu</w:t>
      </w:r>
      <w:r w:rsidR="008D6F52">
        <w:rPr>
          <w:szCs w:val="32"/>
        </w:rPr>
        <w:t>’</w:t>
      </w:r>
      <w:r w:rsidRPr="00894396">
        <w:rPr>
          <w:szCs w:val="32"/>
        </w:rPr>
        <w:t>à regarder autour de soi</w:t>
      </w:r>
      <w:r w:rsidR="008D6F52">
        <w:rPr>
          <w:szCs w:val="32"/>
        </w:rPr>
        <w:t xml:space="preserve">. </w:t>
      </w:r>
      <w:r w:rsidRPr="00894396">
        <w:rPr>
          <w:szCs w:val="32"/>
        </w:rPr>
        <w:t>À vrai dire</w:t>
      </w:r>
      <w:r w:rsidR="008D6F52">
        <w:rPr>
          <w:szCs w:val="32"/>
        </w:rPr>
        <w:t xml:space="preserve">, </w:t>
      </w:r>
      <w:r w:rsidRPr="00894396">
        <w:rPr>
          <w:szCs w:val="32"/>
        </w:rPr>
        <w:t>il ne pensait qu</w:t>
      </w:r>
      <w:r w:rsidR="008D6F52">
        <w:rPr>
          <w:szCs w:val="32"/>
        </w:rPr>
        <w:t>’</w:t>
      </w:r>
      <w:r w:rsidRPr="00894396">
        <w:rPr>
          <w:szCs w:val="32"/>
        </w:rPr>
        <w:t>à un seul homme</w:t>
      </w:r>
      <w:r w:rsidR="008D6F52">
        <w:rPr>
          <w:szCs w:val="32"/>
        </w:rPr>
        <w:t xml:space="preserve">, </w:t>
      </w:r>
      <w:r w:rsidRPr="00894396">
        <w:rPr>
          <w:szCs w:val="32"/>
        </w:rPr>
        <w:t>à son adversaire</w:t>
      </w:r>
      <w:r w:rsidR="008D6F52">
        <w:rPr>
          <w:szCs w:val="32"/>
        </w:rPr>
        <w:t xml:space="preserve">, </w:t>
      </w:r>
      <w:r w:rsidRPr="00894396">
        <w:rPr>
          <w:szCs w:val="32"/>
        </w:rPr>
        <w:t>à d</w:t>
      </w:r>
      <w:r w:rsidR="008D6F52">
        <w:rPr>
          <w:szCs w:val="32"/>
        </w:rPr>
        <w:t>’</w:t>
      </w:r>
      <w:r w:rsidRPr="00894396">
        <w:rPr>
          <w:szCs w:val="32"/>
        </w:rPr>
        <w:t>Hubert</w:t>
      </w:r>
      <w:r w:rsidR="008D6F52">
        <w:rPr>
          <w:szCs w:val="32"/>
        </w:rPr>
        <w:t xml:space="preserve">. </w:t>
      </w:r>
      <w:r w:rsidRPr="00894396">
        <w:rPr>
          <w:szCs w:val="32"/>
        </w:rPr>
        <w:t>Un jour</w:t>
      </w:r>
      <w:r w:rsidR="008D6F52">
        <w:rPr>
          <w:szCs w:val="32"/>
        </w:rPr>
        <w:t xml:space="preserve">, </w:t>
      </w:r>
      <w:r w:rsidRPr="00894396">
        <w:rPr>
          <w:szCs w:val="32"/>
        </w:rPr>
        <w:t>il déclara à un ami sympathique</w:t>
      </w:r>
      <w:r w:rsidR="008D6F52">
        <w:rPr>
          <w:szCs w:val="32"/>
        </w:rPr>
        <w:t xml:space="preserve"> : – </w:t>
      </w:r>
      <w:r w:rsidRPr="00894396">
        <w:rPr>
          <w:szCs w:val="32"/>
        </w:rPr>
        <w:t>Moi</w:t>
      </w:r>
      <w:r w:rsidR="008D6F52">
        <w:rPr>
          <w:szCs w:val="32"/>
        </w:rPr>
        <w:t xml:space="preserve">, </w:t>
      </w:r>
      <w:r w:rsidRPr="00894396">
        <w:rPr>
          <w:szCs w:val="32"/>
        </w:rPr>
        <w:t>vois-tu</w:t>
      </w:r>
      <w:r w:rsidR="008D6F52">
        <w:rPr>
          <w:szCs w:val="32"/>
        </w:rPr>
        <w:t xml:space="preserve">, </w:t>
      </w:r>
      <w:r w:rsidRPr="00894396">
        <w:rPr>
          <w:szCs w:val="32"/>
        </w:rPr>
        <w:t>je ne sais pas faire les courbettes</w:t>
      </w:r>
      <w:r w:rsidR="008D6F52">
        <w:rPr>
          <w:szCs w:val="32"/>
        </w:rPr>
        <w:t xml:space="preserve"> ; </w:t>
      </w:r>
      <w:r w:rsidRPr="00894396">
        <w:rPr>
          <w:szCs w:val="32"/>
        </w:rPr>
        <w:t>ça n</w:t>
      </w:r>
      <w:r w:rsidR="008D6F52">
        <w:rPr>
          <w:szCs w:val="32"/>
        </w:rPr>
        <w:t>’</w:t>
      </w:r>
      <w:r w:rsidRPr="00894396">
        <w:rPr>
          <w:szCs w:val="32"/>
        </w:rPr>
        <w:t>est pas dans mon caractère</w:t>
      </w:r>
      <w:r w:rsidR="008D6F52">
        <w:rPr>
          <w:szCs w:val="32"/>
        </w:rPr>
        <w:t>.</w:t>
      </w:r>
    </w:p>
    <w:p w14:paraId="7451EFFA" w14:textId="77777777" w:rsidR="008D6F52" w:rsidRDefault="00000000" w:rsidP="008D6F52">
      <w:pPr>
        <w:rPr>
          <w:szCs w:val="32"/>
        </w:rPr>
      </w:pPr>
      <w:r w:rsidRPr="00894396">
        <w:rPr>
          <w:szCs w:val="32"/>
        </w:rPr>
        <w:t>C</w:t>
      </w:r>
      <w:r w:rsidR="008D6F52">
        <w:rPr>
          <w:szCs w:val="32"/>
        </w:rPr>
        <w:t>’</w:t>
      </w:r>
      <w:r w:rsidRPr="00894396">
        <w:rPr>
          <w:szCs w:val="32"/>
        </w:rPr>
        <w:t>est seulement après Austerlitz qu</w:t>
      </w:r>
      <w:r w:rsidR="008D6F52">
        <w:rPr>
          <w:szCs w:val="32"/>
        </w:rPr>
        <w:t>’</w:t>
      </w:r>
      <w:r w:rsidRPr="00894396">
        <w:rPr>
          <w:szCs w:val="32"/>
        </w:rPr>
        <w:t>il fut promu</w:t>
      </w:r>
      <w:r w:rsidR="008D6F52">
        <w:rPr>
          <w:szCs w:val="32"/>
        </w:rPr>
        <w:t xml:space="preserve">. </w:t>
      </w:r>
      <w:r w:rsidRPr="00894396">
        <w:rPr>
          <w:szCs w:val="32"/>
        </w:rPr>
        <w:t>La cavalerie légère de la Grande Armée eut des semaines de belle besogne sur les bras</w:t>
      </w:r>
      <w:r w:rsidR="008D6F52">
        <w:rPr>
          <w:szCs w:val="32"/>
        </w:rPr>
        <w:t xml:space="preserve">. </w:t>
      </w:r>
      <w:r w:rsidRPr="00894396">
        <w:rPr>
          <w:szCs w:val="32"/>
        </w:rPr>
        <w:t>Dès que fut un peu calmée la fièvre des opérations militaires</w:t>
      </w:r>
      <w:r w:rsidR="008D6F52">
        <w:rPr>
          <w:szCs w:val="32"/>
        </w:rPr>
        <w:t xml:space="preserve">, </w:t>
      </w:r>
      <w:r w:rsidRPr="00894396">
        <w:rPr>
          <w:szCs w:val="32"/>
        </w:rPr>
        <w:t>le capitaine Féraud se mit en mesure d</w:t>
      </w:r>
      <w:r w:rsidR="008D6F52">
        <w:rPr>
          <w:szCs w:val="32"/>
        </w:rPr>
        <w:t>’</w:t>
      </w:r>
      <w:r w:rsidRPr="00894396">
        <w:rPr>
          <w:szCs w:val="32"/>
        </w:rPr>
        <w:t>organiser une rencontre sans perdre de temps</w:t>
      </w:r>
      <w:r w:rsidR="008D6F52">
        <w:rPr>
          <w:szCs w:val="32"/>
        </w:rPr>
        <w:t xml:space="preserve">. – </w:t>
      </w:r>
      <w:r w:rsidRPr="00894396">
        <w:rPr>
          <w:szCs w:val="32"/>
        </w:rPr>
        <w:t>Je connais mon oiseau</w:t>
      </w:r>
      <w:r w:rsidR="008D6F52">
        <w:rPr>
          <w:szCs w:val="32"/>
        </w:rPr>
        <w:t xml:space="preserve">, </w:t>
      </w:r>
      <w:r w:rsidRPr="00894396">
        <w:rPr>
          <w:szCs w:val="32"/>
        </w:rPr>
        <w:t>fit-il remarquer d</w:t>
      </w:r>
      <w:r w:rsidR="008D6F52">
        <w:rPr>
          <w:szCs w:val="32"/>
        </w:rPr>
        <w:t>’</w:t>
      </w:r>
      <w:r w:rsidRPr="00894396">
        <w:rPr>
          <w:szCs w:val="32"/>
        </w:rPr>
        <w:t>un air sombre</w:t>
      </w:r>
      <w:r w:rsidR="008D6F52">
        <w:rPr>
          <w:szCs w:val="32"/>
        </w:rPr>
        <w:t xml:space="preserve"> ; </w:t>
      </w:r>
      <w:r w:rsidRPr="00894396">
        <w:rPr>
          <w:szCs w:val="32"/>
        </w:rPr>
        <w:t>si je n</w:t>
      </w:r>
      <w:r w:rsidR="008D6F52">
        <w:rPr>
          <w:szCs w:val="32"/>
        </w:rPr>
        <w:t>’</w:t>
      </w:r>
      <w:r w:rsidRPr="00894396">
        <w:rPr>
          <w:szCs w:val="32"/>
        </w:rPr>
        <w:t>ouvre pas l</w:t>
      </w:r>
      <w:r w:rsidR="008D6F52">
        <w:rPr>
          <w:szCs w:val="32"/>
        </w:rPr>
        <w:t>’</w:t>
      </w:r>
      <w:r w:rsidRPr="00894396">
        <w:rPr>
          <w:szCs w:val="32"/>
        </w:rPr>
        <w:t>œil</w:t>
      </w:r>
      <w:r w:rsidR="008D6F52">
        <w:rPr>
          <w:szCs w:val="32"/>
        </w:rPr>
        <w:t xml:space="preserve">, </w:t>
      </w:r>
      <w:r w:rsidRPr="00894396">
        <w:rPr>
          <w:szCs w:val="32"/>
        </w:rPr>
        <w:t>il s</w:t>
      </w:r>
      <w:r w:rsidR="008D6F52">
        <w:rPr>
          <w:szCs w:val="32"/>
        </w:rPr>
        <w:t>’</w:t>
      </w:r>
      <w:r w:rsidRPr="00894396">
        <w:rPr>
          <w:szCs w:val="32"/>
        </w:rPr>
        <w:t>arrangera pour avancer par-dessus la tête d</w:t>
      </w:r>
      <w:r w:rsidR="008D6F52">
        <w:rPr>
          <w:szCs w:val="32"/>
        </w:rPr>
        <w:t>’</w:t>
      </w:r>
      <w:r w:rsidRPr="00894396">
        <w:rPr>
          <w:szCs w:val="32"/>
        </w:rPr>
        <w:t>une douzaine de camarades</w:t>
      </w:r>
      <w:r w:rsidR="008D6F52">
        <w:rPr>
          <w:szCs w:val="32"/>
        </w:rPr>
        <w:t xml:space="preserve">. </w:t>
      </w:r>
      <w:r w:rsidRPr="00894396">
        <w:rPr>
          <w:szCs w:val="32"/>
        </w:rPr>
        <w:t>Il a le chic pour ce genre de choses</w:t>
      </w:r>
      <w:r w:rsidR="008D6F52">
        <w:rPr>
          <w:szCs w:val="32"/>
        </w:rPr>
        <w:t>.</w:t>
      </w:r>
    </w:p>
    <w:p w14:paraId="18766C50" w14:textId="77777777" w:rsidR="008D6F52" w:rsidRDefault="00000000" w:rsidP="008D6F52">
      <w:pPr>
        <w:rPr>
          <w:szCs w:val="32"/>
        </w:rPr>
      </w:pPr>
      <w:r w:rsidRPr="00894396">
        <w:rPr>
          <w:szCs w:val="32"/>
        </w:rPr>
        <w:t>Le duel eut lieu en Silésie</w:t>
      </w:r>
      <w:r w:rsidR="008D6F52">
        <w:rPr>
          <w:szCs w:val="32"/>
        </w:rPr>
        <w:t xml:space="preserve">. </w:t>
      </w:r>
      <w:r w:rsidRPr="00894396">
        <w:rPr>
          <w:szCs w:val="32"/>
        </w:rPr>
        <w:t>S</w:t>
      </w:r>
      <w:r w:rsidR="008D6F52">
        <w:rPr>
          <w:szCs w:val="32"/>
        </w:rPr>
        <w:t>’</w:t>
      </w:r>
      <w:r w:rsidRPr="00894396">
        <w:rPr>
          <w:szCs w:val="32"/>
        </w:rPr>
        <w:t>il ne fut pas poussé à mort</w:t>
      </w:r>
      <w:r w:rsidR="008D6F52">
        <w:rPr>
          <w:szCs w:val="32"/>
        </w:rPr>
        <w:t xml:space="preserve">, </w:t>
      </w:r>
      <w:r w:rsidRPr="00894396">
        <w:rPr>
          <w:szCs w:val="32"/>
        </w:rPr>
        <w:t>il dura au moins jusqu</w:t>
      </w:r>
      <w:r w:rsidR="008D6F52">
        <w:rPr>
          <w:szCs w:val="32"/>
        </w:rPr>
        <w:t>’</w:t>
      </w:r>
      <w:r w:rsidRPr="00894396">
        <w:rPr>
          <w:szCs w:val="32"/>
        </w:rPr>
        <w:t>à épuisement des deux adversaires</w:t>
      </w:r>
      <w:r w:rsidR="008D6F52">
        <w:rPr>
          <w:szCs w:val="32"/>
        </w:rPr>
        <w:t xml:space="preserve">. </w:t>
      </w:r>
      <w:r w:rsidRPr="00894396">
        <w:rPr>
          <w:szCs w:val="32"/>
        </w:rPr>
        <w:t>L</w:t>
      </w:r>
      <w:r w:rsidR="008D6F52">
        <w:rPr>
          <w:szCs w:val="32"/>
        </w:rPr>
        <w:t>’</w:t>
      </w:r>
      <w:r w:rsidRPr="00894396">
        <w:rPr>
          <w:szCs w:val="32"/>
        </w:rPr>
        <w:t>arme était le sabre de cavalerie</w:t>
      </w:r>
      <w:r w:rsidR="008D6F52">
        <w:rPr>
          <w:szCs w:val="32"/>
        </w:rPr>
        <w:t xml:space="preserve">, </w:t>
      </w:r>
      <w:r w:rsidRPr="00894396">
        <w:rPr>
          <w:szCs w:val="32"/>
        </w:rPr>
        <w:t>et l</w:t>
      </w:r>
      <w:r w:rsidR="008D6F52">
        <w:rPr>
          <w:szCs w:val="32"/>
        </w:rPr>
        <w:t>’</w:t>
      </w:r>
      <w:r w:rsidRPr="00894396">
        <w:rPr>
          <w:szCs w:val="32"/>
        </w:rPr>
        <w:t>adresse</w:t>
      </w:r>
      <w:r w:rsidR="008D6F52">
        <w:rPr>
          <w:szCs w:val="32"/>
        </w:rPr>
        <w:t xml:space="preserve">, </w:t>
      </w:r>
      <w:r w:rsidRPr="00894396">
        <w:rPr>
          <w:szCs w:val="32"/>
        </w:rPr>
        <w:t>la science</w:t>
      </w:r>
      <w:r w:rsidR="008D6F52">
        <w:rPr>
          <w:szCs w:val="32"/>
        </w:rPr>
        <w:t xml:space="preserve">, </w:t>
      </w:r>
      <w:r w:rsidRPr="00894396">
        <w:rPr>
          <w:szCs w:val="32"/>
        </w:rPr>
        <w:t xml:space="preserve">la vigueur et la résolution déployées par les deux hommes </w:t>
      </w:r>
      <w:r w:rsidRPr="00894396">
        <w:rPr>
          <w:szCs w:val="32"/>
        </w:rPr>
        <w:lastRenderedPageBreak/>
        <w:t>forcèrent l</w:t>
      </w:r>
      <w:r w:rsidR="008D6F52">
        <w:rPr>
          <w:szCs w:val="32"/>
        </w:rPr>
        <w:t>’</w:t>
      </w:r>
      <w:r w:rsidRPr="00894396">
        <w:rPr>
          <w:szCs w:val="32"/>
        </w:rPr>
        <w:t>admiration des spectateurs</w:t>
      </w:r>
      <w:r w:rsidR="008D6F52">
        <w:rPr>
          <w:szCs w:val="32"/>
        </w:rPr>
        <w:t xml:space="preserve">. </w:t>
      </w:r>
      <w:r w:rsidRPr="00894396">
        <w:rPr>
          <w:szCs w:val="32"/>
        </w:rPr>
        <w:t>Le duel défraya les conversations sur les deux rives du Danube</w:t>
      </w:r>
      <w:r w:rsidR="008D6F52">
        <w:rPr>
          <w:szCs w:val="32"/>
        </w:rPr>
        <w:t xml:space="preserve">, </w:t>
      </w:r>
      <w:r w:rsidRPr="00894396">
        <w:rPr>
          <w:szCs w:val="32"/>
        </w:rPr>
        <w:t>jusqu</w:t>
      </w:r>
      <w:r w:rsidR="008D6F52">
        <w:rPr>
          <w:szCs w:val="32"/>
        </w:rPr>
        <w:t>’</w:t>
      </w:r>
      <w:r w:rsidRPr="00894396">
        <w:rPr>
          <w:szCs w:val="32"/>
        </w:rPr>
        <w:t xml:space="preserve">aux garnisons de </w:t>
      </w:r>
      <w:proofErr w:type="spellStart"/>
      <w:r w:rsidRPr="00894396">
        <w:rPr>
          <w:szCs w:val="32"/>
        </w:rPr>
        <w:t>Gratz</w:t>
      </w:r>
      <w:proofErr w:type="spellEnd"/>
      <w:r w:rsidRPr="00894396">
        <w:rPr>
          <w:szCs w:val="32"/>
        </w:rPr>
        <w:t xml:space="preserve"> et de Laybach</w:t>
      </w:r>
      <w:r w:rsidR="008D6F52">
        <w:rPr>
          <w:szCs w:val="32"/>
        </w:rPr>
        <w:t xml:space="preserve">. </w:t>
      </w:r>
      <w:r w:rsidRPr="00894396">
        <w:rPr>
          <w:szCs w:val="32"/>
        </w:rPr>
        <w:t>Il comporta sept reprises</w:t>
      </w:r>
      <w:r w:rsidR="008D6F52">
        <w:rPr>
          <w:szCs w:val="32"/>
        </w:rPr>
        <w:t xml:space="preserve">. </w:t>
      </w:r>
      <w:r w:rsidRPr="00894396">
        <w:rPr>
          <w:szCs w:val="32"/>
        </w:rPr>
        <w:t>Malgré maintes estafilades d</w:t>
      </w:r>
      <w:r w:rsidR="008D6F52">
        <w:rPr>
          <w:szCs w:val="32"/>
        </w:rPr>
        <w:t>’</w:t>
      </w:r>
      <w:r w:rsidRPr="00894396">
        <w:rPr>
          <w:szCs w:val="32"/>
        </w:rPr>
        <w:t>où le sang coulait abondamment</w:t>
      </w:r>
      <w:r w:rsidR="008D6F52">
        <w:rPr>
          <w:szCs w:val="32"/>
        </w:rPr>
        <w:t xml:space="preserve">, </w:t>
      </w:r>
      <w:r w:rsidRPr="00894396">
        <w:rPr>
          <w:szCs w:val="32"/>
        </w:rPr>
        <w:t>les deux officiers refusèrent plusieurs fois</w:t>
      </w:r>
      <w:r w:rsidR="008D6F52">
        <w:rPr>
          <w:szCs w:val="32"/>
        </w:rPr>
        <w:t xml:space="preserve">, </w:t>
      </w:r>
      <w:r w:rsidRPr="00894396">
        <w:rPr>
          <w:szCs w:val="32"/>
        </w:rPr>
        <w:t>et avec une apparence d</w:t>
      </w:r>
      <w:r w:rsidR="008D6F52">
        <w:rPr>
          <w:szCs w:val="32"/>
        </w:rPr>
        <w:t>’</w:t>
      </w:r>
      <w:r w:rsidRPr="00894396">
        <w:rPr>
          <w:szCs w:val="32"/>
        </w:rPr>
        <w:t>effroyable haine</w:t>
      </w:r>
      <w:r w:rsidR="008D6F52">
        <w:rPr>
          <w:szCs w:val="32"/>
        </w:rPr>
        <w:t xml:space="preserve">, </w:t>
      </w:r>
      <w:r w:rsidRPr="00894396">
        <w:rPr>
          <w:szCs w:val="32"/>
        </w:rPr>
        <w:t>de laisser arrêter le combat</w:t>
      </w:r>
      <w:r w:rsidR="008D6F52">
        <w:rPr>
          <w:szCs w:val="32"/>
        </w:rPr>
        <w:t xml:space="preserve">. </w:t>
      </w:r>
      <w:r w:rsidRPr="00894396">
        <w:rPr>
          <w:szCs w:val="32"/>
        </w:rPr>
        <w:t>Cette fureur tenait</w:t>
      </w:r>
      <w:r w:rsidR="008D6F52">
        <w:rPr>
          <w:szCs w:val="32"/>
        </w:rPr>
        <w:t xml:space="preserve">, </w:t>
      </w:r>
      <w:r w:rsidRPr="00894396">
        <w:rPr>
          <w:szCs w:val="32"/>
        </w:rPr>
        <w:t>chez le capitaine d</w:t>
      </w:r>
      <w:r w:rsidR="008D6F52">
        <w:rPr>
          <w:szCs w:val="32"/>
        </w:rPr>
        <w:t>’</w:t>
      </w:r>
      <w:r w:rsidRPr="00894396">
        <w:rPr>
          <w:szCs w:val="32"/>
        </w:rPr>
        <w:t>Hubert</w:t>
      </w:r>
      <w:r w:rsidR="008D6F52">
        <w:rPr>
          <w:szCs w:val="32"/>
        </w:rPr>
        <w:t xml:space="preserve">, </w:t>
      </w:r>
      <w:r w:rsidRPr="00894396">
        <w:rPr>
          <w:szCs w:val="32"/>
        </w:rPr>
        <w:t>au désir naturel d</w:t>
      </w:r>
      <w:r w:rsidR="008D6F52">
        <w:rPr>
          <w:szCs w:val="32"/>
        </w:rPr>
        <w:t>’</w:t>
      </w:r>
      <w:r w:rsidRPr="00894396">
        <w:rPr>
          <w:szCs w:val="32"/>
        </w:rPr>
        <w:t>en finir</w:t>
      </w:r>
      <w:r w:rsidR="008D6F52">
        <w:rPr>
          <w:szCs w:val="32"/>
        </w:rPr>
        <w:t xml:space="preserve">, </w:t>
      </w:r>
      <w:r w:rsidRPr="00894396">
        <w:rPr>
          <w:szCs w:val="32"/>
        </w:rPr>
        <w:t>une fois pour toutes</w:t>
      </w:r>
      <w:r w:rsidR="008D6F52">
        <w:rPr>
          <w:szCs w:val="32"/>
        </w:rPr>
        <w:t xml:space="preserve">, </w:t>
      </w:r>
      <w:r w:rsidRPr="00894396">
        <w:rPr>
          <w:szCs w:val="32"/>
        </w:rPr>
        <w:t>avec cette triste histoire</w:t>
      </w:r>
      <w:r w:rsidR="008D6F52">
        <w:rPr>
          <w:szCs w:val="32"/>
        </w:rPr>
        <w:t xml:space="preserve">, </w:t>
      </w:r>
      <w:r w:rsidRPr="00894396">
        <w:rPr>
          <w:szCs w:val="32"/>
        </w:rPr>
        <w:t>et chez Féraud à une exaltation extrême de ses instincts combatifs</w:t>
      </w:r>
      <w:r w:rsidR="008D6F52">
        <w:rPr>
          <w:szCs w:val="32"/>
        </w:rPr>
        <w:t xml:space="preserve">, </w:t>
      </w:r>
      <w:r w:rsidRPr="00894396">
        <w:rPr>
          <w:szCs w:val="32"/>
        </w:rPr>
        <w:t>comme à l</w:t>
      </w:r>
      <w:r w:rsidR="008D6F52">
        <w:rPr>
          <w:szCs w:val="32"/>
        </w:rPr>
        <w:t>’</w:t>
      </w:r>
      <w:r w:rsidRPr="00894396">
        <w:rPr>
          <w:szCs w:val="32"/>
        </w:rPr>
        <w:t>incitation d</w:t>
      </w:r>
      <w:r w:rsidR="008D6F52">
        <w:rPr>
          <w:szCs w:val="32"/>
        </w:rPr>
        <w:t>’</w:t>
      </w:r>
      <w:r w:rsidRPr="00894396">
        <w:rPr>
          <w:szCs w:val="32"/>
        </w:rPr>
        <w:t>une vanité blessée</w:t>
      </w:r>
      <w:r w:rsidR="008D6F52">
        <w:rPr>
          <w:szCs w:val="32"/>
        </w:rPr>
        <w:t xml:space="preserve">. </w:t>
      </w:r>
      <w:r w:rsidRPr="00894396">
        <w:rPr>
          <w:szCs w:val="32"/>
        </w:rPr>
        <w:t>À la fin</w:t>
      </w:r>
      <w:r w:rsidR="008D6F52">
        <w:rPr>
          <w:szCs w:val="32"/>
        </w:rPr>
        <w:t xml:space="preserve">, </w:t>
      </w:r>
      <w:r w:rsidRPr="00894396">
        <w:rPr>
          <w:szCs w:val="32"/>
        </w:rPr>
        <w:t>échevelés</w:t>
      </w:r>
      <w:r w:rsidR="008D6F52">
        <w:rPr>
          <w:szCs w:val="32"/>
        </w:rPr>
        <w:t xml:space="preserve">, </w:t>
      </w:r>
      <w:r w:rsidRPr="00894396">
        <w:rPr>
          <w:szCs w:val="32"/>
        </w:rPr>
        <w:t>chemises en lambeaux</w:t>
      </w:r>
      <w:r w:rsidR="008D6F52">
        <w:rPr>
          <w:szCs w:val="32"/>
        </w:rPr>
        <w:t xml:space="preserve">, </w:t>
      </w:r>
      <w:r w:rsidRPr="00894396">
        <w:rPr>
          <w:szCs w:val="32"/>
        </w:rPr>
        <w:t>couverts de sang</w:t>
      </w:r>
      <w:r w:rsidR="008D6F52">
        <w:rPr>
          <w:szCs w:val="32"/>
        </w:rPr>
        <w:t xml:space="preserve">, </w:t>
      </w:r>
      <w:r w:rsidRPr="00894396">
        <w:rPr>
          <w:szCs w:val="32"/>
        </w:rPr>
        <w:t>et à peine capables de se tenir debout</w:t>
      </w:r>
      <w:r w:rsidR="008D6F52">
        <w:rPr>
          <w:szCs w:val="32"/>
        </w:rPr>
        <w:t xml:space="preserve">, </w:t>
      </w:r>
      <w:r w:rsidRPr="00894396">
        <w:rPr>
          <w:szCs w:val="32"/>
        </w:rPr>
        <w:t>ils furent emmenés de force par leurs témoins</w:t>
      </w:r>
      <w:r w:rsidR="008D6F52">
        <w:rPr>
          <w:szCs w:val="32"/>
        </w:rPr>
        <w:t xml:space="preserve">, </w:t>
      </w:r>
      <w:r w:rsidRPr="00894396">
        <w:rPr>
          <w:szCs w:val="32"/>
        </w:rPr>
        <w:t>muets d</w:t>
      </w:r>
      <w:r w:rsidR="008D6F52">
        <w:rPr>
          <w:szCs w:val="32"/>
        </w:rPr>
        <w:t>’</w:t>
      </w:r>
      <w:r w:rsidRPr="00894396">
        <w:rPr>
          <w:szCs w:val="32"/>
        </w:rPr>
        <w:t>horreur et d</w:t>
      </w:r>
      <w:r w:rsidR="008D6F52">
        <w:rPr>
          <w:szCs w:val="32"/>
        </w:rPr>
        <w:t>’</w:t>
      </w:r>
      <w:r w:rsidRPr="00894396">
        <w:rPr>
          <w:szCs w:val="32"/>
        </w:rPr>
        <w:t>épouvante</w:t>
      </w:r>
      <w:r w:rsidR="008D6F52">
        <w:rPr>
          <w:szCs w:val="32"/>
        </w:rPr>
        <w:t xml:space="preserve">. </w:t>
      </w:r>
      <w:r w:rsidRPr="00894396">
        <w:rPr>
          <w:szCs w:val="32"/>
        </w:rPr>
        <w:t>Plus tard</w:t>
      </w:r>
      <w:r w:rsidR="008D6F52">
        <w:rPr>
          <w:szCs w:val="32"/>
        </w:rPr>
        <w:t xml:space="preserve">, </w:t>
      </w:r>
      <w:r w:rsidRPr="00894396">
        <w:rPr>
          <w:szCs w:val="32"/>
        </w:rPr>
        <w:t>assaillis par des camarades avides de détails</w:t>
      </w:r>
      <w:r w:rsidR="008D6F52">
        <w:rPr>
          <w:szCs w:val="32"/>
        </w:rPr>
        <w:t xml:space="preserve">, </w:t>
      </w:r>
      <w:r w:rsidRPr="00894396">
        <w:rPr>
          <w:szCs w:val="32"/>
        </w:rPr>
        <w:t>ces messieurs déclarèrent que l</w:t>
      </w:r>
      <w:r w:rsidR="008D6F52">
        <w:rPr>
          <w:szCs w:val="32"/>
        </w:rPr>
        <w:t>’</w:t>
      </w:r>
      <w:r w:rsidRPr="00894396">
        <w:rPr>
          <w:szCs w:val="32"/>
        </w:rPr>
        <w:t>on ne pouvait laisser se poursuivre indéfiniment une telle boucherie</w:t>
      </w:r>
      <w:r w:rsidR="008D6F52">
        <w:rPr>
          <w:szCs w:val="32"/>
        </w:rPr>
        <w:t xml:space="preserve">. </w:t>
      </w:r>
      <w:r w:rsidRPr="00894396">
        <w:rPr>
          <w:szCs w:val="32"/>
        </w:rPr>
        <w:t>Quand on leur demanda si la querelle était enfin vidée</w:t>
      </w:r>
      <w:r w:rsidR="008D6F52">
        <w:rPr>
          <w:szCs w:val="32"/>
        </w:rPr>
        <w:t xml:space="preserve">, </w:t>
      </w:r>
      <w:r w:rsidRPr="00894396">
        <w:rPr>
          <w:szCs w:val="32"/>
        </w:rPr>
        <w:t>ils laissèrent entendre qu</w:t>
      </w:r>
      <w:r w:rsidR="008D6F52">
        <w:rPr>
          <w:szCs w:val="32"/>
        </w:rPr>
        <w:t>’</w:t>
      </w:r>
      <w:r w:rsidRPr="00894396">
        <w:rPr>
          <w:szCs w:val="32"/>
        </w:rPr>
        <w:t>un différend pareil ne pouvait se terminer que par la mort de l</w:t>
      </w:r>
      <w:r w:rsidR="008D6F52">
        <w:rPr>
          <w:szCs w:val="32"/>
        </w:rPr>
        <w:t>’</w:t>
      </w:r>
      <w:r w:rsidRPr="00894396">
        <w:rPr>
          <w:szCs w:val="32"/>
        </w:rPr>
        <w:t>un des adversaires</w:t>
      </w:r>
      <w:r w:rsidR="008D6F52">
        <w:rPr>
          <w:szCs w:val="32"/>
        </w:rPr>
        <w:t xml:space="preserve">. </w:t>
      </w:r>
      <w:r w:rsidRPr="00894396">
        <w:rPr>
          <w:szCs w:val="32"/>
        </w:rPr>
        <w:t>L</w:t>
      </w:r>
      <w:r w:rsidR="008D6F52">
        <w:rPr>
          <w:szCs w:val="32"/>
        </w:rPr>
        <w:t>’</w:t>
      </w:r>
      <w:r w:rsidRPr="00894396">
        <w:rPr>
          <w:szCs w:val="32"/>
        </w:rPr>
        <w:t>intérêt que suscita la rencontre passa d</w:t>
      </w:r>
      <w:r w:rsidR="008D6F52">
        <w:rPr>
          <w:szCs w:val="32"/>
        </w:rPr>
        <w:t>’</w:t>
      </w:r>
      <w:r w:rsidRPr="00894396">
        <w:rPr>
          <w:szCs w:val="32"/>
        </w:rPr>
        <w:t>un corps d</w:t>
      </w:r>
      <w:r w:rsidR="008D6F52">
        <w:rPr>
          <w:szCs w:val="32"/>
        </w:rPr>
        <w:t>’</w:t>
      </w:r>
      <w:r w:rsidRPr="00894396">
        <w:rPr>
          <w:szCs w:val="32"/>
        </w:rPr>
        <w:t>armée à l</w:t>
      </w:r>
      <w:r w:rsidR="008D6F52">
        <w:rPr>
          <w:szCs w:val="32"/>
        </w:rPr>
        <w:t>’</w:t>
      </w:r>
      <w:r w:rsidRPr="00894396">
        <w:rPr>
          <w:szCs w:val="32"/>
        </w:rPr>
        <w:t>autre</w:t>
      </w:r>
      <w:r w:rsidR="008D6F52">
        <w:rPr>
          <w:szCs w:val="32"/>
        </w:rPr>
        <w:t xml:space="preserve">, </w:t>
      </w:r>
      <w:r w:rsidRPr="00894396">
        <w:rPr>
          <w:szCs w:val="32"/>
        </w:rPr>
        <w:t>et gagna jusqu</w:t>
      </w:r>
      <w:r w:rsidR="008D6F52">
        <w:rPr>
          <w:szCs w:val="32"/>
        </w:rPr>
        <w:t>’</w:t>
      </w:r>
      <w:r w:rsidRPr="00894396">
        <w:rPr>
          <w:szCs w:val="32"/>
        </w:rPr>
        <w:t>aux petits détachements cantonnés entre Rhin et Save</w:t>
      </w:r>
      <w:r w:rsidR="008D6F52">
        <w:rPr>
          <w:szCs w:val="32"/>
        </w:rPr>
        <w:t xml:space="preserve">. </w:t>
      </w:r>
      <w:r w:rsidRPr="00894396">
        <w:rPr>
          <w:szCs w:val="32"/>
        </w:rPr>
        <w:t>Dans les cafés de Vienne</w:t>
      </w:r>
      <w:r w:rsidR="008D6F52">
        <w:rPr>
          <w:szCs w:val="32"/>
        </w:rPr>
        <w:t xml:space="preserve">, </w:t>
      </w:r>
      <w:r w:rsidRPr="00894396">
        <w:rPr>
          <w:szCs w:val="32"/>
        </w:rPr>
        <w:t>on estimait en général</w:t>
      </w:r>
      <w:r w:rsidR="008D6F52">
        <w:rPr>
          <w:szCs w:val="32"/>
        </w:rPr>
        <w:t xml:space="preserve">, </w:t>
      </w:r>
      <w:r w:rsidRPr="00894396">
        <w:rPr>
          <w:szCs w:val="32"/>
        </w:rPr>
        <w:t>d</w:t>
      </w:r>
      <w:r w:rsidR="008D6F52">
        <w:rPr>
          <w:szCs w:val="32"/>
        </w:rPr>
        <w:t>’</w:t>
      </w:r>
      <w:r w:rsidRPr="00894396">
        <w:rPr>
          <w:szCs w:val="32"/>
        </w:rPr>
        <w:t>après les derniers détails</w:t>
      </w:r>
      <w:r w:rsidR="008D6F52">
        <w:rPr>
          <w:szCs w:val="32"/>
        </w:rPr>
        <w:t xml:space="preserve">, </w:t>
      </w:r>
      <w:r w:rsidRPr="00894396">
        <w:rPr>
          <w:szCs w:val="32"/>
        </w:rPr>
        <w:t>que les adversaires pourraient se rencontre dans quelque trois semaines</w:t>
      </w:r>
      <w:r w:rsidR="008D6F52">
        <w:rPr>
          <w:szCs w:val="32"/>
        </w:rPr>
        <w:t xml:space="preserve">. </w:t>
      </w:r>
      <w:r w:rsidRPr="00894396">
        <w:rPr>
          <w:szCs w:val="32"/>
        </w:rPr>
        <w:t>On escomptait quelque chose de transcendant</w:t>
      </w:r>
      <w:r w:rsidR="008D6F52">
        <w:rPr>
          <w:szCs w:val="32"/>
        </w:rPr>
        <w:t xml:space="preserve">, </w:t>
      </w:r>
      <w:r w:rsidRPr="00894396">
        <w:rPr>
          <w:szCs w:val="32"/>
        </w:rPr>
        <w:t>en fait de duel</w:t>
      </w:r>
      <w:r w:rsidR="008D6F52">
        <w:rPr>
          <w:szCs w:val="32"/>
        </w:rPr>
        <w:t>.</w:t>
      </w:r>
    </w:p>
    <w:p w14:paraId="54BC529F" w14:textId="5BE3B68C" w:rsidR="008D6F52" w:rsidRDefault="00000000" w:rsidP="008D6F52">
      <w:pPr>
        <w:rPr>
          <w:szCs w:val="32"/>
        </w:rPr>
      </w:pPr>
      <w:r w:rsidRPr="00894396">
        <w:rPr>
          <w:szCs w:val="32"/>
        </w:rPr>
        <w:t>Cette attente fut trompée par les nécessités du service qui séparèrent les deux officiers</w:t>
      </w:r>
      <w:r w:rsidR="008D6F52">
        <w:rPr>
          <w:szCs w:val="32"/>
        </w:rPr>
        <w:t xml:space="preserve">. </w:t>
      </w:r>
      <w:r w:rsidRPr="00894396">
        <w:rPr>
          <w:szCs w:val="32"/>
        </w:rPr>
        <w:t>On n</w:t>
      </w:r>
      <w:r w:rsidR="008D6F52">
        <w:rPr>
          <w:szCs w:val="32"/>
        </w:rPr>
        <w:t>’</w:t>
      </w:r>
      <w:r w:rsidRPr="00894396">
        <w:rPr>
          <w:szCs w:val="32"/>
        </w:rPr>
        <w:t>avait prêté aucune attention officielle à leur discorde</w:t>
      </w:r>
      <w:r w:rsidR="008D6F52">
        <w:rPr>
          <w:szCs w:val="32"/>
        </w:rPr>
        <w:t xml:space="preserve">, </w:t>
      </w:r>
      <w:r w:rsidRPr="00894396">
        <w:rPr>
          <w:szCs w:val="32"/>
        </w:rPr>
        <w:t>qui était devenue la chose de l</w:t>
      </w:r>
      <w:r w:rsidR="008D6F52">
        <w:rPr>
          <w:szCs w:val="32"/>
        </w:rPr>
        <w:t>’</w:t>
      </w:r>
      <w:r w:rsidRPr="00894396">
        <w:rPr>
          <w:szCs w:val="32"/>
        </w:rPr>
        <w:t>armée</w:t>
      </w:r>
      <w:r w:rsidR="008D6F52">
        <w:rPr>
          <w:szCs w:val="32"/>
        </w:rPr>
        <w:t xml:space="preserve">, </w:t>
      </w:r>
      <w:r w:rsidRPr="00894396">
        <w:rPr>
          <w:szCs w:val="32"/>
        </w:rPr>
        <w:t>et dont on ne pouvait se mêler à la légère</w:t>
      </w:r>
      <w:r w:rsidR="008D6F52">
        <w:rPr>
          <w:szCs w:val="32"/>
        </w:rPr>
        <w:t xml:space="preserve">. </w:t>
      </w:r>
      <w:r w:rsidRPr="00894396">
        <w:rPr>
          <w:szCs w:val="32"/>
        </w:rPr>
        <w:t>L</w:t>
      </w:r>
      <w:r w:rsidR="008D6F52">
        <w:rPr>
          <w:szCs w:val="32"/>
        </w:rPr>
        <w:t>’</w:t>
      </w:r>
      <w:r w:rsidRPr="00894396">
        <w:rPr>
          <w:szCs w:val="32"/>
        </w:rPr>
        <w:t>histoire du duel</w:t>
      </w:r>
      <w:r w:rsidR="008D6F52">
        <w:rPr>
          <w:szCs w:val="32"/>
        </w:rPr>
        <w:t xml:space="preserve">, </w:t>
      </w:r>
      <w:r w:rsidRPr="00894396">
        <w:rPr>
          <w:szCs w:val="32"/>
        </w:rPr>
        <w:t>où plutôt de la rage de combat des deux ennemis dut nuire un peu à leur avancement</w:t>
      </w:r>
      <w:r w:rsidR="008D6F52">
        <w:rPr>
          <w:szCs w:val="32"/>
        </w:rPr>
        <w:t xml:space="preserve">, </w:t>
      </w:r>
      <w:r w:rsidRPr="00894396">
        <w:rPr>
          <w:szCs w:val="32"/>
        </w:rPr>
        <w:t xml:space="preserve">car la guerre de </w:t>
      </w:r>
      <w:hyperlink r:id="rId14" w:history="1">
        <w:r w:rsidR="008D6F52" w:rsidRPr="00894396">
          <w:rPr>
            <w:szCs w:val="32"/>
          </w:rPr>
          <w:t>Prusse</w:t>
        </w:r>
      </w:hyperlink>
      <w:r w:rsidRPr="00894396">
        <w:rPr>
          <w:szCs w:val="32"/>
        </w:rPr>
        <w:t xml:space="preserve"> les trouva encore tous les deux capitaines</w:t>
      </w:r>
      <w:r w:rsidR="008D6F52">
        <w:rPr>
          <w:szCs w:val="32"/>
        </w:rPr>
        <w:t xml:space="preserve">, </w:t>
      </w:r>
      <w:r w:rsidRPr="00894396">
        <w:rPr>
          <w:szCs w:val="32"/>
        </w:rPr>
        <w:t>quand elle les réunit</w:t>
      </w:r>
      <w:r w:rsidR="008D6F52">
        <w:rPr>
          <w:szCs w:val="32"/>
        </w:rPr>
        <w:t xml:space="preserve">. </w:t>
      </w:r>
      <w:r w:rsidRPr="00894396">
        <w:rPr>
          <w:szCs w:val="32"/>
        </w:rPr>
        <w:t>Détachés</w:t>
      </w:r>
      <w:r w:rsidR="008D6F52">
        <w:rPr>
          <w:szCs w:val="32"/>
        </w:rPr>
        <w:t xml:space="preserve">, </w:t>
      </w:r>
      <w:r w:rsidRPr="00894396">
        <w:rPr>
          <w:szCs w:val="32"/>
        </w:rPr>
        <w:t>après Iéna</w:t>
      </w:r>
      <w:r w:rsidR="008D6F52">
        <w:rPr>
          <w:szCs w:val="32"/>
        </w:rPr>
        <w:t xml:space="preserve">, </w:t>
      </w:r>
      <w:r w:rsidRPr="00894396">
        <w:rPr>
          <w:szCs w:val="32"/>
        </w:rPr>
        <w:t>à l</w:t>
      </w:r>
      <w:r w:rsidR="008D6F52">
        <w:rPr>
          <w:szCs w:val="32"/>
        </w:rPr>
        <w:t>’</w:t>
      </w:r>
      <w:r w:rsidRPr="00894396">
        <w:rPr>
          <w:szCs w:val="32"/>
        </w:rPr>
        <w:t>armée du Nord</w:t>
      </w:r>
      <w:r w:rsidR="008D6F52">
        <w:rPr>
          <w:szCs w:val="32"/>
        </w:rPr>
        <w:t xml:space="preserve">, </w:t>
      </w:r>
      <w:r w:rsidRPr="00894396">
        <w:rPr>
          <w:szCs w:val="32"/>
        </w:rPr>
        <w:t xml:space="preserve">sous les ordres du </w:t>
      </w:r>
      <w:r w:rsidRPr="00894396">
        <w:rPr>
          <w:szCs w:val="32"/>
        </w:rPr>
        <w:lastRenderedPageBreak/>
        <w:t>maréchal Bernadotte</w:t>
      </w:r>
      <w:r w:rsidR="008D6F52">
        <w:rPr>
          <w:szCs w:val="32"/>
        </w:rPr>
        <w:t xml:space="preserve">, </w:t>
      </w:r>
      <w:r w:rsidRPr="00894396">
        <w:rPr>
          <w:szCs w:val="32"/>
        </w:rPr>
        <w:t xml:space="preserve">prince de </w:t>
      </w:r>
      <w:proofErr w:type="spellStart"/>
      <w:r w:rsidRPr="00894396">
        <w:rPr>
          <w:szCs w:val="32"/>
        </w:rPr>
        <w:t>Ponte-Corvo</w:t>
      </w:r>
      <w:proofErr w:type="spellEnd"/>
      <w:r w:rsidR="008D6F52">
        <w:rPr>
          <w:szCs w:val="32"/>
        </w:rPr>
        <w:t xml:space="preserve">, </w:t>
      </w:r>
      <w:r w:rsidRPr="00894396">
        <w:rPr>
          <w:szCs w:val="32"/>
        </w:rPr>
        <w:t>ils entrèrent ensemble à Lubeck</w:t>
      </w:r>
      <w:r w:rsidR="008D6F52">
        <w:rPr>
          <w:szCs w:val="32"/>
        </w:rPr>
        <w:t>.</w:t>
      </w:r>
    </w:p>
    <w:p w14:paraId="299EE8B2" w14:textId="77777777" w:rsidR="008D6F52" w:rsidRDefault="00000000" w:rsidP="008D6F52">
      <w:pPr>
        <w:rPr>
          <w:szCs w:val="32"/>
        </w:rPr>
      </w:pPr>
      <w:r w:rsidRPr="00894396">
        <w:rPr>
          <w:szCs w:val="32"/>
        </w:rPr>
        <w:t>C</w:t>
      </w:r>
      <w:r w:rsidR="008D6F52">
        <w:rPr>
          <w:szCs w:val="32"/>
        </w:rPr>
        <w:t>’</w:t>
      </w:r>
      <w:r w:rsidRPr="00894396">
        <w:rPr>
          <w:szCs w:val="32"/>
        </w:rPr>
        <w:t>est seulement après l</w:t>
      </w:r>
      <w:r w:rsidR="008D6F52">
        <w:rPr>
          <w:szCs w:val="32"/>
        </w:rPr>
        <w:t>’</w:t>
      </w:r>
      <w:r w:rsidRPr="00894396">
        <w:rPr>
          <w:szCs w:val="32"/>
        </w:rPr>
        <w:t>occupation de cette ville que le capitaine Féraud trouva le loisir de songer à sa conduite future vis-à-vis de d</w:t>
      </w:r>
      <w:r w:rsidR="008D6F52">
        <w:rPr>
          <w:szCs w:val="32"/>
        </w:rPr>
        <w:t>’</w:t>
      </w:r>
      <w:r w:rsidRPr="00894396">
        <w:rPr>
          <w:szCs w:val="32"/>
        </w:rPr>
        <w:t>Hubert</w:t>
      </w:r>
      <w:r w:rsidR="008D6F52">
        <w:rPr>
          <w:szCs w:val="32"/>
        </w:rPr>
        <w:t xml:space="preserve">, </w:t>
      </w:r>
      <w:r w:rsidRPr="00894396">
        <w:rPr>
          <w:szCs w:val="32"/>
        </w:rPr>
        <w:t>qui venait d</w:t>
      </w:r>
      <w:r w:rsidR="008D6F52">
        <w:rPr>
          <w:szCs w:val="32"/>
        </w:rPr>
        <w:t>’</w:t>
      </w:r>
      <w:r w:rsidRPr="00894396">
        <w:rPr>
          <w:szCs w:val="32"/>
        </w:rPr>
        <w:t>être nommé troisième aide de camp du maréchal</w:t>
      </w:r>
      <w:r w:rsidR="008D6F52">
        <w:rPr>
          <w:szCs w:val="32"/>
        </w:rPr>
        <w:t xml:space="preserve">. </w:t>
      </w:r>
      <w:r w:rsidRPr="00894396">
        <w:rPr>
          <w:szCs w:val="32"/>
        </w:rPr>
        <w:t>Il y réfléchit une grande partie de la nuit et</w:t>
      </w:r>
      <w:r w:rsidR="008D6F52">
        <w:rPr>
          <w:szCs w:val="32"/>
        </w:rPr>
        <w:t xml:space="preserve">, </w:t>
      </w:r>
      <w:r w:rsidRPr="00894396">
        <w:rPr>
          <w:szCs w:val="32"/>
        </w:rPr>
        <w:t>au matin</w:t>
      </w:r>
      <w:r w:rsidR="008D6F52">
        <w:rPr>
          <w:szCs w:val="32"/>
        </w:rPr>
        <w:t xml:space="preserve">, </w:t>
      </w:r>
      <w:r w:rsidRPr="00894396">
        <w:rPr>
          <w:szCs w:val="32"/>
        </w:rPr>
        <w:t>pria deux amis éprouvés de venir causer avec lui</w:t>
      </w:r>
      <w:r w:rsidR="008D6F52">
        <w:rPr>
          <w:szCs w:val="32"/>
        </w:rPr>
        <w:t>.</w:t>
      </w:r>
    </w:p>
    <w:p w14:paraId="6855D71E" w14:textId="77777777" w:rsidR="008D6F52" w:rsidRDefault="008D6F52" w:rsidP="008D6F52">
      <w:pPr>
        <w:rPr>
          <w:szCs w:val="32"/>
        </w:rPr>
      </w:pPr>
      <w:r>
        <w:t>— </w:t>
      </w:r>
      <w:r w:rsidRPr="00894396">
        <w:rPr>
          <w:szCs w:val="32"/>
        </w:rPr>
        <w:t>J</w:t>
      </w:r>
      <w:r>
        <w:rPr>
          <w:szCs w:val="32"/>
        </w:rPr>
        <w:t>’</w:t>
      </w:r>
      <w:r w:rsidRPr="00894396">
        <w:rPr>
          <w:szCs w:val="32"/>
        </w:rPr>
        <w:t>ai examiné l</w:t>
      </w:r>
      <w:r>
        <w:rPr>
          <w:szCs w:val="32"/>
        </w:rPr>
        <w:t>’</w:t>
      </w:r>
      <w:r w:rsidRPr="00894396">
        <w:rPr>
          <w:szCs w:val="32"/>
        </w:rPr>
        <w:t>affaire avec le plus grand calme</w:t>
      </w:r>
      <w:r>
        <w:rPr>
          <w:szCs w:val="32"/>
        </w:rPr>
        <w:t xml:space="preserve">, </w:t>
      </w:r>
      <w:r w:rsidRPr="00894396">
        <w:rPr>
          <w:szCs w:val="32"/>
        </w:rPr>
        <w:t>fit-il</w:t>
      </w:r>
      <w:r>
        <w:rPr>
          <w:szCs w:val="32"/>
        </w:rPr>
        <w:t xml:space="preserve">, </w:t>
      </w:r>
      <w:r w:rsidRPr="00894396">
        <w:rPr>
          <w:szCs w:val="32"/>
        </w:rPr>
        <w:t>en fixant sur eux des yeux las et injectés de sang</w:t>
      </w:r>
      <w:r>
        <w:rPr>
          <w:szCs w:val="32"/>
        </w:rPr>
        <w:t xml:space="preserve">, </w:t>
      </w:r>
      <w:r w:rsidRPr="00894396">
        <w:rPr>
          <w:szCs w:val="32"/>
        </w:rPr>
        <w:t>et je vois qu</w:t>
      </w:r>
      <w:r>
        <w:rPr>
          <w:szCs w:val="32"/>
        </w:rPr>
        <w:t>’</w:t>
      </w:r>
      <w:r w:rsidRPr="00894396">
        <w:rPr>
          <w:szCs w:val="32"/>
        </w:rPr>
        <w:t>il me faut en finir avec cet intrigant</w:t>
      </w:r>
      <w:r>
        <w:rPr>
          <w:szCs w:val="32"/>
        </w:rPr>
        <w:t xml:space="preserve">. </w:t>
      </w:r>
      <w:r w:rsidRPr="00894396">
        <w:rPr>
          <w:szCs w:val="32"/>
        </w:rPr>
        <w:t>Le voilà qui a réussi à s</w:t>
      </w:r>
      <w:r>
        <w:rPr>
          <w:szCs w:val="32"/>
        </w:rPr>
        <w:t>’</w:t>
      </w:r>
      <w:r w:rsidRPr="00894396">
        <w:rPr>
          <w:szCs w:val="32"/>
        </w:rPr>
        <w:t>insinuer dans l</w:t>
      </w:r>
      <w:r>
        <w:rPr>
          <w:szCs w:val="32"/>
        </w:rPr>
        <w:t>’</w:t>
      </w:r>
      <w:r w:rsidRPr="00894396">
        <w:rPr>
          <w:szCs w:val="32"/>
        </w:rPr>
        <w:t>état-major personnel du maréchal</w:t>
      </w:r>
      <w:r>
        <w:rPr>
          <w:szCs w:val="32"/>
        </w:rPr>
        <w:t xml:space="preserve">. </w:t>
      </w:r>
      <w:r w:rsidRPr="00894396">
        <w:rPr>
          <w:szCs w:val="32"/>
        </w:rPr>
        <w:t>C</w:t>
      </w:r>
      <w:r>
        <w:rPr>
          <w:szCs w:val="32"/>
        </w:rPr>
        <w:t>’</w:t>
      </w:r>
      <w:r w:rsidRPr="00894396">
        <w:rPr>
          <w:szCs w:val="32"/>
        </w:rPr>
        <w:t>est une provocation directe à mon endroit</w:t>
      </w:r>
      <w:r>
        <w:rPr>
          <w:szCs w:val="32"/>
        </w:rPr>
        <w:t xml:space="preserve">. </w:t>
      </w:r>
      <w:r w:rsidRPr="00894396">
        <w:rPr>
          <w:szCs w:val="32"/>
        </w:rPr>
        <w:t>Je ne puis tolérer une situation qui m</w:t>
      </w:r>
      <w:r>
        <w:rPr>
          <w:szCs w:val="32"/>
        </w:rPr>
        <w:t>’</w:t>
      </w:r>
      <w:r w:rsidRPr="00894396">
        <w:rPr>
          <w:szCs w:val="32"/>
        </w:rPr>
        <w:t>expose</w:t>
      </w:r>
      <w:r>
        <w:rPr>
          <w:szCs w:val="32"/>
        </w:rPr>
        <w:t xml:space="preserve">, </w:t>
      </w:r>
      <w:r w:rsidRPr="00894396">
        <w:rPr>
          <w:szCs w:val="32"/>
        </w:rPr>
        <w:t>d</w:t>
      </w:r>
      <w:r>
        <w:rPr>
          <w:szCs w:val="32"/>
        </w:rPr>
        <w:t>’</w:t>
      </w:r>
      <w:r w:rsidRPr="00894396">
        <w:rPr>
          <w:szCs w:val="32"/>
        </w:rPr>
        <w:t>un jour à l</w:t>
      </w:r>
      <w:r>
        <w:rPr>
          <w:szCs w:val="32"/>
        </w:rPr>
        <w:t>’</w:t>
      </w:r>
      <w:r w:rsidRPr="00894396">
        <w:rPr>
          <w:szCs w:val="32"/>
        </w:rPr>
        <w:t>autre</w:t>
      </w:r>
      <w:r>
        <w:rPr>
          <w:szCs w:val="32"/>
        </w:rPr>
        <w:t xml:space="preserve">, </w:t>
      </w:r>
      <w:r w:rsidRPr="00894396">
        <w:rPr>
          <w:szCs w:val="32"/>
        </w:rPr>
        <w:t>à recevoir un ordre par son intermédiaire</w:t>
      </w:r>
      <w:r>
        <w:rPr>
          <w:szCs w:val="32"/>
        </w:rPr>
        <w:t xml:space="preserve">. </w:t>
      </w:r>
      <w:r w:rsidRPr="00894396">
        <w:rPr>
          <w:szCs w:val="32"/>
        </w:rPr>
        <w:t>Et Dieu sait quel ordre</w:t>
      </w:r>
      <w:r>
        <w:rPr>
          <w:szCs w:val="32"/>
        </w:rPr>
        <w:t xml:space="preserve">, </w:t>
      </w:r>
      <w:r w:rsidRPr="00894396">
        <w:rPr>
          <w:szCs w:val="32"/>
        </w:rPr>
        <w:t>encore</w:t>
      </w:r>
      <w:r>
        <w:rPr>
          <w:szCs w:val="32"/>
        </w:rPr>
        <w:t xml:space="preserve"> ! </w:t>
      </w:r>
      <w:r w:rsidRPr="00894396">
        <w:rPr>
          <w:szCs w:val="32"/>
        </w:rPr>
        <w:t>Cette sorte d</w:t>
      </w:r>
      <w:r>
        <w:rPr>
          <w:szCs w:val="32"/>
        </w:rPr>
        <w:t>’</w:t>
      </w:r>
      <w:r w:rsidRPr="00894396">
        <w:rPr>
          <w:szCs w:val="32"/>
        </w:rPr>
        <w:t>affaire s</w:t>
      </w:r>
      <w:r>
        <w:rPr>
          <w:szCs w:val="32"/>
        </w:rPr>
        <w:t>’</w:t>
      </w:r>
      <w:r w:rsidRPr="00894396">
        <w:rPr>
          <w:szCs w:val="32"/>
        </w:rPr>
        <w:t>est déjà produite une fois</w:t>
      </w:r>
      <w:r>
        <w:rPr>
          <w:szCs w:val="32"/>
        </w:rPr>
        <w:t xml:space="preserve">, </w:t>
      </w:r>
      <w:r w:rsidRPr="00894396">
        <w:rPr>
          <w:szCs w:val="32"/>
        </w:rPr>
        <w:t>et c</w:t>
      </w:r>
      <w:r>
        <w:rPr>
          <w:szCs w:val="32"/>
        </w:rPr>
        <w:t>’</w:t>
      </w:r>
      <w:r w:rsidRPr="00894396">
        <w:rPr>
          <w:szCs w:val="32"/>
        </w:rPr>
        <w:t>est une fois de trop</w:t>
      </w:r>
      <w:r>
        <w:rPr>
          <w:szCs w:val="32"/>
        </w:rPr>
        <w:t xml:space="preserve">. </w:t>
      </w:r>
      <w:r w:rsidRPr="00894396">
        <w:rPr>
          <w:szCs w:val="32"/>
        </w:rPr>
        <w:t>Il s</w:t>
      </w:r>
      <w:r>
        <w:rPr>
          <w:szCs w:val="32"/>
        </w:rPr>
        <w:t>’</w:t>
      </w:r>
      <w:r w:rsidRPr="00894396">
        <w:rPr>
          <w:szCs w:val="32"/>
        </w:rPr>
        <w:t>en rend parfaitement compte</w:t>
      </w:r>
      <w:r>
        <w:rPr>
          <w:szCs w:val="32"/>
        </w:rPr>
        <w:t xml:space="preserve">, </w:t>
      </w:r>
      <w:r w:rsidRPr="00894396">
        <w:rPr>
          <w:szCs w:val="32"/>
        </w:rPr>
        <w:t>soyez tranquilles</w:t>
      </w:r>
      <w:r>
        <w:rPr>
          <w:szCs w:val="32"/>
        </w:rPr>
        <w:t xml:space="preserve">. </w:t>
      </w:r>
      <w:r w:rsidRPr="00894396">
        <w:rPr>
          <w:szCs w:val="32"/>
        </w:rPr>
        <w:t>Je ne puis vous en dire plus</w:t>
      </w:r>
      <w:r>
        <w:rPr>
          <w:szCs w:val="32"/>
        </w:rPr>
        <w:t xml:space="preserve">, </w:t>
      </w:r>
      <w:r w:rsidRPr="00894396">
        <w:rPr>
          <w:szCs w:val="32"/>
        </w:rPr>
        <w:t>et vous savez ce qu</w:t>
      </w:r>
      <w:r>
        <w:rPr>
          <w:szCs w:val="32"/>
        </w:rPr>
        <w:t>’</w:t>
      </w:r>
      <w:r w:rsidRPr="00894396">
        <w:rPr>
          <w:szCs w:val="32"/>
        </w:rPr>
        <w:t>il vous reste à faire</w:t>
      </w:r>
      <w:r>
        <w:rPr>
          <w:szCs w:val="32"/>
        </w:rPr>
        <w:t>.</w:t>
      </w:r>
    </w:p>
    <w:p w14:paraId="3B642044" w14:textId="77777777" w:rsidR="008D6F52" w:rsidRDefault="00000000" w:rsidP="008D6F52">
      <w:pPr>
        <w:rPr>
          <w:szCs w:val="32"/>
        </w:rPr>
      </w:pPr>
      <w:r w:rsidRPr="00894396">
        <w:rPr>
          <w:szCs w:val="32"/>
        </w:rPr>
        <w:t>La rencontre eut lieu en dehors de Lubeck</w:t>
      </w:r>
      <w:r w:rsidR="008D6F52">
        <w:rPr>
          <w:szCs w:val="32"/>
        </w:rPr>
        <w:t xml:space="preserve">, </w:t>
      </w:r>
      <w:r w:rsidRPr="00894396">
        <w:rPr>
          <w:szCs w:val="32"/>
        </w:rPr>
        <w:t>sur un terrain découvert</w:t>
      </w:r>
      <w:r w:rsidR="008D6F52">
        <w:rPr>
          <w:szCs w:val="32"/>
        </w:rPr>
        <w:t xml:space="preserve">, </w:t>
      </w:r>
      <w:r w:rsidRPr="00894396">
        <w:rPr>
          <w:szCs w:val="32"/>
        </w:rPr>
        <w:t>spécialement choisi pour complaire au sentiment général de la division de cavalerie attachée au corps d</w:t>
      </w:r>
      <w:r w:rsidR="008D6F52">
        <w:rPr>
          <w:szCs w:val="32"/>
        </w:rPr>
        <w:t>’</w:t>
      </w:r>
      <w:r w:rsidRPr="00894396">
        <w:rPr>
          <w:szCs w:val="32"/>
        </w:rPr>
        <w:t>armée</w:t>
      </w:r>
      <w:r w:rsidR="008D6F52">
        <w:rPr>
          <w:szCs w:val="32"/>
        </w:rPr>
        <w:t xml:space="preserve">, </w:t>
      </w:r>
      <w:r w:rsidRPr="00894396">
        <w:rPr>
          <w:szCs w:val="32"/>
        </w:rPr>
        <w:t>qui estimait que cette fois les deux officiers devaient se battre à cheval</w:t>
      </w:r>
      <w:r w:rsidR="008D6F52">
        <w:rPr>
          <w:szCs w:val="32"/>
        </w:rPr>
        <w:t xml:space="preserve">. </w:t>
      </w:r>
      <w:r w:rsidRPr="00894396">
        <w:rPr>
          <w:szCs w:val="32"/>
        </w:rPr>
        <w:t>Après tout</w:t>
      </w:r>
      <w:r w:rsidR="008D6F52">
        <w:rPr>
          <w:szCs w:val="32"/>
        </w:rPr>
        <w:t xml:space="preserve">, </w:t>
      </w:r>
      <w:r w:rsidRPr="00894396">
        <w:rPr>
          <w:szCs w:val="32"/>
        </w:rPr>
        <w:t>ce duel était affaire de cavalerie</w:t>
      </w:r>
      <w:r w:rsidR="008D6F52">
        <w:rPr>
          <w:szCs w:val="32"/>
        </w:rPr>
        <w:t xml:space="preserve">, </w:t>
      </w:r>
      <w:r w:rsidRPr="00894396">
        <w:rPr>
          <w:szCs w:val="32"/>
        </w:rPr>
        <w:t>et en s</w:t>
      </w:r>
      <w:r w:rsidR="008D6F52">
        <w:rPr>
          <w:szCs w:val="32"/>
        </w:rPr>
        <w:t>’</w:t>
      </w:r>
      <w:r w:rsidRPr="00894396">
        <w:rPr>
          <w:szCs w:val="32"/>
        </w:rPr>
        <w:t>obstinant à combattre à pied</w:t>
      </w:r>
      <w:r w:rsidR="008D6F52">
        <w:rPr>
          <w:szCs w:val="32"/>
        </w:rPr>
        <w:t xml:space="preserve">, </w:t>
      </w:r>
      <w:r w:rsidRPr="00894396">
        <w:rPr>
          <w:szCs w:val="32"/>
        </w:rPr>
        <w:t>les adversaires paraîtraient faire fi de leur arme</w:t>
      </w:r>
      <w:r w:rsidR="008D6F52">
        <w:rPr>
          <w:szCs w:val="32"/>
        </w:rPr>
        <w:t xml:space="preserve">. </w:t>
      </w:r>
      <w:r w:rsidRPr="00894396">
        <w:rPr>
          <w:szCs w:val="32"/>
        </w:rPr>
        <w:t>Les seconds</w:t>
      </w:r>
      <w:r w:rsidR="008D6F52">
        <w:rPr>
          <w:szCs w:val="32"/>
        </w:rPr>
        <w:t xml:space="preserve">, </w:t>
      </w:r>
      <w:r w:rsidRPr="00894396">
        <w:rPr>
          <w:szCs w:val="32"/>
        </w:rPr>
        <w:t>surpris de la nouveauté d</w:t>
      </w:r>
      <w:r w:rsidR="008D6F52">
        <w:rPr>
          <w:szCs w:val="32"/>
        </w:rPr>
        <w:t>’</w:t>
      </w:r>
      <w:r w:rsidRPr="00894396">
        <w:rPr>
          <w:szCs w:val="32"/>
        </w:rPr>
        <w:t>une telle perspective</w:t>
      </w:r>
      <w:r w:rsidR="008D6F52">
        <w:rPr>
          <w:szCs w:val="32"/>
        </w:rPr>
        <w:t xml:space="preserve">, </w:t>
      </w:r>
      <w:r w:rsidRPr="00894396">
        <w:rPr>
          <w:szCs w:val="32"/>
        </w:rPr>
        <w:t>se hâtèrent d</w:t>
      </w:r>
      <w:r w:rsidR="008D6F52">
        <w:rPr>
          <w:szCs w:val="32"/>
        </w:rPr>
        <w:t>’</w:t>
      </w:r>
      <w:r w:rsidRPr="00894396">
        <w:rPr>
          <w:szCs w:val="32"/>
        </w:rPr>
        <w:t>en référer à leurs hommes</w:t>
      </w:r>
      <w:r w:rsidR="008D6F52">
        <w:rPr>
          <w:szCs w:val="32"/>
        </w:rPr>
        <w:t xml:space="preserve">. </w:t>
      </w:r>
      <w:r w:rsidRPr="00894396">
        <w:rPr>
          <w:szCs w:val="32"/>
        </w:rPr>
        <w:t>Le capitaine Féraud adoptait l</w:t>
      </w:r>
      <w:r w:rsidR="008D6F52">
        <w:rPr>
          <w:szCs w:val="32"/>
        </w:rPr>
        <w:t>’</w:t>
      </w:r>
      <w:r w:rsidRPr="00894396">
        <w:rPr>
          <w:szCs w:val="32"/>
        </w:rPr>
        <w:t>idée avec enthousiasme</w:t>
      </w:r>
      <w:r w:rsidR="008D6F52">
        <w:rPr>
          <w:szCs w:val="32"/>
        </w:rPr>
        <w:t xml:space="preserve">. </w:t>
      </w:r>
      <w:r w:rsidRPr="00894396">
        <w:rPr>
          <w:szCs w:val="32"/>
        </w:rPr>
        <w:t>Pour quelque raison obscure</w:t>
      </w:r>
      <w:r w:rsidR="008D6F52">
        <w:rPr>
          <w:szCs w:val="32"/>
        </w:rPr>
        <w:t xml:space="preserve">, </w:t>
      </w:r>
      <w:r w:rsidRPr="00894396">
        <w:rPr>
          <w:szCs w:val="32"/>
        </w:rPr>
        <w:t>dépendant sans doute de sa psychologie</w:t>
      </w:r>
      <w:r w:rsidR="008D6F52">
        <w:rPr>
          <w:szCs w:val="32"/>
        </w:rPr>
        <w:t xml:space="preserve">, </w:t>
      </w:r>
      <w:r w:rsidRPr="00894396">
        <w:rPr>
          <w:szCs w:val="32"/>
        </w:rPr>
        <w:t>il s</w:t>
      </w:r>
      <w:r w:rsidR="008D6F52">
        <w:rPr>
          <w:szCs w:val="32"/>
        </w:rPr>
        <w:t>’</w:t>
      </w:r>
      <w:r w:rsidRPr="00894396">
        <w:rPr>
          <w:szCs w:val="32"/>
        </w:rPr>
        <w:t>estimait invincible à cheval</w:t>
      </w:r>
      <w:r w:rsidR="008D6F52">
        <w:rPr>
          <w:szCs w:val="32"/>
        </w:rPr>
        <w:t xml:space="preserve">. </w:t>
      </w:r>
      <w:r w:rsidRPr="00894396">
        <w:rPr>
          <w:szCs w:val="32"/>
        </w:rPr>
        <w:t>Seul entre les quatre murs de sa chambre</w:t>
      </w:r>
      <w:r w:rsidR="008D6F52">
        <w:rPr>
          <w:szCs w:val="32"/>
        </w:rPr>
        <w:t xml:space="preserve">, </w:t>
      </w:r>
      <w:r w:rsidRPr="00894396">
        <w:rPr>
          <w:szCs w:val="32"/>
        </w:rPr>
        <w:t>il se frottait les mains</w:t>
      </w:r>
      <w:r w:rsidR="008D6F52">
        <w:rPr>
          <w:szCs w:val="32"/>
        </w:rPr>
        <w:t xml:space="preserve">, </w:t>
      </w:r>
      <w:r w:rsidRPr="00894396">
        <w:rPr>
          <w:szCs w:val="32"/>
        </w:rPr>
        <w:t xml:space="preserve">et </w:t>
      </w:r>
      <w:r w:rsidRPr="00894396">
        <w:rPr>
          <w:szCs w:val="32"/>
        </w:rPr>
        <w:lastRenderedPageBreak/>
        <w:t>grommelait d</w:t>
      </w:r>
      <w:r w:rsidR="008D6F52">
        <w:rPr>
          <w:szCs w:val="32"/>
        </w:rPr>
        <w:t>’</w:t>
      </w:r>
      <w:r w:rsidRPr="00894396">
        <w:rPr>
          <w:szCs w:val="32"/>
        </w:rPr>
        <w:t>un ton triomphant</w:t>
      </w:r>
      <w:r w:rsidR="008D6F52">
        <w:rPr>
          <w:szCs w:val="32"/>
        </w:rPr>
        <w:t xml:space="preserve"> : – </w:t>
      </w:r>
      <w:r w:rsidRPr="00894396">
        <w:rPr>
          <w:szCs w:val="32"/>
        </w:rPr>
        <w:t>Ah</w:t>
      </w:r>
      <w:r w:rsidR="008D6F52">
        <w:rPr>
          <w:szCs w:val="32"/>
        </w:rPr>
        <w:t xml:space="preserve"> ! </w:t>
      </w:r>
      <w:r w:rsidRPr="00894396">
        <w:rPr>
          <w:szCs w:val="32"/>
        </w:rPr>
        <w:t>mon bel officier d</w:t>
      </w:r>
      <w:r w:rsidR="008D6F52">
        <w:rPr>
          <w:szCs w:val="32"/>
        </w:rPr>
        <w:t>’</w:t>
      </w:r>
      <w:r w:rsidRPr="00894396">
        <w:rPr>
          <w:szCs w:val="32"/>
        </w:rPr>
        <w:t>état-major</w:t>
      </w:r>
      <w:r w:rsidR="008D6F52">
        <w:rPr>
          <w:szCs w:val="32"/>
        </w:rPr>
        <w:t xml:space="preserve">. </w:t>
      </w:r>
      <w:r w:rsidRPr="00894396">
        <w:rPr>
          <w:szCs w:val="32"/>
        </w:rPr>
        <w:t>Je te tiens cette fois</w:t>
      </w:r>
      <w:r w:rsidR="008D6F52">
        <w:rPr>
          <w:szCs w:val="32"/>
        </w:rPr>
        <w:t> !</w:t>
      </w:r>
    </w:p>
    <w:p w14:paraId="4C7879D0" w14:textId="77777777" w:rsidR="008D6F52" w:rsidRDefault="00000000" w:rsidP="008D6F52">
      <w:pPr>
        <w:rPr>
          <w:szCs w:val="32"/>
        </w:rPr>
      </w:pPr>
      <w:r w:rsidRPr="00894396">
        <w:rPr>
          <w:szCs w:val="32"/>
        </w:rPr>
        <w:t>Quant à d</w:t>
      </w:r>
      <w:r w:rsidR="008D6F52">
        <w:rPr>
          <w:szCs w:val="32"/>
        </w:rPr>
        <w:t>’</w:t>
      </w:r>
      <w:r w:rsidRPr="00894396">
        <w:rPr>
          <w:szCs w:val="32"/>
        </w:rPr>
        <w:t>Hubert</w:t>
      </w:r>
      <w:r w:rsidR="008D6F52">
        <w:rPr>
          <w:szCs w:val="32"/>
        </w:rPr>
        <w:t xml:space="preserve">, </w:t>
      </w:r>
      <w:r w:rsidRPr="00894396">
        <w:rPr>
          <w:szCs w:val="32"/>
        </w:rPr>
        <w:t>après avoir longuement regardé ses amis</w:t>
      </w:r>
      <w:r w:rsidR="008D6F52">
        <w:rPr>
          <w:szCs w:val="32"/>
        </w:rPr>
        <w:t xml:space="preserve">, </w:t>
      </w:r>
      <w:r w:rsidRPr="00894396">
        <w:rPr>
          <w:szCs w:val="32"/>
        </w:rPr>
        <w:t>il haussa légèrement les épaules</w:t>
      </w:r>
      <w:r w:rsidR="008D6F52">
        <w:rPr>
          <w:szCs w:val="32"/>
        </w:rPr>
        <w:t xml:space="preserve">. </w:t>
      </w:r>
      <w:r w:rsidRPr="00894396">
        <w:rPr>
          <w:szCs w:val="32"/>
        </w:rPr>
        <w:t>Cette affaire avait stupidement et désastreusement compliqué son existence</w:t>
      </w:r>
      <w:r w:rsidR="008D6F52">
        <w:rPr>
          <w:szCs w:val="32"/>
        </w:rPr>
        <w:t xml:space="preserve">. </w:t>
      </w:r>
      <w:r w:rsidRPr="00894396">
        <w:rPr>
          <w:szCs w:val="32"/>
        </w:rPr>
        <w:t>On n</w:t>
      </w:r>
      <w:r w:rsidR="008D6F52">
        <w:rPr>
          <w:szCs w:val="32"/>
        </w:rPr>
        <w:t>’</w:t>
      </w:r>
      <w:r w:rsidRPr="00894396">
        <w:rPr>
          <w:szCs w:val="32"/>
        </w:rPr>
        <w:t>en était plus à une absurdité près</w:t>
      </w:r>
      <w:r w:rsidR="008D6F52">
        <w:rPr>
          <w:szCs w:val="32"/>
        </w:rPr>
        <w:t xml:space="preserve">, </w:t>
      </w:r>
      <w:r w:rsidRPr="00894396">
        <w:rPr>
          <w:szCs w:val="32"/>
        </w:rPr>
        <w:t>et toutes les absurdités lui déplaisaient fort</w:t>
      </w:r>
      <w:r w:rsidR="008D6F52">
        <w:rPr>
          <w:szCs w:val="32"/>
        </w:rPr>
        <w:t xml:space="preserve"> ; </w:t>
      </w:r>
      <w:r w:rsidRPr="00894396">
        <w:rPr>
          <w:szCs w:val="32"/>
        </w:rPr>
        <w:t>mais avec son urbanité habituelle</w:t>
      </w:r>
      <w:r w:rsidR="008D6F52">
        <w:rPr>
          <w:szCs w:val="32"/>
        </w:rPr>
        <w:t xml:space="preserve">, </w:t>
      </w:r>
      <w:r w:rsidRPr="00894396">
        <w:rPr>
          <w:szCs w:val="32"/>
        </w:rPr>
        <w:t>il eut un sourire légèrement ironique et dit de sa voix calme</w:t>
      </w:r>
      <w:r w:rsidR="008D6F52">
        <w:rPr>
          <w:szCs w:val="32"/>
        </w:rPr>
        <w:t xml:space="preserve"> : – </w:t>
      </w:r>
      <w:r w:rsidRPr="00894396">
        <w:rPr>
          <w:szCs w:val="32"/>
        </w:rPr>
        <w:t>Ce sera évidemment une façon de rompre la monotonie de l</w:t>
      </w:r>
      <w:r w:rsidR="008D6F52">
        <w:rPr>
          <w:szCs w:val="32"/>
        </w:rPr>
        <w:t>’</w:t>
      </w:r>
      <w:r w:rsidRPr="00894396">
        <w:rPr>
          <w:szCs w:val="32"/>
        </w:rPr>
        <w:t>affaire</w:t>
      </w:r>
      <w:r w:rsidR="008D6F52">
        <w:rPr>
          <w:szCs w:val="32"/>
        </w:rPr>
        <w:t>.</w:t>
      </w:r>
    </w:p>
    <w:p w14:paraId="4622EED2" w14:textId="77777777" w:rsidR="008D6F52" w:rsidRDefault="00000000" w:rsidP="008D6F52">
      <w:pPr>
        <w:rPr>
          <w:szCs w:val="32"/>
        </w:rPr>
      </w:pPr>
      <w:r w:rsidRPr="00894396">
        <w:rPr>
          <w:szCs w:val="32"/>
        </w:rPr>
        <w:t>Laissé seul</w:t>
      </w:r>
      <w:r w:rsidR="008D6F52">
        <w:rPr>
          <w:szCs w:val="32"/>
        </w:rPr>
        <w:t xml:space="preserve">, </w:t>
      </w:r>
      <w:r w:rsidRPr="00894396">
        <w:rPr>
          <w:szCs w:val="32"/>
        </w:rPr>
        <w:t>il s</w:t>
      </w:r>
      <w:r w:rsidR="008D6F52">
        <w:rPr>
          <w:szCs w:val="32"/>
        </w:rPr>
        <w:t>’</w:t>
      </w:r>
      <w:r w:rsidRPr="00894396">
        <w:rPr>
          <w:szCs w:val="32"/>
        </w:rPr>
        <w:t>assit à sa table et se prit la tête à deux mains</w:t>
      </w:r>
      <w:r w:rsidR="008D6F52">
        <w:rPr>
          <w:szCs w:val="32"/>
        </w:rPr>
        <w:t xml:space="preserve">. </w:t>
      </w:r>
      <w:r w:rsidRPr="00894396">
        <w:rPr>
          <w:szCs w:val="32"/>
        </w:rPr>
        <w:t>Il ne s</w:t>
      </w:r>
      <w:r w:rsidR="008D6F52">
        <w:rPr>
          <w:szCs w:val="32"/>
        </w:rPr>
        <w:t>’</w:t>
      </w:r>
      <w:r w:rsidRPr="00894396">
        <w:rPr>
          <w:szCs w:val="32"/>
        </w:rPr>
        <w:t>était pas ménagé</w:t>
      </w:r>
      <w:r w:rsidR="008D6F52">
        <w:rPr>
          <w:szCs w:val="32"/>
        </w:rPr>
        <w:t xml:space="preserve">, </w:t>
      </w:r>
      <w:r w:rsidRPr="00894396">
        <w:rPr>
          <w:szCs w:val="32"/>
        </w:rPr>
        <w:t>depuis quelque temps</w:t>
      </w:r>
      <w:r w:rsidR="008D6F52">
        <w:rPr>
          <w:szCs w:val="32"/>
        </w:rPr>
        <w:t xml:space="preserve">, </w:t>
      </w:r>
      <w:r w:rsidRPr="00894396">
        <w:rPr>
          <w:szCs w:val="32"/>
        </w:rPr>
        <w:t>et le maréchal avait beaucoup exigé de ses aides de camp</w:t>
      </w:r>
      <w:r w:rsidR="008D6F52">
        <w:rPr>
          <w:szCs w:val="32"/>
        </w:rPr>
        <w:t xml:space="preserve">. </w:t>
      </w:r>
      <w:r w:rsidRPr="00894396">
        <w:rPr>
          <w:szCs w:val="32"/>
        </w:rPr>
        <w:t>Les trois dernières semaines d</w:t>
      </w:r>
      <w:r w:rsidR="008D6F52">
        <w:rPr>
          <w:szCs w:val="32"/>
        </w:rPr>
        <w:t>’</w:t>
      </w:r>
      <w:r w:rsidRPr="00894396">
        <w:rPr>
          <w:szCs w:val="32"/>
        </w:rPr>
        <w:t>une campagne menée par un temps affreux avaient affecté sa santé</w:t>
      </w:r>
      <w:r w:rsidR="008D6F52">
        <w:rPr>
          <w:szCs w:val="32"/>
        </w:rPr>
        <w:t xml:space="preserve">. </w:t>
      </w:r>
      <w:r w:rsidRPr="00894396">
        <w:rPr>
          <w:szCs w:val="32"/>
        </w:rPr>
        <w:t>Quand il était surmené</w:t>
      </w:r>
      <w:r w:rsidR="008D6F52">
        <w:rPr>
          <w:szCs w:val="32"/>
        </w:rPr>
        <w:t xml:space="preserve">, </w:t>
      </w:r>
      <w:r w:rsidRPr="00894396">
        <w:rPr>
          <w:szCs w:val="32"/>
        </w:rPr>
        <w:t>il souffrait d</w:t>
      </w:r>
      <w:r w:rsidR="008D6F52">
        <w:rPr>
          <w:szCs w:val="32"/>
        </w:rPr>
        <w:t>’</w:t>
      </w:r>
      <w:r w:rsidRPr="00894396">
        <w:rPr>
          <w:szCs w:val="32"/>
        </w:rPr>
        <w:t>un point dans son côté blessé</w:t>
      </w:r>
      <w:r w:rsidR="008D6F52">
        <w:rPr>
          <w:szCs w:val="32"/>
        </w:rPr>
        <w:t xml:space="preserve">, </w:t>
      </w:r>
      <w:r w:rsidRPr="00894396">
        <w:rPr>
          <w:szCs w:val="32"/>
        </w:rPr>
        <w:t>et cette sensation gênante l</w:t>
      </w:r>
      <w:r w:rsidR="008D6F52">
        <w:rPr>
          <w:szCs w:val="32"/>
        </w:rPr>
        <w:t>’</w:t>
      </w:r>
      <w:r w:rsidRPr="00894396">
        <w:rPr>
          <w:szCs w:val="32"/>
        </w:rPr>
        <w:t>accablait toujours</w:t>
      </w:r>
      <w:r w:rsidR="008D6F52">
        <w:rPr>
          <w:szCs w:val="32"/>
        </w:rPr>
        <w:t xml:space="preserve">. – </w:t>
      </w:r>
      <w:r w:rsidRPr="00894396">
        <w:rPr>
          <w:szCs w:val="32"/>
        </w:rPr>
        <w:t>C</w:t>
      </w:r>
      <w:r w:rsidR="008D6F52">
        <w:rPr>
          <w:szCs w:val="32"/>
        </w:rPr>
        <w:t>’</w:t>
      </w:r>
      <w:r w:rsidRPr="00894396">
        <w:rPr>
          <w:szCs w:val="32"/>
        </w:rPr>
        <w:t>est encore la faute de cette brute</w:t>
      </w:r>
      <w:r w:rsidR="008D6F52">
        <w:rPr>
          <w:szCs w:val="32"/>
        </w:rPr>
        <w:t xml:space="preserve">, </w:t>
      </w:r>
      <w:r w:rsidRPr="00894396">
        <w:rPr>
          <w:szCs w:val="32"/>
        </w:rPr>
        <w:t>se disait-il amèrement</w:t>
      </w:r>
      <w:r w:rsidR="008D6F52">
        <w:rPr>
          <w:szCs w:val="32"/>
        </w:rPr>
        <w:t>.</w:t>
      </w:r>
    </w:p>
    <w:p w14:paraId="7E06EE4D" w14:textId="77777777" w:rsidR="008D6F52" w:rsidRDefault="00000000" w:rsidP="008D6F52">
      <w:pPr>
        <w:rPr>
          <w:szCs w:val="32"/>
        </w:rPr>
      </w:pPr>
      <w:r w:rsidRPr="00894396">
        <w:rPr>
          <w:szCs w:val="32"/>
        </w:rPr>
        <w:t>Il avait reçu la veille une lettre de France</w:t>
      </w:r>
      <w:r w:rsidR="008D6F52">
        <w:rPr>
          <w:szCs w:val="32"/>
        </w:rPr>
        <w:t xml:space="preserve">, </w:t>
      </w:r>
      <w:r w:rsidRPr="00894396">
        <w:rPr>
          <w:szCs w:val="32"/>
        </w:rPr>
        <w:t>qui lui annonçait le mariage de sa sœur unique</w:t>
      </w:r>
      <w:r w:rsidR="008D6F52">
        <w:rPr>
          <w:szCs w:val="32"/>
        </w:rPr>
        <w:t xml:space="preserve">. </w:t>
      </w:r>
      <w:r w:rsidRPr="00894396">
        <w:rPr>
          <w:szCs w:val="32"/>
        </w:rPr>
        <w:t>Il réfléchit que depuis son départ pour Strasbourg</w:t>
      </w:r>
      <w:r w:rsidR="008D6F52">
        <w:rPr>
          <w:szCs w:val="32"/>
        </w:rPr>
        <w:t xml:space="preserve">, </w:t>
      </w:r>
      <w:r w:rsidRPr="00894396">
        <w:rPr>
          <w:szCs w:val="32"/>
        </w:rPr>
        <w:t>quand il avait vingt-six ans et elle dix-neuf</w:t>
      </w:r>
      <w:r w:rsidR="008D6F52">
        <w:rPr>
          <w:szCs w:val="32"/>
        </w:rPr>
        <w:t xml:space="preserve">, </w:t>
      </w:r>
      <w:r w:rsidRPr="00894396">
        <w:rPr>
          <w:szCs w:val="32"/>
        </w:rPr>
        <w:t>il ne l</w:t>
      </w:r>
      <w:r w:rsidR="008D6F52">
        <w:rPr>
          <w:szCs w:val="32"/>
        </w:rPr>
        <w:t>’</w:t>
      </w:r>
      <w:r w:rsidRPr="00894396">
        <w:rPr>
          <w:szCs w:val="32"/>
        </w:rPr>
        <w:t>avait aperçue que deux fois</w:t>
      </w:r>
      <w:r w:rsidR="008D6F52">
        <w:rPr>
          <w:szCs w:val="32"/>
        </w:rPr>
        <w:t xml:space="preserve">, </w:t>
      </w:r>
      <w:r w:rsidRPr="00894396">
        <w:rPr>
          <w:szCs w:val="32"/>
        </w:rPr>
        <w:t>à la hâte</w:t>
      </w:r>
      <w:r w:rsidR="008D6F52">
        <w:rPr>
          <w:szCs w:val="32"/>
        </w:rPr>
        <w:t xml:space="preserve"> ! </w:t>
      </w:r>
      <w:r w:rsidRPr="00894396">
        <w:rPr>
          <w:szCs w:val="32"/>
        </w:rPr>
        <w:t>Dans leur jeune âge</w:t>
      </w:r>
      <w:r w:rsidR="008D6F52">
        <w:rPr>
          <w:szCs w:val="32"/>
        </w:rPr>
        <w:t xml:space="preserve">, </w:t>
      </w:r>
      <w:r w:rsidRPr="00894396">
        <w:rPr>
          <w:szCs w:val="32"/>
        </w:rPr>
        <w:t>ils avaient été grands amis et confidents et maintenant</w:t>
      </w:r>
      <w:r w:rsidR="008D6F52">
        <w:rPr>
          <w:szCs w:val="32"/>
        </w:rPr>
        <w:t xml:space="preserve">, </w:t>
      </w:r>
      <w:r w:rsidRPr="00894396">
        <w:rPr>
          <w:szCs w:val="32"/>
        </w:rPr>
        <w:t>on la donnait à un homme</w:t>
      </w:r>
      <w:r w:rsidR="008D6F52">
        <w:rPr>
          <w:szCs w:val="32"/>
        </w:rPr>
        <w:t xml:space="preserve">, </w:t>
      </w:r>
      <w:r w:rsidRPr="00894396">
        <w:rPr>
          <w:szCs w:val="32"/>
        </w:rPr>
        <w:t>très digne garçon</w:t>
      </w:r>
      <w:r w:rsidR="008D6F52">
        <w:rPr>
          <w:szCs w:val="32"/>
        </w:rPr>
        <w:t xml:space="preserve">, </w:t>
      </w:r>
      <w:r w:rsidRPr="00894396">
        <w:rPr>
          <w:szCs w:val="32"/>
        </w:rPr>
        <w:t>sans doute</w:t>
      </w:r>
      <w:r w:rsidR="008D6F52">
        <w:rPr>
          <w:szCs w:val="32"/>
        </w:rPr>
        <w:t xml:space="preserve">, </w:t>
      </w:r>
      <w:r w:rsidRPr="00894396">
        <w:rPr>
          <w:szCs w:val="32"/>
        </w:rPr>
        <w:t>mais certainement pas de moitié assez bon pour elle</w:t>
      </w:r>
      <w:r w:rsidR="008D6F52">
        <w:rPr>
          <w:szCs w:val="32"/>
        </w:rPr>
        <w:t xml:space="preserve">. </w:t>
      </w:r>
      <w:r w:rsidRPr="00894396">
        <w:rPr>
          <w:szCs w:val="32"/>
        </w:rPr>
        <w:t>Il ne reverrait jamais sa chère Léonie</w:t>
      </w:r>
      <w:r w:rsidR="008D6F52">
        <w:rPr>
          <w:szCs w:val="32"/>
        </w:rPr>
        <w:t xml:space="preserve">. </w:t>
      </w:r>
      <w:r w:rsidRPr="00894396">
        <w:rPr>
          <w:szCs w:val="32"/>
        </w:rPr>
        <w:t>Elle avait une petite tête solide et beaucoup de tact</w:t>
      </w:r>
      <w:r w:rsidR="008D6F52">
        <w:rPr>
          <w:szCs w:val="32"/>
        </w:rPr>
        <w:t xml:space="preserve"> ; </w:t>
      </w:r>
      <w:r w:rsidRPr="00894396">
        <w:rPr>
          <w:szCs w:val="32"/>
        </w:rPr>
        <w:t>elle saurait mener son mari</w:t>
      </w:r>
      <w:r w:rsidR="008D6F52">
        <w:rPr>
          <w:szCs w:val="32"/>
        </w:rPr>
        <w:t xml:space="preserve">, </w:t>
      </w:r>
      <w:r w:rsidRPr="00894396">
        <w:rPr>
          <w:szCs w:val="32"/>
        </w:rPr>
        <w:t>à coup sûr</w:t>
      </w:r>
      <w:r w:rsidR="008D6F52">
        <w:rPr>
          <w:szCs w:val="32"/>
        </w:rPr>
        <w:t xml:space="preserve">. </w:t>
      </w:r>
      <w:r w:rsidRPr="00894396">
        <w:rPr>
          <w:szCs w:val="32"/>
        </w:rPr>
        <w:t>Il était rassuré sur son bonheur futur</w:t>
      </w:r>
      <w:r w:rsidR="008D6F52">
        <w:rPr>
          <w:szCs w:val="32"/>
        </w:rPr>
        <w:t xml:space="preserve">, </w:t>
      </w:r>
      <w:r w:rsidRPr="00894396">
        <w:rPr>
          <w:szCs w:val="32"/>
        </w:rPr>
        <w:t>mais se sentait évincé de la première place dans un cœur qui avait été à lui depuis que la fillette avait su parler</w:t>
      </w:r>
      <w:r w:rsidR="008D6F52">
        <w:rPr>
          <w:szCs w:val="32"/>
        </w:rPr>
        <w:t xml:space="preserve">. </w:t>
      </w:r>
      <w:r w:rsidRPr="00894396">
        <w:rPr>
          <w:szCs w:val="32"/>
        </w:rPr>
        <w:t xml:space="preserve">Un regret nostalgique de </w:t>
      </w:r>
      <w:r w:rsidRPr="00894396">
        <w:rPr>
          <w:szCs w:val="32"/>
        </w:rPr>
        <w:lastRenderedPageBreak/>
        <w:t>ses années d</w:t>
      </w:r>
      <w:r w:rsidR="008D6F52">
        <w:rPr>
          <w:szCs w:val="32"/>
        </w:rPr>
        <w:t>’</w:t>
      </w:r>
      <w:r w:rsidRPr="00894396">
        <w:rPr>
          <w:szCs w:val="32"/>
        </w:rPr>
        <w:t>enfance attrista le capitaine d</w:t>
      </w:r>
      <w:r w:rsidR="008D6F52">
        <w:rPr>
          <w:szCs w:val="32"/>
        </w:rPr>
        <w:t>’</w:t>
      </w:r>
      <w:r w:rsidRPr="00894396">
        <w:rPr>
          <w:szCs w:val="32"/>
        </w:rPr>
        <w:t>Hubert</w:t>
      </w:r>
      <w:r w:rsidR="008D6F52">
        <w:rPr>
          <w:szCs w:val="32"/>
        </w:rPr>
        <w:t xml:space="preserve">, </w:t>
      </w:r>
      <w:r w:rsidRPr="00894396">
        <w:rPr>
          <w:szCs w:val="32"/>
        </w:rPr>
        <w:t xml:space="preserve">troisième aide de camp du prince de </w:t>
      </w:r>
      <w:proofErr w:type="spellStart"/>
      <w:r w:rsidRPr="00894396">
        <w:rPr>
          <w:szCs w:val="32"/>
        </w:rPr>
        <w:t>Ponte</w:t>
      </w:r>
      <w:r>
        <w:rPr>
          <w:szCs w:val="32"/>
        </w:rPr>
        <w:t>-</w:t>
      </w:r>
      <w:r w:rsidRPr="00894396">
        <w:rPr>
          <w:szCs w:val="32"/>
        </w:rPr>
        <w:t>Corvo</w:t>
      </w:r>
      <w:proofErr w:type="spellEnd"/>
      <w:r w:rsidR="008D6F52">
        <w:rPr>
          <w:szCs w:val="32"/>
        </w:rPr>
        <w:t>.</w:t>
      </w:r>
    </w:p>
    <w:p w14:paraId="38590A46" w14:textId="77777777" w:rsidR="008D6F52" w:rsidRDefault="00000000" w:rsidP="008D6F52">
      <w:pPr>
        <w:rPr>
          <w:szCs w:val="32"/>
        </w:rPr>
      </w:pPr>
      <w:r w:rsidRPr="00894396">
        <w:rPr>
          <w:szCs w:val="32"/>
        </w:rPr>
        <w:t>Il jeta de côté la lettre de félicitations qu</w:t>
      </w:r>
      <w:r w:rsidR="008D6F52">
        <w:rPr>
          <w:szCs w:val="32"/>
        </w:rPr>
        <w:t>’</w:t>
      </w:r>
      <w:r w:rsidRPr="00894396">
        <w:rPr>
          <w:szCs w:val="32"/>
        </w:rPr>
        <w:t>il avait commencée sans aucun enthousiasme</w:t>
      </w:r>
      <w:r w:rsidR="008D6F52">
        <w:rPr>
          <w:szCs w:val="32"/>
        </w:rPr>
        <w:t xml:space="preserve">, </w:t>
      </w:r>
      <w:r w:rsidRPr="00894396">
        <w:rPr>
          <w:szCs w:val="32"/>
        </w:rPr>
        <w:t>puis prenant une feuille de papier blanc</w:t>
      </w:r>
      <w:r w:rsidR="008D6F52">
        <w:rPr>
          <w:szCs w:val="32"/>
        </w:rPr>
        <w:t xml:space="preserve">, </w:t>
      </w:r>
      <w:r w:rsidRPr="00894396">
        <w:rPr>
          <w:szCs w:val="32"/>
        </w:rPr>
        <w:t>il y traça ces mots</w:t>
      </w:r>
      <w:r w:rsidR="008D6F52">
        <w:rPr>
          <w:szCs w:val="32"/>
        </w:rPr>
        <w:t xml:space="preserve"> : </w:t>
      </w:r>
      <w:r w:rsidRPr="00894396">
        <w:rPr>
          <w:i/>
          <w:iCs/>
          <w:szCs w:val="32"/>
        </w:rPr>
        <w:t>Mon testament et mes dernières volontés</w:t>
      </w:r>
      <w:r w:rsidR="008D6F52">
        <w:rPr>
          <w:i/>
          <w:iCs/>
          <w:szCs w:val="32"/>
        </w:rPr>
        <w:t xml:space="preserve">. </w:t>
      </w:r>
      <w:r w:rsidRPr="00894396">
        <w:rPr>
          <w:szCs w:val="32"/>
        </w:rPr>
        <w:t>Absorbé devant son papier</w:t>
      </w:r>
      <w:r w:rsidR="008D6F52">
        <w:rPr>
          <w:szCs w:val="32"/>
        </w:rPr>
        <w:t xml:space="preserve">, </w:t>
      </w:r>
      <w:r w:rsidRPr="00894396">
        <w:rPr>
          <w:szCs w:val="32"/>
        </w:rPr>
        <w:t>il s</w:t>
      </w:r>
      <w:r w:rsidR="008D6F52">
        <w:rPr>
          <w:szCs w:val="32"/>
        </w:rPr>
        <w:t>’</w:t>
      </w:r>
      <w:r w:rsidRPr="00894396">
        <w:rPr>
          <w:szCs w:val="32"/>
        </w:rPr>
        <w:t>abandonna à des réflexions douloureuses</w:t>
      </w:r>
      <w:r w:rsidR="008D6F52">
        <w:rPr>
          <w:szCs w:val="32"/>
        </w:rPr>
        <w:t xml:space="preserve"> ; </w:t>
      </w:r>
      <w:r w:rsidRPr="00894396">
        <w:rPr>
          <w:szCs w:val="32"/>
        </w:rPr>
        <w:t>le pressentiment qu</w:t>
      </w:r>
      <w:r w:rsidR="008D6F52">
        <w:rPr>
          <w:szCs w:val="32"/>
        </w:rPr>
        <w:t>’</w:t>
      </w:r>
      <w:r w:rsidRPr="00894396">
        <w:rPr>
          <w:szCs w:val="32"/>
        </w:rPr>
        <w:t>il ne reverrait jamais les scènes de son enfance pesait sur son esprit pondéré</w:t>
      </w:r>
      <w:r w:rsidR="008D6F52">
        <w:rPr>
          <w:szCs w:val="32"/>
        </w:rPr>
        <w:t xml:space="preserve">. </w:t>
      </w:r>
      <w:r w:rsidRPr="00894396">
        <w:rPr>
          <w:szCs w:val="32"/>
        </w:rPr>
        <w:t>Bondissant tout à coup</w:t>
      </w:r>
      <w:r w:rsidR="008D6F52">
        <w:rPr>
          <w:szCs w:val="32"/>
        </w:rPr>
        <w:t xml:space="preserve">, </w:t>
      </w:r>
      <w:r w:rsidRPr="00894396">
        <w:rPr>
          <w:szCs w:val="32"/>
        </w:rPr>
        <w:t>et repoussant sa chaise</w:t>
      </w:r>
      <w:r w:rsidR="008D6F52">
        <w:rPr>
          <w:szCs w:val="32"/>
        </w:rPr>
        <w:t xml:space="preserve">, </w:t>
      </w:r>
      <w:r w:rsidRPr="00894396">
        <w:rPr>
          <w:szCs w:val="32"/>
        </w:rPr>
        <w:t>il bâilla longuement</w:t>
      </w:r>
      <w:r w:rsidR="008D6F52">
        <w:rPr>
          <w:szCs w:val="32"/>
        </w:rPr>
        <w:t xml:space="preserve">, </w:t>
      </w:r>
      <w:r w:rsidRPr="00894396">
        <w:rPr>
          <w:szCs w:val="32"/>
        </w:rPr>
        <w:t>pour bien se prouver qu</w:t>
      </w:r>
      <w:r w:rsidR="008D6F52">
        <w:rPr>
          <w:szCs w:val="32"/>
        </w:rPr>
        <w:t>’</w:t>
      </w:r>
      <w:r w:rsidRPr="00894396">
        <w:rPr>
          <w:szCs w:val="32"/>
        </w:rPr>
        <w:t>il n</w:t>
      </w:r>
      <w:r w:rsidR="008D6F52">
        <w:rPr>
          <w:szCs w:val="32"/>
        </w:rPr>
        <w:t>’</w:t>
      </w:r>
      <w:r w:rsidRPr="00894396">
        <w:rPr>
          <w:szCs w:val="32"/>
        </w:rPr>
        <w:t>attachait pas la moindre importance aux pressentiments</w:t>
      </w:r>
      <w:r w:rsidR="008D6F52">
        <w:rPr>
          <w:szCs w:val="32"/>
        </w:rPr>
        <w:t xml:space="preserve">. </w:t>
      </w:r>
      <w:r w:rsidRPr="00894396">
        <w:rPr>
          <w:szCs w:val="32"/>
        </w:rPr>
        <w:t>Il se jeta sur son lit et s</w:t>
      </w:r>
      <w:r w:rsidR="008D6F52">
        <w:rPr>
          <w:szCs w:val="32"/>
        </w:rPr>
        <w:t>’</w:t>
      </w:r>
      <w:r w:rsidRPr="00894396">
        <w:rPr>
          <w:szCs w:val="32"/>
        </w:rPr>
        <w:t>endormit</w:t>
      </w:r>
      <w:r w:rsidR="008D6F52">
        <w:rPr>
          <w:szCs w:val="32"/>
        </w:rPr>
        <w:t xml:space="preserve">. </w:t>
      </w:r>
      <w:r w:rsidRPr="00894396">
        <w:rPr>
          <w:szCs w:val="32"/>
        </w:rPr>
        <w:t>Pendant la nuit</w:t>
      </w:r>
      <w:r w:rsidR="008D6F52">
        <w:rPr>
          <w:szCs w:val="32"/>
        </w:rPr>
        <w:t xml:space="preserve">, </w:t>
      </w:r>
      <w:r w:rsidRPr="00894396">
        <w:rPr>
          <w:szCs w:val="32"/>
        </w:rPr>
        <w:t>il frissonna</w:t>
      </w:r>
      <w:r w:rsidR="008D6F52">
        <w:rPr>
          <w:szCs w:val="32"/>
        </w:rPr>
        <w:t xml:space="preserve">, </w:t>
      </w:r>
      <w:r w:rsidRPr="00894396">
        <w:rPr>
          <w:szCs w:val="32"/>
        </w:rPr>
        <w:t>à diverses reprises</w:t>
      </w:r>
      <w:r w:rsidR="008D6F52">
        <w:rPr>
          <w:szCs w:val="32"/>
        </w:rPr>
        <w:t xml:space="preserve">, </w:t>
      </w:r>
      <w:r w:rsidRPr="00894396">
        <w:rPr>
          <w:szCs w:val="32"/>
        </w:rPr>
        <w:t>sans s</w:t>
      </w:r>
      <w:r w:rsidR="008D6F52">
        <w:rPr>
          <w:szCs w:val="32"/>
        </w:rPr>
        <w:t>’</w:t>
      </w:r>
      <w:r w:rsidRPr="00894396">
        <w:rPr>
          <w:szCs w:val="32"/>
        </w:rPr>
        <w:t>éveiller</w:t>
      </w:r>
      <w:r w:rsidR="008D6F52">
        <w:rPr>
          <w:szCs w:val="32"/>
        </w:rPr>
        <w:t xml:space="preserve">. </w:t>
      </w:r>
      <w:r w:rsidRPr="00894396">
        <w:rPr>
          <w:szCs w:val="32"/>
        </w:rPr>
        <w:t>Au matin</w:t>
      </w:r>
      <w:r w:rsidR="008D6F52">
        <w:rPr>
          <w:szCs w:val="32"/>
        </w:rPr>
        <w:t xml:space="preserve">, </w:t>
      </w:r>
      <w:r w:rsidRPr="00894396">
        <w:rPr>
          <w:szCs w:val="32"/>
        </w:rPr>
        <w:t>il sortit de la ville</w:t>
      </w:r>
      <w:r w:rsidR="008D6F52">
        <w:rPr>
          <w:szCs w:val="32"/>
        </w:rPr>
        <w:t xml:space="preserve">, </w:t>
      </w:r>
      <w:r w:rsidRPr="00894396">
        <w:rPr>
          <w:szCs w:val="32"/>
        </w:rPr>
        <w:t>en parlant de choses indifférentes avec ses deux témoins</w:t>
      </w:r>
      <w:r w:rsidR="008D6F52">
        <w:rPr>
          <w:szCs w:val="32"/>
        </w:rPr>
        <w:t xml:space="preserve">, </w:t>
      </w:r>
      <w:r w:rsidRPr="00894396">
        <w:rPr>
          <w:szCs w:val="32"/>
        </w:rPr>
        <w:t>et en jetant</w:t>
      </w:r>
      <w:r w:rsidR="008D6F52">
        <w:rPr>
          <w:szCs w:val="32"/>
        </w:rPr>
        <w:t xml:space="preserve">, </w:t>
      </w:r>
      <w:r w:rsidRPr="00894396">
        <w:rPr>
          <w:szCs w:val="32"/>
        </w:rPr>
        <w:t>avec un détachement apparent</w:t>
      </w:r>
      <w:r w:rsidR="008D6F52">
        <w:rPr>
          <w:szCs w:val="32"/>
        </w:rPr>
        <w:t xml:space="preserve">, </w:t>
      </w:r>
      <w:r w:rsidRPr="00894396">
        <w:rPr>
          <w:szCs w:val="32"/>
        </w:rPr>
        <w:t>les yeux à droite et à gauche</w:t>
      </w:r>
      <w:r w:rsidR="008D6F52">
        <w:rPr>
          <w:szCs w:val="32"/>
        </w:rPr>
        <w:t xml:space="preserve">, </w:t>
      </w:r>
      <w:r w:rsidRPr="00894396">
        <w:rPr>
          <w:szCs w:val="32"/>
        </w:rPr>
        <w:t>sur le lourd brouillard du matin qui couvrait les prairies plates</w:t>
      </w:r>
      <w:r w:rsidR="008D6F52">
        <w:rPr>
          <w:szCs w:val="32"/>
        </w:rPr>
        <w:t xml:space="preserve">, </w:t>
      </w:r>
      <w:r w:rsidRPr="00894396">
        <w:rPr>
          <w:szCs w:val="32"/>
        </w:rPr>
        <w:t>bordées de haies</w:t>
      </w:r>
      <w:r w:rsidR="008D6F52">
        <w:rPr>
          <w:szCs w:val="32"/>
        </w:rPr>
        <w:t xml:space="preserve">. </w:t>
      </w:r>
      <w:r w:rsidRPr="00894396">
        <w:rPr>
          <w:szCs w:val="32"/>
        </w:rPr>
        <w:t>Il sauta un fossé et aperçut plusieurs silhouettes de cavaliers dans la brume</w:t>
      </w:r>
      <w:r w:rsidR="008D6F52">
        <w:rPr>
          <w:szCs w:val="32"/>
        </w:rPr>
        <w:t xml:space="preserve">. – </w:t>
      </w:r>
      <w:r w:rsidRPr="00894396">
        <w:rPr>
          <w:szCs w:val="32"/>
        </w:rPr>
        <w:t>Il paraît que nous allons nous battre en public</w:t>
      </w:r>
      <w:r w:rsidR="008D6F52">
        <w:rPr>
          <w:szCs w:val="32"/>
        </w:rPr>
        <w:t xml:space="preserve">, </w:t>
      </w:r>
      <w:r w:rsidRPr="00894396">
        <w:rPr>
          <w:szCs w:val="32"/>
        </w:rPr>
        <w:t>murmura-t-il</w:t>
      </w:r>
      <w:r w:rsidR="008D6F52">
        <w:rPr>
          <w:szCs w:val="32"/>
        </w:rPr>
        <w:t xml:space="preserve">, </w:t>
      </w:r>
      <w:r w:rsidRPr="00894396">
        <w:rPr>
          <w:szCs w:val="32"/>
        </w:rPr>
        <w:t>amèrement</w:t>
      </w:r>
      <w:r w:rsidR="008D6F52">
        <w:rPr>
          <w:szCs w:val="32"/>
        </w:rPr>
        <w:t>.</w:t>
      </w:r>
    </w:p>
    <w:p w14:paraId="589BAB30" w14:textId="77777777" w:rsidR="008D6F52" w:rsidRDefault="00000000" w:rsidP="008D6F52">
      <w:pPr>
        <w:rPr>
          <w:szCs w:val="32"/>
        </w:rPr>
      </w:pPr>
      <w:r w:rsidRPr="00894396">
        <w:rPr>
          <w:szCs w:val="32"/>
        </w:rPr>
        <w:t>Ses seconds s</w:t>
      </w:r>
      <w:r w:rsidR="008D6F52">
        <w:rPr>
          <w:szCs w:val="32"/>
        </w:rPr>
        <w:t>’</w:t>
      </w:r>
      <w:r w:rsidRPr="00894396">
        <w:rPr>
          <w:szCs w:val="32"/>
        </w:rPr>
        <w:t>inquiétaient de l</w:t>
      </w:r>
      <w:r w:rsidR="008D6F52">
        <w:rPr>
          <w:szCs w:val="32"/>
        </w:rPr>
        <w:t>’</w:t>
      </w:r>
      <w:r w:rsidRPr="00894396">
        <w:rPr>
          <w:szCs w:val="32"/>
        </w:rPr>
        <w:t>état de l</w:t>
      </w:r>
      <w:r w:rsidR="008D6F52">
        <w:rPr>
          <w:szCs w:val="32"/>
        </w:rPr>
        <w:t>’</w:t>
      </w:r>
      <w:r w:rsidRPr="00894396">
        <w:rPr>
          <w:szCs w:val="32"/>
        </w:rPr>
        <w:t>atmosphère</w:t>
      </w:r>
      <w:r w:rsidR="008D6F52">
        <w:rPr>
          <w:szCs w:val="32"/>
        </w:rPr>
        <w:t xml:space="preserve">, </w:t>
      </w:r>
      <w:r w:rsidRPr="00894396">
        <w:rPr>
          <w:szCs w:val="32"/>
        </w:rPr>
        <w:t>mais bientôt un pauvre soleil pâle émergea des vapeurs</w:t>
      </w:r>
      <w:r w:rsidR="008D6F52">
        <w:rPr>
          <w:szCs w:val="32"/>
        </w:rPr>
        <w:t xml:space="preserve">, </w:t>
      </w:r>
      <w:r w:rsidRPr="00894396">
        <w:rPr>
          <w:szCs w:val="32"/>
        </w:rPr>
        <w:t>et d</w:t>
      </w:r>
      <w:r w:rsidR="008D6F52">
        <w:rPr>
          <w:szCs w:val="32"/>
        </w:rPr>
        <w:t>’</w:t>
      </w:r>
      <w:r w:rsidRPr="00894396">
        <w:rPr>
          <w:szCs w:val="32"/>
        </w:rPr>
        <w:t>Hubert distingua dans le lointain trois cavaliers</w:t>
      </w:r>
      <w:r w:rsidR="008D6F52">
        <w:rPr>
          <w:szCs w:val="32"/>
        </w:rPr>
        <w:t xml:space="preserve">, </w:t>
      </w:r>
      <w:r w:rsidRPr="00894396">
        <w:rPr>
          <w:szCs w:val="32"/>
        </w:rPr>
        <w:t>un peu à l</w:t>
      </w:r>
      <w:r w:rsidR="008D6F52">
        <w:rPr>
          <w:szCs w:val="32"/>
        </w:rPr>
        <w:t>’</w:t>
      </w:r>
      <w:r w:rsidRPr="00894396">
        <w:rPr>
          <w:szCs w:val="32"/>
        </w:rPr>
        <w:t>écart des autres</w:t>
      </w:r>
      <w:r w:rsidR="008D6F52">
        <w:rPr>
          <w:szCs w:val="32"/>
        </w:rPr>
        <w:t xml:space="preserve">. </w:t>
      </w:r>
      <w:r w:rsidRPr="00894396">
        <w:rPr>
          <w:szCs w:val="32"/>
        </w:rPr>
        <w:t>C</w:t>
      </w:r>
      <w:r w:rsidR="008D6F52">
        <w:rPr>
          <w:szCs w:val="32"/>
        </w:rPr>
        <w:t>’</w:t>
      </w:r>
      <w:r w:rsidRPr="00894396">
        <w:rPr>
          <w:szCs w:val="32"/>
        </w:rPr>
        <w:t>étaient le capitaine Féraud et ses témoins</w:t>
      </w:r>
      <w:r w:rsidR="008D6F52">
        <w:rPr>
          <w:szCs w:val="32"/>
        </w:rPr>
        <w:t xml:space="preserve">. </w:t>
      </w:r>
      <w:r w:rsidRPr="00894396">
        <w:rPr>
          <w:szCs w:val="32"/>
        </w:rPr>
        <w:t>Il tira son sabre pour s</w:t>
      </w:r>
      <w:r w:rsidR="008D6F52">
        <w:rPr>
          <w:szCs w:val="32"/>
        </w:rPr>
        <w:t>’</w:t>
      </w:r>
      <w:r w:rsidRPr="00894396">
        <w:rPr>
          <w:szCs w:val="32"/>
        </w:rPr>
        <w:t>assurer qu</w:t>
      </w:r>
      <w:r w:rsidR="008D6F52">
        <w:rPr>
          <w:szCs w:val="32"/>
        </w:rPr>
        <w:t>’</w:t>
      </w:r>
      <w:r w:rsidRPr="00894396">
        <w:rPr>
          <w:szCs w:val="32"/>
        </w:rPr>
        <w:t>il était bien fixé à son poignet</w:t>
      </w:r>
      <w:r w:rsidR="008D6F52">
        <w:rPr>
          <w:szCs w:val="32"/>
        </w:rPr>
        <w:t xml:space="preserve">. </w:t>
      </w:r>
      <w:r w:rsidRPr="00894396">
        <w:rPr>
          <w:szCs w:val="32"/>
        </w:rPr>
        <w:t>Les seconds</w:t>
      </w:r>
      <w:r w:rsidR="008D6F52">
        <w:rPr>
          <w:szCs w:val="32"/>
        </w:rPr>
        <w:t xml:space="preserve">, </w:t>
      </w:r>
      <w:r w:rsidRPr="00894396">
        <w:rPr>
          <w:szCs w:val="32"/>
        </w:rPr>
        <w:t>qui s</w:t>
      </w:r>
      <w:r w:rsidR="008D6F52">
        <w:rPr>
          <w:szCs w:val="32"/>
        </w:rPr>
        <w:t>’</w:t>
      </w:r>
      <w:r w:rsidRPr="00894396">
        <w:rPr>
          <w:szCs w:val="32"/>
        </w:rPr>
        <w:t>étaient réunis au centre du terrain</w:t>
      </w:r>
      <w:r w:rsidR="008D6F52">
        <w:rPr>
          <w:szCs w:val="32"/>
        </w:rPr>
        <w:t xml:space="preserve">, </w:t>
      </w:r>
      <w:r w:rsidRPr="00894396">
        <w:rPr>
          <w:szCs w:val="32"/>
        </w:rPr>
        <w:t>en rapprochant les têtes de leurs chevaux</w:t>
      </w:r>
      <w:r w:rsidR="008D6F52">
        <w:rPr>
          <w:szCs w:val="32"/>
        </w:rPr>
        <w:t xml:space="preserve">, </w:t>
      </w:r>
      <w:r w:rsidRPr="00894396">
        <w:rPr>
          <w:szCs w:val="32"/>
        </w:rPr>
        <w:t>se séparèrent au petit galop</w:t>
      </w:r>
      <w:r w:rsidR="008D6F52">
        <w:rPr>
          <w:szCs w:val="32"/>
        </w:rPr>
        <w:t xml:space="preserve">, </w:t>
      </w:r>
      <w:r w:rsidRPr="00894396">
        <w:rPr>
          <w:szCs w:val="32"/>
        </w:rPr>
        <w:t>et laissèrent un vaste champ libre entre les deux adversaires</w:t>
      </w:r>
      <w:r w:rsidR="008D6F52">
        <w:rPr>
          <w:szCs w:val="32"/>
        </w:rPr>
        <w:t xml:space="preserve">. </w:t>
      </w:r>
      <w:r w:rsidRPr="00894396">
        <w:rPr>
          <w:szCs w:val="32"/>
        </w:rPr>
        <w:t>D</w:t>
      </w:r>
      <w:r w:rsidR="008D6F52">
        <w:rPr>
          <w:szCs w:val="32"/>
        </w:rPr>
        <w:t>’</w:t>
      </w:r>
      <w:r w:rsidRPr="00894396">
        <w:rPr>
          <w:szCs w:val="32"/>
        </w:rPr>
        <w:t>Hubert regarda le soleil pâle et les champs tristes</w:t>
      </w:r>
      <w:r w:rsidR="008D6F52">
        <w:rPr>
          <w:szCs w:val="32"/>
        </w:rPr>
        <w:t xml:space="preserve">, </w:t>
      </w:r>
      <w:r w:rsidRPr="00894396">
        <w:rPr>
          <w:szCs w:val="32"/>
        </w:rPr>
        <w:t>et l</w:t>
      </w:r>
      <w:r w:rsidR="008D6F52">
        <w:rPr>
          <w:szCs w:val="32"/>
        </w:rPr>
        <w:t>’</w:t>
      </w:r>
      <w:r w:rsidRPr="00894396">
        <w:rPr>
          <w:szCs w:val="32"/>
        </w:rPr>
        <w:t>imbécillité de ce nouveau duel le remplit d</w:t>
      </w:r>
      <w:r w:rsidR="008D6F52">
        <w:rPr>
          <w:szCs w:val="32"/>
        </w:rPr>
        <w:t>’</w:t>
      </w:r>
      <w:r w:rsidRPr="00894396">
        <w:rPr>
          <w:szCs w:val="32"/>
        </w:rPr>
        <w:t>une immense désolation</w:t>
      </w:r>
      <w:r w:rsidR="008D6F52">
        <w:rPr>
          <w:szCs w:val="32"/>
        </w:rPr>
        <w:t xml:space="preserve">. </w:t>
      </w:r>
      <w:r w:rsidRPr="00894396">
        <w:rPr>
          <w:szCs w:val="32"/>
        </w:rPr>
        <w:t>D</w:t>
      </w:r>
      <w:r w:rsidR="008D6F52">
        <w:rPr>
          <w:szCs w:val="32"/>
        </w:rPr>
        <w:t>’</w:t>
      </w:r>
      <w:r w:rsidRPr="00894396">
        <w:rPr>
          <w:szCs w:val="32"/>
        </w:rPr>
        <w:t>un coin éloigné du champ</w:t>
      </w:r>
      <w:r w:rsidR="008D6F52">
        <w:rPr>
          <w:szCs w:val="32"/>
        </w:rPr>
        <w:t xml:space="preserve">, </w:t>
      </w:r>
      <w:r w:rsidRPr="00894396">
        <w:rPr>
          <w:szCs w:val="32"/>
        </w:rPr>
        <w:t>une voix de stentor lançait des commandements à intervalles réguliers</w:t>
      </w:r>
      <w:r w:rsidR="008D6F52">
        <w:rPr>
          <w:szCs w:val="32"/>
        </w:rPr>
        <w:t xml:space="preserve"> : </w:t>
      </w:r>
      <w:r w:rsidRPr="00894396">
        <w:rPr>
          <w:i/>
          <w:iCs/>
          <w:szCs w:val="32"/>
        </w:rPr>
        <w:t>Au pas</w:t>
      </w:r>
      <w:r w:rsidR="008D6F52">
        <w:rPr>
          <w:i/>
          <w:iCs/>
          <w:szCs w:val="32"/>
        </w:rPr>
        <w:t xml:space="preserve">… </w:t>
      </w:r>
      <w:r w:rsidRPr="00894396">
        <w:rPr>
          <w:i/>
          <w:iCs/>
          <w:szCs w:val="32"/>
        </w:rPr>
        <w:t xml:space="preserve">au </w:t>
      </w:r>
      <w:r w:rsidRPr="00894396">
        <w:rPr>
          <w:i/>
          <w:iCs/>
          <w:szCs w:val="32"/>
        </w:rPr>
        <w:lastRenderedPageBreak/>
        <w:t>trot</w:t>
      </w:r>
      <w:r w:rsidR="008D6F52">
        <w:rPr>
          <w:i/>
          <w:iCs/>
          <w:szCs w:val="32"/>
        </w:rPr>
        <w:t xml:space="preserve">… </w:t>
      </w:r>
      <w:proofErr w:type="spellStart"/>
      <w:r w:rsidRPr="00894396">
        <w:rPr>
          <w:i/>
          <w:iCs/>
          <w:szCs w:val="32"/>
        </w:rPr>
        <w:t>Charrrgez</w:t>
      </w:r>
      <w:proofErr w:type="spellEnd"/>
      <w:r w:rsidR="008D6F52">
        <w:rPr>
          <w:i/>
          <w:iCs/>
          <w:szCs w:val="32"/>
        </w:rPr>
        <w:t xml:space="preserve"> !… </w:t>
      </w:r>
      <w:r w:rsidRPr="00894396">
        <w:rPr>
          <w:szCs w:val="32"/>
        </w:rPr>
        <w:t>On n</w:t>
      </w:r>
      <w:r w:rsidR="008D6F52">
        <w:rPr>
          <w:szCs w:val="32"/>
        </w:rPr>
        <w:t>’</w:t>
      </w:r>
      <w:r w:rsidRPr="00894396">
        <w:rPr>
          <w:szCs w:val="32"/>
        </w:rPr>
        <w:t>a pas pour rien des pressentiments de mort</w:t>
      </w:r>
      <w:r w:rsidR="008D6F52">
        <w:rPr>
          <w:szCs w:val="32"/>
        </w:rPr>
        <w:t xml:space="preserve">, </w:t>
      </w:r>
      <w:r w:rsidRPr="00894396">
        <w:rPr>
          <w:szCs w:val="32"/>
        </w:rPr>
        <w:t>se dit d</w:t>
      </w:r>
      <w:r w:rsidR="008D6F52">
        <w:rPr>
          <w:szCs w:val="32"/>
        </w:rPr>
        <w:t>’</w:t>
      </w:r>
      <w:r w:rsidRPr="00894396">
        <w:rPr>
          <w:szCs w:val="32"/>
        </w:rPr>
        <w:t>Hubert</w:t>
      </w:r>
      <w:r w:rsidR="008D6F52">
        <w:rPr>
          <w:szCs w:val="32"/>
        </w:rPr>
        <w:t xml:space="preserve">, </w:t>
      </w:r>
      <w:r w:rsidRPr="00894396">
        <w:rPr>
          <w:szCs w:val="32"/>
        </w:rPr>
        <w:t>en éperonnant son cheval</w:t>
      </w:r>
      <w:r w:rsidR="008D6F52">
        <w:rPr>
          <w:szCs w:val="32"/>
        </w:rPr>
        <w:t>.</w:t>
      </w:r>
    </w:p>
    <w:p w14:paraId="00656CDD" w14:textId="77777777" w:rsidR="008D6F52" w:rsidRDefault="00000000" w:rsidP="008D6F52">
      <w:pPr>
        <w:rPr>
          <w:szCs w:val="32"/>
        </w:rPr>
      </w:pPr>
      <w:r w:rsidRPr="00894396">
        <w:rPr>
          <w:szCs w:val="32"/>
        </w:rPr>
        <w:t xml:space="preserve">Aussi </w:t>
      </w:r>
      <w:proofErr w:type="spellStart"/>
      <w:r w:rsidRPr="00894396">
        <w:rPr>
          <w:szCs w:val="32"/>
        </w:rPr>
        <w:t>fut-il</w:t>
      </w:r>
      <w:proofErr w:type="spellEnd"/>
      <w:r w:rsidRPr="00894396">
        <w:rPr>
          <w:szCs w:val="32"/>
        </w:rPr>
        <w:t xml:space="preserve"> plus que surpris lorsque dès le premier choc il vit le capitaine Féraud affligé d</w:t>
      </w:r>
      <w:r w:rsidR="008D6F52">
        <w:rPr>
          <w:szCs w:val="32"/>
        </w:rPr>
        <w:t>’</w:t>
      </w:r>
      <w:r w:rsidRPr="00894396">
        <w:rPr>
          <w:szCs w:val="32"/>
        </w:rPr>
        <w:t>une balafre au front qui l</w:t>
      </w:r>
      <w:r w:rsidR="008D6F52">
        <w:rPr>
          <w:szCs w:val="32"/>
        </w:rPr>
        <w:t>’</w:t>
      </w:r>
      <w:r w:rsidRPr="00894396">
        <w:rPr>
          <w:szCs w:val="32"/>
        </w:rPr>
        <w:t>aveuglait de sang et le mit hors de combat</w:t>
      </w:r>
      <w:r w:rsidR="008D6F52">
        <w:rPr>
          <w:szCs w:val="32"/>
        </w:rPr>
        <w:t xml:space="preserve"> ; </w:t>
      </w:r>
      <w:r w:rsidRPr="00894396">
        <w:rPr>
          <w:szCs w:val="32"/>
        </w:rPr>
        <w:t>le duel se terminait avant même d</w:t>
      </w:r>
      <w:r w:rsidR="008D6F52">
        <w:rPr>
          <w:szCs w:val="32"/>
        </w:rPr>
        <w:t>’</w:t>
      </w:r>
      <w:r w:rsidRPr="00894396">
        <w:rPr>
          <w:szCs w:val="32"/>
        </w:rPr>
        <w:t>être sérieusement entamé</w:t>
      </w:r>
      <w:r w:rsidR="008D6F52">
        <w:rPr>
          <w:szCs w:val="32"/>
        </w:rPr>
        <w:t xml:space="preserve">. </w:t>
      </w:r>
      <w:r w:rsidRPr="00894396">
        <w:rPr>
          <w:szCs w:val="32"/>
        </w:rPr>
        <w:t>On ne pouvait songer à continuer</w:t>
      </w:r>
      <w:r w:rsidR="008D6F52">
        <w:rPr>
          <w:szCs w:val="32"/>
        </w:rPr>
        <w:t xml:space="preserve">. </w:t>
      </w:r>
      <w:r w:rsidRPr="00894396">
        <w:rPr>
          <w:szCs w:val="32"/>
        </w:rPr>
        <w:t>Le capitaine d</w:t>
      </w:r>
      <w:r w:rsidR="008D6F52">
        <w:rPr>
          <w:szCs w:val="32"/>
        </w:rPr>
        <w:t>’</w:t>
      </w:r>
      <w:r w:rsidRPr="00894396">
        <w:rPr>
          <w:szCs w:val="32"/>
        </w:rPr>
        <w:t>Hubert laissa sur le terrain son ennemi qui jurait horriblement et vacillait sur sa selle entre ses témoins atterrés</w:t>
      </w:r>
      <w:r w:rsidR="008D6F52">
        <w:rPr>
          <w:szCs w:val="32"/>
        </w:rPr>
        <w:t xml:space="preserve">. </w:t>
      </w:r>
      <w:r w:rsidRPr="00894396">
        <w:rPr>
          <w:szCs w:val="32"/>
        </w:rPr>
        <w:t>Il sauta à nouveau le fossé et trotta jusqu</w:t>
      </w:r>
      <w:r w:rsidR="008D6F52">
        <w:rPr>
          <w:szCs w:val="32"/>
        </w:rPr>
        <w:t>’</w:t>
      </w:r>
      <w:r w:rsidRPr="00894396">
        <w:rPr>
          <w:szCs w:val="32"/>
        </w:rPr>
        <w:t>à son logis avec ses deux amis qui paraissaient très frappés d</w:t>
      </w:r>
      <w:r w:rsidR="008D6F52">
        <w:rPr>
          <w:szCs w:val="32"/>
        </w:rPr>
        <w:t>’</w:t>
      </w:r>
      <w:r w:rsidRPr="00894396">
        <w:rPr>
          <w:szCs w:val="32"/>
        </w:rPr>
        <w:t>une issue aussi expéditive</w:t>
      </w:r>
      <w:r w:rsidR="008D6F52">
        <w:rPr>
          <w:szCs w:val="32"/>
        </w:rPr>
        <w:t xml:space="preserve">. </w:t>
      </w:r>
      <w:r w:rsidRPr="00894396">
        <w:rPr>
          <w:szCs w:val="32"/>
        </w:rPr>
        <w:t>Le soir</w:t>
      </w:r>
      <w:r w:rsidR="008D6F52">
        <w:rPr>
          <w:szCs w:val="32"/>
        </w:rPr>
        <w:t xml:space="preserve">, </w:t>
      </w:r>
      <w:r w:rsidRPr="00894396">
        <w:rPr>
          <w:szCs w:val="32"/>
        </w:rPr>
        <w:t>d</w:t>
      </w:r>
      <w:r w:rsidR="008D6F52">
        <w:rPr>
          <w:szCs w:val="32"/>
        </w:rPr>
        <w:t>’</w:t>
      </w:r>
      <w:r w:rsidRPr="00894396">
        <w:rPr>
          <w:szCs w:val="32"/>
        </w:rPr>
        <w:t>Hubert termina la lettre de félicitations qu</w:t>
      </w:r>
      <w:r w:rsidR="008D6F52">
        <w:rPr>
          <w:szCs w:val="32"/>
        </w:rPr>
        <w:t>’</w:t>
      </w:r>
      <w:r w:rsidRPr="00894396">
        <w:rPr>
          <w:szCs w:val="32"/>
        </w:rPr>
        <w:t>il écrivait à sa sœur pour son mariage</w:t>
      </w:r>
      <w:r w:rsidR="008D6F52">
        <w:rPr>
          <w:szCs w:val="32"/>
        </w:rPr>
        <w:t>.</w:t>
      </w:r>
    </w:p>
    <w:p w14:paraId="0D3B379E" w14:textId="77777777" w:rsidR="008D6F52" w:rsidRDefault="00000000" w:rsidP="008D6F52">
      <w:pPr>
        <w:rPr>
          <w:szCs w:val="32"/>
        </w:rPr>
      </w:pPr>
      <w:r w:rsidRPr="00894396">
        <w:rPr>
          <w:szCs w:val="32"/>
        </w:rPr>
        <w:t>Il l</w:t>
      </w:r>
      <w:r w:rsidR="008D6F52">
        <w:rPr>
          <w:szCs w:val="32"/>
        </w:rPr>
        <w:t>’</w:t>
      </w:r>
      <w:r w:rsidRPr="00894396">
        <w:rPr>
          <w:szCs w:val="32"/>
        </w:rPr>
        <w:t>acheva à une heure avancée</w:t>
      </w:r>
      <w:r w:rsidR="008D6F52">
        <w:rPr>
          <w:szCs w:val="32"/>
        </w:rPr>
        <w:t xml:space="preserve">. </w:t>
      </w:r>
      <w:r w:rsidRPr="00894396">
        <w:rPr>
          <w:szCs w:val="32"/>
        </w:rPr>
        <w:t>C</w:t>
      </w:r>
      <w:r w:rsidR="008D6F52">
        <w:rPr>
          <w:szCs w:val="32"/>
        </w:rPr>
        <w:t>’</w:t>
      </w:r>
      <w:r w:rsidRPr="00894396">
        <w:rPr>
          <w:szCs w:val="32"/>
        </w:rPr>
        <w:t>était une longue lettre</w:t>
      </w:r>
      <w:r w:rsidR="008D6F52">
        <w:rPr>
          <w:szCs w:val="32"/>
        </w:rPr>
        <w:t xml:space="preserve">, </w:t>
      </w:r>
      <w:r w:rsidRPr="00894396">
        <w:rPr>
          <w:szCs w:val="32"/>
        </w:rPr>
        <w:t>et d</w:t>
      </w:r>
      <w:r w:rsidR="008D6F52">
        <w:rPr>
          <w:szCs w:val="32"/>
        </w:rPr>
        <w:t>’</w:t>
      </w:r>
      <w:r w:rsidRPr="00894396">
        <w:rPr>
          <w:szCs w:val="32"/>
        </w:rPr>
        <w:t>Hubert lâcha la bride à sa fantaisie</w:t>
      </w:r>
      <w:r w:rsidR="008D6F52">
        <w:rPr>
          <w:szCs w:val="32"/>
        </w:rPr>
        <w:t xml:space="preserve">. </w:t>
      </w:r>
      <w:r w:rsidRPr="00894396">
        <w:rPr>
          <w:szCs w:val="32"/>
        </w:rPr>
        <w:t>Il disait qu</w:t>
      </w:r>
      <w:r w:rsidR="008D6F52">
        <w:rPr>
          <w:szCs w:val="32"/>
        </w:rPr>
        <w:t>’</w:t>
      </w:r>
      <w:r w:rsidRPr="00894396">
        <w:rPr>
          <w:szCs w:val="32"/>
        </w:rPr>
        <w:t>il allait se sentir un peu solitaire après un tel changement dans la vie de sa sœur</w:t>
      </w:r>
      <w:r w:rsidR="008D6F52">
        <w:rPr>
          <w:szCs w:val="32"/>
        </w:rPr>
        <w:t xml:space="preserve"> ; </w:t>
      </w:r>
      <w:r w:rsidRPr="00894396">
        <w:rPr>
          <w:szCs w:val="32"/>
        </w:rPr>
        <w:t>mais l</w:t>
      </w:r>
      <w:r w:rsidR="008D6F52">
        <w:rPr>
          <w:szCs w:val="32"/>
        </w:rPr>
        <w:t>’</w:t>
      </w:r>
      <w:r w:rsidRPr="00894396">
        <w:rPr>
          <w:szCs w:val="32"/>
        </w:rPr>
        <w:t>heure viendrait sans doute bientôt pour lui de se marier aussi</w:t>
      </w:r>
      <w:r w:rsidR="008D6F52">
        <w:rPr>
          <w:szCs w:val="32"/>
        </w:rPr>
        <w:t xml:space="preserve">. </w:t>
      </w:r>
      <w:r w:rsidRPr="00894396">
        <w:rPr>
          <w:szCs w:val="32"/>
        </w:rPr>
        <w:t>En fait</w:t>
      </w:r>
      <w:r w:rsidR="008D6F52">
        <w:rPr>
          <w:szCs w:val="32"/>
        </w:rPr>
        <w:t xml:space="preserve">, </w:t>
      </w:r>
      <w:r w:rsidRPr="00894396">
        <w:rPr>
          <w:szCs w:val="32"/>
        </w:rPr>
        <w:t>il envisageait déjà l</w:t>
      </w:r>
      <w:r w:rsidR="008D6F52">
        <w:rPr>
          <w:szCs w:val="32"/>
        </w:rPr>
        <w:t>’</w:t>
      </w:r>
      <w:r w:rsidRPr="00894396">
        <w:rPr>
          <w:szCs w:val="32"/>
        </w:rPr>
        <w:t>époque où il n</w:t>
      </w:r>
      <w:r w:rsidR="008D6F52">
        <w:rPr>
          <w:szCs w:val="32"/>
        </w:rPr>
        <w:t>’</w:t>
      </w:r>
      <w:r w:rsidRPr="00894396">
        <w:rPr>
          <w:szCs w:val="32"/>
        </w:rPr>
        <w:t>y aurait plus personne à combattre en Europe</w:t>
      </w:r>
      <w:r w:rsidR="008D6F52">
        <w:rPr>
          <w:szCs w:val="32"/>
        </w:rPr>
        <w:t xml:space="preserve">, </w:t>
      </w:r>
      <w:r w:rsidRPr="00894396">
        <w:rPr>
          <w:szCs w:val="32"/>
        </w:rPr>
        <w:t>et où le règne des guerres serait terminé</w:t>
      </w:r>
      <w:r w:rsidR="008D6F52">
        <w:rPr>
          <w:szCs w:val="32"/>
        </w:rPr>
        <w:t>. « </w:t>
      </w:r>
      <w:r w:rsidRPr="00894396">
        <w:rPr>
          <w:i/>
          <w:iCs/>
          <w:szCs w:val="32"/>
        </w:rPr>
        <w:t>J</w:t>
      </w:r>
      <w:r w:rsidR="008D6F52">
        <w:rPr>
          <w:i/>
          <w:iCs/>
          <w:szCs w:val="32"/>
        </w:rPr>
        <w:t>’</w:t>
      </w:r>
      <w:r w:rsidRPr="00894396">
        <w:rPr>
          <w:i/>
          <w:iCs/>
          <w:szCs w:val="32"/>
        </w:rPr>
        <w:t>espère à cette heure-là</w:t>
      </w:r>
      <w:r w:rsidR="008D6F52">
        <w:rPr>
          <w:i/>
          <w:iCs/>
          <w:szCs w:val="32"/>
        </w:rPr>
        <w:t xml:space="preserve">, </w:t>
      </w:r>
      <w:r w:rsidRPr="00894396">
        <w:rPr>
          <w:szCs w:val="32"/>
        </w:rPr>
        <w:t>écrivait-il</w:t>
      </w:r>
      <w:r w:rsidR="008D6F52">
        <w:rPr>
          <w:szCs w:val="32"/>
        </w:rPr>
        <w:t xml:space="preserve">, </w:t>
      </w:r>
      <w:r w:rsidRPr="00894396">
        <w:rPr>
          <w:i/>
          <w:iCs/>
          <w:szCs w:val="32"/>
        </w:rPr>
        <w:t>me trouver à distance raisonnable du bâton de maréchal</w:t>
      </w:r>
      <w:r w:rsidR="008D6F52">
        <w:rPr>
          <w:i/>
          <w:iCs/>
          <w:szCs w:val="32"/>
        </w:rPr>
        <w:t xml:space="preserve">. </w:t>
      </w:r>
      <w:r w:rsidRPr="00894396">
        <w:rPr>
          <w:i/>
          <w:iCs/>
          <w:szCs w:val="32"/>
        </w:rPr>
        <w:t>Toi</w:t>
      </w:r>
      <w:r w:rsidR="008D6F52">
        <w:rPr>
          <w:i/>
          <w:iCs/>
          <w:szCs w:val="32"/>
        </w:rPr>
        <w:t xml:space="preserve">, </w:t>
      </w:r>
      <w:r w:rsidRPr="00894396">
        <w:rPr>
          <w:i/>
          <w:iCs/>
          <w:szCs w:val="32"/>
        </w:rPr>
        <w:t>qui seras une épouse d</w:t>
      </w:r>
      <w:r w:rsidR="008D6F52">
        <w:rPr>
          <w:i/>
          <w:iCs/>
          <w:szCs w:val="32"/>
        </w:rPr>
        <w:t>’</w:t>
      </w:r>
      <w:r w:rsidRPr="00894396">
        <w:rPr>
          <w:i/>
          <w:iCs/>
          <w:szCs w:val="32"/>
        </w:rPr>
        <w:t>expérience</w:t>
      </w:r>
      <w:r w:rsidR="008D6F52">
        <w:rPr>
          <w:i/>
          <w:iCs/>
          <w:szCs w:val="32"/>
        </w:rPr>
        <w:t xml:space="preserve">, </w:t>
      </w:r>
      <w:r w:rsidRPr="00894396">
        <w:rPr>
          <w:i/>
          <w:iCs/>
          <w:szCs w:val="32"/>
        </w:rPr>
        <w:t>tu me chercheras une femme</w:t>
      </w:r>
      <w:r w:rsidR="008D6F52">
        <w:rPr>
          <w:i/>
          <w:iCs/>
          <w:szCs w:val="32"/>
        </w:rPr>
        <w:t xml:space="preserve">. </w:t>
      </w:r>
      <w:r w:rsidRPr="00894396">
        <w:rPr>
          <w:i/>
          <w:iCs/>
          <w:szCs w:val="32"/>
        </w:rPr>
        <w:t>Je serai sans doute chauve et un peu</w:t>
      </w:r>
      <w:r w:rsidRPr="00894396">
        <w:rPr>
          <w:szCs w:val="32"/>
        </w:rPr>
        <w:t xml:space="preserve"> </w:t>
      </w:r>
      <w:r w:rsidRPr="00894396">
        <w:rPr>
          <w:i/>
          <w:iCs/>
          <w:szCs w:val="32"/>
        </w:rPr>
        <w:t>blasé</w:t>
      </w:r>
      <w:r w:rsidR="008D6F52">
        <w:rPr>
          <w:i/>
          <w:iCs/>
          <w:szCs w:val="32"/>
        </w:rPr>
        <w:t xml:space="preserve">. </w:t>
      </w:r>
      <w:r w:rsidRPr="00894396">
        <w:rPr>
          <w:i/>
          <w:iCs/>
          <w:szCs w:val="32"/>
        </w:rPr>
        <w:t>Il me faudra une jeune fille</w:t>
      </w:r>
      <w:r w:rsidR="008D6F52">
        <w:rPr>
          <w:i/>
          <w:iCs/>
          <w:szCs w:val="32"/>
        </w:rPr>
        <w:t xml:space="preserve">, </w:t>
      </w:r>
      <w:r w:rsidRPr="00894396">
        <w:rPr>
          <w:i/>
          <w:iCs/>
          <w:szCs w:val="32"/>
        </w:rPr>
        <w:t>jolie bien entendu et dotée d</w:t>
      </w:r>
      <w:r w:rsidR="008D6F52">
        <w:rPr>
          <w:i/>
          <w:iCs/>
          <w:szCs w:val="32"/>
        </w:rPr>
        <w:t>’</w:t>
      </w:r>
      <w:r w:rsidRPr="00894396">
        <w:rPr>
          <w:i/>
          <w:iCs/>
          <w:szCs w:val="32"/>
        </w:rPr>
        <w:t>une grosse fortune</w:t>
      </w:r>
      <w:r w:rsidR="008D6F52">
        <w:rPr>
          <w:i/>
          <w:iCs/>
          <w:szCs w:val="32"/>
        </w:rPr>
        <w:t xml:space="preserve">, </w:t>
      </w:r>
      <w:r w:rsidRPr="00894396">
        <w:rPr>
          <w:i/>
          <w:iCs/>
          <w:szCs w:val="32"/>
        </w:rPr>
        <w:t>pour m</w:t>
      </w:r>
      <w:r w:rsidR="008D6F52">
        <w:rPr>
          <w:i/>
          <w:iCs/>
          <w:szCs w:val="32"/>
        </w:rPr>
        <w:t>’</w:t>
      </w:r>
      <w:r w:rsidRPr="00894396">
        <w:rPr>
          <w:i/>
          <w:iCs/>
          <w:szCs w:val="32"/>
        </w:rPr>
        <w:t>aider à clore ma glorieuse carrière avec une splendeur en accord avec mon rang élevé</w:t>
      </w:r>
      <w:r w:rsidR="008D6F52">
        <w:rPr>
          <w:i/>
          <w:iCs/>
          <w:szCs w:val="32"/>
        </w:rPr>
        <w:t>. »</w:t>
      </w:r>
      <w:r w:rsidRPr="00894396">
        <w:rPr>
          <w:szCs w:val="32"/>
        </w:rPr>
        <w:t xml:space="preserve"> Il racontait pour terminer qu</w:t>
      </w:r>
      <w:r w:rsidR="008D6F52">
        <w:rPr>
          <w:szCs w:val="32"/>
        </w:rPr>
        <w:t>’</w:t>
      </w:r>
      <w:r w:rsidRPr="00894396">
        <w:rPr>
          <w:szCs w:val="32"/>
        </w:rPr>
        <w:t>il venait de donner une leçon à un imbécile hargneux et importun qui croyait avoir sujet de se plaindre de lui</w:t>
      </w:r>
      <w:r w:rsidR="008D6F52">
        <w:rPr>
          <w:szCs w:val="32"/>
        </w:rPr>
        <w:t>. « </w:t>
      </w:r>
      <w:r w:rsidRPr="00894396">
        <w:rPr>
          <w:i/>
          <w:iCs/>
          <w:szCs w:val="32"/>
        </w:rPr>
        <w:t>Mais si tu entendais jamais</w:t>
      </w:r>
      <w:r w:rsidR="008D6F52">
        <w:rPr>
          <w:i/>
          <w:iCs/>
          <w:szCs w:val="32"/>
        </w:rPr>
        <w:t xml:space="preserve">, </w:t>
      </w:r>
      <w:r w:rsidRPr="00894396">
        <w:rPr>
          <w:i/>
          <w:iCs/>
          <w:szCs w:val="32"/>
        </w:rPr>
        <w:t>au fond de ta province</w:t>
      </w:r>
      <w:r w:rsidR="008D6F52">
        <w:rPr>
          <w:i/>
          <w:iCs/>
          <w:szCs w:val="32"/>
        </w:rPr>
        <w:t xml:space="preserve">, </w:t>
      </w:r>
      <w:r w:rsidRPr="00894396">
        <w:rPr>
          <w:i/>
          <w:iCs/>
          <w:szCs w:val="32"/>
        </w:rPr>
        <w:t>taxer ton frère de tempérament querelleur</w:t>
      </w:r>
      <w:r w:rsidR="008D6F52">
        <w:rPr>
          <w:i/>
          <w:iCs/>
          <w:szCs w:val="32"/>
        </w:rPr>
        <w:t xml:space="preserve">, </w:t>
      </w:r>
      <w:r w:rsidRPr="00894396">
        <w:rPr>
          <w:i/>
          <w:iCs/>
          <w:szCs w:val="32"/>
        </w:rPr>
        <w:t>n</w:t>
      </w:r>
      <w:r w:rsidR="008D6F52">
        <w:rPr>
          <w:i/>
          <w:iCs/>
          <w:szCs w:val="32"/>
        </w:rPr>
        <w:t>’</w:t>
      </w:r>
      <w:r w:rsidRPr="00894396">
        <w:rPr>
          <w:i/>
          <w:iCs/>
          <w:szCs w:val="32"/>
        </w:rPr>
        <w:t>en crois rien</w:t>
      </w:r>
      <w:r w:rsidR="008D6F52">
        <w:rPr>
          <w:i/>
          <w:iCs/>
          <w:szCs w:val="32"/>
        </w:rPr>
        <w:t xml:space="preserve">. </w:t>
      </w:r>
      <w:r w:rsidRPr="00894396">
        <w:rPr>
          <w:i/>
          <w:iCs/>
          <w:szCs w:val="32"/>
        </w:rPr>
        <w:t>On ne peut jamais savoir quel ragot pourrait atteindre tes oreilles innocentes</w:t>
      </w:r>
      <w:r w:rsidR="008D6F52">
        <w:rPr>
          <w:i/>
          <w:iCs/>
          <w:szCs w:val="32"/>
        </w:rPr>
        <w:t xml:space="preserve">. </w:t>
      </w:r>
      <w:r w:rsidRPr="00894396">
        <w:rPr>
          <w:i/>
          <w:iCs/>
          <w:szCs w:val="32"/>
        </w:rPr>
        <w:t>En</w:t>
      </w:r>
      <w:r w:rsidR="008D6F52">
        <w:rPr>
          <w:i/>
          <w:iCs/>
          <w:szCs w:val="32"/>
        </w:rPr>
        <w:t xml:space="preserve">, </w:t>
      </w:r>
      <w:r w:rsidRPr="00894396">
        <w:rPr>
          <w:i/>
          <w:iCs/>
          <w:szCs w:val="32"/>
        </w:rPr>
        <w:t>tout cas</w:t>
      </w:r>
      <w:r w:rsidR="008D6F52">
        <w:rPr>
          <w:i/>
          <w:iCs/>
          <w:szCs w:val="32"/>
        </w:rPr>
        <w:t xml:space="preserve">, </w:t>
      </w:r>
      <w:r w:rsidRPr="00894396">
        <w:rPr>
          <w:i/>
          <w:iCs/>
          <w:szCs w:val="32"/>
        </w:rPr>
        <w:t>dis-toi bien que ton frère toujours tendre n</w:t>
      </w:r>
      <w:r w:rsidR="008D6F52">
        <w:rPr>
          <w:i/>
          <w:iCs/>
          <w:szCs w:val="32"/>
        </w:rPr>
        <w:t>’</w:t>
      </w:r>
      <w:r w:rsidRPr="00894396">
        <w:rPr>
          <w:i/>
          <w:iCs/>
          <w:szCs w:val="32"/>
        </w:rPr>
        <w:t>a rien d</w:t>
      </w:r>
      <w:r w:rsidR="008D6F52">
        <w:rPr>
          <w:i/>
          <w:iCs/>
          <w:szCs w:val="32"/>
        </w:rPr>
        <w:t>’</w:t>
      </w:r>
      <w:r w:rsidRPr="00894396">
        <w:rPr>
          <w:i/>
          <w:iCs/>
          <w:szCs w:val="32"/>
        </w:rPr>
        <w:t>un bretteur</w:t>
      </w:r>
      <w:r w:rsidR="008D6F52">
        <w:rPr>
          <w:i/>
          <w:iCs/>
          <w:szCs w:val="32"/>
        </w:rPr>
        <w:t>. »</w:t>
      </w:r>
      <w:r w:rsidRPr="00894396">
        <w:rPr>
          <w:szCs w:val="32"/>
        </w:rPr>
        <w:t xml:space="preserve"> Sur quoi le capitaine d</w:t>
      </w:r>
      <w:r w:rsidR="008D6F52">
        <w:rPr>
          <w:szCs w:val="32"/>
        </w:rPr>
        <w:t>’</w:t>
      </w:r>
      <w:r w:rsidRPr="00894396">
        <w:rPr>
          <w:szCs w:val="32"/>
        </w:rPr>
        <w:t xml:space="preserve">Hubert froissant la feuille de papier sur laquelle il </w:t>
      </w:r>
      <w:r w:rsidRPr="00894396">
        <w:rPr>
          <w:szCs w:val="32"/>
        </w:rPr>
        <w:lastRenderedPageBreak/>
        <w:t>avait écrit</w:t>
      </w:r>
      <w:r w:rsidR="008D6F52">
        <w:rPr>
          <w:szCs w:val="32"/>
        </w:rPr>
        <w:t xml:space="preserve"> : </w:t>
      </w:r>
      <w:r w:rsidRPr="00894396">
        <w:rPr>
          <w:i/>
          <w:iCs/>
          <w:szCs w:val="32"/>
        </w:rPr>
        <w:t>Mon testament et mes dernières volontés</w:t>
      </w:r>
      <w:r w:rsidR="008D6F52">
        <w:rPr>
          <w:i/>
          <w:iCs/>
          <w:szCs w:val="32"/>
        </w:rPr>
        <w:t xml:space="preserve">, </w:t>
      </w:r>
      <w:r w:rsidRPr="00894396">
        <w:rPr>
          <w:szCs w:val="32"/>
        </w:rPr>
        <w:t>la jeta au feu avec un grand éclat de rire</w:t>
      </w:r>
      <w:r w:rsidR="008D6F52">
        <w:rPr>
          <w:szCs w:val="32"/>
        </w:rPr>
        <w:t xml:space="preserve">. </w:t>
      </w:r>
      <w:r w:rsidRPr="00894396">
        <w:rPr>
          <w:szCs w:val="32"/>
        </w:rPr>
        <w:t>Il se moquait bien de ce que pouvait faire l</w:t>
      </w:r>
      <w:r w:rsidR="008D6F52">
        <w:rPr>
          <w:szCs w:val="32"/>
        </w:rPr>
        <w:t>’</w:t>
      </w:r>
      <w:r w:rsidRPr="00894396">
        <w:rPr>
          <w:szCs w:val="32"/>
        </w:rPr>
        <w:t>énergumène</w:t>
      </w:r>
      <w:r w:rsidR="008D6F52">
        <w:rPr>
          <w:szCs w:val="32"/>
        </w:rPr>
        <w:t xml:space="preserve">. </w:t>
      </w:r>
      <w:r w:rsidRPr="00894396">
        <w:rPr>
          <w:szCs w:val="32"/>
        </w:rPr>
        <w:t>Il venait d</w:t>
      </w:r>
      <w:r w:rsidR="008D6F52">
        <w:rPr>
          <w:szCs w:val="32"/>
        </w:rPr>
        <w:t>’</w:t>
      </w:r>
      <w:r w:rsidRPr="00894396">
        <w:rPr>
          <w:szCs w:val="32"/>
        </w:rPr>
        <w:t>acquérir la soudaine conviction que son adversaire ne saurait en rien affecter sa vie</w:t>
      </w:r>
      <w:r w:rsidR="008D6F52">
        <w:rPr>
          <w:szCs w:val="32"/>
        </w:rPr>
        <w:t xml:space="preserve">, </w:t>
      </w:r>
      <w:r w:rsidRPr="00894396">
        <w:rPr>
          <w:szCs w:val="32"/>
        </w:rPr>
        <w:t>si ce n</w:t>
      </w:r>
      <w:r w:rsidR="008D6F52">
        <w:rPr>
          <w:szCs w:val="32"/>
        </w:rPr>
        <w:t>’</w:t>
      </w:r>
      <w:r w:rsidRPr="00894396">
        <w:rPr>
          <w:szCs w:val="32"/>
        </w:rPr>
        <w:t>est pour mettre une animation particulière dans les intervalles joyeux et charmants qui séparaient les campagnes</w:t>
      </w:r>
      <w:r w:rsidR="008D6F52">
        <w:rPr>
          <w:szCs w:val="32"/>
        </w:rPr>
        <w:t>.</w:t>
      </w:r>
    </w:p>
    <w:p w14:paraId="0481923D" w14:textId="77777777" w:rsidR="008D6F52" w:rsidRDefault="00000000" w:rsidP="008D6F52">
      <w:pPr>
        <w:rPr>
          <w:szCs w:val="32"/>
        </w:rPr>
      </w:pPr>
      <w:r w:rsidRPr="00894396">
        <w:rPr>
          <w:szCs w:val="32"/>
        </w:rPr>
        <w:t>Mais</w:t>
      </w:r>
      <w:r w:rsidR="008D6F52">
        <w:rPr>
          <w:szCs w:val="32"/>
        </w:rPr>
        <w:t xml:space="preserve">, </w:t>
      </w:r>
      <w:r w:rsidRPr="00894396">
        <w:rPr>
          <w:szCs w:val="32"/>
        </w:rPr>
        <w:t>de ce moment</w:t>
      </w:r>
      <w:r w:rsidR="008D6F52">
        <w:rPr>
          <w:szCs w:val="32"/>
        </w:rPr>
        <w:t xml:space="preserve">, </w:t>
      </w:r>
      <w:r w:rsidRPr="00894396">
        <w:rPr>
          <w:szCs w:val="32"/>
        </w:rPr>
        <w:t>il ne devait plus y avoir d</w:t>
      </w:r>
      <w:r w:rsidR="008D6F52">
        <w:rPr>
          <w:szCs w:val="32"/>
        </w:rPr>
        <w:t>’</w:t>
      </w:r>
      <w:r w:rsidRPr="00894396">
        <w:rPr>
          <w:szCs w:val="32"/>
        </w:rPr>
        <w:t>intervalle paisible dans la carrière du capitaine d</w:t>
      </w:r>
      <w:r w:rsidR="008D6F52">
        <w:rPr>
          <w:szCs w:val="32"/>
        </w:rPr>
        <w:t>’</w:t>
      </w:r>
      <w:r w:rsidRPr="00894396">
        <w:rPr>
          <w:szCs w:val="32"/>
        </w:rPr>
        <w:t>Hubert</w:t>
      </w:r>
      <w:r w:rsidR="008D6F52">
        <w:rPr>
          <w:szCs w:val="32"/>
        </w:rPr>
        <w:t xml:space="preserve">. </w:t>
      </w:r>
      <w:r w:rsidRPr="00894396">
        <w:rPr>
          <w:szCs w:val="32"/>
        </w:rPr>
        <w:t>Il vit les champs de bataille d</w:t>
      </w:r>
      <w:r w:rsidR="008D6F52">
        <w:rPr>
          <w:szCs w:val="32"/>
        </w:rPr>
        <w:t>’</w:t>
      </w:r>
      <w:r w:rsidRPr="00894396">
        <w:rPr>
          <w:szCs w:val="32"/>
        </w:rPr>
        <w:t>Eylau et de Friedland</w:t>
      </w:r>
      <w:r w:rsidR="008D6F52">
        <w:rPr>
          <w:szCs w:val="32"/>
        </w:rPr>
        <w:t xml:space="preserve">, </w:t>
      </w:r>
      <w:r w:rsidRPr="00894396">
        <w:rPr>
          <w:szCs w:val="32"/>
        </w:rPr>
        <w:t>fit marches et contremarches dans la neige</w:t>
      </w:r>
      <w:r w:rsidR="008D6F52">
        <w:rPr>
          <w:szCs w:val="32"/>
        </w:rPr>
        <w:t xml:space="preserve">, </w:t>
      </w:r>
      <w:r w:rsidRPr="00894396">
        <w:rPr>
          <w:szCs w:val="32"/>
        </w:rPr>
        <w:t>la boue et la poussière des plaines de Pologne</w:t>
      </w:r>
      <w:r w:rsidR="008D6F52">
        <w:rPr>
          <w:szCs w:val="32"/>
        </w:rPr>
        <w:t xml:space="preserve">, </w:t>
      </w:r>
      <w:r w:rsidRPr="00894396">
        <w:rPr>
          <w:szCs w:val="32"/>
        </w:rPr>
        <w:t>acquit honneurs et avancement sur toutes les routes de l</w:t>
      </w:r>
      <w:r w:rsidR="008D6F52">
        <w:rPr>
          <w:szCs w:val="32"/>
        </w:rPr>
        <w:t>’</w:t>
      </w:r>
      <w:r w:rsidRPr="00894396">
        <w:rPr>
          <w:szCs w:val="32"/>
        </w:rPr>
        <w:t>Europe septentrionale</w:t>
      </w:r>
      <w:r w:rsidR="008D6F52">
        <w:rPr>
          <w:szCs w:val="32"/>
        </w:rPr>
        <w:t xml:space="preserve">. </w:t>
      </w:r>
      <w:r w:rsidRPr="00894396">
        <w:rPr>
          <w:szCs w:val="32"/>
        </w:rPr>
        <w:t>Cependant</w:t>
      </w:r>
      <w:r w:rsidR="008D6F52">
        <w:rPr>
          <w:szCs w:val="32"/>
        </w:rPr>
        <w:t xml:space="preserve">, </w:t>
      </w:r>
      <w:r w:rsidRPr="00894396">
        <w:rPr>
          <w:szCs w:val="32"/>
        </w:rPr>
        <w:t>le capitaine Féraud</w:t>
      </w:r>
      <w:r w:rsidR="008D6F52">
        <w:rPr>
          <w:szCs w:val="32"/>
        </w:rPr>
        <w:t xml:space="preserve">, </w:t>
      </w:r>
      <w:r w:rsidRPr="00894396">
        <w:rPr>
          <w:szCs w:val="32"/>
        </w:rPr>
        <w:t>envoyé en Espagne avec son régiment</w:t>
      </w:r>
      <w:r w:rsidR="008D6F52">
        <w:rPr>
          <w:szCs w:val="32"/>
        </w:rPr>
        <w:t xml:space="preserve">, </w:t>
      </w:r>
      <w:r w:rsidRPr="00894396">
        <w:rPr>
          <w:szCs w:val="32"/>
        </w:rPr>
        <w:t>y prenait part à une guerre odieuse</w:t>
      </w:r>
      <w:r w:rsidR="008D6F52">
        <w:rPr>
          <w:szCs w:val="32"/>
        </w:rPr>
        <w:t xml:space="preserve">. </w:t>
      </w:r>
      <w:r w:rsidRPr="00894396">
        <w:rPr>
          <w:szCs w:val="32"/>
        </w:rPr>
        <w:t>C</w:t>
      </w:r>
      <w:r w:rsidR="008D6F52">
        <w:rPr>
          <w:szCs w:val="32"/>
        </w:rPr>
        <w:t>’</w:t>
      </w:r>
      <w:r w:rsidRPr="00894396">
        <w:rPr>
          <w:szCs w:val="32"/>
        </w:rPr>
        <w:t>est seulement quand commencèrent les préparatifs de la campagne de Russie</w:t>
      </w:r>
      <w:r w:rsidR="008D6F52">
        <w:rPr>
          <w:szCs w:val="32"/>
        </w:rPr>
        <w:t xml:space="preserve">, </w:t>
      </w:r>
      <w:r w:rsidRPr="00894396">
        <w:rPr>
          <w:szCs w:val="32"/>
        </w:rPr>
        <w:t>qu</w:t>
      </w:r>
      <w:r w:rsidR="008D6F52">
        <w:rPr>
          <w:szCs w:val="32"/>
        </w:rPr>
        <w:t>’</w:t>
      </w:r>
      <w:r w:rsidRPr="00894396">
        <w:rPr>
          <w:szCs w:val="32"/>
        </w:rPr>
        <w:t>il repartit pour le Nord</w:t>
      </w:r>
      <w:r w:rsidR="008D6F52">
        <w:rPr>
          <w:szCs w:val="32"/>
        </w:rPr>
        <w:t xml:space="preserve">. </w:t>
      </w:r>
      <w:r w:rsidRPr="00894396">
        <w:rPr>
          <w:szCs w:val="32"/>
        </w:rPr>
        <w:t>Il quitta sans regret le pays des mantilles et des oranges</w:t>
      </w:r>
      <w:r w:rsidR="008D6F52">
        <w:rPr>
          <w:szCs w:val="32"/>
        </w:rPr>
        <w:t>.</w:t>
      </w:r>
    </w:p>
    <w:p w14:paraId="4E0018DB" w14:textId="77777777" w:rsidR="008D6F52" w:rsidRDefault="00000000" w:rsidP="008D6F52">
      <w:pPr>
        <w:rPr>
          <w:szCs w:val="32"/>
        </w:rPr>
      </w:pPr>
      <w:r w:rsidRPr="00894396">
        <w:rPr>
          <w:szCs w:val="32"/>
        </w:rPr>
        <w:t>Les premières atteintes d</w:t>
      </w:r>
      <w:r w:rsidR="008D6F52">
        <w:rPr>
          <w:szCs w:val="32"/>
        </w:rPr>
        <w:t>’</w:t>
      </w:r>
      <w:r w:rsidRPr="00894396">
        <w:rPr>
          <w:szCs w:val="32"/>
        </w:rPr>
        <w:t>une calvitie qui n</w:t>
      </w:r>
      <w:r w:rsidR="008D6F52">
        <w:rPr>
          <w:szCs w:val="32"/>
        </w:rPr>
        <w:t>’</w:t>
      </w:r>
      <w:r w:rsidRPr="00894396">
        <w:rPr>
          <w:szCs w:val="32"/>
        </w:rPr>
        <w:t xml:space="preserve">était pas </w:t>
      </w:r>
      <w:proofErr w:type="spellStart"/>
      <w:r w:rsidRPr="00894396">
        <w:rPr>
          <w:szCs w:val="32"/>
        </w:rPr>
        <w:t>me</w:t>
      </w:r>
      <w:r>
        <w:rPr>
          <w:szCs w:val="32"/>
        </w:rPr>
        <w:t>s</w:t>
      </w:r>
      <w:r w:rsidRPr="00894396">
        <w:rPr>
          <w:szCs w:val="32"/>
        </w:rPr>
        <w:t>séante</w:t>
      </w:r>
      <w:proofErr w:type="spellEnd"/>
      <w:r w:rsidR="008D6F52">
        <w:rPr>
          <w:szCs w:val="32"/>
        </w:rPr>
        <w:t xml:space="preserve">, </w:t>
      </w:r>
      <w:r w:rsidRPr="00894396">
        <w:rPr>
          <w:szCs w:val="32"/>
        </w:rPr>
        <w:t>donnaient au front du colonel d</w:t>
      </w:r>
      <w:r w:rsidR="008D6F52">
        <w:rPr>
          <w:szCs w:val="32"/>
        </w:rPr>
        <w:t>’</w:t>
      </w:r>
      <w:r w:rsidRPr="00894396">
        <w:rPr>
          <w:szCs w:val="32"/>
        </w:rPr>
        <w:t>Hubert une ampleur nouvelle</w:t>
      </w:r>
      <w:r w:rsidR="008D6F52">
        <w:rPr>
          <w:szCs w:val="32"/>
        </w:rPr>
        <w:t xml:space="preserve">. </w:t>
      </w:r>
      <w:r w:rsidRPr="00894396">
        <w:rPr>
          <w:szCs w:val="32"/>
        </w:rPr>
        <w:t>Son visage n</w:t>
      </w:r>
      <w:r w:rsidR="008D6F52">
        <w:rPr>
          <w:szCs w:val="32"/>
        </w:rPr>
        <w:t>’</w:t>
      </w:r>
      <w:r w:rsidRPr="00894396">
        <w:rPr>
          <w:szCs w:val="32"/>
        </w:rPr>
        <w:t>était plus blanc et lisse comme au temps de sa jeunesse</w:t>
      </w:r>
      <w:r w:rsidR="008D6F52">
        <w:rPr>
          <w:szCs w:val="32"/>
        </w:rPr>
        <w:t xml:space="preserve"> ; </w:t>
      </w:r>
      <w:r w:rsidRPr="00894396">
        <w:rPr>
          <w:szCs w:val="32"/>
        </w:rPr>
        <w:t>le regard ouvert et doux de ses yeux bleus s</w:t>
      </w:r>
      <w:r w:rsidR="008D6F52">
        <w:rPr>
          <w:szCs w:val="32"/>
        </w:rPr>
        <w:t>’</w:t>
      </w:r>
      <w:r w:rsidRPr="00894396">
        <w:rPr>
          <w:szCs w:val="32"/>
        </w:rPr>
        <w:t>était un peu durci</w:t>
      </w:r>
      <w:r w:rsidR="008D6F52">
        <w:rPr>
          <w:szCs w:val="32"/>
        </w:rPr>
        <w:t xml:space="preserve">, </w:t>
      </w:r>
      <w:r w:rsidRPr="00894396">
        <w:rPr>
          <w:szCs w:val="32"/>
        </w:rPr>
        <w:t>à percer la fumée des batailles</w:t>
      </w:r>
      <w:r w:rsidR="008D6F52">
        <w:rPr>
          <w:szCs w:val="32"/>
        </w:rPr>
        <w:t xml:space="preserve">. </w:t>
      </w:r>
      <w:r w:rsidRPr="00894396">
        <w:rPr>
          <w:szCs w:val="32"/>
        </w:rPr>
        <w:t>La toison d</w:t>
      </w:r>
      <w:r w:rsidR="008D6F52">
        <w:rPr>
          <w:szCs w:val="32"/>
        </w:rPr>
        <w:t>’</w:t>
      </w:r>
      <w:r w:rsidRPr="00894396">
        <w:rPr>
          <w:szCs w:val="32"/>
        </w:rPr>
        <w:t>ébène du colonel Féraud</w:t>
      </w:r>
      <w:r w:rsidR="008D6F52">
        <w:rPr>
          <w:szCs w:val="32"/>
        </w:rPr>
        <w:t xml:space="preserve">, </w:t>
      </w:r>
      <w:r w:rsidRPr="00894396">
        <w:rPr>
          <w:szCs w:val="32"/>
        </w:rPr>
        <w:t>rude et feutrée comme un casque de crin</w:t>
      </w:r>
      <w:r w:rsidR="008D6F52">
        <w:rPr>
          <w:szCs w:val="32"/>
        </w:rPr>
        <w:t xml:space="preserve">, </w:t>
      </w:r>
      <w:r w:rsidRPr="00894396">
        <w:rPr>
          <w:szCs w:val="32"/>
        </w:rPr>
        <w:t>était semée de nombreux fils d</w:t>
      </w:r>
      <w:r w:rsidR="008D6F52">
        <w:rPr>
          <w:szCs w:val="32"/>
        </w:rPr>
        <w:t>’</w:t>
      </w:r>
      <w:r w:rsidRPr="00894396">
        <w:rPr>
          <w:szCs w:val="32"/>
        </w:rPr>
        <w:t>argent près des tempes</w:t>
      </w:r>
      <w:r w:rsidR="008D6F52">
        <w:rPr>
          <w:szCs w:val="32"/>
        </w:rPr>
        <w:t xml:space="preserve">. </w:t>
      </w:r>
      <w:r w:rsidRPr="00894396">
        <w:rPr>
          <w:szCs w:val="32"/>
        </w:rPr>
        <w:t>Une guerre détestable d</w:t>
      </w:r>
      <w:r w:rsidR="008D6F52">
        <w:rPr>
          <w:szCs w:val="32"/>
        </w:rPr>
        <w:t>’</w:t>
      </w:r>
      <w:r w:rsidRPr="00894396">
        <w:rPr>
          <w:szCs w:val="32"/>
        </w:rPr>
        <w:t>embuscades et de surprises sans gloire n</w:t>
      </w:r>
      <w:r w:rsidR="008D6F52">
        <w:rPr>
          <w:szCs w:val="32"/>
        </w:rPr>
        <w:t>’</w:t>
      </w:r>
      <w:r w:rsidRPr="00894396">
        <w:rPr>
          <w:szCs w:val="32"/>
        </w:rPr>
        <w:t>avait pas amélioré son caractère</w:t>
      </w:r>
      <w:r w:rsidR="008D6F52">
        <w:rPr>
          <w:szCs w:val="32"/>
        </w:rPr>
        <w:t xml:space="preserve">. </w:t>
      </w:r>
      <w:r w:rsidRPr="00894396">
        <w:rPr>
          <w:szCs w:val="32"/>
        </w:rPr>
        <w:t>La courbure de son nez aquilin s</w:t>
      </w:r>
      <w:r w:rsidR="008D6F52">
        <w:rPr>
          <w:szCs w:val="32"/>
        </w:rPr>
        <w:t>’</w:t>
      </w:r>
      <w:r w:rsidRPr="00894396">
        <w:rPr>
          <w:szCs w:val="32"/>
        </w:rPr>
        <w:t>encadrait rudement de plis profonds qui descendaient de chaque côté de sa bouche</w:t>
      </w:r>
      <w:r w:rsidR="008D6F52">
        <w:rPr>
          <w:szCs w:val="32"/>
        </w:rPr>
        <w:t xml:space="preserve">. </w:t>
      </w:r>
      <w:r w:rsidRPr="00894396">
        <w:rPr>
          <w:szCs w:val="32"/>
        </w:rPr>
        <w:t>Des rides irradiaient autour de ses orbites rond</w:t>
      </w:r>
      <w:r>
        <w:rPr>
          <w:szCs w:val="32"/>
        </w:rPr>
        <w:t>e</w:t>
      </w:r>
      <w:r w:rsidRPr="00894396">
        <w:rPr>
          <w:szCs w:val="32"/>
        </w:rPr>
        <w:t>s</w:t>
      </w:r>
      <w:r w:rsidR="008D6F52">
        <w:rPr>
          <w:szCs w:val="32"/>
        </w:rPr>
        <w:t xml:space="preserve">. </w:t>
      </w:r>
      <w:r w:rsidRPr="00894396">
        <w:rPr>
          <w:szCs w:val="32"/>
        </w:rPr>
        <w:t>Plus que jamais il évoquait l</w:t>
      </w:r>
      <w:r w:rsidR="008D6F52">
        <w:rPr>
          <w:szCs w:val="32"/>
        </w:rPr>
        <w:t>’</w:t>
      </w:r>
      <w:r w:rsidRPr="00894396">
        <w:rPr>
          <w:szCs w:val="32"/>
        </w:rPr>
        <w:t>image d</w:t>
      </w:r>
      <w:r w:rsidR="008D6F52">
        <w:rPr>
          <w:szCs w:val="32"/>
        </w:rPr>
        <w:t>’</w:t>
      </w:r>
      <w:r w:rsidRPr="00894396">
        <w:rPr>
          <w:szCs w:val="32"/>
        </w:rPr>
        <w:t>un oiseau irritable</w:t>
      </w:r>
      <w:r w:rsidR="008D6F52">
        <w:rPr>
          <w:szCs w:val="32"/>
        </w:rPr>
        <w:t xml:space="preserve">, </w:t>
      </w:r>
      <w:r w:rsidRPr="00894396">
        <w:rPr>
          <w:szCs w:val="32"/>
        </w:rPr>
        <w:t>aux yeux fixes</w:t>
      </w:r>
      <w:r w:rsidR="008D6F52">
        <w:rPr>
          <w:szCs w:val="32"/>
        </w:rPr>
        <w:t xml:space="preserve">, </w:t>
      </w:r>
      <w:r w:rsidRPr="00894396">
        <w:rPr>
          <w:szCs w:val="32"/>
        </w:rPr>
        <w:t>croisement de perroquet et de hibou</w:t>
      </w:r>
      <w:r w:rsidR="008D6F52">
        <w:rPr>
          <w:szCs w:val="32"/>
        </w:rPr>
        <w:t xml:space="preserve">. </w:t>
      </w:r>
      <w:r w:rsidRPr="00894396">
        <w:rPr>
          <w:szCs w:val="32"/>
        </w:rPr>
        <w:t xml:space="preserve">Il clamait toujours avec la même acrimonie sa haine pour </w:t>
      </w:r>
      <w:r w:rsidR="008D6F52">
        <w:rPr>
          <w:szCs w:val="32"/>
        </w:rPr>
        <w:t>« </w:t>
      </w:r>
      <w:r w:rsidRPr="00894396">
        <w:rPr>
          <w:szCs w:val="32"/>
        </w:rPr>
        <w:t>les intrigants</w:t>
      </w:r>
      <w:r w:rsidR="008D6F52">
        <w:rPr>
          <w:szCs w:val="32"/>
        </w:rPr>
        <w:t> »</w:t>
      </w:r>
      <w:r w:rsidRPr="00894396">
        <w:rPr>
          <w:szCs w:val="32"/>
        </w:rPr>
        <w:t xml:space="preserve"> et se prévalait de toutes les occasions pour affirmer qu</w:t>
      </w:r>
      <w:r w:rsidR="008D6F52">
        <w:rPr>
          <w:szCs w:val="32"/>
        </w:rPr>
        <w:t>’</w:t>
      </w:r>
      <w:r w:rsidRPr="00894396">
        <w:rPr>
          <w:szCs w:val="32"/>
        </w:rPr>
        <w:t>il n</w:t>
      </w:r>
      <w:r w:rsidR="008D6F52">
        <w:rPr>
          <w:szCs w:val="32"/>
        </w:rPr>
        <w:t>’</w:t>
      </w:r>
      <w:r w:rsidRPr="00894396">
        <w:rPr>
          <w:szCs w:val="32"/>
        </w:rPr>
        <w:t xml:space="preserve">avait pas ramassé ses </w:t>
      </w:r>
      <w:r w:rsidRPr="00894396">
        <w:rPr>
          <w:szCs w:val="32"/>
        </w:rPr>
        <w:lastRenderedPageBreak/>
        <w:t>galons dans les antichambres des maréchaux</w:t>
      </w:r>
      <w:r w:rsidR="008D6F52">
        <w:rPr>
          <w:szCs w:val="32"/>
        </w:rPr>
        <w:t xml:space="preserve">. </w:t>
      </w:r>
      <w:r w:rsidRPr="00894396">
        <w:rPr>
          <w:szCs w:val="32"/>
        </w:rPr>
        <w:t>Les malavisés</w:t>
      </w:r>
      <w:r w:rsidR="008D6F52">
        <w:rPr>
          <w:szCs w:val="32"/>
        </w:rPr>
        <w:t xml:space="preserve">, </w:t>
      </w:r>
      <w:r w:rsidRPr="00894396">
        <w:rPr>
          <w:szCs w:val="32"/>
        </w:rPr>
        <w:t>civils ou militaires</w:t>
      </w:r>
      <w:r w:rsidR="008D6F52">
        <w:rPr>
          <w:szCs w:val="32"/>
        </w:rPr>
        <w:t xml:space="preserve">, </w:t>
      </w:r>
      <w:r w:rsidRPr="00894396">
        <w:rPr>
          <w:szCs w:val="32"/>
        </w:rPr>
        <w:t>qui</w:t>
      </w:r>
      <w:r w:rsidR="008D6F52">
        <w:rPr>
          <w:szCs w:val="32"/>
        </w:rPr>
        <w:t xml:space="preserve">, </w:t>
      </w:r>
      <w:r w:rsidRPr="00894396">
        <w:rPr>
          <w:szCs w:val="32"/>
        </w:rPr>
        <w:t>pour être aimables</w:t>
      </w:r>
      <w:r w:rsidR="008D6F52">
        <w:rPr>
          <w:szCs w:val="32"/>
        </w:rPr>
        <w:t xml:space="preserve">, </w:t>
      </w:r>
      <w:r w:rsidRPr="00894396">
        <w:rPr>
          <w:szCs w:val="32"/>
        </w:rPr>
        <w:t>demandaient où il avait ramassé la cicatrice très visible qui lui barrait le front</w:t>
      </w:r>
      <w:r w:rsidR="008D6F52">
        <w:rPr>
          <w:szCs w:val="32"/>
        </w:rPr>
        <w:t xml:space="preserve">, </w:t>
      </w:r>
      <w:r w:rsidRPr="00894396">
        <w:rPr>
          <w:szCs w:val="32"/>
        </w:rPr>
        <w:t>étaient surpris de s</w:t>
      </w:r>
      <w:r w:rsidR="008D6F52">
        <w:rPr>
          <w:szCs w:val="32"/>
        </w:rPr>
        <w:t>’</w:t>
      </w:r>
      <w:r w:rsidRPr="00894396">
        <w:rPr>
          <w:szCs w:val="32"/>
        </w:rPr>
        <w:t>entendre rabrouer de façons diverses</w:t>
      </w:r>
      <w:r w:rsidR="008D6F52">
        <w:rPr>
          <w:szCs w:val="32"/>
        </w:rPr>
        <w:t xml:space="preserve">, </w:t>
      </w:r>
      <w:r w:rsidRPr="00894396">
        <w:rPr>
          <w:szCs w:val="32"/>
        </w:rPr>
        <w:t>tantôt avec une simple grossièreté</w:t>
      </w:r>
      <w:r w:rsidR="008D6F52">
        <w:rPr>
          <w:szCs w:val="32"/>
        </w:rPr>
        <w:t xml:space="preserve">, </w:t>
      </w:r>
      <w:r w:rsidRPr="00894396">
        <w:rPr>
          <w:szCs w:val="32"/>
        </w:rPr>
        <w:t>tantôt sur un ton de mystère sardonique</w:t>
      </w:r>
      <w:r w:rsidR="008D6F52">
        <w:rPr>
          <w:szCs w:val="32"/>
        </w:rPr>
        <w:t xml:space="preserve">. </w:t>
      </w:r>
      <w:r w:rsidRPr="00894396">
        <w:rPr>
          <w:szCs w:val="32"/>
        </w:rPr>
        <w:t>Les jeunes officiers se laissaient conseiller par leurs anciens</w:t>
      </w:r>
      <w:r w:rsidR="008D6F52">
        <w:rPr>
          <w:szCs w:val="32"/>
        </w:rPr>
        <w:t xml:space="preserve">, </w:t>
      </w:r>
      <w:r w:rsidRPr="00894396">
        <w:rPr>
          <w:szCs w:val="32"/>
        </w:rPr>
        <w:t>mieux instruits</w:t>
      </w:r>
      <w:r w:rsidR="008D6F52">
        <w:rPr>
          <w:szCs w:val="32"/>
        </w:rPr>
        <w:t xml:space="preserve">, </w:t>
      </w:r>
      <w:r w:rsidRPr="00894396">
        <w:rPr>
          <w:szCs w:val="32"/>
        </w:rPr>
        <w:t>de ne pas regarder trop fixement la cicatrice du colonel</w:t>
      </w:r>
      <w:r w:rsidR="008D6F52">
        <w:rPr>
          <w:szCs w:val="32"/>
        </w:rPr>
        <w:t xml:space="preserve">. </w:t>
      </w:r>
      <w:r w:rsidRPr="00894396">
        <w:rPr>
          <w:szCs w:val="32"/>
        </w:rPr>
        <w:t>Il fallait</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qu</w:t>
      </w:r>
      <w:r w:rsidR="008D6F52">
        <w:rPr>
          <w:szCs w:val="32"/>
        </w:rPr>
        <w:t>’</w:t>
      </w:r>
      <w:r w:rsidRPr="00894396">
        <w:rPr>
          <w:szCs w:val="32"/>
        </w:rPr>
        <w:t>un officier fût bien neuf dans le métier</w:t>
      </w:r>
      <w:r w:rsidR="008D6F52">
        <w:rPr>
          <w:szCs w:val="32"/>
        </w:rPr>
        <w:t xml:space="preserve">, </w:t>
      </w:r>
      <w:r w:rsidRPr="00894396">
        <w:rPr>
          <w:szCs w:val="32"/>
        </w:rPr>
        <w:t>pour ne pas connaître l</w:t>
      </w:r>
      <w:r w:rsidR="008D6F52">
        <w:rPr>
          <w:szCs w:val="32"/>
        </w:rPr>
        <w:t>’</w:t>
      </w:r>
      <w:r w:rsidRPr="00894396">
        <w:rPr>
          <w:szCs w:val="32"/>
        </w:rPr>
        <w:t>histoire légendaire de cette discorde</w:t>
      </w:r>
      <w:r w:rsidR="008D6F52">
        <w:rPr>
          <w:szCs w:val="32"/>
        </w:rPr>
        <w:t xml:space="preserve">, </w:t>
      </w:r>
      <w:r w:rsidRPr="00894396">
        <w:rPr>
          <w:szCs w:val="32"/>
        </w:rPr>
        <w:t>née d</w:t>
      </w:r>
      <w:r w:rsidR="008D6F52">
        <w:rPr>
          <w:szCs w:val="32"/>
        </w:rPr>
        <w:t>’</w:t>
      </w:r>
      <w:r w:rsidRPr="00894396">
        <w:rPr>
          <w:szCs w:val="32"/>
        </w:rPr>
        <w:t>une offense mystérieuse et impardonnable</w:t>
      </w:r>
      <w:r w:rsidR="008D6F52">
        <w:rPr>
          <w:szCs w:val="32"/>
        </w:rPr>
        <w:t>.</w:t>
      </w:r>
    </w:p>
    <w:p w14:paraId="6C61FE24" w14:textId="79D3D0D9" w:rsidR="00C71140" w:rsidRPr="006643D3" w:rsidRDefault="00000000" w:rsidP="008D6F52">
      <w:pPr>
        <w:pStyle w:val="Titre2"/>
        <w:pageBreakBefore/>
        <w:rPr>
          <w:sz w:val="40"/>
        </w:rPr>
      </w:pPr>
      <w:bookmarkStart w:id="21" w:name="_Toc199599807"/>
      <w:r w:rsidRPr="006643D3">
        <w:rPr>
          <w:sz w:val="40"/>
        </w:rPr>
        <w:lastRenderedPageBreak/>
        <w:t>III</w:t>
      </w:r>
      <w:bookmarkEnd w:id="21"/>
    </w:p>
    <w:p w14:paraId="065F95C8" w14:textId="77777777" w:rsidR="00C71140" w:rsidRPr="00894396" w:rsidRDefault="00C71140" w:rsidP="00830A5C">
      <w:pPr>
        <w:rPr>
          <w:szCs w:val="32"/>
        </w:rPr>
      </w:pPr>
    </w:p>
    <w:p w14:paraId="782814EE" w14:textId="77777777" w:rsidR="008D6F52" w:rsidRDefault="00000000" w:rsidP="008D6F52">
      <w:pPr>
        <w:rPr>
          <w:szCs w:val="32"/>
        </w:rPr>
      </w:pPr>
      <w:r w:rsidRPr="00894396">
        <w:rPr>
          <w:szCs w:val="32"/>
        </w:rPr>
        <w:t>La retraite de Russie submergea tous les ressentiments particuliers sous un océan de désastres et de misères</w:t>
      </w:r>
      <w:r w:rsidR="008D6F52">
        <w:rPr>
          <w:szCs w:val="32"/>
        </w:rPr>
        <w:t xml:space="preserve">. </w:t>
      </w:r>
      <w:r w:rsidRPr="00894396">
        <w:rPr>
          <w:szCs w:val="32"/>
        </w:rPr>
        <w:t>Colonels sans régiments</w:t>
      </w:r>
      <w:r w:rsidR="008D6F52">
        <w:rPr>
          <w:szCs w:val="32"/>
        </w:rPr>
        <w:t xml:space="preserve">, </w:t>
      </w:r>
      <w:r w:rsidRPr="00894396">
        <w:rPr>
          <w:szCs w:val="32"/>
        </w:rPr>
        <w:t>d</w:t>
      </w:r>
      <w:r w:rsidR="008D6F52">
        <w:rPr>
          <w:szCs w:val="32"/>
        </w:rPr>
        <w:t>’</w:t>
      </w:r>
      <w:r w:rsidRPr="00894396">
        <w:rPr>
          <w:szCs w:val="32"/>
        </w:rPr>
        <w:t>Hubert et Féraud portaient le fusil dans les rangs du fameux bataillon sacré</w:t>
      </w:r>
      <w:r w:rsidR="008D6F52">
        <w:rPr>
          <w:szCs w:val="32"/>
        </w:rPr>
        <w:t xml:space="preserve">, </w:t>
      </w:r>
      <w:r w:rsidRPr="00894396">
        <w:rPr>
          <w:szCs w:val="32"/>
        </w:rPr>
        <w:t>formé d</w:t>
      </w:r>
      <w:r w:rsidR="008D6F52">
        <w:rPr>
          <w:szCs w:val="32"/>
        </w:rPr>
        <w:t>’</w:t>
      </w:r>
      <w:r w:rsidRPr="00894396">
        <w:rPr>
          <w:szCs w:val="32"/>
        </w:rPr>
        <w:t>officiers de toutes armes</w:t>
      </w:r>
      <w:r w:rsidR="008D6F52">
        <w:rPr>
          <w:szCs w:val="32"/>
        </w:rPr>
        <w:t xml:space="preserve">, </w:t>
      </w:r>
      <w:r w:rsidRPr="00894396">
        <w:rPr>
          <w:szCs w:val="32"/>
        </w:rPr>
        <w:t>qui n</w:t>
      </w:r>
      <w:r w:rsidR="008D6F52">
        <w:rPr>
          <w:szCs w:val="32"/>
        </w:rPr>
        <w:t>’</w:t>
      </w:r>
      <w:r w:rsidRPr="00894396">
        <w:rPr>
          <w:szCs w:val="32"/>
        </w:rPr>
        <w:t>avaient plus de troupes à commander</w:t>
      </w:r>
      <w:r w:rsidR="008D6F52">
        <w:rPr>
          <w:szCs w:val="32"/>
        </w:rPr>
        <w:t>.</w:t>
      </w:r>
    </w:p>
    <w:p w14:paraId="0D91156D" w14:textId="77999051" w:rsidR="008D6F52" w:rsidRDefault="00000000" w:rsidP="008D6F52">
      <w:pPr>
        <w:rPr>
          <w:szCs w:val="32"/>
        </w:rPr>
      </w:pPr>
      <w:r w:rsidRPr="00894396">
        <w:rPr>
          <w:szCs w:val="32"/>
        </w:rPr>
        <w:t>Dans ce bataillon</w:t>
      </w:r>
      <w:r w:rsidR="008D6F52">
        <w:rPr>
          <w:szCs w:val="32"/>
        </w:rPr>
        <w:t xml:space="preserve">, </w:t>
      </w:r>
      <w:r w:rsidRPr="00894396">
        <w:rPr>
          <w:szCs w:val="32"/>
        </w:rPr>
        <w:t>les colonels tenaient lieu de sergents</w:t>
      </w:r>
      <w:r w:rsidR="008D6F52">
        <w:rPr>
          <w:szCs w:val="32"/>
        </w:rPr>
        <w:t xml:space="preserve">, </w:t>
      </w:r>
      <w:r w:rsidRPr="00894396">
        <w:rPr>
          <w:szCs w:val="32"/>
        </w:rPr>
        <w:t>les généraux commandaient les compagnies</w:t>
      </w:r>
      <w:r w:rsidR="008D6F52">
        <w:rPr>
          <w:szCs w:val="32"/>
        </w:rPr>
        <w:t xml:space="preserve">, </w:t>
      </w:r>
      <w:r w:rsidRPr="00894396">
        <w:rPr>
          <w:szCs w:val="32"/>
        </w:rPr>
        <w:t>et avaient à leur tête un maréchal de France</w:t>
      </w:r>
      <w:r w:rsidR="008D6F52">
        <w:rPr>
          <w:szCs w:val="32"/>
        </w:rPr>
        <w:t xml:space="preserve">, </w:t>
      </w:r>
      <w:r w:rsidRPr="00894396">
        <w:rPr>
          <w:szCs w:val="32"/>
        </w:rPr>
        <w:t>prince de l</w:t>
      </w:r>
      <w:r w:rsidR="008D6F52">
        <w:rPr>
          <w:szCs w:val="32"/>
        </w:rPr>
        <w:t>’</w:t>
      </w:r>
      <w:r w:rsidRPr="00894396">
        <w:rPr>
          <w:szCs w:val="32"/>
        </w:rPr>
        <w:t>Empire</w:t>
      </w:r>
      <w:r w:rsidR="008D6F52">
        <w:rPr>
          <w:szCs w:val="32"/>
        </w:rPr>
        <w:t xml:space="preserve">. </w:t>
      </w:r>
      <w:r w:rsidRPr="00894396">
        <w:rPr>
          <w:szCs w:val="32"/>
        </w:rPr>
        <w:t>Tous s</w:t>
      </w:r>
      <w:r w:rsidR="008D6F52">
        <w:rPr>
          <w:szCs w:val="32"/>
        </w:rPr>
        <w:t>’</w:t>
      </w:r>
      <w:r w:rsidRPr="00894396">
        <w:rPr>
          <w:szCs w:val="32"/>
        </w:rPr>
        <w:t>étaient munis de fusils ramassés en route et de cartouches dérobées aux morts</w:t>
      </w:r>
      <w:r w:rsidR="008D6F52">
        <w:rPr>
          <w:szCs w:val="32"/>
        </w:rPr>
        <w:t xml:space="preserve">. </w:t>
      </w:r>
      <w:r w:rsidRPr="00894396">
        <w:rPr>
          <w:szCs w:val="32"/>
        </w:rPr>
        <w:t>Dans la destruction générale des notions de discipline et de devoir</w:t>
      </w:r>
      <w:r w:rsidR="008D6F52">
        <w:rPr>
          <w:szCs w:val="32"/>
        </w:rPr>
        <w:t xml:space="preserve">, </w:t>
      </w:r>
      <w:r w:rsidRPr="00894396">
        <w:rPr>
          <w:szCs w:val="32"/>
        </w:rPr>
        <w:t>qui cimentent compagnies</w:t>
      </w:r>
      <w:r w:rsidR="008D6F52">
        <w:rPr>
          <w:szCs w:val="32"/>
        </w:rPr>
        <w:t xml:space="preserve">, </w:t>
      </w:r>
      <w:r w:rsidRPr="00894396">
        <w:rPr>
          <w:szCs w:val="32"/>
        </w:rPr>
        <w:t>bataillons</w:t>
      </w:r>
      <w:r w:rsidR="008D6F52">
        <w:rPr>
          <w:szCs w:val="32"/>
        </w:rPr>
        <w:t xml:space="preserve">, </w:t>
      </w:r>
      <w:r w:rsidRPr="00894396">
        <w:rPr>
          <w:szCs w:val="32"/>
        </w:rPr>
        <w:t>régiments</w:t>
      </w:r>
      <w:r w:rsidR="008D6F52">
        <w:rPr>
          <w:szCs w:val="32"/>
        </w:rPr>
        <w:t xml:space="preserve">, </w:t>
      </w:r>
      <w:r w:rsidRPr="00894396">
        <w:rPr>
          <w:szCs w:val="32"/>
        </w:rPr>
        <w:t>brigades et divisions d</w:t>
      </w:r>
      <w:r w:rsidR="008D6F52">
        <w:rPr>
          <w:szCs w:val="32"/>
        </w:rPr>
        <w:t>’</w:t>
      </w:r>
      <w:r w:rsidRPr="00894396">
        <w:rPr>
          <w:szCs w:val="32"/>
        </w:rPr>
        <w:t>une armée</w:t>
      </w:r>
      <w:r w:rsidR="008D6F52">
        <w:rPr>
          <w:szCs w:val="32"/>
        </w:rPr>
        <w:t xml:space="preserve">, </w:t>
      </w:r>
      <w:r w:rsidRPr="00894396">
        <w:rPr>
          <w:szCs w:val="32"/>
        </w:rPr>
        <w:t>cette petite troupe mettait son orgueil à conserver un semblant d</w:t>
      </w:r>
      <w:r w:rsidR="008D6F52">
        <w:rPr>
          <w:szCs w:val="32"/>
        </w:rPr>
        <w:t>’</w:t>
      </w:r>
      <w:r w:rsidRPr="00894396">
        <w:rPr>
          <w:szCs w:val="32"/>
        </w:rPr>
        <w:t>ordre et de formation</w:t>
      </w:r>
      <w:r w:rsidR="008D6F52">
        <w:rPr>
          <w:szCs w:val="32"/>
        </w:rPr>
        <w:t xml:space="preserve">. </w:t>
      </w:r>
      <w:r w:rsidRPr="00894396">
        <w:rPr>
          <w:szCs w:val="32"/>
        </w:rPr>
        <w:t>Les seuls traînards étaient ceux qui tombaient pour céder au froid leurs âmes épuisées</w:t>
      </w:r>
      <w:r w:rsidR="008D6F52">
        <w:rPr>
          <w:szCs w:val="32"/>
        </w:rPr>
        <w:t xml:space="preserve">. </w:t>
      </w:r>
      <w:r w:rsidRPr="00894396">
        <w:rPr>
          <w:szCs w:val="32"/>
        </w:rPr>
        <w:t>Ils marchaient sans que leur passage troublât le mortel silence des plaines baignées de la lumière livide des neiges</w:t>
      </w:r>
      <w:r w:rsidR="008D6F52">
        <w:rPr>
          <w:szCs w:val="32"/>
        </w:rPr>
        <w:t xml:space="preserve">, </w:t>
      </w:r>
      <w:r w:rsidRPr="00894396">
        <w:rPr>
          <w:szCs w:val="32"/>
        </w:rPr>
        <w:t>sous un ciel de cendres</w:t>
      </w:r>
      <w:r w:rsidR="008D6F52">
        <w:rPr>
          <w:szCs w:val="32"/>
        </w:rPr>
        <w:t xml:space="preserve">. </w:t>
      </w:r>
      <w:r w:rsidRPr="00894396">
        <w:rPr>
          <w:szCs w:val="32"/>
        </w:rPr>
        <w:t>Des rafales qui couraient sur les champs</w:t>
      </w:r>
      <w:r w:rsidR="008D6F52">
        <w:rPr>
          <w:szCs w:val="32"/>
        </w:rPr>
        <w:t xml:space="preserve">, </w:t>
      </w:r>
      <w:r w:rsidRPr="00894396">
        <w:rPr>
          <w:szCs w:val="32"/>
        </w:rPr>
        <w:t>se jetaient à l</w:t>
      </w:r>
      <w:r w:rsidR="008D6F52">
        <w:rPr>
          <w:szCs w:val="32"/>
        </w:rPr>
        <w:t>’</w:t>
      </w:r>
      <w:r w:rsidRPr="00894396">
        <w:rPr>
          <w:szCs w:val="32"/>
        </w:rPr>
        <w:t>assaut de la sombre colonne</w:t>
      </w:r>
      <w:r w:rsidR="008D6F52">
        <w:rPr>
          <w:szCs w:val="32"/>
        </w:rPr>
        <w:t xml:space="preserve">, </w:t>
      </w:r>
      <w:r w:rsidRPr="00894396">
        <w:rPr>
          <w:szCs w:val="32"/>
        </w:rPr>
        <w:t>l</w:t>
      </w:r>
      <w:r w:rsidR="008D6F52">
        <w:rPr>
          <w:szCs w:val="32"/>
        </w:rPr>
        <w:t>’</w:t>
      </w:r>
      <w:r w:rsidRPr="00894396">
        <w:rPr>
          <w:szCs w:val="32"/>
        </w:rPr>
        <w:t>enveloppaient d</w:t>
      </w:r>
      <w:r w:rsidR="008D6F52">
        <w:rPr>
          <w:szCs w:val="32"/>
        </w:rPr>
        <w:t>’</w:t>
      </w:r>
      <w:r w:rsidRPr="00894396">
        <w:rPr>
          <w:szCs w:val="32"/>
        </w:rPr>
        <w:t>un tourbillon de grêlons</w:t>
      </w:r>
      <w:r w:rsidR="008D6F52">
        <w:rPr>
          <w:szCs w:val="32"/>
        </w:rPr>
        <w:t xml:space="preserve">, </w:t>
      </w:r>
      <w:r w:rsidRPr="00894396">
        <w:rPr>
          <w:szCs w:val="32"/>
        </w:rPr>
        <w:t>puis s</w:t>
      </w:r>
      <w:r w:rsidR="008D6F52">
        <w:rPr>
          <w:szCs w:val="32"/>
        </w:rPr>
        <w:t>’</w:t>
      </w:r>
      <w:r w:rsidRPr="00894396">
        <w:rPr>
          <w:szCs w:val="32"/>
        </w:rPr>
        <w:t>apaisaient</w:t>
      </w:r>
      <w:r w:rsidR="008D6F52">
        <w:rPr>
          <w:szCs w:val="32"/>
        </w:rPr>
        <w:t xml:space="preserve">, </w:t>
      </w:r>
      <w:r w:rsidRPr="00894396">
        <w:rPr>
          <w:szCs w:val="32"/>
        </w:rPr>
        <w:t>pour la laisser ramper sur la route tragique</w:t>
      </w:r>
      <w:r w:rsidR="008D6F52">
        <w:rPr>
          <w:szCs w:val="32"/>
        </w:rPr>
        <w:t xml:space="preserve">, </w:t>
      </w:r>
      <w:r w:rsidRPr="00894396">
        <w:rPr>
          <w:szCs w:val="32"/>
        </w:rPr>
        <w:t>sans le rythme et la cadence du pas militaire</w:t>
      </w:r>
      <w:r w:rsidR="008D6F52">
        <w:rPr>
          <w:szCs w:val="32"/>
        </w:rPr>
        <w:t xml:space="preserve">. </w:t>
      </w:r>
      <w:r w:rsidRPr="00894396">
        <w:rPr>
          <w:szCs w:val="32"/>
        </w:rPr>
        <w:t>Elle se frayait un rude chemin</w:t>
      </w:r>
      <w:r w:rsidR="008D6F52">
        <w:rPr>
          <w:szCs w:val="32"/>
        </w:rPr>
        <w:t xml:space="preserve"> ; </w:t>
      </w:r>
      <w:r w:rsidRPr="00894396">
        <w:rPr>
          <w:szCs w:val="32"/>
        </w:rPr>
        <w:t>les hommes n</w:t>
      </w:r>
      <w:r w:rsidR="008D6F52">
        <w:rPr>
          <w:szCs w:val="32"/>
        </w:rPr>
        <w:t>’</w:t>
      </w:r>
      <w:r w:rsidRPr="00894396">
        <w:rPr>
          <w:szCs w:val="32"/>
        </w:rPr>
        <w:t>échangeaient paroles ni regards</w:t>
      </w:r>
      <w:r w:rsidR="008D6F52">
        <w:rPr>
          <w:szCs w:val="32"/>
        </w:rPr>
        <w:t xml:space="preserve"> ; </w:t>
      </w:r>
      <w:r w:rsidRPr="00894396">
        <w:rPr>
          <w:szCs w:val="32"/>
        </w:rPr>
        <w:t>des rangs entiers marchaient coude à coude</w:t>
      </w:r>
      <w:r w:rsidR="008D6F52">
        <w:rPr>
          <w:szCs w:val="32"/>
        </w:rPr>
        <w:t xml:space="preserve">, </w:t>
      </w:r>
      <w:r w:rsidRPr="00894396">
        <w:rPr>
          <w:szCs w:val="32"/>
        </w:rPr>
        <w:t>jour après jour</w:t>
      </w:r>
      <w:r w:rsidR="008D6F52">
        <w:rPr>
          <w:szCs w:val="32"/>
        </w:rPr>
        <w:t xml:space="preserve">, </w:t>
      </w:r>
      <w:r w:rsidRPr="00894396">
        <w:rPr>
          <w:szCs w:val="32"/>
        </w:rPr>
        <w:t>sans jamais lever les yeux du sol</w:t>
      </w:r>
      <w:r w:rsidR="008D6F52">
        <w:rPr>
          <w:szCs w:val="32"/>
        </w:rPr>
        <w:t xml:space="preserve">, </w:t>
      </w:r>
      <w:r w:rsidRPr="00894396">
        <w:rPr>
          <w:szCs w:val="32"/>
        </w:rPr>
        <w:t>perdus dans des réflexions désespérantes</w:t>
      </w:r>
      <w:r w:rsidR="008D6F52">
        <w:rPr>
          <w:szCs w:val="32"/>
        </w:rPr>
        <w:t xml:space="preserve">. </w:t>
      </w:r>
      <w:r w:rsidRPr="00894396">
        <w:rPr>
          <w:szCs w:val="32"/>
        </w:rPr>
        <w:t>Dans les noires forêts muettes</w:t>
      </w:r>
      <w:r w:rsidR="008D6F52">
        <w:rPr>
          <w:szCs w:val="32"/>
        </w:rPr>
        <w:t xml:space="preserve">, </w:t>
      </w:r>
      <w:r w:rsidRPr="00894396">
        <w:rPr>
          <w:szCs w:val="32"/>
        </w:rPr>
        <w:t>on n</w:t>
      </w:r>
      <w:r w:rsidR="008D6F52">
        <w:rPr>
          <w:szCs w:val="32"/>
        </w:rPr>
        <w:t>’</w:t>
      </w:r>
      <w:r w:rsidRPr="00894396">
        <w:rPr>
          <w:szCs w:val="32"/>
        </w:rPr>
        <w:t>entendait que le craquement des branches surchargées</w:t>
      </w:r>
      <w:r w:rsidR="008D6F52">
        <w:rPr>
          <w:szCs w:val="32"/>
        </w:rPr>
        <w:t xml:space="preserve">. </w:t>
      </w:r>
      <w:r w:rsidRPr="00894396">
        <w:rPr>
          <w:szCs w:val="32"/>
        </w:rPr>
        <w:t>Souvent</w:t>
      </w:r>
      <w:r w:rsidR="008D6F52">
        <w:rPr>
          <w:szCs w:val="32"/>
        </w:rPr>
        <w:t xml:space="preserve">, </w:t>
      </w:r>
      <w:r w:rsidRPr="00894396">
        <w:rPr>
          <w:szCs w:val="32"/>
        </w:rPr>
        <w:t>de l</w:t>
      </w:r>
      <w:r w:rsidR="008D6F52">
        <w:rPr>
          <w:szCs w:val="32"/>
        </w:rPr>
        <w:t>’</w:t>
      </w:r>
      <w:r w:rsidRPr="00894396">
        <w:rPr>
          <w:szCs w:val="32"/>
        </w:rPr>
        <w:t>aube au crépuscule</w:t>
      </w:r>
      <w:r w:rsidR="008D6F52">
        <w:rPr>
          <w:szCs w:val="32"/>
        </w:rPr>
        <w:t xml:space="preserve">, </w:t>
      </w:r>
      <w:r w:rsidRPr="00894396">
        <w:rPr>
          <w:szCs w:val="32"/>
        </w:rPr>
        <w:t>personne n</w:t>
      </w:r>
      <w:r w:rsidR="008D6F52">
        <w:rPr>
          <w:szCs w:val="32"/>
        </w:rPr>
        <w:t>’</w:t>
      </w:r>
      <w:r w:rsidRPr="00894396">
        <w:rPr>
          <w:szCs w:val="32"/>
        </w:rPr>
        <w:t>avait élevé la voix</w:t>
      </w:r>
      <w:r w:rsidR="008D6F52">
        <w:rPr>
          <w:szCs w:val="32"/>
        </w:rPr>
        <w:t xml:space="preserve">, </w:t>
      </w:r>
      <w:r w:rsidRPr="00894396">
        <w:rPr>
          <w:szCs w:val="32"/>
        </w:rPr>
        <w:t>d</w:t>
      </w:r>
      <w:r w:rsidR="008D6F52">
        <w:rPr>
          <w:szCs w:val="32"/>
        </w:rPr>
        <w:t>’</w:t>
      </w:r>
      <w:r w:rsidRPr="00894396">
        <w:rPr>
          <w:szCs w:val="32"/>
        </w:rPr>
        <w:t>un bout à l</w:t>
      </w:r>
      <w:r w:rsidR="008D6F52">
        <w:rPr>
          <w:szCs w:val="32"/>
        </w:rPr>
        <w:t>’</w:t>
      </w:r>
      <w:r w:rsidRPr="00894396">
        <w:rPr>
          <w:szCs w:val="32"/>
        </w:rPr>
        <w:t>autre de la colonne</w:t>
      </w:r>
      <w:r w:rsidR="008D6F52">
        <w:rPr>
          <w:szCs w:val="32"/>
        </w:rPr>
        <w:t xml:space="preserve">. </w:t>
      </w:r>
      <w:r w:rsidRPr="00894396">
        <w:rPr>
          <w:szCs w:val="32"/>
        </w:rPr>
        <w:t xml:space="preserve">On eût dit une armée </w:t>
      </w:r>
      <w:r w:rsidRPr="00894396">
        <w:rPr>
          <w:szCs w:val="32"/>
        </w:rPr>
        <w:lastRenderedPageBreak/>
        <w:t>macabre de cadavres marchant vers une tombe lointaine</w:t>
      </w:r>
      <w:r w:rsidR="008D6F52">
        <w:rPr>
          <w:szCs w:val="32"/>
        </w:rPr>
        <w:t xml:space="preserve">. </w:t>
      </w:r>
      <w:r w:rsidRPr="00894396">
        <w:rPr>
          <w:szCs w:val="32"/>
        </w:rPr>
        <w:t>Seule une attaque de Cosaques réveillait dans les yeux un semblant de résolution martiale</w:t>
      </w:r>
      <w:r w:rsidR="008D6F52">
        <w:rPr>
          <w:szCs w:val="32"/>
        </w:rPr>
        <w:t xml:space="preserve">. </w:t>
      </w:r>
      <w:r w:rsidRPr="00894396">
        <w:rPr>
          <w:szCs w:val="32"/>
        </w:rPr>
        <w:t>Le bataillon faisait face et se déployait ou formait le carré sous le vol incessant des flocons de neige</w:t>
      </w:r>
      <w:r w:rsidR="008D6F52">
        <w:rPr>
          <w:szCs w:val="32"/>
        </w:rPr>
        <w:t xml:space="preserve">. </w:t>
      </w:r>
      <w:r w:rsidRPr="00894396">
        <w:rPr>
          <w:szCs w:val="32"/>
        </w:rPr>
        <w:t xml:space="preserve">Une nuée de cavaliers coiffés de toques de fourrure abaissaient leurs longues lances et poussaient des </w:t>
      </w:r>
      <w:r w:rsidR="008D6F52">
        <w:rPr>
          <w:szCs w:val="32"/>
        </w:rPr>
        <w:t>« </w:t>
      </w:r>
      <w:r w:rsidRPr="00894396">
        <w:rPr>
          <w:szCs w:val="32"/>
        </w:rPr>
        <w:t>Hourrah</w:t>
      </w:r>
      <w:r w:rsidR="008D6F52">
        <w:rPr>
          <w:szCs w:val="32"/>
        </w:rPr>
        <w:t xml:space="preserve"> ! </w:t>
      </w:r>
      <w:r w:rsidRPr="00894396">
        <w:rPr>
          <w:szCs w:val="32"/>
        </w:rPr>
        <w:t>Hourrah</w:t>
      </w:r>
      <w:r w:rsidR="008D6F52">
        <w:rPr>
          <w:szCs w:val="32"/>
        </w:rPr>
        <w:t> ! »</w:t>
      </w:r>
      <w:r w:rsidRPr="00894396">
        <w:rPr>
          <w:szCs w:val="32"/>
        </w:rPr>
        <w:t xml:space="preserve"> autour du mur immobile</w:t>
      </w:r>
      <w:r w:rsidR="008D6F52">
        <w:rPr>
          <w:szCs w:val="32"/>
        </w:rPr>
        <w:t xml:space="preserve">, </w:t>
      </w:r>
      <w:r w:rsidRPr="00894396">
        <w:rPr>
          <w:szCs w:val="32"/>
        </w:rPr>
        <w:t>d</w:t>
      </w:r>
      <w:r w:rsidR="008D6F52">
        <w:rPr>
          <w:szCs w:val="32"/>
        </w:rPr>
        <w:t>’</w:t>
      </w:r>
      <w:r w:rsidRPr="00894396">
        <w:rPr>
          <w:szCs w:val="32"/>
        </w:rPr>
        <w:t>où</w:t>
      </w:r>
      <w:r w:rsidR="008D6F52">
        <w:rPr>
          <w:szCs w:val="32"/>
        </w:rPr>
        <w:t xml:space="preserve">, </w:t>
      </w:r>
      <w:r w:rsidRPr="00894396">
        <w:rPr>
          <w:szCs w:val="32"/>
        </w:rPr>
        <w:t>avec des détonations assourdies</w:t>
      </w:r>
      <w:r w:rsidR="008D6F52">
        <w:rPr>
          <w:szCs w:val="32"/>
        </w:rPr>
        <w:t xml:space="preserve">, </w:t>
      </w:r>
      <w:r w:rsidRPr="00894396">
        <w:rPr>
          <w:szCs w:val="32"/>
        </w:rPr>
        <w:t>des centaines de flammes rouges dardaient à travers l</w:t>
      </w:r>
      <w:r w:rsidR="008D6F52">
        <w:rPr>
          <w:szCs w:val="32"/>
        </w:rPr>
        <w:t>’</w:t>
      </w:r>
      <w:r w:rsidRPr="00894396">
        <w:rPr>
          <w:szCs w:val="32"/>
        </w:rPr>
        <w:t>air épaissi de neige</w:t>
      </w:r>
      <w:r w:rsidR="008D6F52">
        <w:rPr>
          <w:szCs w:val="32"/>
        </w:rPr>
        <w:t xml:space="preserve">. </w:t>
      </w:r>
      <w:r w:rsidRPr="00894396">
        <w:rPr>
          <w:szCs w:val="32"/>
        </w:rPr>
        <w:t>Très vite</w:t>
      </w:r>
      <w:r w:rsidR="008D6F52">
        <w:rPr>
          <w:szCs w:val="32"/>
        </w:rPr>
        <w:t xml:space="preserve">, </w:t>
      </w:r>
      <w:r w:rsidRPr="00894396">
        <w:rPr>
          <w:szCs w:val="32"/>
        </w:rPr>
        <w:t>les cavaliers s</w:t>
      </w:r>
      <w:r w:rsidR="008D6F52">
        <w:rPr>
          <w:szCs w:val="32"/>
        </w:rPr>
        <w:t>’</w:t>
      </w:r>
      <w:r w:rsidRPr="00894396">
        <w:rPr>
          <w:szCs w:val="32"/>
        </w:rPr>
        <w:t>évanouissaient</w:t>
      </w:r>
      <w:r w:rsidR="008D6F52">
        <w:rPr>
          <w:szCs w:val="32"/>
        </w:rPr>
        <w:t xml:space="preserve">, </w:t>
      </w:r>
      <w:r w:rsidRPr="00894396">
        <w:rPr>
          <w:szCs w:val="32"/>
        </w:rPr>
        <w:t>comme emportés par la tempête</w:t>
      </w:r>
      <w:r w:rsidR="008D6F52">
        <w:rPr>
          <w:szCs w:val="32"/>
        </w:rPr>
        <w:t xml:space="preserve">, </w:t>
      </w:r>
      <w:r w:rsidRPr="00894396">
        <w:rPr>
          <w:szCs w:val="32"/>
        </w:rPr>
        <w:t>et debout sous les bourrasques</w:t>
      </w:r>
      <w:r w:rsidR="008D6F52">
        <w:rPr>
          <w:szCs w:val="32"/>
        </w:rPr>
        <w:t xml:space="preserve">, </w:t>
      </w:r>
      <w:r w:rsidRPr="00894396">
        <w:rPr>
          <w:szCs w:val="32"/>
        </w:rPr>
        <w:t>seul et immobile</w:t>
      </w:r>
      <w:r w:rsidR="008D6F52">
        <w:rPr>
          <w:szCs w:val="32"/>
        </w:rPr>
        <w:t xml:space="preserve">, </w:t>
      </w:r>
      <w:r w:rsidRPr="00894396">
        <w:rPr>
          <w:szCs w:val="32"/>
        </w:rPr>
        <w:t>le bataillon sacré écoutait les hurlements du vent</w:t>
      </w:r>
      <w:r w:rsidR="008D6F52">
        <w:rPr>
          <w:szCs w:val="32"/>
        </w:rPr>
        <w:t xml:space="preserve">, </w:t>
      </w:r>
      <w:r w:rsidRPr="00894396">
        <w:rPr>
          <w:szCs w:val="32"/>
        </w:rPr>
        <w:t>dont les rafales le glaçaient jusqu</w:t>
      </w:r>
      <w:r w:rsidR="008D6F52">
        <w:rPr>
          <w:szCs w:val="32"/>
        </w:rPr>
        <w:t>’</w:t>
      </w:r>
      <w:r w:rsidRPr="00894396">
        <w:rPr>
          <w:szCs w:val="32"/>
        </w:rPr>
        <w:t>au cœur</w:t>
      </w:r>
      <w:r w:rsidR="008D6F52">
        <w:rPr>
          <w:szCs w:val="32"/>
        </w:rPr>
        <w:t xml:space="preserve">. </w:t>
      </w:r>
      <w:r w:rsidRPr="00894396">
        <w:rPr>
          <w:szCs w:val="32"/>
        </w:rPr>
        <w:t>Alors</w:t>
      </w:r>
      <w:r w:rsidR="008D6F52">
        <w:rPr>
          <w:szCs w:val="32"/>
        </w:rPr>
        <w:t xml:space="preserve">, </w:t>
      </w:r>
      <w:r w:rsidRPr="00894396">
        <w:rPr>
          <w:szCs w:val="32"/>
        </w:rPr>
        <w:t xml:space="preserve">avec un ou deux cris de </w:t>
      </w:r>
      <w:r w:rsidR="008D6F52">
        <w:rPr>
          <w:szCs w:val="32"/>
        </w:rPr>
        <w:t>« </w:t>
      </w:r>
      <w:r w:rsidRPr="00894396">
        <w:rPr>
          <w:szCs w:val="32"/>
        </w:rPr>
        <w:t>Vive l</w:t>
      </w:r>
      <w:r w:rsidR="008D6F52">
        <w:rPr>
          <w:szCs w:val="32"/>
        </w:rPr>
        <w:t>’</w:t>
      </w:r>
      <w:r w:rsidRPr="00894396">
        <w:rPr>
          <w:szCs w:val="32"/>
        </w:rPr>
        <w:t>Empereur</w:t>
      </w:r>
      <w:r w:rsidR="008D6F52">
        <w:rPr>
          <w:szCs w:val="32"/>
        </w:rPr>
        <w:t> ! »</w:t>
      </w:r>
      <w:r w:rsidRPr="00894396">
        <w:rPr>
          <w:szCs w:val="32"/>
        </w:rPr>
        <w:t xml:space="preserve"> il reprenait sa marche</w:t>
      </w:r>
      <w:r w:rsidR="008D6F52">
        <w:rPr>
          <w:szCs w:val="32"/>
        </w:rPr>
        <w:t xml:space="preserve">, </w:t>
      </w:r>
      <w:r w:rsidRPr="00894396">
        <w:rPr>
          <w:szCs w:val="32"/>
        </w:rPr>
        <w:t>en laissant derrière lui quelques corps rigides</w:t>
      </w:r>
      <w:r w:rsidR="008D6F52">
        <w:rPr>
          <w:szCs w:val="32"/>
        </w:rPr>
        <w:t xml:space="preserve">, </w:t>
      </w:r>
      <w:r w:rsidRPr="00894396">
        <w:rPr>
          <w:szCs w:val="32"/>
        </w:rPr>
        <w:t>taches minuscules sur l</w:t>
      </w:r>
      <w:r w:rsidR="008D6F52">
        <w:rPr>
          <w:szCs w:val="32"/>
        </w:rPr>
        <w:t>’</w:t>
      </w:r>
      <w:r w:rsidRPr="00894396">
        <w:rPr>
          <w:szCs w:val="32"/>
        </w:rPr>
        <w:t>immensité blanche des neiges</w:t>
      </w:r>
      <w:r w:rsidR="008D6F52">
        <w:rPr>
          <w:szCs w:val="32"/>
        </w:rPr>
        <w:t>.</w:t>
      </w:r>
    </w:p>
    <w:p w14:paraId="30B5DF96" w14:textId="77777777" w:rsidR="008D6F52" w:rsidRDefault="00000000" w:rsidP="008D6F52">
      <w:pPr>
        <w:rPr>
          <w:szCs w:val="32"/>
        </w:rPr>
      </w:pPr>
      <w:r w:rsidRPr="00894396">
        <w:rPr>
          <w:szCs w:val="32"/>
        </w:rPr>
        <w:t>Bien que marchant souvent dans les rangs</w:t>
      </w:r>
      <w:r w:rsidR="008D6F52">
        <w:rPr>
          <w:szCs w:val="32"/>
        </w:rPr>
        <w:t xml:space="preserve">, </w:t>
      </w:r>
      <w:r w:rsidRPr="00894396">
        <w:rPr>
          <w:szCs w:val="32"/>
        </w:rPr>
        <w:t>ou combattant côte à côte dans les bois</w:t>
      </w:r>
      <w:r w:rsidR="008D6F52">
        <w:rPr>
          <w:szCs w:val="32"/>
        </w:rPr>
        <w:t xml:space="preserve">, </w:t>
      </w:r>
      <w:r w:rsidRPr="00894396">
        <w:rPr>
          <w:szCs w:val="32"/>
        </w:rPr>
        <w:t>les deux officiers s</w:t>
      </w:r>
      <w:r w:rsidR="008D6F52">
        <w:rPr>
          <w:szCs w:val="32"/>
        </w:rPr>
        <w:t>’</w:t>
      </w:r>
      <w:r w:rsidRPr="00894396">
        <w:rPr>
          <w:szCs w:val="32"/>
        </w:rPr>
        <w:t>ignoraient</w:t>
      </w:r>
      <w:r w:rsidR="008D6F52">
        <w:rPr>
          <w:szCs w:val="32"/>
        </w:rPr>
        <w:t xml:space="preserve">, </w:t>
      </w:r>
      <w:r w:rsidRPr="00894396">
        <w:rPr>
          <w:szCs w:val="32"/>
        </w:rPr>
        <w:t>moins par intention hostile que par totale indifférence</w:t>
      </w:r>
      <w:r w:rsidR="008D6F52">
        <w:rPr>
          <w:szCs w:val="32"/>
        </w:rPr>
        <w:t xml:space="preserve">. </w:t>
      </w:r>
      <w:r w:rsidRPr="00894396">
        <w:rPr>
          <w:szCs w:val="32"/>
        </w:rPr>
        <w:t>Ils n</w:t>
      </w:r>
      <w:r w:rsidR="008D6F52">
        <w:rPr>
          <w:szCs w:val="32"/>
        </w:rPr>
        <w:t>’</w:t>
      </w:r>
      <w:r w:rsidRPr="00894396">
        <w:rPr>
          <w:szCs w:val="32"/>
        </w:rPr>
        <w:t>avaient pas trop de toute leur énergie morale pour résister à l</w:t>
      </w:r>
      <w:r w:rsidR="008D6F52">
        <w:rPr>
          <w:szCs w:val="32"/>
        </w:rPr>
        <w:t>’</w:t>
      </w:r>
      <w:r w:rsidRPr="00894396">
        <w:rPr>
          <w:szCs w:val="32"/>
        </w:rPr>
        <w:t>hostilité terrifiante de la nature et au sentiment écrasant d</w:t>
      </w:r>
      <w:r w:rsidR="008D6F52">
        <w:rPr>
          <w:szCs w:val="32"/>
        </w:rPr>
        <w:t>’</w:t>
      </w:r>
      <w:r w:rsidRPr="00894396">
        <w:rPr>
          <w:szCs w:val="32"/>
        </w:rPr>
        <w:t>un irrémédiable désastre</w:t>
      </w:r>
      <w:r w:rsidR="008D6F52">
        <w:rPr>
          <w:szCs w:val="32"/>
        </w:rPr>
        <w:t xml:space="preserve">. </w:t>
      </w:r>
      <w:r w:rsidRPr="00894396">
        <w:rPr>
          <w:szCs w:val="32"/>
        </w:rPr>
        <w:t>Jusqu</w:t>
      </w:r>
      <w:r w:rsidR="008D6F52">
        <w:rPr>
          <w:szCs w:val="32"/>
        </w:rPr>
        <w:t>’</w:t>
      </w:r>
      <w:r w:rsidRPr="00894396">
        <w:rPr>
          <w:szCs w:val="32"/>
        </w:rPr>
        <w:t>au bout</w:t>
      </w:r>
      <w:r w:rsidR="008D6F52">
        <w:rPr>
          <w:szCs w:val="32"/>
        </w:rPr>
        <w:t xml:space="preserve">, </w:t>
      </w:r>
      <w:r w:rsidRPr="00894396">
        <w:rPr>
          <w:szCs w:val="32"/>
        </w:rPr>
        <w:t>ils comptèrent parmi les plus actifs</w:t>
      </w:r>
      <w:r w:rsidR="008D6F52">
        <w:rPr>
          <w:szCs w:val="32"/>
        </w:rPr>
        <w:t xml:space="preserve">, </w:t>
      </w:r>
      <w:r w:rsidRPr="00894396">
        <w:rPr>
          <w:szCs w:val="32"/>
        </w:rPr>
        <w:t>les moins démoralisés des officiers du bataillon</w:t>
      </w:r>
      <w:r w:rsidR="008D6F52">
        <w:rPr>
          <w:szCs w:val="32"/>
        </w:rPr>
        <w:t xml:space="preserve"> ; </w:t>
      </w:r>
      <w:r w:rsidRPr="00894396">
        <w:rPr>
          <w:szCs w:val="32"/>
        </w:rPr>
        <w:t>leur ardente vitalité leur donnait</w:t>
      </w:r>
      <w:r w:rsidR="008D6F52">
        <w:rPr>
          <w:szCs w:val="32"/>
        </w:rPr>
        <w:t xml:space="preserve">, </w:t>
      </w:r>
      <w:r w:rsidRPr="00894396">
        <w:rPr>
          <w:szCs w:val="32"/>
        </w:rPr>
        <w:t>aux yeux de leurs camarades</w:t>
      </w:r>
      <w:r w:rsidR="008D6F52">
        <w:rPr>
          <w:szCs w:val="32"/>
        </w:rPr>
        <w:t xml:space="preserve">, </w:t>
      </w:r>
      <w:r w:rsidRPr="00894396">
        <w:rPr>
          <w:szCs w:val="32"/>
        </w:rPr>
        <w:t>la réputation de deux héros</w:t>
      </w:r>
      <w:r w:rsidR="008D6F52">
        <w:rPr>
          <w:szCs w:val="32"/>
        </w:rPr>
        <w:t xml:space="preserve">. </w:t>
      </w:r>
      <w:r w:rsidRPr="00894396">
        <w:rPr>
          <w:szCs w:val="32"/>
        </w:rPr>
        <w:t>Et ils n</w:t>
      </w:r>
      <w:r w:rsidR="008D6F52">
        <w:rPr>
          <w:szCs w:val="32"/>
        </w:rPr>
        <w:t>’</w:t>
      </w:r>
      <w:r w:rsidRPr="00894396">
        <w:rPr>
          <w:szCs w:val="32"/>
        </w:rPr>
        <w:t>échangèrent jamais que de rares paroles indifférentes</w:t>
      </w:r>
      <w:r w:rsidR="008D6F52">
        <w:rPr>
          <w:szCs w:val="32"/>
        </w:rPr>
        <w:t xml:space="preserve">, </w:t>
      </w:r>
      <w:r w:rsidRPr="00894396">
        <w:rPr>
          <w:szCs w:val="32"/>
        </w:rPr>
        <w:t>sauf le jour où</w:t>
      </w:r>
      <w:r w:rsidR="008D6F52">
        <w:rPr>
          <w:szCs w:val="32"/>
        </w:rPr>
        <w:t xml:space="preserve">, </w:t>
      </w:r>
      <w:r w:rsidRPr="00894396">
        <w:rPr>
          <w:szCs w:val="32"/>
        </w:rPr>
        <w:t>luttant en avant du bataillon contre une harcelante attaque de cavalerie</w:t>
      </w:r>
      <w:r w:rsidR="008D6F52">
        <w:rPr>
          <w:szCs w:val="32"/>
        </w:rPr>
        <w:t xml:space="preserve">, </w:t>
      </w:r>
      <w:r w:rsidRPr="00894396">
        <w:rPr>
          <w:szCs w:val="32"/>
        </w:rPr>
        <w:t>ils se trouvèrent traqués dans un bois par une petite bande de Cosaques</w:t>
      </w:r>
      <w:r w:rsidR="008D6F52">
        <w:rPr>
          <w:szCs w:val="32"/>
        </w:rPr>
        <w:t xml:space="preserve">. </w:t>
      </w:r>
      <w:r w:rsidRPr="00894396">
        <w:rPr>
          <w:szCs w:val="32"/>
        </w:rPr>
        <w:t>Une vingtaine de cavaliers velus et couverts de fourrures tournaient autour d</w:t>
      </w:r>
      <w:r w:rsidR="008D6F52">
        <w:rPr>
          <w:szCs w:val="32"/>
        </w:rPr>
        <w:t>’</w:t>
      </w:r>
      <w:r w:rsidRPr="00894396">
        <w:rPr>
          <w:szCs w:val="32"/>
        </w:rPr>
        <w:t>eux et brandissaient leurs lances dans un silence impressionnant</w:t>
      </w:r>
      <w:r w:rsidR="008D6F52">
        <w:rPr>
          <w:szCs w:val="32"/>
        </w:rPr>
        <w:t xml:space="preserve"> ; </w:t>
      </w:r>
      <w:r w:rsidRPr="00894396">
        <w:rPr>
          <w:szCs w:val="32"/>
        </w:rPr>
        <w:t>mais les deux officiers n</w:t>
      </w:r>
      <w:r w:rsidR="008D6F52">
        <w:rPr>
          <w:szCs w:val="32"/>
        </w:rPr>
        <w:t>’</w:t>
      </w:r>
      <w:r w:rsidRPr="00894396">
        <w:rPr>
          <w:szCs w:val="32"/>
        </w:rPr>
        <w:t>entendaient pas poser les armes</w:t>
      </w:r>
      <w:r w:rsidR="008D6F52">
        <w:rPr>
          <w:szCs w:val="32"/>
        </w:rPr>
        <w:t xml:space="preserve">, </w:t>
      </w:r>
      <w:r w:rsidRPr="00894396">
        <w:rPr>
          <w:szCs w:val="32"/>
        </w:rPr>
        <w:t xml:space="preserve">et le colonel </w:t>
      </w:r>
      <w:r w:rsidRPr="00894396">
        <w:rPr>
          <w:szCs w:val="32"/>
        </w:rPr>
        <w:lastRenderedPageBreak/>
        <w:t>Féraud éleva tout à coup une voix rauque et grondante en épaulant son fusil</w:t>
      </w:r>
      <w:r w:rsidR="008D6F52">
        <w:rPr>
          <w:szCs w:val="32"/>
        </w:rPr>
        <w:t> :</w:t>
      </w:r>
    </w:p>
    <w:p w14:paraId="1991582B" w14:textId="77777777" w:rsidR="008D6F52" w:rsidRDefault="008D6F52" w:rsidP="008D6F52">
      <w:pPr>
        <w:rPr>
          <w:szCs w:val="32"/>
        </w:rPr>
      </w:pPr>
      <w:r>
        <w:t>— </w:t>
      </w:r>
      <w:r w:rsidRPr="00894396">
        <w:rPr>
          <w:szCs w:val="32"/>
        </w:rPr>
        <w:t>Chargez-vous du premier de ces crétins-là</w:t>
      </w:r>
      <w:r>
        <w:rPr>
          <w:szCs w:val="32"/>
        </w:rPr>
        <w:t xml:space="preserve">, </w:t>
      </w:r>
      <w:r w:rsidRPr="00894396">
        <w:rPr>
          <w:szCs w:val="32"/>
        </w:rPr>
        <w:t>colonel d</w:t>
      </w:r>
      <w:r>
        <w:rPr>
          <w:szCs w:val="32"/>
        </w:rPr>
        <w:t>’</w:t>
      </w:r>
      <w:r w:rsidRPr="00894396">
        <w:rPr>
          <w:szCs w:val="32"/>
        </w:rPr>
        <w:t>Hubert</w:t>
      </w:r>
      <w:r>
        <w:rPr>
          <w:szCs w:val="32"/>
        </w:rPr>
        <w:t xml:space="preserve"> ; </w:t>
      </w:r>
      <w:r w:rsidRPr="00894396">
        <w:rPr>
          <w:szCs w:val="32"/>
        </w:rPr>
        <w:t>je réglerai l</w:t>
      </w:r>
      <w:r>
        <w:rPr>
          <w:szCs w:val="32"/>
        </w:rPr>
        <w:t>’</w:t>
      </w:r>
      <w:r w:rsidRPr="00894396">
        <w:rPr>
          <w:szCs w:val="32"/>
        </w:rPr>
        <w:t>affaire de son voisin</w:t>
      </w:r>
      <w:r>
        <w:rPr>
          <w:szCs w:val="32"/>
        </w:rPr>
        <w:t xml:space="preserve"> ; </w:t>
      </w:r>
      <w:r w:rsidRPr="00894396">
        <w:rPr>
          <w:szCs w:val="32"/>
        </w:rPr>
        <w:t>je tire mieux que vous</w:t>
      </w:r>
      <w:r>
        <w:rPr>
          <w:szCs w:val="32"/>
        </w:rPr>
        <w:t>.</w:t>
      </w:r>
    </w:p>
    <w:p w14:paraId="5253F159" w14:textId="77777777" w:rsidR="008D6F52" w:rsidRDefault="00000000" w:rsidP="008D6F52">
      <w:pPr>
        <w:rPr>
          <w:szCs w:val="32"/>
        </w:rPr>
      </w:pPr>
      <w:r w:rsidRPr="00894396">
        <w:rPr>
          <w:szCs w:val="32"/>
        </w:rPr>
        <w:t>D</w:t>
      </w:r>
      <w:r w:rsidR="008D6F52">
        <w:rPr>
          <w:szCs w:val="32"/>
        </w:rPr>
        <w:t>’</w:t>
      </w:r>
      <w:r w:rsidRPr="00894396">
        <w:rPr>
          <w:szCs w:val="32"/>
        </w:rPr>
        <w:t>Hubert acquiesça par-dessus son fusil</w:t>
      </w:r>
      <w:r w:rsidR="008D6F52">
        <w:rPr>
          <w:szCs w:val="32"/>
        </w:rPr>
        <w:t xml:space="preserve">. </w:t>
      </w:r>
      <w:r w:rsidRPr="00894396">
        <w:rPr>
          <w:szCs w:val="32"/>
        </w:rPr>
        <w:t>Leurs épaules s</w:t>
      </w:r>
      <w:r w:rsidR="008D6F52">
        <w:rPr>
          <w:szCs w:val="32"/>
        </w:rPr>
        <w:t>’</w:t>
      </w:r>
      <w:r w:rsidRPr="00894396">
        <w:rPr>
          <w:szCs w:val="32"/>
        </w:rPr>
        <w:t>appuyaient au tronc d</w:t>
      </w:r>
      <w:r w:rsidR="008D6F52">
        <w:rPr>
          <w:szCs w:val="32"/>
        </w:rPr>
        <w:t>’</w:t>
      </w:r>
      <w:r w:rsidRPr="00894396">
        <w:rPr>
          <w:szCs w:val="32"/>
        </w:rPr>
        <w:t>un gros arbre</w:t>
      </w:r>
      <w:r w:rsidR="008D6F52">
        <w:rPr>
          <w:szCs w:val="32"/>
        </w:rPr>
        <w:t xml:space="preserve"> ; </w:t>
      </w:r>
      <w:r w:rsidRPr="00894396">
        <w:rPr>
          <w:szCs w:val="32"/>
        </w:rPr>
        <w:t>d</w:t>
      </w:r>
      <w:r w:rsidR="008D6F52">
        <w:rPr>
          <w:szCs w:val="32"/>
        </w:rPr>
        <w:t>’</w:t>
      </w:r>
      <w:r w:rsidRPr="00894396">
        <w:rPr>
          <w:szCs w:val="32"/>
        </w:rPr>
        <w:t>énormes tas de neige les protégeaient contre une attaque de front</w:t>
      </w:r>
      <w:r w:rsidR="008D6F52">
        <w:rPr>
          <w:szCs w:val="32"/>
        </w:rPr>
        <w:t xml:space="preserve">. </w:t>
      </w:r>
      <w:r w:rsidRPr="00894396">
        <w:rPr>
          <w:szCs w:val="32"/>
        </w:rPr>
        <w:t>Deux coups bien dirigés déchirèrent l</w:t>
      </w:r>
      <w:r w:rsidR="008D6F52">
        <w:rPr>
          <w:szCs w:val="32"/>
        </w:rPr>
        <w:t>’</w:t>
      </w:r>
      <w:r w:rsidRPr="00894396">
        <w:rPr>
          <w:szCs w:val="32"/>
        </w:rPr>
        <w:t>air glacé</w:t>
      </w:r>
      <w:r w:rsidR="008D6F52">
        <w:rPr>
          <w:szCs w:val="32"/>
        </w:rPr>
        <w:t xml:space="preserve">, </w:t>
      </w:r>
      <w:r w:rsidRPr="00894396">
        <w:rPr>
          <w:szCs w:val="32"/>
        </w:rPr>
        <w:t>et deux Cosaques chancelèrent sur leurs selles</w:t>
      </w:r>
      <w:r w:rsidR="008D6F52">
        <w:rPr>
          <w:szCs w:val="32"/>
        </w:rPr>
        <w:t xml:space="preserve">. </w:t>
      </w:r>
      <w:r w:rsidRPr="00894396">
        <w:rPr>
          <w:szCs w:val="32"/>
        </w:rPr>
        <w:t>Les autres</w:t>
      </w:r>
      <w:r w:rsidR="008D6F52">
        <w:rPr>
          <w:szCs w:val="32"/>
        </w:rPr>
        <w:t xml:space="preserve">, </w:t>
      </w:r>
      <w:r w:rsidRPr="00894396">
        <w:rPr>
          <w:szCs w:val="32"/>
        </w:rPr>
        <w:t>jugeant que le jeu ne valait pas la chandelle</w:t>
      </w:r>
      <w:r w:rsidR="008D6F52">
        <w:rPr>
          <w:szCs w:val="32"/>
        </w:rPr>
        <w:t xml:space="preserve">, </w:t>
      </w:r>
      <w:r w:rsidRPr="00894396">
        <w:rPr>
          <w:szCs w:val="32"/>
        </w:rPr>
        <w:t>se groupèrent autour de leurs camarades blessés</w:t>
      </w:r>
      <w:r w:rsidR="008D6F52">
        <w:rPr>
          <w:szCs w:val="32"/>
        </w:rPr>
        <w:t xml:space="preserve">, </w:t>
      </w:r>
      <w:r w:rsidRPr="00894396">
        <w:rPr>
          <w:szCs w:val="32"/>
        </w:rPr>
        <w:t>et s</w:t>
      </w:r>
      <w:r w:rsidR="008D6F52">
        <w:rPr>
          <w:szCs w:val="32"/>
        </w:rPr>
        <w:t>’</w:t>
      </w:r>
      <w:r w:rsidRPr="00894396">
        <w:rPr>
          <w:szCs w:val="32"/>
        </w:rPr>
        <w:t>enfuirent hors de portée</w:t>
      </w:r>
      <w:r w:rsidR="008D6F52">
        <w:rPr>
          <w:szCs w:val="32"/>
        </w:rPr>
        <w:t xml:space="preserve">. </w:t>
      </w:r>
      <w:r w:rsidRPr="00894396">
        <w:rPr>
          <w:szCs w:val="32"/>
        </w:rPr>
        <w:t>Les deux officiers purent rejoindre leur bataillon au bivouac nocturne</w:t>
      </w:r>
      <w:r w:rsidR="008D6F52">
        <w:rPr>
          <w:szCs w:val="32"/>
        </w:rPr>
        <w:t xml:space="preserve">. </w:t>
      </w:r>
      <w:r w:rsidRPr="00894396">
        <w:rPr>
          <w:szCs w:val="32"/>
        </w:rPr>
        <w:t>Pendant l</w:t>
      </w:r>
      <w:r w:rsidR="008D6F52">
        <w:rPr>
          <w:szCs w:val="32"/>
        </w:rPr>
        <w:t>’</w:t>
      </w:r>
      <w:r w:rsidRPr="00894396">
        <w:rPr>
          <w:szCs w:val="32"/>
        </w:rPr>
        <w:t>après-midi</w:t>
      </w:r>
      <w:r w:rsidR="008D6F52">
        <w:rPr>
          <w:szCs w:val="32"/>
        </w:rPr>
        <w:t xml:space="preserve">, </w:t>
      </w:r>
      <w:r w:rsidRPr="00894396">
        <w:rPr>
          <w:szCs w:val="32"/>
        </w:rPr>
        <w:t>ils s</w:t>
      </w:r>
      <w:r w:rsidR="008D6F52">
        <w:rPr>
          <w:szCs w:val="32"/>
        </w:rPr>
        <w:t>’</w:t>
      </w:r>
      <w:r w:rsidRPr="00894396">
        <w:rPr>
          <w:szCs w:val="32"/>
        </w:rPr>
        <w:t>étaient plus d</w:t>
      </w:r>
      <w:r w:rsidR="008D6F52">
        <w:rPr>
          <w:szCs w:val="32"/>
        </w:rPr>
        <w:t>’</w:t>
      </w:r>
      <w:r w:rsidRPr="00894396">
        <w:rPr>
          <w:szCs w:val="32"/>
        </w:rPr>
        <w:t>une fois appuyés l</w:t>
      </w:r>
      <w:r w:rsidR="008D6F52">
        <w:rPr>
          <w:szCs w:val="32"/>
        </w:rPr>
        <w:t>’</w:t>
      </w:r>
      <w:r w:rsidRPr="00894396">
        <w:rPr>
          <w:szCs w:val="32"/>
        </w:rPr>
        <w:t>un sur l</w:t>
      </w:r>
      <w:r w:rsidR="008D6F52">
        <w:rPr>
          <w:szCs w:val="32"/>
        </w:rPr>
        <w:t>’</w:t>
      </w:r>
      <w:r w:rsidRPr="00894396">
        <w:rPr>
          <w:szCs w:val="32"/>
        </w:rPr>
        <w:t>autre</w:t>
      </w:r>
      <w:r w:rsidR="008D6F52">
        <w:rPr>
          <w:szCs w:val="32"/>
        </w:rPr>
        <w:t xml:space="preserve">, </w:t>
      </w:r>
      <w:r w:rsidRPr="00894396">
        <w:rPr>
          <w:szCs w:val="32"/>
        </w:rPr>
        <w:t>et vers le soir</w:t>
      </w:r>
      <w:r w:rsidR="008D6F52">
        <w:rPr>
          <w:szCs w:val="32"/>
        </w:rPr>
        <w:t xml:space="preserve">, </w:t>
      </w:r>
      <w:r w:rsidRPr="00894396">
        <w:rPr>
          <w:szCs w:val="32"/>
        </w:rPr>
        <w:t>le colonel d</w:t>
      </w:r>
      <w:r w:rsidR="008D6F52">
        <w:rPr>
          <w:szCs w:val="32"/>
        </w:rPr>
        <w:t>’</w:t>
      </w:r>
      <w:r w:rsidRPr="00894396">
        <w:rPr>
          <w:szCs w:val="32"/>
        </w:rPr>
        <w:t>Hubert</w:t>
      </w:r>
      <w:r w:rsidR="008D6F52">
        <w:rPr>
          <w:szCs w:val="32"/>
        </w:rPr>
        <w:t xml:space="preserve">, </w:t>
      </w:r>
      <w:r w:rsidRPr="00894396">
        <w:rPr>
          <w:szCs w:val="32"/>
        </w:rPr>
        <w:t>dont les longues jambes facilitaient la marche dans la neige molle</w:t>
      </w:r>
      <w:r w:rsidR="008D6F52">
        <w:rPr>
          <w:szCs w:val="32"/>
        </w:rPr>
        <w:t xml:space="preserve">, </w:t>
      </w:r>
      <w:r w:rsidRPr="00894396">
        <w:rPr>
          <w:szCs w:val="32"/>
        </w:rPr>
        <w:t>avait</w:t>
      </w:r>
      <w:r w:rsidR="008D6F52">
        <w:rPr>
          <w:szCs w:val="32"/>
        </w:rPr>
        <w:t xml:space="preserve">, </w:t>
      </w:r>
      <w:r w:rsidRPr="00894396">
        <w:rPr>
          <w:szCs w:val="32"/>
        </w:rPr>
        <w:t>d</w:t>
      </w:r>
      <w:r w:rsidR="008D6F52">
        <w:rPr>
          <w:szCs w:val="32"/>
        </w:rPr>
        <w:t>’</w:t>
      </w:r>
      <w:r w:rsidRPr="00894396">
        <w:rPr>
          <w:szCs w:val="32"/>
        </w:rPr>
        <w:t>autorité</w:t>
      </w:r>
      <w:r w:rsidR="008D6F52">
        <w:rPr>
          <w:szCs w:val="32"/>
        </w:rPr>
        <w:t xml:space="preserve">, </w:t>
      </w:r>
      <w:r w:rsidRPr="00894396">
        <w:rPr>
          <w:szCs w:val="32"/>
        </w:rPr>
        <w:t>pris à Féraud son fusil pour le porter sur l</w:t>
      </w:r>
      <w:r w:rsidR="008D6F52">
        <w:rPr>
          <w:szCs w:val="32"/>
        </w:rPr>
        <w:t>’</w:t>
      </w:r>
      <w:r w:rsidRPr="00894396">
        <w:rPr>
          <w:szCs w:val="32"/>
        </w:rPr>
        <w:t>épaule</w:t>
      </w:r>
      <w:r w:rsidR="008D6F52">
        <w:rPr>
          <w:szCs w:val="32"/>
        </w:rPr>
        <w:t xml:space="preserve">, </w:t>
      </w:r>
      <w:r w:rsidRPr="00894396">
        <w:rPr>
          <w:szCs w:val="32"/>
        </w:rPr>
        <w:t>tandis qu</w:t>
      </w:r>
      <w:r w:rsidR="008D6F52">
        <w:rPr>
          <w:szCs w:val="32"/>
        </w:rPr>
        <w:t>’</w:t>
      </w:r>
      <w:r w:rsidRPr="00894396">
        <w:rPr>
          <w:szCs w:val="32"/>
        </w:rPr>
        <w:t>il se servait du sien en guise de canne</w:t>
      </w:r>
      <w:r w:rsidR="008D6F52">
        <w:rPr>
          <w:szCs w:val="32"/>
        </w:rPr>
        <w:t>.</w:t>
      </w:r>
    </w:p>
    <w:p w14:paraId="42979224" w14:textId="77777777" w:rsidR="008D6F52" w:rsidRDefault="00000000" w:rsidP="008D6F52">
      <w:pPr>
        <w:rPr>
          <w:szCs w:val="32"/>
        </w:rPr>
      </w:pPr>
      <w:r w:rsidRPr="00894396">
        <w:rPr>
          <w:szCs w:val="32"/>
        </w:rPr>
        <w:t>Aux confins d</w:t>
      </w:r>
      <w:r w:rsidR="008D6F52">
        <w:rPr>
          <w:szCs w:val="32"/>
        </w:rPr>
        <w:t>’</w:t>
      </w:r>
      <w:r w:rsidRPr="00894396">
        <w:rPr>
          <w:szCs w:val="32"/>
        </w:rPr>
        <w:t>un village à demi enfoui sous la neige</w:t>
      </w:r>
      <w:r w:rsidR="008D6F52">
        <w:rPr>
          <w:szCs w:val="32"/>
        </w:rPr>
        <w:t xml:space="preserve">, </w:t>
      </w:r>
      <w:r w:rsidRPr="00894396">
        <w:rPr>
          <w:szCs w:val="32"/>
        </w:rPr>
        <w:t>une vieille grange de bois brûlait avec une flamme claire</w:t>
      </w:r>
      <w:r w:rsidR="008D6F52">
        <w:rPr>
          <w:szCs w:val="32"/>
        </w:rPr>
        <w:t xml:space="preserve">. </w:t>
      </w:r>
      <w:r w:rsidRPr="00894396">
        <w:rPr>
          <w:szCs w:val="32"/>
        </w:rPr>
        <w:t>Le bataillon sacré de squelettes vêtus de haillons se pressait ardemment à l</w:t>
      </w:r>
      <w:r w:rsidR="008D6F52">
        <w:rPr>
          <w:szCs w:val="32"/>
        </w:rPr>
        <w:t>’</w:t>
      </w:r>
      <w:r w:rsidRPr="00894396">
        <w:rPr>
          <w:szCs w:val="32"/>
        </w:rPr>
        <w:t>abri du vent et tendait vers la flamme des centaines de mains gourdes et osseuses</w:t>
      </w:r>
      <w:r w:rsidR="008D6F52">
        <w:rPr>
          <w:szCs w:val="32"/>
        </w:rPr>
        <w:t xml:space="preserve">. </w:t>
      </w:r>
      <w:r w:rsidRPr="00894396">
        <w:rPr>
          <w:szCs w:val="32"/>
        </w:rPr>
        <w:t>Personne n</w:t>
      </w:r>
      <w:r w:rsidR="008D6F52">
        <w:rPr>
          <w:szCs w:val="32"/>
        </w:rPr>
        <w:t>’</w:t>
      </w:r>
      <w:r w:rsidRPr="00894396">
        <w:rPr>
          <w:szCs w:val="32"/>
        </w:rPr>
        <w:t>avait remarqué l</w:t>
      </w:r>
      <w:r w:rsidR="008D6F52">
        <w:rPr>
          <w:szCs w:val="32"/>
        </w:rPr>
        <w:t>’</w:t>
      </w:r>
      <w:r w:rsidRPr="00894396">
        <w:rPr>
          <w:szCs w:val="32"/>
        </w:rPr>
        <w:t>arrivée des deux officiers</w:t>
      </w:r>
      <w:r w:rsidR="008D6F52">
        <w:rPr>
          <w:szCs w:val="32"/>
        </w:rPr>
        <w:t xml:space="preserve">. </w:t>
      </w:r>
      <w:r w:rsidRPr="00894396">
        <w:rPr>
          <w:szCs w:val="32"/>
        </w:rPr>
        <w:t>Avant d</w:t>
      </w:r>
      <w:r w:rsidR="008D6F52">
        <w:rPr>
          <w:szCs w:val="32"/>
        </w:rPr>
        <w:t>’</w:t>
      </w:r>
      <w:r w:rsidRPr="00894396">
        <w:rPr>
          <w:szCs w:val="32"/>
        </w:rPr>
        <w:t>entrer dans le cercle de lumière qui jouait sur les visages hâves et les yeux vitreux</w:t>
      </w:r>
      <w:r w:rsidR="008D6F52">
        <w:rPr>
          <w:szCs w:val="32"/>
        </w:rPr>
        <w:t xml:space="preserve">, </w:t>
      </w:r>
      <w:r w:rsidRPr="00894396">
        <w:rPr>
          <w:szCs w:val="32"/>
        </w:rPr>
        <w:t>le colonel d</w:t>
      </w:r>
      <w:r w:rsidR="008D6F52">
        <w:rPr>
          <w:szCs w:val="32"/>
        </w:rPr>
        <w:t>’</w:t>
      </w:r>
      <w:r w:rsidRPr="00894396">
        <w:rPr>
          <w:szCs w:val="32"/>
        </w:rPr>
        <w:t>Hubert parla à son tour</w:t>
      </w:r>
      <w:r w:rsidR="008D6F52">
        <w:rPr>
          <w:szCs w:val="32"/>
        </w:rPr>
        <w:t> :</w:t>
      </w:r>
    </w:p>
    <w:p w14:paraId="414C4E03" w14:textId="77777777" w:rsidR="008D6F52" w:rsidRDefault="008D6F52" w:rsidP="008D6F52">
      <w:pPr>
        <w:rPr>
          <w:szCs w:val="32"/>
        </w:rPr>
      </w:pPr>
      <w:r>
        <w:t>— </w:t>
      </w:r>
      <w:r w:rsidRPr="00894396">
        <w:rPr>
          <w:szCs w:val="32"/>
        </w:rPr>
        <w:t>Voici votre fusil</w:t>
      </w:r>
      <w:r>
        <w:rPr>
          <w:szCs w:val="32"/>
        </w:rPr>
        <w:t xml:space="preserve">, </w:t>
      </w:r>
      <w:r w:rsidRPr="00894396">
        <w:rPr>
          <w:szCs w:val="32"/>
        </w:rPr>
        <w:t>colonel Féraud</w:t>
      </w:r>
      <w:r>
        <w:rPr>
          <w:szCs w:val="32"/>
        </w:rPr>
        <w:t xml:space="preserve"> ; </w:t>
      </w:r>
      <w:r w:rsidRPr="00894396">
        <w:rPr>
          <w:szCs w:val="32"/>
        </w:rPr>
        <w:t>je marche plus facilement que vous</w:t>
      </w:r>
      <w:r>
        <w:rPr>
          <w:szCs w:val="32"/>
        </w:rPr>
        <w:t>.</w:t>
      </w:r>
    </w:p>
    <w:p w14:paraId="351712C5" w14:textId="77777777" w:rsidR="008D6F52" w:rsidRDefault="00000000" w:rsidP="008D6F52">
      <w:pPr>
        <w:rPr>
          <w:szCs w:val="32"/>
        </w:rPr>
      </w:pPr>
      <w:r w:rsidRPr="00894396">
        <w:rPr>
          <w:szCs w:val="32"/>
        </w:rPr>
        <w:t>Féraud fit un signe de tête approbatif et se fraya un chemin jusqu</w:t>
      </w:r>
      <w:r w:rsidR="008D6F52">
        <w:rPr>
          <w:szCs w:val="32"/>
        </w:rPr>
        <w:t>’</w:t>
      </w:r>
      <w:r w:rsidRPr="00894396">
        <w:rPr>
          <w:szCs w:val="32"/>
        </w:rPr>
        <w:t>à la chaleur</w:t>
      </w:r>
      <w:r w:rsidR="008D6F52">
        <w:rPr>
          <w:szCs w:val="32"/>
        </w:rPr>
        <w:t xml:space="preserve">. </w:t>
      </w:r>
      <w:r w:rsidRPr="00894396">
        <w:rPr>
          <w:szCs w:val="32"/>
        </w:rPr>
        <w:t>Pour agir moins brutalement</w:t>
      </w:r>
      <w:r w:rsidR="008D6F52">
        <w:rPr>
          <w:szCs w:val="32"/>
        </w:rPr>
        <w:t xml:space="preserve">, </w:t>
      </w:r>
      <w:r w:rsidRPr="00894396">
        <w:rPr>
          <w:szCs w:val="32"/>
        </w:rPr>
        <w:t xml:space="preserve">le </w:t>
      </w:r>
      <w:r w:rsidRPr="00894396">
        <w:rPr>
          <w:szCs w:val="32"/>
        </w:rPr>
        <w:lastRenderedPageBreak/>
        <w:t>colonel d</w:t>
      </w:r>
      <w:r w:rsidR="008D6F52">
        <w:rPr>
          <w:szCs w:val="32"/>
        </w:rPr>
        <w:t>’</w:t>
      </w:r>
      <w:r w:rsidRPr="00894396">
        <w:rPr>
          <w:szCs w:val="32"/>
        </w:rPr>
        <w:t>Hubert ne mit pas moins d</w:t>
      </w:r>
      <w:r w:rsidR="008D6F52">
        <w:rPr>
          <w:szCs w:val="32"/>
        </w:rPr>
        <w:t>’</w:t>
      </w:r>
      <w:r w:rsidRPr="00894396">
        <w:rPr>
          <w:szCs w:val="32"/>
        </w:rPr>
        <w:t>énergie à se faire une place au premier rang</w:t>
      </w:r>
      <w:r w:rsidR="008D6F52">
        <w:rPr>
          <w:szCs w:val="32"/>
        </w:rPr>
        <w:t xml:space="preserve">. </w:t>
      </w:r>
      <w:r w:rsidRPr="00894396">
        <w:rPr>
          <w:szCs w:val="32"/>
        </w:rPr>
        <w:t>Ceux qu</w:t>
      </w:r>
      <w:r w:rsidR="008D6F52">
        <w:rPr>
          <w:szCs w:val="32"/>
        </w:rPr>
        <w:t>’</w:t>
      </w:r>
      <w:r w:rsidRPr="00894396">
        <w:rPr>
          <w:szCs w:val="32"/>
        </w:rPr>
        <w:t>ils coudoyaient accueillirent par un faible vivat le retour des deux indomptables compagnons d</w:t>
      </w:r>
      <w:r w:rsidR="008D6F52">
        <w:rPr>
          <w:szCs w:val="32"/>
        </w:rPr>
        <w:t>’</w:t>
      </w:r>
      <w:r w:rsidRPr="00894396">
        <w:rPr>
          <w:szCs w:val="32"/>
        </w:rPr>
        <w:t>activité et d</w:t>
      </w:r>
      <w:r w:rsidR="008D6F52">
        <w:rPr>
          <w:szCs w:val="32"/>
        </w:rPr>
        <w:t>’</w:t>
      </w:r>
      <w:r w:rsidRPr="00894396">
        <w:rPr>
          <w:szCs w:val="32"/>
        </w:rPr>
        <w:t>endurance</w:t>
      </w:r>
      <w:r w:rsidR="008D6F52">
        <w:rPr>
          <w:szCs w:val="32"/>
        </w:rPr>
        <w:t xml:space="preserve">. </w:t>
      </w:r>
      <w:r w:rsidRPr="00894396">
        <w:rPr>
          <w:szCs w:val="32"/>
        </w:rPr>
        <w:t>Ces qualités viriles n</w:t>
      </w:r>
      <w:r w:rsidR="008D6F52">
        <w:rPr>
          <w:szCs w:val="32"/>
        </w:rPr>
        <w:t>’</w:t>
      </w:r>
      <w:r w:rsidRPr="00894396">
        <w:rPr>
          <w:szCs w:val="32"/>
        </w:rPr>
        <w:t>avaient peut-être jamais obtenu tribut plus haut que ces pauvres acclamations</w:t>
      </w:r>
      <w:r w:rsidR="008D6F52">
        <w:rPr>
          <w:szCs w:val="32"/>
        </w:rPr>
        <w:t>.</w:t>
      </w:r>
    </w:p>
    <w:p w14:paraId="6A217F85" w14:textId="77777777" w:rsidR="008D6F52" w:rsidRDefault="00000000" w:rsidP="008D6F52">
      <w:pPr>
        <w:rPr>
          <w:szCs w:val="32"/>
        </w:rPr>
      </w:pPr>
      <w:r w:rsidRPr="00894396">
        <w:rPr>
          <w:szCs w:val="32"/>
        </w:rPr>
        <w:t>Telle est la relation fidèle des phrases échangées</w:t>
      </w:r>
      <w:r w:rsidR="008D6F52">
        <w:rPr>
          <w:szCs w:val="32"/>
        </w:rPr>
        <w:t xml:space="preserve">, </w:t>
      </w:r>
      <w:r w:rsidRPr="00894396">
        <w:rPr>
          <w:szCs w:val="32"/>
        </w:rPr>
        <w:t>pendant la retraite de Russie</w:t>
      </w:r>
      <w:r w:rsidR="008D6F52">
        <w:rPr>
          <w:szCs w:val="32"/>
        </w:rPr>
        <w:t xml:space="preserve">, </w:t>
      </w:r>
      <w:r w:rsidRPr="00894396">
        <w:rPr>
          <w:szCs w:val="32"/>
        </w:rPr>
        <w:t>entre les colonels d</w:t>
      </w:r>
      <w:r w:rsidR="008D6F52">
        <w:rPr>
          <w:szCs w:val="32"/>
        </w:rPr>
        <w:t>’</w:t>
      </w:r>
      <w:r w:rsidRPr="00894396">
        <w:rPr>
          <w:szCs w:val="32"/>
        </w:rPr>
        <w:t>Hubert et Féraud</w:t>
      </w:r>
      <w:r w:rsidR="008D6F52">
        <w:rPr>
          <w:szCs w:val="32"/>
        </w:rPr>
        <w:t xml:space="preserve">. </w:t>
      </w:r>
      <w:r w:rsidRPr="00894396">
        <w:rPr>
          <w:szCs w:val="32"/>
        </w:rPr>
        <w:t>La taciturnité de Féraud était la marque d</w:t>
      </w:r>
      <w:r w:rsidR="008D6F52">
        <w:rPr>
          <w:szCs w:val="32"/>
        </w:rPr>
        <w:t>’</w:t>
      </w:r>
      <w:r w:rsidRPr="00894396">
        <w:rPr>
          <w:szCs w:val="32"/>
        </w:rPr>
        <w:t>une fureur concentrée</w:t>
      </w:r>
      <w:r w:rsidR="008D6F52">
        <w:rPr>
          <w:szCs w:val="32"/>
        </w:rPr>
        <w:t xml:space="preserve">. </w:t>
      </w:r>
      <w:r w:rsidRPr="00894396">
        <w:rPr>
          <w:szCs w:val="32"/>
        </w:rPr>
        <w:t>Court</w:t>
      </w:r>
      <w:r w:rsidR="008D6F52">
        <w:rPr>
          <w:szCs w:val="32"/>
        </w:rPr>
        <w:t xml:space="preserve">, </w:t>
      </w:r>
      <w:r w:rsidRPr="00894396">
        <w:rPr>
          <w:szCs w:val="32"/>
        </w:rPr>
        <w:t>velu</w:t>
      </w:r>
      <w:r w:rsidR="008D6F52">
        <w:rPr>
          <w:szCs w:val="32"/>
        </w:rPr>
        <w:t xml:space="preserve">, </w:t>
      </w:r>
      <w:r w:rsidRPr="00894396">
        <w:rPr>
          <w:szCs w:val="32"/>
        </w:rPr>
        <w:t>le visage noir de crasse et d</w:t>
      </w:r>
      <w:r w:rsidR="008D6F52">
        <w:rPr>
          <w:szCs w:val="32"/>
        </w:rPr>
        <w:t>’</w:t>
      </w:r>
      <w:r w:rsidRPr="00894396">
        <w:rPr>
          <w:szCs w:val="32"/>
        </w:rPr>
        <w:t>une poussée de rude barbe</w:t>
      </w:r>
      <w:r w:rsidR="008D6F52">
        <w:rPr>
          <w:szCs w:val="32"/>
        </w:rPr>
        <w:t xml:space="preserve">, </w:t>
      </w:r>
      <w:r w:rsidRPr="00894396">
        <w:rPr>
          <w:szCs w:val="32"/>
        </w:rPr>
        <w:t>une main gelée en écharpe et enveloppée d</w:t>
      </w:r>
      <w:r w:rsidR="008D6F52">
        <w:rPr>
          <w:szCs w:val="32"/>
        </w:rPr>
        <w:t>’</w:t>
      </w:r>
      <w:r w:rsidRPr="00894396">
        <w:rPr>
          <w:szCs w:val="32"/>
        </w:rPr>
        <w:t>ignobles chiffons</w:t>
      </w:r>
      <w:r w:rsidR="008D6F52">
        <w:rPr>
          <w:szCs w:val="32"/>
        </w:rPr>
        <w:t xml:space="preserve">, </w:t>
      </w:r>
      <w:r w:rsidRPr="00894396">
        <w:rPr>
          <w:szCs w:val="32"/>
        </w:rPr>
        <w:t>il accusait le sort d</w:t>
      </w:r>
      <w:r w:rsidR="008D6F52">
        <w:rPr>
          <w:szCs w:val="32"/>
        </w:rPr>
        <w:t>’</w:t>
      </w:r>
      <w:r w:rsidRPr="00894396">
        <w:rPr>
          <w:szCs w:val="32"/>
        </w:rPr>
        <w:t>une perfidie sans pareille à l</w:t>
      </w:r>
      <w:r w:rsidR="008D6F52">
        <w:rPr>
          <w:szCs w:val="32"/>
        </w:rPr>
        <w:t>’</w:t>
      </w:r>
      <w:r w:rsidRPr="00894396">
        <w:rPr>
          <w:szCs w:val="32"/>
        </w:rPr>
        <w:t>égard de l</w:t>
      </w:r>
      <w:r w:rsidR="008D6F52">
        <w:rPr>
          <w:szCs w:val="32"/>
        </w:rPr>
        <w:t>’</w:t>
      </w:r>
      <w:r w:rsidRPr="00894396">
        <w:rPr>
          <w:szCs w:val="32"/>
        </w:rPr>
        <w:t>homme sublime du destin</w:t>
      </w:r>
      <w:r w:rsidR="008D6F52">
        <w:rPr>
          <w:szCs w:val="32"/>
        </w:rPr>
        <w:t xml:space="preserve">. </w:t>
      </w:r>
      <w:r w:rsidRPr="00894396">
        <w:rPr>
          <w:szCs w:val="32"/>
        </w:rPr>
        <w:t>D</w:t>
      </w:r>
      <w:r w:rsidR="008D6F52">
        <w:rPr>
          <w:szCs w:val="32"/>
        </w:rPr>
        <w:t>’</w:t>
      </w:r>
      <w:r w:rsidRPr="00894396">
        <w:rPr>
          <w:szCs w:val="32"/>
        </w:rPr>
        <w:t>Hubert</w:t>
      </w:r>
      <w:r w:rsidR="008D6F52">
        <w:rPr>
          <w:szCs w:val="32"/>
        </w:rPr>
        <w:t xml:space="preserve">, </w:t>
      </w:r>
      <w:r w:rsidRPr="00894396">
        <w:rPr>
          <w:szCs w:val="32"/>
        </w:rPr>
        <w:t>ses longues moustaches pendant en glaçons de chaque côté de ses lèvres bleuies et fendues</w:t>
      </w:r>
      <w:r w:rsidR="008D6F52">
        <w:rPr>
          <w:szCs w:val="32"/>
        </w:rPr>
        <w:t xml:space="preserve">, </w:t>
      </w:r>
      <w:r w:rsidRPr="00894396">
        <w:rPr>
          <w:szCs w:val="32"/>
        </w:rPr>
        <w:t>les paupières enflammées par l</w:t>
      </w:r>
      <w:r w:rsidR="008D6F52">
        <w:rPr>
          <w:szCs w:val="32"/>
        </w:rPr>
        <w:t>’</w:t>
      </w:r>
      <w:r w:rsidRPr="00894396">
        <w:rPr>
          <w:szCs w:val="32"/>
        </w:rPr>
        <w:t>éclat des neiges portait</w:t>
      </w:r>
      <w:r w:rsidR="008D6F52">
        <w:rPr>
          <w:szCs w:val="32"/>
        </w:rPr>
        <w:t xml:space="preserve">, </w:t>
      </w:r>
      <w:r w:rsidRPr="00894396">
        <w:rPr>
          <w:szCs w:val="32"/>
        </w:rPr>
        <w:t>comme principale pièce de costume</w:t>
      </w:r>
      <w:r w:rsidR="008D6F52">
        <w:rPr>
          <w:szCs w:val="32"/>
        </w:rPr>
        <w:t xml:space="preserve">, </w:t>
      </w:r>
      <w:r w:rsidRPr="00894396">
        <w:rPr>
          <w:szCs w:val="32"/>
        </w:rPr>
        <w:t>une peau de mouton</w:t>
      </w:r>
      <w:r w:rsidR="008D6F52">
        <w:rPr>
          <w:szCs w:val="32"/>
        </w:rPr>
        <w:t xml:space="preserve">, </w:t>
      </w:r>
      <w:r w:rsidRPr="00894396">
        <w:rPr>
          <w:szCs w:val="32"/>
        </w:rPr>
        <w:t>péniblement arrachée au cadavre d</w:t>
      </w:r>
      <w:r w:rsidR="008D6F52">
        <w:rPr>
          <w:szCs w:val="32"/>
        </w:rPr>
        <w:t>’</w:t>
      </w:r>
      <w:r w:rsidRPr="00894396">
        <w:rPr>
          <w:szCs w:val="32"/>
        </w:rPr>
        <w:t>un traînard gelé dans une charrette abandonnée</w:t>
      </w:r>
      <w:r w:rsidR="008D6F52">
        <w:rPr>
          <w:szCs w:val="32"/>
        </w:rPr>
        <w:t xml:space="preserve"> ; </w:t>
      </w:r>
      <w:r w:rsidRPr="00894396">
        <w:rPr>
          <w:szCs w:val="32"/>
        </w:rPr>
        <w:t>il considérait les événements avec plus de sérénité</w:t>
      </w:r>
      <w:r w:rsidR="008D6F52">
        <w:rPr>
          <w:szCs w:val="32"/>
        </w:rPr>
        <w:t xml:space="preserve">. </w:t>
      </w:r>
      <w:r w:rsidRPr="00894396">
        <w:rPr>
          <w:szCs w:val="32"/>
        </w:rPr>
        <w:t>Son beau visage aux traits réguliers se dissimulait à demi sous une capote de femme en velours noir</w:t>
      </w:r>
      <w:r w:rsidR="008D6F52">
        <w:rPr>
          <w:szCs w:val="32"/>
        </w:rPr>
        <w:t xml:space="preserve">, </w:t>
      </w:r>
      <w:r w:rsidRPr="00894396">
        <w:rPr>
          <w:szCs w:val="32"/>
        </w:rPr>
        <w:t>par-dessus laquelle il faisait entrer à force un bicorne ramassé sous les roues d</w:t>
      </w:r>
      <w:r w:rsidR="008D6F52">
        <w:rPr>
          <w:szCs w:val="32"/>
        </w:rPr>
        <w:t>’</w:t>
      </w:r>
      <w:r w:rsidRPr="00894396">
        <w:rPr>
          <w:szCs w:val="32"/>
        </w:rPr>
        <w:t>un fourgon militaire qui devait avoir contenu le bagage d</w:t>
      </w:r>
      <w:r w:rsidR="008D6F52">
        <w:rPr>
          <w:szCs w:val="32"/>
        </w:rPr>
        <w:t>’</w:t>
      </w:r>
      <w:r w:rsidRPr="00894396">
        <w:rPr>
          <w:szCs w:val="32"/>
        </w:rPr>
        <w:t>un officier général</w:t>
      </w:r>
      <w:r w:rsidR="008D6F52">
        <w:rPr>
          <w:szCs w:val="32"/>
        </w:rPr>
        <w:t xml:space="preserve">. </w:t>
      </w:r>
      <w:r w:rsidRPr="00894396">
        <w:rPr>
          <w:szCs w:val="32"/>
        </w:rPr>
        <w:t>Trop courte pour un homme de sa taille</w:t>
      </w:r>
      <w:r w:rsidR="008D6F52">
        <w:rPr>
          <w:szCs w:val="32"/>
        </w:rPr>
        <w:t xml:space="preserve">, </w:t>
      </w:r>
      <w:r w:rsidRPr="00894396">
        <w:rPr>
          <w:szCs w:val="32"/>
        </w:rPr>
        <w:t>la peau de mouton finissait très haut</w:t>
      </w:r>
      <w:r w:rsidR="008D6F52">
        <w:rPr>
          <w:szCs w:val="32"/>
        </w:rPr>
        <w:t xml:space="preserve">, </w:t>
      </w:r>
      <w:r w:rsidRPr="00894396">
        <w:rPr>
          <w:szCs w:val="32"/>
        </w:rPr>
        <w:t>et laissait voir</w:t>
      </w:r>
      <w:r w:rsidR="008D6F52">
        <w:rPr>
          <w:szCs w:val="32"/>
        </w:rPr>
        <w:t xml:space="preserve">, </w:t>
      </w:r>
      <w:r w:rsidRPr="00894396">
        <w:rPr>
          <w:szCs w:val="32"/>
        </w:rPr>
        <w:t>à travers les loques de son pantalon</w:t>
      </w:r>
      <w:r w:rsidR="008D6F52">
        <w:rPr>
          <w:szCs w:val="32"/>
        </w:rPr>
        <w:t xml:space="preserve">, </w:t>
      </w:r>
      <w:r w:rsidRPr="00894396">
        <w:rPr>
          <w:szCs w:val="32"/>
        </w:rPr>
        <w:t>la peau bleuie de ses jambes</w:t>
      </w:r>
      <w:r w:rsidR="008D6F52">
        <w:rPr>
          <w:szCs w:val="32"/>
        </w:rPr>
        <w:t xml:space="preserve">. </w:t>
      </w:r>
      <w:r w:rsidRPr="00894396">
        <w:rPr>
          <w:szCs w:val="32"/>
        </w:rPr>
        <w:t>Ce spectacle ne provoquait</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ni raillerie ni pitié</w:t>
      </w:r>
      <w:r w:rsidR="008D6F52">
        <w:rPr>
          <w:szCs w:val="32"/>
        </w:rPr>
        <w:t xml:space="preserve">. </w:t>
      </w:r>
      <w:r w:rsidRPr="00894396">
        <w:rPr>
          <w:szCs w:val="32"/>
        </w:rPr>
        <w:t>Nul ne se préoccupait de la mine ou des misères de son voisin</w:t>
      </w:r>
      <w:r w:rsidR="008D6F52">
        <w:rPr>
          <w:szCs w:val="32"/>
        </w:rPr>
        <w:t xml:space="preserve">. </w:t>
      </w:r>
      <w:r w:rsidRPr="00894396">
        <w:rPr>
          <w:szCs w:val="32"/>
        </w:rPr>
        <w:t>Quant à d</w:t>
      </w:r>
      <w:r w:rsidR="008D6F52">
        <w:rPr>
          <w:szCs w:val="32"/>
        </w:rPr>
        <w:t>’</w:t>
      </w:r>
      <w:r w:rsidRPr="00894396">
        <w:rPr>
          <w:szCs w:val="32"/>
        </w:rPr>
        <w:t>Hubert</w:t>
      </w:r>
      <w:r w:rsidR="008D6F52">
        <w:rPr>
          <w:szCs w:val="32"/>
        </w:rPr>
        <w:t xml:space="preserve">, </w:t>
      </w:r>
      <w:r w:rsidRPr="00894396">
        <w:rPr>
          <w:szCs w:val="32"/>
        </w:rPr>
        <w:t>il était endurci à la peine</w:t>
      </w:r>
      <w:r w:rsidR="008D6F52">
        <w:rPr>
          <w:szCs w:val="32"/>
        </w:rPr>
        <w:t xml:space="preserve">, </w:t>
      </w:r>
      <w:r w:rsidRPr="00894396">
        <w:rPr>
          <w:szCs w:val="32"/>
        </w:rPr>
        <w:t>mais son amour-propre souffrait fort de l</w:t>
      </w:r>
      <w:r w:rsidR="008D6F52">
        <w:rPr>
          <w:szCs w:val="32"/>
        </w:rPr>
        <w:t>’</w:t>
      </w:r>
      <w:r w:rsidRPr="00894396">
        <w:rPr>
          <w:szCs w:val="32"/>
        </w:rPr>
        <w:t>indécence lamentable de son costume</w:t>
      </w:r>
      <w:r w:rsidR="008D6F52">
        <w:rPr>
          <w:szCs w:val="32"/>
        </w:rPr>
        <w:t xml:space="preserve">. </w:t>
      </w:r>
      <w:r w:rsidRPr="00894396">
        <w:rPr>
          <w:szCs w:val="32"/>
        </w:rPr>
        <w:t>On pourrait croire étourdiment qu</w:t>
      </w:r>
      <w:r w:rsidR="008D6F52">
        <w:rPr>
          <w:szCs w:val="32"/>
        </w:rPr>
        <w:t>’</w:t>
      </w:r>
      <w:r w:rsidRPr="00894396">
        <w:rPr>
          <w:szCs w:val="32"/>
        </w:rPr>
        <w:t>avec une véritable armée de morts semés sur le chemin de la retraite</w:t>
      </w:r>
      <w:r w:rsidR="008D6F52">
        <w:rPr>
          <w:szCs w:val="32"/>
        </w:rPr>
        <w:t xml:space="preserve">, </w:t>
      </w:r>
      <w:r w:rsidRPr="00894396">
        <w:rPr>
          <w:szCs w:val="32"/>
        </w:rPr>
        <w:t>il ne fût pas difficile de suppléer à de telles défectuosités</w:t>
      </w:r>
      <w:r w:rsidR="008D6F52">
        <w:rPr>
          <w:szCs w:val="32"/>
        </w:rPr>
        <w:t xml:space="preserve">. </w:t>
      </w:r>
      <w:r w:rsidRPr="00894396">
        <w:rPr>
          <w:szCs w:val="32"/>
        </w:rPr>
        <w:t>Seulement</w:t>
      </w:r>
      <w:r w:rsidR="008D6F52">
        <w:rPr>
          <w:szCs w:val="32"/>
        </w:rPr>
        <w:t xml:space="preserve">, </w:t>
      </w:r>
      <w:r w:rsidRPr="00894396">
        <w:rPr>
          <w:szCs w:val="32"/>
        </w:rPr>
        <w:t>il n</w:t>
      </w:r>
      <w:r w:rsidR="008D6F52">
        <w:rPr>
          <w:szCs w:val="32"/>
        </w:rPr>
        <w:t>’</w:t>
      </w:r>
      <w:r w:rsidRPr="00894396">
        <w:rPr>
          <w:szCs w:val="32"/>
        </w:rPr>
        <w:t xml:space="preserve">est pas aussi </w:t>
      </w:r>
      <w:r w:rsidRPr="00894396">
        <w:rPr>
          <w:szCs w:val="32"/>
        </w:rPr>
        <w:lastRenderedPageBreak/>
        <w:t>facile en pratique qu</w:t>
      </w:r>
      <w:r w:rsidR="008D6F52">
        <w:rPr>
          <w:szCs w:val="32"/>
        </w:rPr>
        <w:t>’</w:t>
      </w:r>
      <w:r w:rsidRPr="00894396">
        <w:rPr>
          <w:szCs w:val="32"/>
        </w:rPr>
        <w:t>en théorie</w:t>
      </w:r>
      <w:r w:rsidR="008D6F52">
        <w:rPr>
          <w:szCs w:val="32"/>
        </w:rPr>
        <w:t xml:space="preserve">, </w:t>
      </w:r>
      <w:r w:rsidRPr="00894396">
        <w:rPr>
          <w:szCs w:val="32"/>
        </w:rPr>
        <w:t>d</w:t>
      </w:r>
      <w:r w:rsidR="008D6F52">
        <w:rPr>
          <w:szCs w:val="32"/>
        </w:rPr>
        <w:t>’</w:t>
      </w:r>
      <w:r w:rsidRPr="00894396">
        <w:rPr>
          <w:szCs w:val="32"/>
        </w:rPr>
        <w:t>arracher une paire de bretelles à un cadavre gelé</w:t>
      </w:r>
      <w:r w:rsidR="008D6F52">
        <w:rPr>
          <w:szCs w:val="32"/>
        </w:rPr>
        <w:t xml:space="preserve">. </w:t>
      </w:r>
      <w:r w:rsidRPr="00894396">
        <w:rPr>
          <w:szCs w:val="32"/>
        </w:rPr>
        <w:t>Il faut s</w:t>
      </w:r>
      <w:r w:rsidR="008D6F52">
        <w:rPr>
          <w:szCs w:val="32"/>
        </w:rPr>
        <w:t>’</w:t>
      </w:r>
      <w:r w:rsidRPr="00894396">
        <w:rPr>
          <w:szCs w:val="32"/>
        </w:rPr>
        <w:t>attarder pendant que les camarades avancent</w:t>
      </w:r>
      <w:r w:rsidR="008D6F52">
        <w:rPr>
          <w:szCs w:val="32"/>
        </w:rPr>
        <w:t xml:space="preserve">, </w:t>
      </w:r>
      <w:r w:rsidRPr="00894396">
        <w:rPr>
          <w:szCs w:val="32"/>
        </w:rPr>
        <w:t>et le colonel d</w:t>
      </w:r>
      <w:r w:rsidR="008D6F52">
        <w:rPr>
          <w:szCs w:val="32"/>
        </w:rPr>
        <w:t>’</w:t>
      </w:r>
      <w:r w:rsidRPr="00894396">
        <w:rPr>
          <w:szCs w:val="32"/>
        </w:rPr>
        <w:t>Hubert se serait fait scrupule de rester en arrière</w:t>
      </w:r>
      <w:r w:rsidR="008D6F52">
        <w:rPr>
          <w:szCs w:val="32"/>
        </w:rPr>
        <w:t xml:space="preserve">. </w:t>
      </w:r>
      <w:r w:rsidRPr="00894396">
        <w:rPr>
          <w:szCs w:val="32"/>
        </w:rPr>
        <w:t>Une fois sorti du rang</w:t>
      </w:r>
      <w:r w:rsidR="008D6F52">
        <w:rPr>
          <w:szCs w:val="32"/>
        </w:rPr>
        <w:t xml:space="preserve">, </w:t>
      </w:r>
      <w:r w:rsidRPr="00894396">
        <w:rPr>
          <w:szCs w:val="32"/>
        </w:rPr>
        <w:t>il n</w:t>
      </w:r>
      <w:r w:rsidR="008D6F52">
        <w:rPr>
          <w:szCs w:val="32"/>
        </w:rPr>
        <w:t>’</w:t>
      </w:r>
      <w:r w:rsidRPr="00894396">
        <w:rPr>
          <w:szCs w:val="32"/>
        </w:rPr>
        <w:t>était jamais sûr de rejoindre son bataillon</w:t>
      </w:r>
      <w:r w:rsidR="008D6F52">
        <w:rPr>
          <w:szCs w:val="32"/>
        </w:rPr>
        <w:t xml:space="preserve">, </w:t>
      </w:r>
      <w:r w:rsidRPr="00894396">
        <w:rPr>
          <w:szCs w:val="32"/>
        </w:rPr>
        <w:t>et l</w:t>
      </w:r>
      <w:r w:rsidR="008D6F52">
        <w:rPr>
          <w:szCs w:val="32"/>
        </w:rPr>
        <w:t>’</w:t>
      </w:r>
      <w:r w:rsidRPr="00894396">
        <w:rPr>
          <w:szCs w:val="32"/>
        </w:rPr>
        <w:t>horrible perspective d</w:t>
      </w:r>
      <w:r w:rsidR="008D6F52">
        <w:rPr>
          <w:szCs w:val="32"/>
        </w:rPr>
        <w:t>’</w:t>
      </w:r>
      <w:r w:rsidRPr="00894396">
        <w:rPr>
          <w:szCs w:val="32"/>
        </w:rPr>
        <w:t>un cadavre opposant à sa violence une inflexible rigidité</w:t>
      </w:r>
      <w:r w:rsidR="008D6F52">
        <w:rPr>
          <w:szCs w:val="32"/>
        </w:rPr>
        <w:t xml:space="preserve">, </w:t>
      </w:r>
      <w:r w:rsidRPr="00894396">
        <w:rPr>
          <w:szCs w:val="32"/>
        </w:rPr>
        <w:t>répugnait à la délicatesse de ses sentiments</w:t>
      </w:r>
      <w:r w:rsidR="008D6F52">
        <w:rPr>
          <w:szCs w:val="32"/>
        </w:rPr>
        <w:t xml:space="preserve">. </w:t>
      </w:r>
      <w:r w:rsidRPr="00894396">
        <w:rPr>
          <w:szCs w:val="32"/>
        </w:rPr>
        <w:t>Par bonheur</w:t>
      </w:r>
      <w:r w:rsidR="008D6F52">
        <w:rPr>
          <w:szCs w:val="32"/>
        </w:rPr>
        <w:t xml:space="preserve">, </w:t>
      </w:r>
      <w:r w:rsidRPr="00894396">
        <w:rPr>
          <w:szCs w:val="32"/>
        </w:rPr>
        <w:t>un jour qu</w:t>
      </w:r>
      <w:r w:rsidR="008D6F52">
        <w:rPr>
          <w:szCs w:val="32"/>
        </w:rPr>
        <w:t>’</w:t>
      </w:r>
      <w:r w:rsidRPr="00894396">
        <w:rPr>
          <w:szCs w:val="32"/>
        </w:rPr>
        <w:t>il creusait un monticule de neige</w:t>
      </w:r>
      <w:r w:rsidR="008D6F52">
        <w:rPr>
          <w:szCs w:val="32"/>
        </w:rPr>
        <w:t xml:space="preserve">, </w:t>
      </w:r>
      <w:r w:rsidRPr="00894396">
        <w:rPr>
          <w:szCs w:val="32"/>
        </w:rPr>
        <w:t>entre les baraques d</w:t>
      </w:r>
      <w:r w:rsidR="008D6F52">
        <w:rPr>
          <w:szCs w:val="32"/>
        </w:rPr>
        <w:t>’</w:t>
      </w:r>
      <w:r w:rsidRPr="00894396">
        <w:rPr>
          <w:szCs w:val="32"/>
        </w:rPr>
        <w:t>un village</w:t>
      </w:r>
      <w:r w:rsidR="008D6F52">
        <w:rPr>
          <w:szCs w:val="32"/>
        </w:rPr>
        <w:t xml:space="preserve">, </w:t>
      </w:r>
      <w:r w:rsidRPr="00894396">
        <w:rPr>
          <w:szCs w:val="32"/>
        </w:rPr>
        <w:t>dans l</w:t>
      </w:r>
      <w:r w:rsidR="008D6F52">
        <w:rPr>
          <w:szCs w:val="32"/>
        </w:rPr>
        <w:t>’</w:t>
      </w:r>
      <w:r w:rsidRPr="00894396">
        <w:rPr>
          <w:szCs w:val="32"/>
        </w:rPr>
        <w:t>espoir de trouver une pomme de terre gelée ou quelque débris de légume à se mettre sous la dent</w:t>
      </w:r>
      <w:r w:rsidR="008D6F52">
        <w:rPr>
          <w:szCs w:val="32"/>
        </w:rPr>
        <w:t xml:space="preserve">, </w:t>
      </w:r>
      <w:r w:rsidRPr="00894396">
        <w:rPr>
          <w:szCs w:val="32"/>
        </w:rPr>
        <w:t>le colonel d</w:t>
      </w:r>
      <w:r w:rsidR="008D6F52">
        <w:rPr>
          <w:szCs w:val="32"/>
        </w:rPr>
        <w:t>’</w:t>
      </w:r>
      <w:r w:rsidRPr="00894396">
        <w:rPr>
          <w:szCs w:val="32"/>
        </w:rPr>
        <w:t>Hubert découvrit une paire de ces nattes dont les paysans russes garnissent les côtés de leurs charrettes</w:t>
      </w:r>
      <w:r w:rsidR="008D6F52">
        <w:rPr>
          <w:szCs w:val="32"/>
        </w:rPr>
        <w:t xml:space="preserve">. </w:t>
      </w:r>
      <w:r w:rsidRPr="00894396">
        <w:rPr>
          <w:szCs w:val="32"/>
        </w:rPr>
        <w:t>Débarrassées de la neige gelée qui les recouvrait</w:t>
      </w:r>
      <w:r w:rsidR="008D6F52">
        <w:rPr>
          <w:szCs w:val="32"/>
        </w:rPr>
        <w:t xml:space="preserve">, </w:t>
      </w:r>
      <w:r w:rsidRPr="00894396">
        <w:rPr>
          <w:szCs w:val="32"/>
        </w:rPr>
        <w:t>pliées autour de son élégante personne et fixées autour de sa taille</w:t>
      </w:r>
      <w:r w:rsidR="008D6F52">
        <w:rPr>
          <w:szCs w:val="32"/>
        </w:rPr>
        <w:t xml:space="preserve">, </w:t>
      </w:r>
      <w:r w:rsidRPr="00894396">
        <w:rPr>
          <w:szCs w:val="32"/>
        </w:rPr>
        <w:t>elles formèrent une sorte de jupe raide</w:t>
      </w:r>
      <w:r w:rsidR="008D6F52">
        <w:rPr>
          <w:szCs w:val="32"/>
        </w:rPr>
        <w:t xml:space="preserve">, </w:t>
      </w:r>
      <w:r w:rsidRPr="00894396">
        <w:rPr>
          <w:szCs w:val="32"/>
        </w:rPr>
        <w:t>en forme de cloche</w:t>
      </w:r>
      <w:r w:rsidR="008D6F52">
        <w:rPr>
          <w:szCs w:val="32"/>
        </w:rPr>
        <w:t xml:space="preserve">, </w:t>
      </w:r>
      <w:r w:rsidRPr="00894396">
        <w:rPr>
          <w:szCs w:val="32"/>
        </w:rPr>
        <w:t>qui donna au colonel d</w:t>
      </w:r>
      <w:r w:rsidR="008D6F52">
        <w:rPr>
          <w:szCs w:val="32"/>
        </w:rPr>
        <w:t>’</w:t>
      </w:r>
      <w:r w:rsidRPr="00894396">
        <w:rPr>
          <w:szCs w:val="32"/>
        </w:rPr>
        <w:t>Hubert</w:t>
      </w:r>
      <w:r w:rsidR="008D6F52">
        <w:rPr>
          <w:szCs w:val="32"/>
        </w:rPr>
        <w:t xml:space="preserve">, </w:t>
      </w:r>
      <w:r w:rsidRPr="00894396">
        <w:rPr>
          <w:szCs w:val="32"/>
        </w:rPr>
        <w:t>un aspect parfaitement décent</w:t>
      </w:r>
      <w:r w:rsidR="008D6F52">
        <w:rPr>
          <w:szCs w:val="32"/>
        </w:rPr>
        <w:t xml:space="preserve">, </w:t>
      </w:r>
      <w:r w:rsidRPr="00894396">
        <w:rPr>
          <w:szCs w:val="32"/>
        </w:rPr>
        <w:t>mais attira encore plus l</w:t>
      </w:r>
      <w:r w:rsidR="008D6F52">
        <w:rPr>
          <w:szCs w:val="32"/>
        </w:rPr>
        <w:t>’</w:t>
      </w:r>
      <w:r w:rsidRPr="00894396">
        <w:rPr>
          <w:szCs w:val="32"/>
        </w:rPr>
        <w:t>attention sur sa personne</w:t>
      </w:r>
      <w:r w:rsidR="008D6F52">
        <w:rPr>
          <w:szCs w:val="32"/>
        </w:rPr>
        <w:t>.</w:t>
      </w:r>
    </w:p>
    <w:p w14:paraId="25255EE9" w14:textId="77777777" w:rsidR="008D6F52" w:rsidRDefault="00000000" w:rsidP="008D6F52">
      <w:pPr>
        <w:rPr>
          <w:szCs w:val="32"/>
        </w:rPr>
      </w:pPr>
      <w:r w:rsidRPr="00894396">
        <w:rPr>
          <w:szCs w:val="32"/>
        </w:rPr>
        <w:t>Ainsi accoutré</w:t>
      </w:r>
      <w:r w:rsidR="008D6F52">
        <w:rPr>
          <w:szCs w:val="32"/>
        </w:rPr>
        <w:t xml:space="preserve">, </w:t>
      </w:r>
      <w:r w:rsidRPr="00894396">
        <w:rPr>
          <w:szCs w:val="32"/>
        </w:rPr>
        <w:t>il acheva la retraite</w:t>
      </w:r>
      <w:r w:rsidR="008D6F52">
        <w:rPr>
          <w:szCs w:val="32"/>
        </w:rPr>
        <w:t xml:space="preserve">, </w:t>
      </w:r>
      <w:r w:rsidRPr="00894396">
        <w:rPr>
          <w:szCs w:val="32"/>
        </w:rPr>
        <w:t>sans jamais douter de son salut personnel</w:t>
      </w:r>
      <w:r w:rsidR="008D6F52">
        <w:rPr>
          <w:szCs w:val="32"/>
        </w:rPr>
        <w:t xml:space="preserve">, </w:t>
      </w:r>
      <w:r w:rsidRPr="00894396">
        <w:rPr>
          <w:szCs w:val="32"/>
        </w:rPr>
        <w:t>mais avec un cœur assailli de craintes</w:t>
      </w:r>
      <w:r w:rsidR="008D6F52">
        <w:rPr>
          <w:szCs w:val="32"/>
        </w:rPr>
        <w:t xml:space="preserve">. </w:t>
      </w:r>
      <w:r w:rsidRPr="00894396">
        <w:rPr>
          <w:szCs w:val="32"/>
        </w:rPr>
        <w:t>La belle foi de sa jeunesse était éteinte</w:t>
      </w:r>
      <w:r w:rsidR="008D6F52">
        <w:rPr>
          <w:szCs w:val="32"/>
        </w:rPr>
        <w:t xml:space="preserve">. </w:t>
      </w:r>
      <w:r w:rsidRPr="00894396">
        <w:rPr>
          <w:szCs w:val="32"/>
        </w:rPr>
        <w:t>Lorsqu</w:t>
      </w:r>
      <w:r w:rsidR="008D6F52">
        <w:rPr>
          <w:szCs w:val="32"/>
        </w:rPr>
        <w:t>’</w:t>
      </w:r>
      <w:r w:rsidRPr="00894396">
        <w:rPr>
          <w:szCs w:val="32"/>
        </w:rPr>
        <w:t>une route de gloire menait à des passages aussi imprévus</w:t>
      </w:r>
      <w:r w:rsidR="008D6F52">
        <w:rPr>
          <w:szCs w:val="32"/>
        </w:rPr>
        <w:t xml:space="preserve">, </w:t>
      </w:r>
      <w:r w:rsidRPr="00894396">
        <w:rPr>
          <w:szCs w:val="32"/>
        </w:rPr>
        <w:t>on pouvait se demander</w:t>
      </w:r>
      <w:r w:rsidR="008D6F52">
        <w:rPr>
          <w:szCs w:val="32"/>
        </w:rPr>
        <w:t xml:space="preserve">, – </w:t>
      </w:r>
      <w:r w:rsidRPr="00894396">
        <w:rPr>
          <w:szCs w:val="32"/>
        </w:rPr>
        <w:t>et il aimait à réfléchir</w:t>
      </w:r>
      <w:r w:rsidR="008D6F52">
        <w:rPr>
          <w:szCs w:val="32"/>
        </w:rPr>
        <w:t xml:space="preserve"> –, </w:t>
      </w:r>
      <w:r w:rsidRPr="00894396">
        <w:rPr>
          <w:szCs w:val="32"/>
        </w:rPr>
        <w:t>si le guide était tout à fait digne de confiance</w:t>
      </w:r>
      <w:r w:rsidR="008D6F52">
        <w:rPr>
          <w:szCs w:val="32"/>
        </w:rPr>
        <w:t xml:space="preserve">. </w:t>
      </w:r>
      <w:r w:rsidRPr="00894396">
        <w:rPr>
          <w:szCs w:val="32"/>
        </w:rPr>
        <w:t>C</w:t>
      </w:r>
      <w:r w:rsidR="008D6F52">
        <w:rPr>
          <w:szCs w:val="32"/>
        </w:rPr>
        <w:t>’</w:t>
      </w:r>
      <w:r w:rsidRPr="00894396">
        <w:rPr>
          <w:szCs w:val="32"/>
        </w:rPr>
        <w:t>était là</w:t>
      </w:r>
      <w:r w:rsidR="008D6F52">
        <w:rPr>
          <w:szCs w:val="32"/>
        </w:rPr>
        <w:t xml:space="preserve">, </w:t>
      </w:r>
      <w:r w:rsidRPr="00894396">
        <w:rPr>
          <w:szCs w:val="32"/>
        </w:rPr>
        <w:t>chez lui</w:t>
      </w:r>
      <w:r w:rsidR="008D6F52">
        <w:rPr>
          <w:szCs w:val="32"/>
        </w:rPr>
        <w:t xml:space="preserve">, </w:t>
      </w:r>
      <w:r w:rsidRPr="00894396">
        <w:rPr>
          <w:szCs w:val="32"/>
        </w:rPr>
        <w:t>tristesse patriotique mêlée aussi de quelque souci personnel</w:t>
      </w:r>
      <w:r w:rsidR="008D6F52">
        <w:rPr>
          <w:szCs w:val="32"/>
        </w:rPr>
        <w:t xml:space="preserve">, </w:t>
      </w:r>
      <w:r w:rsidRPr="00894396">
        <w:rPr>
          <w:szCs w:val="32"/>
        </w:rPr>
        <w:t>et tout à fait différente de l</w:t>
      </w:r>
      <w:r w:rsidR="008D6F52">
        <w:rPr>
          <w:szCs w:val="32"/>
        </w:rPr>
        <w:t>’</w:t>
      </w:r>
      <w:r w:rsidRPr="00894396">
        <w:rPr>
          <w:szCs w:val="32"/>
        </w:rPr>
        <w:t>indignation féroce contre les hommes et les choses que nourrissait le colonel Féraud</w:t>
      </w:r>
      <w:r w:rsidR="008D6F52">
        <w:rPr>
          <w:szCs w:val="32"/>
        </w:rPr>
        <w:t xml:space="preserve">. </w:t>
      </w:r>
      <w:r w:rsidRPr="00894396">
        <w:rPr>
          <w:szCs w:val="32"/>
        </w:rPr>
        <w:t>Dans la petite ville d</w:t>
      </w:r>
      <w:r w:rsidR="008D6F52">
        <w:rPr>
          <w:szCs w:val="32"/>
        </w:rPr>
        <w:t>’</w:t>
      </w:r>
      <w:r w:rsidRPr="00894396">
        <w:rPr>
          <w:szCs w:val="32"/>
        </w:rPr>
        <w:t>Allemagne où il reprit des forces pendant trois semaines</w:t>
      </w:r>
      <w:r w:rsidR="008D6F52">
        <w:rPr>
          <w:szCs w:val="32"/>
        </w:rPr>
        <w:t xml:space="preserve">, </w:t>
      </w:r>
      <w:r w:rsidRPr="00894396">
        <w:rPr>
          <w:szCs w:val="32"/>
        </w:rPr>
        <w:t>le colonel d</w:t>
      </w:r>
      <w:r w:rsidR="008D6F52">
        <w:rPr>
          <w:szCs w:val="32"/>
        </w:rPr>
        <w:t>’</w:t>
      </w:r>
      <w:r w:rsidRPr="00894396">
        <w:rPr>
          <w:szCs w:val="32"/>
        </w:rPr>
        <w:t>Hubert fut surpris de découvrir en lui un désir de repos</w:t>
      </w:r>
      <w:r w:rsidR="008D6F52">
        <w:rPr>
          <w:szCs w:val="32"/>
        </w:rPr>
        <w:t xml:space="preserve">. </w:t>
      </w:r>
      <w:r w:rsidRPr="00894396">
        <w:rPr>
          <w:szCs w:val="32"/>
        </w:rPr>
        <w:t>Sa vigueur recouvrée était étrangement pacifique dans ses aspirations</w:t>
      </w:r>
      <w:r w:rsidR="008D6F52">
        <w:rPr>
          <w:szCs w:val="32"/>
        </w:rPr>
        <w:t xml:space="preserve">. </w:t>
      </w:r>
      <w:r w:rsidRPr="00894396">
        <w:rPr>
          <w:szCs w:val="32"/>
        </w:rPr>
        <w:t>Il méditait en silence sur ce bizarre changement d</w:t>
      </w:r>
      <w:r w:rsidR="008D6F52">
        <w:rPr>
          <w:szCs w:val="32"/>
        </w:rPr>
        <w:t>’</w:t>
      </w:r>
      <w:r w:rsidRPr="00894396">
        <w:rPr>
          <w:szCs w:val="32"/>
        </w:rPr>
        <w:t>humeur</w:t>
      </w:r>
      <w:r w:rsidR="008D6F52">
        <w:rPr>
          <w:szCs w:val="32"/>
        </w:rPr>
        <w:t xml:space="preserve">. </w:t>
      </w:r>
      <w:r w:rsidRPr="00894396">
        <w:rPr>
          <w:szCs w:val="32"/>
        </w:rPr>
        <w:t>Maints de ses camarades éprouvèrent probablement le même sentiment</w:t>
      </w:r>
      <w:r w:rsidR="008D6F52">
        <w:rPr>
          <w:szCs w:val="32"/>
        </w:rPr>
        <w:t xml:space="preserve">. </w:t>
      </w:r>
      <w:r w:rsidRPr="00894396">
        <w:rPr>
          <w:szCs w:val="32"/>
        </w:rPr>
        <w:t>Mais ce n</w:t>
      </w:r>
      <w:r w:rsidR="008D6F52">
        <w:rPr>
          <w:szCs w:val="32"/>
        </w:rPr>
        <w:t>’</w:t>
      </w:r>
      <w:r w:rsidRPr="00894396">
        <w:rPr>
          <w:szCs w:val="32"/>
        </w:rPr>
        <w:t xml:space="preserve">était pas le moment </w:t>
      </w:r>
      <w:r w:rsidRPr="00894396">
        <w:rPr>
          <w:szCs w:val="32"/>
        </w:rPr>
        <w:lastRenderedPageBreak/>
        <w:t>d</w:t>
      </w:r>
      <w:r w:rsidR="008D6F52">
        <w:rPr>
          <w:szCs w:val="32"/>
        </w:rPr>
        <w:t>’</w:t>
      </w:r>
      <w:r w:rsidRPr="00894396">
        <w:rPr>
          <w:szCs w:val="32"/>
        </w:rPr>
        <w:t>en parler</w:t>
      </w:r>
      <w:r w:rsidR="008D6F52">
        <w:rPr>
          <w:szCs w:val="32"/>
        </w:rPr>
        <w:t xml:space="preserve">. </w:t>
      </w:r>
      <w:r w:rsidRPr="00894396">
        <w:rPr>
          <w:szCs w:val="32"/>
        </w:rPr>
        <w:t>Dans une de ses lettres à sa sœur</w:t>
      </w:r>
      <w:r w:rsidR="008D6F52">
        <w:rPr>
          <w:szCs w:val="32"/>
        </w:rPr>
        <w:t xml:space="preserve">, </w:t>
      </w:r>
      <w:r w:rsidRPr="00894396">
        <w:rPr>
          <w:szCs w:val="32"/>
        </w:rPr>
        <w:t>d</w:t>
      </w:r>
      <w:r w:rsidR="008D6F52">
        <w:rPr>
          <w:szCs w:val="32"/>
        </w:rPr>
        <w:t>’</w:t>
      </w:r>
      <w:r w:rsidRPr="00894396">
        <w:rPr>
          <w:szCs w:val="32"/>
        </w:rPr>
        <w:t>Hubert écrivait</w:t>
      </w:r>
      <w:r w:rsidR="008D6F52">
        <w:rPr>
          <w:szCs w:val="32"/>
        </w:rPr>
        <w:t> :</w:t>
      </w:r>
    </w:p>
    <w:p w14:paraId="72298CED" w14:textId="77777777" w:rsidR="008D6F52" w:rsidRDefault="00000000" w:rsidP="008D6F52">
      <w:pPr>
        <w:rPr>
          <w:i/>
          <w:iCs/>
          <w:szCs w:val="32"/>
        </w:rPr>
      </w:pPr>
      <w:r w:rsidRPr="00894396">
        <w:rPr>
          <w:i/>
          <w:iCs/>
          <w:szCs w:val="32"/>
        </w:rPr>
        <w:t>La réalisation de tes plans pour me faire épouser la charmante voisine que tu as dénichée dans ton voisinage</w:t>
      </w:r>
      <w:r w:rsidR="008D6F52">
        <w:rPr>
          <w:i/>
          <w:iCs/>
          <w:szCs w:val="32"/>
        </w:rPr>
        <w:t xml:space="preserve">, </w:t>
      </w:r>
      <w:r w:rsidRPr="00894396">
        <w:rPr>
          <w:i/>
          <w:iCs/>
          <w:szCs w:val="32"/>
        </w:rPr>
        <w:t>paraît plus que jamais douteuse</w:t>
      </w:r>
      <w:r w:rsidR="008D6F52">
        <w:rPr>
          <w:i/>
          <w:iCs/>
          <w:szCs w:val="32"/>
        </w:rPr>
        <w:t xml:space="preserve">, </w:t>
      </w:r>
      <w:r w:rsidRPr="00894396">
        <w:rPr>
          <w:i/>
          <w:iCs/>
          <w:szCs w:val="32"/>
        </w:rPr>
        <w:t>ma chère Léonie</w:t>
      </w:r>
      <w:r w:rsidR="008D6F52">
        <w:rPr>
          <w:i/>
          <w:iCs/>
          <w:szCs w:val="32"/>
        </w:rPr>
        <w:t xml:space="preserve">. </w:t>
      </w:r>
      <w:r w:rsidRPr="00894396">
        <w:rPr>
          <w:i/>
          <w:iCs/>
          <w:szCs w:val="32"/>
        </w:rPr>
        <w:t>La paix n</w:t>
      </w:r>
      <w:r w:rsidR="008D6F52">
        <w:rPr>
          <w:i/>
          <w:iCs/>
          <w:szCs w:val="32"/>
        </w:rPr>
        <w:t>’</w:t>
      </w:r>
      <w:r w:rsidRPr="00894396">
        <w:rPr>
          <w:i/>
          <w:iCs/>
          <w:szCs w:val="32"/>
        </w:rPr>
        <w:t>est pas encore là</w:t>
      </w:r>
      <w:r w:rsidR="008D6F52">
        <w:rPr>
          <w:i/>
          <w:iCs/>
          <w:szCs w:val="32"/>
        </w:rPr>
        <w:t xml:space="preserve"> ; </w:t>
      </w:r>
      <w:r w:rsidRPr="00894396">
        <w:rPr>
          <w:i/>
          <w:iCs/>
          <w:szCs w:val="32"/>
        </w:rPr>
        <w:t>l</w:t>
      </w:r>
      <w:r w:rsidR="008D6F52">
        <w:rPr>
          <w:i/>
          <w:iCs/>
          <w:szCs w:val="32"/>
        </w:rPr>
        <w:t>’</w:t>
      </w:r>
      <w:r w:rsidRPr="00894396">
        <w:rPr>
          <w:i/>
          <w:iCs/>
          <w:szCs w:val="32"/>
        </w:rPr>
        <w:t>Europe a besoin d</w:t>
      </w:r>
      <w:r w:rsidR="008D6F52">
        <w:rPr>
          <w:i/>
          <w:iCs/>
          <w:szCs w:val="32"/>
        </w:rPr>
        <w:t>’</w:t>
      </w:r>
      <w:r w:rsidRPr="00894396">
        <w:rPr>
          <w:i/>
          <w:iCs/>
          <w:szCs w:val="32"/>
        </w:rPr>
        <w:t>une nouvelle leçon</w:t>
      </w:r>
      <w:r w:rsidR="008D6F52">
        <w:rPr>
          <w:i/>
          <w:iCs/>
          <w:szCs w:val="32"/>
        </w:rPr>
        <w:t xml:space="preserve">. </w:t>
      </w:r>
      <w:r w:rsidRPr="00894396">
        <w:rPr>
          <w:i/>
          <w:iCs/>
          <w:szCs w:val="32"/>
        </w:rPr>
        <w:t>Ce sera pour nous une rude tâche</w:t>
      </w:r>
      <w:r w:rsidR="008D6F52">
        <w:rPr>
          <w:i/>
          <w:iCs/>
          <w:szCs w:val="32"/>
        </w:rPr>
        <w:t xml:space="preserve">, </w:t>
      </w:r>
      <w:r w:rsidRPr="00894396">
        <w:rPr>
          <w:i/>
          <w:iCs/>
          <w:szCs w:val="32"/>
        </w:rPr>
        <w:t>mais nous en viendrons à bout</w:t>
      </w:r>
      <w:r w:rsidR="008D6F52">
        <w:rPr>
          <w:i/>
          <w:iCs/>
          <w:szCs w:val="32"/>
        </w:rPr>
        <w:t xml:space="preserve">, </w:t>
      </w:r>
      <w:r w:rsidRPr="00894396">
        <w:rPr>
          <w:i/>
          <w:iCs/>
          <w:szCs w:val="32"/>
        </w:rPr>
        <w:t>car l</w:t>
      </w:r>
      <w:r w:rsidR="008D6F52">
        <w:rPr>
          <w:i/>
          <w:iCs/>
          <w:szCs w:val="32"/>
        </w:rPr>
        <w:t>’</w:t>
      </w:r>
      <w:r w:rsidRPr="00894396">
        <w:rPr>
          <w:i/>
          <w:iCs/>
          <w:szCs w:val="32"/>
        </w:rPr>
        <w:t>Empereur est invincible</w:t>
      </w:r>
      <w:r w:rsidR="008D6F52">
        <w:rPr>
          <w:i/>
          <w:iCs/>
          <w:szCs w:val="32"/>
        </w:rPr>
        <w:t>.</w:t>
      </w:r>
    </w:p>
    <w:p w14:paraId="62079E90" w14:textId="25B6D581" w:rsidR="008D6F52" w:rsidRDefault="00000000" w:rsidP="008D6F52">
      <w:r w:rsidRPr="00894396">
        <w:rPr>
          <w:szCs w:val="32"/>
        </w:rPr>
        <w:t>C</w:t>
      </w:r>
      <w:r w:rsidR="008D6F52">
        <w:rPr>
          <w:szCs w:val="32"/>
        </w:rPr>
        <w:t>’</w:t>
      </w:r>
      <w:r w:rsidRPr="00894396">
        <w:rPr>
          <w:szCs w:val="32"/>
        </w:rPr>
        <w:t>est en ces termes que</w:t>
      </w:r>
      <w:r w:rsidR="008D6F52">
        <w:rPr>
          <w:szCs w:val="32"/>
        </w:rPr>
        <w:t xml:space="preserve">, </w:t>
      </w:r>
      <w:r w:rsidRPr="00894396">
        <w:rPr>
          <w:szCs w:val="32"/>
        </w:rPr>
        <w:t>de Poméranie</w:t>
      </w:r>
      <w:r w:rsidR="008D6F52">
        <w:rPr>
          <w:szCs w:val="32"/>
        </w:rPr>
        <w:t xml:space="preserve">, </w:t>
      </w:r>
      <w:r w:rsidRPr="00894396">
        <w:rPr>
          <w:szCs w:val="32"/>
        </w:rPr>
        <w:t>le colonel d</w:t>
      </w:r>
      <w:r w:rsidR="008D6F52">
        <w:rPr>
          <w:szCs w:val="32"/>
        </w:rPr>
        <w:t>’</w:t>
      </w:r>
      <w:r w:rsidRPr="00894396">
        <w:rPr>
          <w:szCs w:val="32"/>
        </w:rPr>
        <w:t>Hubert écrivait à sa sœur Léonie établie dans le Midi de la France</w:t>
      </w:r>
      <w:r w:rsidR="008D6F52">
        <w:rPr>
          <w:szCs w:val="32"/>
        </w:rPr>
        <w:t xml:space="preserve">. </w:t>
      </w:r>
      <w:r w:rsidRPr="00894396">
        <w:rPr>
          <w:szCs w:val="32"/>
        </w:rPr>
        <w:t>Jusque-là</w:t>
      </w:r>
      <w:r w:rsidR="008D6F52">
        <w:rPr>
          <w:szCs w:val="32"/>
        </w:rPr>
        <w:t xml:space="preserve">, </w:t>
      </w:r>
      <w:r w:rsidRPr="00894396">
        <w:rPr>
          <w:szCs w:val="32"/>
        </w:rPr>
        <w:t>ses sentiments n</w:t>
      </w:r>
      <w:r w:rsidR="008D6F52">
        <w:rPr>
          <w:szCs w:val="32"/>
        </w:rPr>
        <w:t>’</w:t>
      </w:r>
      <w:r w:rsidRPr="00894396">
        <w:rPr>
          <w:szCs w:val="32"/>
        </w:rPr>
        <w:t>auraient pas été désavoués par le colonel Féraud</w:t>
      </w:r>
      <w:r w:rsidR="008D6F52">
        <w:rPr>
          <w:szCs w:val="32"/>
        </w:rPr>
        <w:t xml:space="preserve">, </w:t>
      </w:r>
      <w:r w:rsidRPr="00894396">
        <w:rPr>
          <w:szCs w:val="32"/>
        </w:rPr>
        <w:t>qui n</w:t>
      </w:r>
      <w:r w:rsidR="008D6F52">
        <w:rPr>
          <w:szCs w:val="32"/>
        </w:rPr>
        <w:t>’</w:t>
      </w:r>
      <w:r w:rsidRPr="00894396">
        <w:rPr>
          <w:szCs w:val="32"/>
        </w:rPr>
        <w:t>écrivait à personne</w:t>
      </w:r>
      <w:r w:rsidR="008D6F52">
        <w:rPr>
          <w:szCs w:val="32"/>
        </w:rPr>
        <w:t xml:space="preserve">, </w:t>
      </w:r>
      <w:r w:rsidRPr="00894396">
        <w:rPr>
          <w:szCs w:val="32"/>
        </w:rPr>
        <w:t>dont le père avait été un forgeron illettré</w:t>
      </w:r>
      <w:r w:rsidR="008D6F52">
        <w:rPr>
          <w:szCs w:val="32"/>
        </w:rPr>
        <w:t xml:space="preserve">, </w:t>
      </w:r>
      <w:r w:rsidRPr="00894396">
        <w:rPr>
          <w:szCs w:val="32"/>
        </w:rPr>
        <w:t>qui n</w:t>
      </w:r>
      <w:r w:rsidR="008D6F52">
        <w:rPr>
          <w:szCs w:val="32"/>
        </w:rPr>
        <w:t>’</w:t>
      </w:r>
      <w:r w:rsidRPr="00894396">
        <w:rPr>
          <w:szCs w:val="32"/>
        </w:rPr>
        <w:t>avait ni frère ni sœur</w:t>
      </w:r>
      <w:r w:rsidR="008D6F52">
        <w:rPr>
          <w:szCs w:val="32"/>
        </w:rPr>
        <w:t xml:space="preserve">, </w:t>
      </w:r>
      <w:r w:rsidRPr="00894396">
        <w:rPr>
          <w:szCs w:val="32"/>
        </w:rPr>
        <w:t>et que nul ne souhaitait ardemment unir pour la vie à une charmante jeune fille</w:t>
      </w:r>
      <w:r w:rsidR="008D6F52">
        <w:rPr>
          <w:szCs w:val="32"/>
        </w:rPr>
        <w:t xml:space="preserve">. </w:t>
      </w:r>
      <w:r w:rsidRPr="00894396">
        <w:rPr>
          <w:szCs w:val="32"/>
        </w:rPr>
        <w:t>Mais la lettre du colonel d</w:t>
      </w:r>
      <w:r w:rsidR="008D6F52">
        <w:rPr>
          <w:szCs w:val="32"/>
        </w:rPr>
        <w:t>’</w:t>
      </w:r>
      <w:r w:rsidRPr="00894396">
        <w:rPr>
          <w:szCs w:val="32"/>
        </w:rPr>
        <w:t>Hubert comportait aussi quelques généralités philosophiques</w:t>
      </w:r>
      <w:r w:rsidR="008D6F52">
        <w:rPr>
          <w:szCs w:val="32"/>
        </w:rPr>
        <w:t xml:space="preserve">, </w:t>
      </w:r>
      <w:r w:rsidRPr="00894396">
        <w:rPr>
          <w:szCs w:val="32"/>
        </w:rPr>
        <w:t>touchant l</w:t>
      </w:r>
      <w:r w:rsidR="008D6F52">
        <w:rPr>
          <w:szCs w:val="32"/>
        </w:rPr>
        <w:t>’</w:t>
      </w:r>
      <w:r w:rsidRPr="00894396">
        <w:rPr>
          <w:szCs w:val="32"/>
        </w:rPr>
        <w:t>incertitude de tous les espoirs personnels</w:t>
      </w:r>
      <w:r w:rsidR="008D6F52">
        <w:rPr>
          <w:szCs w:val="32"/>
        </w:rPr>
        <w:t xml:space="preserve">, </w:t>
      </w:r>
      <w:r w:rsidRPr="00894396">
        <w:rPr>
          <w:szCs w:val="32"/>
        </w:rPr>
        <w:t>quand ils sont exclusivement liés à la prestigieuse fortune d</w:t>
      </w:r>
      <w:r w:rsidR="008D6F52">
        <w:rPr>
          <w:szCs w:val="32"/>
        </w:rPr>
        <w:t>’</w:t>
      </w:r>
      <w:r w:rsidRPr="00894396">
        <w:rPr>
          <w:szCs w:val="32"/>
        </w:rPr>
        <w:t>un homme incomparablement grand à coup sûr</w:t>
      </w:r>
      <w:r w:rsidR="008D6F52">
        <w:rPr>
          <w:szCs w:val="32"/>
        </w:rPr>
        <w:t xml:space="preserve">, </w:t>
      </w:r>
      <w:r w:rsidRPr="00894396">
        <w:rPr>
          <w:szCs w:val="32"/>
        </w:rPr>
        <w:t>mais qui reste homme dans sa grandeur</w:t>
      </w:r>
      <w:r w:rsidR="008D6F52">
        <w:rPr>
          <w:szCs w:val="32"/>
        </w:rPr>
        <w:t xml:space="preserve">. </w:t>
      </w:r>
      <w:r w:rsidRPr="00894396">
        <w:rPr>
          <w:szCs w:val="32"/>
        </w:rPr>
        <w:t>Cette restriction eût semblé au colonel Féraud une affreuse hérésie</w:t>
      </w:r>
      <w:r w:rsidR="008D6F52">
        <w:rPr>
          <w:szCs w:val="32"/>
        </w:rPr>
        <w:t xml:space="preserve">, </w:t>
      </w:r>
      <w:r w:rsidRPr="00894396">
        <w:rPr>
          <w:szCs w:val="32"/>
        </w:rPr>
        <w:t>et il aurait tenu pour haute trahison l</w:t>
      </w:r>
      <w:r w:rsidR="008D6F52">
        <w:rPr>
          <w:szCs w:val="32"/>
        </w:rPr>
        <w:t>’</w:t>
      </w:r>
      <w:r w:rsidRPr="00894396">
        <w:rPr>
          <w:szCs w:val="32"/>
        </w:rPr>
        <w:t>expression prudente de pressentiments mélancoliques sur l</w:t>
      </w:r>
      <w:r w:rsidR="008D6F52">
        <w:rPr>
          <w:szCs w:val="32"/>
        </w:rPr>
        <w:t>’</w:t>
      </w:r>
      <w:r w:rsidRPr="00894396">
        <w:rPr>
          <w:szCs w:val="32"/>
        </w:rPr>
        <w:t>avenir des opérations militaires</w:t>
      </w:r>
      <w:r w:rsidR="008D6F52">
        <w:rPr>
          <w:szCs w:val="32"/>
        </w:rPr>
        <w:t xml:space="preserve">. </w:t>
      </w:r>
      <w:r w:rsidRPr="00894396">
        <w:rPr>
          <w:szCs w:val="32"/>
        </w:rPr>
        <w:t>Au contraire</w:t>
      </w:r>
      <w:r w:rsidR="008D6F52">
        <w:rPr>
          <w:szCs w:val="32"/>
        </w:rPr>
        <w:t xml:space="preserve">, </w:t>
      </w:r>
      <w:r w:rsidRPr="00894396">
        <w:rPr>
          <w:szCs w:val="32"/>
        </w:rPr>
        <w:t>Léonie</w:t>
      </w:r>
      <w:r w:rsidR="008D6F52">
        <w:rPr>
          <w:szCs w:val="32"/>
        </w:rPr>
        <w:t xml:space="preserve">, </w:t>
      </w:r>
      <w:r w:rsidRPr="00894396">
        <w:rPr>
          <w:szCs w:val="32"/>
        </w:rPr>
        <w:t>la sœur du colonel d</w:t>
      </w:r>
      <w:r w:rsidR="008D6F52">
        <w:rPr>
          <w:szCs w:val="32"/>
        </w:rPr>
        <w:t>’</w:t>
      </w:r>
      <w:r w:rsidRPr="00894396">
        <w:rPr>
          <w:szCs w:val="32"/>
        </w:rPr>
        <w:t>Hubert</w:t>
      </w:r>
      <w:r w:rsidR="008D6F52">
        <w:rPr>
          <w:szCs w:val="32"/>
        </w:rPr>
        <w:t xml:space="preserve">, </w:t>
      </w:r>
      <w:r w:rsidRPr="00894396">
        <w:rPr>
          <w:szCs w:val="32"/>
        </w:rPr>
        <w:t>en accueillit la lecture avec une satisfaction profonde</w:t>
      </w:r>
      <w:r w:rsidR="008D6F52">
        <w:rPr>
          <w:szCs w:val="32"/>
        </w:rPr>
        <w:t xml:space="preserve">, </w:t>
      </w:r>
      <w:r w:rsidRPr="00894396">
        <w:rPr>
          <w:szCs w:val="32"/>
        </w:rPr>
        <w:t>et se dit</w:t>
      </w:r>
      <w:r w:rsidR="008D6F52">
        <w:rPr>
          <w:szCs w:val="32"/>
        </w:rPr>
        <w:t xml:space="preserve">, </w:t>
      </w:r>
      <w:r w:rsidRPr="00894396">
        <w:rPr>
          <w:szCs w:val="32"/>
        </w:rPr>
        <w:t>en pliant pensivement sa lettre</w:t>
      </w:r>
      <w:r w:rsidR="008D6F52">
        <w:rPr>
          <w:szCs w:val="32"/>
        </w:rPr>
        <w:t> : « </w:t>
      </w:r>
      <w:r w:rsidRPr="00894396">
        <w:rPr>
          <w:szCs w:val="32"/>
        </w:rPr>
        <w:t>qu</w:t>
      </w:r>
      <w:r w:rsidR="008D6F52">
        <w:rPr>
          <w:szCs w:val="32"/>
        </w:rPr>
        <w:t>’</w:t>
      </w:r>
      <w:r w:rsidRPr="00894396">
        <w:rPr>
          <w:szCs w:val="32"/>
        </w:rPr>
        <w:t>Armand allait finir par devenir raisonnable</w:t>
      </w:r>
      <w:r w:rsidR="008D6F52">
        <w:rPr>
          <w:szCs w:val="32"/>
        </w:rPr>
        <w:t>. »</w:t>
      </w:r>
    </w:p>
    <w:p w14:paraId="72ACF752" w14:textId="77777777" w:rsidR="008D6F52" w:rsidRDefault="00000000" w:rsidP="008D6F52">
      <w:pPr>
        <w:rPr>
          <w:szCs w:val="32"/>
        </w:rPr>
      </w:pPr>
      <w:r w:rsidRPr="00894396">
        <w:rPr>
          <w:szCs w:val="32"/>
        </w:rPr>
        <w:t>Depuis son mariage dans une famille du Midi</w:t>
      </w:r>
      <w:r w:rsidR="008D6F52">
        <w:rPr>
          <w:szCs w:val="32"/>
        </w:rPr>
        <w:t xml:space="preserve">, </w:t>
      </w:r>
      <w:r w:rsidRPr="00894396">
        <w:rPr>
          <w:szCs w:val="32"/>
        </w:rPr>
        <w:t>elle avait acquis une foi ardente dans le retour du souverain légitime</w:t>
      </w:r>
      <w:r w:rsidR="008D6F52">
        <w:rPr>
          <w:szCs w:val="32"/>
        </w:rPr>
        <w:t xml:space="preserve">. </w:t>
      </w:r>
      <w:r w:rsidRPr="00894396">
        <w:rPr>
          <w:szCs w:val="32"/>
        </w:rPr>
        <w:t>Pleine d</w:t>
      </w:r>
      <w:r w:rsidR="008D6F52">
        <w:rPr>
          <w:szCs w:val="32"/>
        </w:rPr>
        <w:t>’</w:t>
      </w:r>
      <w:r w:rsidRPr="00894396">
        <w:rPr>
          <w:szCs w:val="32"/>
        </w:rPr>
        <w:t>anxieux espoir</w:t>
      </w:r>
      <w:r w:rsidR="008D6F52">
        <w:rPr>
          <w:szCs w:val="32"/>
        </w:rPr>
        <w:t xml:space="preserve">, </w:t>
      </w:r>
      <w:r w:rsidRPr="00894396">
        <w:rPr>
          <w:szCs w:val="32"/>
        </w:rPr>
        <w:t>elle priait matin et soir et faisait brûler des cierges dans les églises pour le salut et la prospérité de son frère</w:t>
      </w:r>
      <w:r w:rsidR="008D6F52">
        <w:rPr>
          <w:szCs w:val="32"/>
        </w:rPr>
        <w:t>.</w:t>
      </w:r>
    </w:p>
    <w:p w14:paraId="369B55E4" w14:textId="77777777" w:rsidR="008D6F52" w:rsidRDefault="00000000" w:rsidP="008D6F52">
      <w:pPr>
        <w:rPr>
          <w:szCs w:val="32"/>
        </w:rPr>
      </w:pPr>
      <w:r w:rsidRPr="00894396">
        <w:rPr>
          <w:szCs w:val="32"/>
        </w:rPr>
        <w:lastRenderedPageBreak/>
        <w:t>Elle eut tout lieu de croire que ses prières avaient été entendues</w:t>
      </w:r>
      <w:r w:rsidR="008D6F52">
        <w:rPr>
          <w:szCs w:val="32"/>
        </w:rPr>
        <w:t xml:space="preserve">. </w:t>
      </w:r>
      <w:r w:rsidRPr="00894396">
        <w:rPr>
          <w:szCs w:val="32"/>
        </w:rPr>
        <w:t>Le colonel d</w:t>
      </w:r>
      <w:r w:rsidR="008D6F52">
        <w:rPr>
          <w:szCs w:val="32"/>
        </w:rPr>
        <w:t>’</w:t>
      </w:r>
      <w:r w:rsidRPr="00894396">
        <w:rPr>
          <w:szCs w:val="32"/>
        </w:rPr>
        <w:t xml:space="preserve">Hubert passa par </w:t>
      </w:r>
      <w:proofErr w:type="spellStart"/>
      <w:r w:rsidRPr="00894396">
        <w:rPr>
          <w:szCs w:val="32"/>
        </w:rPr>
        <w:t>Lutzen</w:t>
      </w:r>
      <w:proofErr w:type="spellEnd"/>
      <w:r w:rsidR="008D6F52">
        <w:rPr>
          <w:szCs w:val="32"/>
        </w:rPr>
        <w:t xml:space="preserve">, </w:t>
      </w:r>
      <w:r w:rsidRPr="00894396">
        <w:rPr>
          <w:szCs w:val="32"/>
        </w:rPr>
        <w:t>Bautzen</w:t>
      </w:r>
      <w:r w:rsidR="008D6F52">
        <w:rPr>
          <w:szCs w:val="32"/>
        </w:rPr>
        <w:t xml:space="preserve">, </w:t>
      </w:r>
      <w:r w:rsidRPr="00894396">
        <w:rPr>
          <w:szCs w:val="32"/>
        </w:rPr>
        <w:t>et Leipzig sans une égratignure et y acquit une réputation nouvelle</w:t>
      </w:r>
      <w:r w:rsidR="008D6F52">
        <w:rPr>
          <w:szCs w:val="32"/>
        </w:rPr>
        <w:t xml:space="preserve">. </w:t>
      </w:r>
      <w:r w:rsidRPr="00894396">
        <w:rPr>
          <w:szCs w:val="32"/>
        </w:rPr>
        <w:t>Adaptant sa conduite aux nécessités de cette période désespérée</w:t>
      </w:r>
      <w:r w:rsidR="008D6F52">
        <w:rPr>
          <w:szCs w:val="32"/>
        </w:rPr>
        <w:t xml:space="preserve">, </w:t>
      </w:r>
      <w:r w:rsidRPr="00894396">
        <w:rPr>
          <w:szCs w:val="32"/>
        </w:rPr>
        <w:t>il n</w:t>
      </w:r>
      <w:r w:rsidR="008D6F52">
        <w:rPr>
          <w:szCs w:val="32"/>
        </w:rPr>
        <w:t>’</w:t>
      </w:r>
      <w:r w:rsidRPr="00894396">
        <w:rPr>
          <w:szCs w:val="32"/>
        </w:rPr>
        <w:t>avait jamais soufflé mot à quiconque de ses appréhensions</w:t>
      </w:r>
      <w:r w:rsidR="008D6F52">
        <w:rPr>
          <w:szCs w:val="32"/>
        </w:rPr>
        <w:t xml:space="preserve">. </w:t>
      </w:r>
      <w:r w:rsidRPr="00894396">
        <w:rPr>
          <w:szCs w:val="32"/>
        </w:rPr>
        <w:t>Il les dissimulait sous la courtoisie enjouée d</w:t>
      </w:r>
      <w:r w:rsidR="008D6F52">
        <w:rPr>
          <w:szCs w:val="32"/>
        </w:rPr>
        <w:t>’</w:t>
      </w:r>
      <w:r w:rsidRPr="00894396">
        <w:rPr>
          <w:szCs w:val="32"/>
        </w:rPr>
        <w:t>un caractère si aimable que ses interlocuteurs étaient tentés de se demander si le colonel d</w:t>
      </w:r>
      <w:r w:rsidR="008D6F52">
        <w:rPr>
          <w:szCs w:val="32"/>
        </w:rPr>
        <w:t>’</w:t>
      </w:r>
      <w:r w:rsidRPr="00894396">
        <w:rPr>
          <w:szCs w:val="32"/>
        </w:rPr>
        <w:t>Hubert saisissait bien toute la portée des désastres</w:t>
      </w:r>
      <w:r w:rsidR="008D6F52">
        <w:rPr>
          <w:szCs w:val="32"/>
        </w:rPr>
        <w:t xml:space="preserve">. </w:t>
      </w:r>
      <w:r w:rsidRPr="00894396">
        <w:rPr>
          <w:szCs w:val="32"/>
        </w:rPr>
        <w:t>Ses regards</w:t>
      </w:r>
      <w:r w:rsidR="008D6F52">
        <w:rPr>
          <w:szCs w:val="32"/>
        </w:rPr>
        <w:t xml:space="preserve">, </w:t>
      </w:r>
      <w:r w:rsidRPr="00894396">
        <w:rPr>
          <w:szCs w:val="32"/>
        </w:rPr>
        <w:t>pas plus que son attitude ne témoignaient d</w:t>
      </w:r>
      <w:r w:rsidR="008D6F52">
        <w:rPr>
          <w:szCs w:val="32"/>
        </w:rPr>
        <w:t>’</w:t>
      </w:r>
      <w:r w:rsidRPr="00894396">
        <w:rPr>
          <w:szCs w:val="32"/>
        </w:rPr>
        <w:t>aucun trouble</w:t>
      </w:r>
      <w:r w:rsidR="008D6F52">
        <w:rPr>
          <w:szCs w:val="32"/>
        </w:rPr>
        <w:t xml:space="preserve">. </w:t>
      </w:r>
      <w:r w:rsidRPr="00894396">
        <w:rPr>
          <w:szCs w:val="32"/>
        </w:rPr>
        <w:t>La calme aménité de ses yeux bleus déconcertait tous les mécontents et faisait hésiter le désespoir même</w:t>
      </w:r>
      <w:r w:rsidR="008D6F52">
        <w:rPr>
          <w:szCs w:val="32"/>
        </w:rPr>
        <w:t>.</w:t>
      </w:r>
    </w:p>
    <w:p w14:paraId="6BCC4259" w14:textId="77777777" w:rsidR="008D6F52" w:rsidRDefault="00000000" w:rsidP="008D6F52">
      <w:pPr>
        <w:rPr>
          <w:szCs w:val="32"/>
        </w:rPr>
      </w:pPr>
      <w:r w:rsidRPr="00894396">
        <w:rPr>
          <w:szCs w:val="32"/>
        </w:rPr>
        <w:t>Ce calme fut remarqué avec faveur par l</w:t>
      </w:r>
      <w:r w:rsidR="008D6F52">
        <w:rPr>
          <w:szCs w:val="32"/>
        </w:rPr>
        <w:t>’</w:t>
      </w:r>
      <w:r w:rsidRPr="00894396">
        <w:rPr>
          <w:szCs w:val="32"/>
        </w:rPr>
        <w:t>Empereur en personne</w:t>
      </w:r>
      <w:r w:rsidR="008D6F52">
        <w:rPr>
          <w:szCs w:val="32"/>
        </w:rPr>
        <w:t xml:space="preserve">, </w:t>
      </w:r>
      <w:r w:rsidRPr="00894396">
        <w:rPr>
          <w:szCs w:val="32"/>
        </w:rPr>
        <w:t>car le colonel d</w:t>
      </w:r>
      <w:r w:rsidR="008D6F52">
        <w:rPr>
          <w:szCs w:val="32"/>
        </w:rPr>
        <w:t>’</w:t>
      </w:r>
      <w:r w:rsidRPr="00894396">
        <w:rPr>
          <w:szCs w:val="32"/>
        </w:rPr>
        <w:t>Hubert</w:t>
      </w:r>
      <w:r w:rsidR="008D6F52">
        <w:rPr>
          <w:szCs w:val="32"/>
        </w:rPr>
        <w:t xml:space="preserve">, </w:t>
      </w:r>
      <w:r w:rsidRPr="00894396">
        <w:rPr>
          <w:szCs w:val="32"/>
        </w:rPr>
        <w:t>maintenant attaché à la personne du Major Général</w:t>
      </w:r>
      <w:r w:rsidR="008D6F52">
        <w:rPr>
          <w:szCs w:val="32"/>
        </w:rPr>
        <w:t xml:space="preserve">, </w:t>
      </w:r>
      <w:r w:rsidRPr="00894396">
        <w:rPr>
          <w:szCs w:val="32"/>
        </w:rPr>
        <w:t>eut plusieurs fois l</w:t>
      </w:r>
      <w:r w:rsidR="008D6F52">
        <w:rPr>
          <w:szCs w:val="32"/>
        </w:rPr>
        <w:t>’</w:t>
      </w:r>
      <w:r w:rsidRPr="00894396">
        <w:rPr>
          <w:szCs w:val="32"/>
        </w:rPr>
        <w:t>honneur d</w:t>
      </w:r>
      <w:r w:rsidR="008D6F52">
        <w:rPr>
          <w:szCs w:val="32"/>
        </w:rPr>
        <w:t>’</w:t>
      </w:r>
      <w:r w:rsidRPr="00894396">
        <w:rPr>
          <w:szCs w:val="32"/>
        </w:rPr>
        <w:t>attirer le regard impérial</w:t>
      </w:r>
      <w:r w:rsidR="008D6F52">
        <w:rPr>
          <w:szCs w:val="32"/>
        </w:rPr>
        <w:t xml:space="preserve">. </w:t>
      </w:r>
      <w:r w:rsidRPr="00894396">
        <w:rPr>
          <w:szCs w:val="32"/>
        </w:rPr>
        <w:t>Mais il exaspérait la nature impétueuse du colonel Féraud</w:t>
      </w:r>
      <w:r w:rsidR="008D6F52">
        <w:rPr>
          <w:szCs w:val="32"/>
        </w:rPr>
        <w:t xml:space="preserve">. </w:t>
      </w:r>
      <w:r w:rsidRPr="00894396">
        <w:rPr>
          <w:szCs w:val="32"/>
        </w:rPr>
        <w:t>Passant à Magdebourg</w:t>
      </w:r>
      <w:r w:rsidR="008D6F52">
        <w:rPr>
          <w:szCs w:val="32"/>
        </w:rPr>
        <w:t xml:space="preserve">, </w:t>
      </w:r>
      <w:r w:rsidRPr="00894396">
        <w:rPr>
          <w:szCs w:val="32"/>
        </w:rPr>
        <w:t>pour affaire de service</w:t>
      </w:r>
      <w:r w:rsidR="008D6F52">
        <w:rPr>
          <w:szCs w:val="32"/>
        </w:rPr>
        <w:t xml:space="preserve">, </w:t>
      </w:r>
      <w:r w:rsidRPr="00894396">
        <w:rPr>
          <w:szCs w:val="32"/>
        </w:rPr>
        <w:t>ce dernier se permit</w:t>
      </w:r>
      <w:r w:rsidR="008D6F52">
        <w:rPr>
          <w:szCs w:val="32"/>
        </w:rPr>
        <w:t xml:space="preserve">, </w:t>
      </w:r>
      <w:r w:rsidRPr="00894396">
        <w:rPr>
          <w:szCs w:val="32"/>
        </w:rPr>
        <w:t>en dînant mélancoliquement chez le Commandant de Place</w:t>
      </w:r>
      <w:r w:rsidR="008D6F52">
        <w:rPr>
          <w:szCs w:val="32"/>
        </w:rPr>
        <w:t xml:space="preserve">, </w:t>
      </w:r>
      <w:r w:rsidRPr="00894396">
        <w:rPr>
          <w:szCs w:val="32"/>
        </w:rPr>
        <w:t>de dire de son adversaire</w:t>
      </w:r>
      <w:r w:rsidR="008D6F52">
        <w:rPr>
          <w:szCs w:val="32"/>
        </w:rPr>
        <w:t xml:space="preserve"> : – </w:t>
      </w:r>
      <w:r w:rsidRPr="00894396">
        <w:rPr>
          <w:szCs w:val="32"/>
        </w:rPr>
        <w:t>Cet homme-là n</w:t>
      </w:r>
      <w:r w:rsidR="008D6F52">
        <w:rPr>
          <w:szCs w:val="32"/>
        </w:rPr>
        <w:t>’</w:t>
      </w:r>
      <w:r w:rsidRPr="00894396">
        <w:rPr>
          <w:szCs w:val="32"/>
        </w:rPr>
        <w:t>a jamais aimé l</w:t>
      </w:r>
      <w:r w:rsidR="008D6F52">
        <w:rPr>
          <w:szCs w:val="32"/>
        </w:rPr>
        <w:t>’</w:t>
      </w:r>
      <w:r w:rsidRPr="00894396">
        <w:rPr>
          <w:szCs w:val="32"/>
        </w:rPr>
        <w:t>Empereur</w:t>
      </w:r>
      <w:r w:rsidR="008D6F52">
        <w:rPr>
          <w:szCs w:val="32"/>
        </w:rPr>
        <w:t xml:space="preserve"> ! </w:t>
      </w:r>
      <w:r w:rsidRPr="00894396">
        <w:rPr>
          <w:szCs w:val="32"/>
        </w:rPr>
        <w:t>et cette déclaration fut accueillie dans un profond silence par les autres convives</w:t>
      </w:r>
      <w:r w:rsidR="008D6F52">
        <w:rPr>
          <w:szCs w:val="32"/>
        </w:rPr>
        <w:t xml:space="preserve">. </w:t>
      </w:r>
      <w:r w:rsidRPr="00894396">
        <w:rPr>
          <w:szCs w:val="32"/>
        </w:rPr>
        <w:t>Troublé dans sa conscience par l</w:t>
      </w:r>
      <w:r w:rsidR="008D6F52">
        <w:rPr>
          <w:szCs w:val="32"/>
        </w:rPr>
        <w:t>’</w:t>
      </w:r>
      <w:r w:rsidRPr="00894396">
        <w:rPr>
          <w:szCs w:val="32"/>
        </w:rPr>
        <w:t>atrocité d</w:t>
      </w:r>
      <w:r w:rsidR="008D6F52">
        <w:rPr>
          <w:szCs w:val="32"/>
        </w:rPr>
        <w:t>’</w:t>
      </w:r>
      <w:r w:rsidRPr="00894396">
        <w:rPr>
          <w:szCs w:val="32"/>
        </w:rPr>
        <w:t>une telle accusation</w:t>
      </w:r>
      <w:r w:rsidR="008D6F52">
        <w:rPr>
          <w:szCs w:val="32"/>
        </w:rPr>
        <w:t xml:space="preserve">, </w:t>
      </w:r>
      <w:r w:rsidRPr="00894396">
        <w:rPr>
          <w:szCs w:val="32"/>
        </w:rPr>
        <w:t>le colonel Féraud éprouva le besoin de l</w:t>
      </w:r>
      <w:r w:rsidR="008D6F52">
        <w:rPr>
          <w:szCs w:val="32"/>
        </w:rPr>
        <w:t>’</w:t>
      </w:r>
      <w:r w:rsidRPr="00894396">
        <w:rPr>
          <w:szCs w:val="32"/>
        </w:rPr>
        <w:t>étayer d</w:t>
      </w:r>
      <w:r w:rsidR="008D6F52">
        <w:rPr>
          <w:szCs w:val="32"/>
        </w:rPr>
        <w:t>’</w:t>
      </w:r>
      <w:r w:rsidRPr="00894396">
        <w:rPr>
          <w:szCs w:val="32"/>
        </w:rPr>
        <w:t>un argument solide</w:t>
      </w:r>
      <w:r w:rsidR="008D6F52">
        <w:rPr>
          <w:szCs w:val="32"/>
        </w:rPr>
        <w:t xml:space="preserve"> : – </w:t>
      </w:r>
      <w:r w:rsidRPr="00894396">
        <w:rPr>
          <w:szCs w:val="32"/>
        </w:rPr>
        <w:t>Je puis bien le connaître</w:t>
      </w:r>
      <w:r w:rsidR="008D6F52">
        <w:rPr>
          <w:szCs w:val="32"/>
        </w:rPr>
        <w:t xml:space="preserve">, </w:t>
      </w:r>
      <w:r w:rsidRPr="00894396">
        <w:rPr>
          <w:szCs w:val="32"/>
        </w:rPr>
        <w:t>cria-t-il</w:t>
      </w:r>
      <w:r w:rsidR="008D6F52">
        <w:rPr>
          <w:szCs w:val="32"/>
        </w:rPr>
        <w:t xml:space="preserve">, </w:t>
      </w:r>
      <w:r w:rsidRPr="00894396">
        <w:rPr>
          <w:szCs w:val="32"/>
        </w:rPr>
        <w:t>en jurant</w:t>
      </w:r>
      <w:r w:rsidR="008D6F52">
        <w:rPr>
          <w:szCs w:val="32"/>
        </w:rPr>
        <w:t xml:space="preserve"> ; </w:t>
      </w:r>
      <w:r w:rsidRPr="00894396">
        <w:rPr>
          <w:szCs w:val="32"/>
        </w:rPr>
        <w:t>on étudie son adversaire</w:t>
      </w:r>
      <w:r w:rsidR="008D6F52">
        <w:rPr>
          <w:szCs w:val="32"/>
        </w:rPr>
        <w:t xml:space="preserve">. </w:t>
      </w:r>
      <w:r w:rsidRPr="00894396">
        <w:rPr>
          <w:szCs w:val="32"/>
        </w:rPr>
        <w:t>Je l</w:t>
      </w:r>
      <w:r w:rsidR="008D6F52">
        <w:rPr>
          <w:szCs w:val="32"/>
        </w:rPr>
        <w:t>’</w:t>
      </w:r>
      <w:r w:rsidRPr="00894396">
        <w:rPr>
          <w:szCs w:val="32"/>
        </w:rPr>
        <w:t>ai rencontré une demi-douzaine de fois sur le terrain</w:t>
      </w:r>
      <w:r w:rsidR="008D6F52">
        <w:rPr>
          <w:szCs w:val="32"/>
        </w:rPr>
        <w:t xml:space="preserve">, </w:t>
      </w:r>
      <w:r w:rsidRPr="00894396">
        <w:rPr>
          <w:szCs w:val="32"/>
        </w:rPr>
        <w:t>comme toute l</w:t>
      </w:r>
      <w:r w:rsidR="008D6F52">
        <w:rPr>
          <w:szCs w:val="32"/>
        </w:rPr>
        <w:t>’</w:t>
      </w:r>
      <w:r w:rsidRPr="00894396">
        <w:rPr>
          <w:szCs w:val="32"/>
        </w:rPr>
        <w:t>armée le sait</w:t>
      </w:r>
      <w:r w:rsidR="008D6F52">
        <w:rPr>
          <w:szCs w:val="32"/>
        </w:rPr>
        <w:t xml:space="preserve">. </w:t>
      </w:r>
      <w:r w:rsidRPr="00894396">
        <w:rPr>
          <w:szCs w:val="32"/>
        </w:rPr>
        <w:t>Que demandez-vous de plus</w:t>
      </w:r>
      <w:r w:rsidR="008D6F52">
        <w:rPr>
          <w:szCs w:val="32"/>
        </w:rPr>
        <w:t xml:space="preserve"> ? </w:t>
      </w:r>
      <w:r w:rsidRPr="00894396">
        <w:rPr>
          <w:szCs w:val="32"/>
        </w:rPr>
        <w:t>Si cela ne suffit pas au dernier des imbéciles pour juger son homme</w:t>
      </w:r>
      <w:r w:rsidR="008D6F52">
        <w:rPr>
          <w:szCs w:val="32"/>
        </w:rPr>
        <w:t xml:space="preserve">, </w:t>
      </w:r>
      <w:r w:rsidRPr="00894396">
        <w:rPr>
          <w:szCs w:val="32"/>
        </w:rPr>
        <w:t>je veux que le diable m</w:t>
      </w:r>
      <w:r w:rsidR="008D6F52">
        <w:rPr>
          <w:szCs w:val="32"/>
        </w:rPr>
        <w:t>’</w:t>
      </w:r>
      <w:r w:rsidRPr="00894396">
        <w:rPr>
          <w:szCs w:val="32"/>
        </w:rPr>
        <w:t>emporte</w:t>
      </w:r>
      <w:r w:rsidR="008D6F52">
        <w:rPr>
          <w:szCs w:val="32"/>
        </w:rPr>
        <w:t xml:space="preserve"> ! </w:t>
      </w:r>
      <w:r w:rsidRPr="00894396">
        <w:rPr>
          <w:szCs w:val="32"/>
        </w:rPr>
        <w:t>Et il lançait autour de la table un regard têtu et farouche</w:t>
      </w:r>
      <w:r w:rsidR="008D6F52">
        <w:rPr>
          <w:szCs w:val="32"/>
        </w:rPr>
        <w:t>.</w:t>
      </w:r>
    </w:p>
    <w:p w14:paraId="05F5ECEE" w14:textId="77777777" w:rsidR="008D6F52" w:rsidRDefault="00000000" w:rsidP="008D6F52">
      <w:pPr>
        <w:rPr>
          <w:szCs w:val="32"/>
        </w:rPr>
      </w:pPr>
      <w:r w:rsidRPr="00894396">
        <w:rPr>
          <w:szCs w:val="32"/>
        </w:rPr>
        <w:t>Plus tard</w:t>
      </w:r>
      <w:r w:rsidR="008D6F52">
        <w:rPr>
          <w:szCs w:val="32"/>
        </w:rPr>
        <w:t xml:space="preserve">, </w:t>
      </w:r>
      <w:r w:rsidRPr="00894396">
        <w:rPr>
          <w:szCs w:val="32"/>
        </w:rPr>
        <w:t>à Paris</w:t>
      </w:r>
      <w:r w:rsidR="008D6F52">
        <w:rPr>
          <w:szCs w:val="32"/>
        </w:rPr>
        <w:t xml:space="preserve">, </w:t>
      </w:r>
      <w:r w:rsidRPr="00894396">
        <w:rPr>
          <w:szCs w:val="32"/>
        </w:rPr>
        <w:t>où il était fort occupé à réorganiser son régiment</w:t>
      </w:r>
      <w:r w:rsidR="008D6F52">
        <w:rPr>
          <w:szCs w:val="32"/>
        </w:rPr>
        <w:t xml:space="preserve">, </w:t>
      </w:r>
      <w:r w:rsidRPr="00894396">
        <w:rPr>
          <w:szCs w:val="32"/>
        </w:rPr>
        <w:t>Féraud apprit que le colonel d</w:t>
      </w:r>
      <w:r w:rsidR="008D6F52">
        <w:rPr>
          <w:szCs w:val="32"/>
        </w:rPr>
        <w:t>’</w:t>
      </w:r>
      <w:r w:rsidRPr="00894396">
        <w:rPr>
          <w:szCs w:val="32"/>
        </w:rPr>
        <w:t>Hubert venait d</w:t>
      </w:r>
      <w:r w:rsidR="008D6F52">
        <w:rPr>
          <w:szCs w:val="32"/>
        </w:rPr>
        <w:t>’</w:t>
      </w:r>
      <w:r w:rsidRPr="00894396">
        <w:rPr>
          <w:szCs w:val="32"/>
        </w:rPr>
        <w:t xml:space="preserve">être </w:t>
      </w:r>
      <w:r w:rsidRPr="00894396">
        <w:rPr>
          <w:szCs w:val="32"/>
        </w:rPr>
        <w:lastRenderedPageBreak/>
        <w:t>nommé général</w:t>
      </w:r>
      <w:r w:rsidR="008D6F52">
        <w:rPr>
          <w:szCs w:val="32"/>
        </w:rPr>
        <w:t xml:space="preserve">. </w:t>
      </w:r>
      <w:r w:rsidRPr="00894396">
        <w:rPr>
          <w:szCs w:val="32"/>
        </w:rPr>
        <w:t>Fixant sur son informateur un regard incrédule</w:t>
      </w:r>
      <w:r w:rsidR="008D6F52">
        <w:rPr>
          <w:szCs w:val="32"/>
        </w:rPr>
        <w:t xml:space="preserve">, </w:t>
      </w:r>
      <w:r w:rsidRPr="00894396">
        <w:rPr>
          <w:szCs w:val="32"/>
        </w:rPr>
        <w:t>il croisa les bras</w:t>
      </w:r>
      <w:r w:rsidR="008D6F52">
        <w:rPr>
          <w:szCs w:val="32"/>
        </w:rPr>
        <w:t xml:space="preserve">, </w:t>
      </w:r>
      <w:r w:rsidRPr="00894396">
        <w:rPr>
          <w:szCs w:val="32"/>
        </w:rPr>
        <w:t>et marmonna en tournant le dos</w:t>
      </w:r>
      <w:r w:rsidR="008D6F52">
        <w:rPr>
          <w:szCs w:val="32"/>
        </w:rPr>
        <w:t> :</w:t>
      </w:r>
    </w:p>
    <w:p w14:paraId="7B643809" w14:textId="77777777" w:rsidR="008D6F52" w:rsidRDefault="008D6F52" w:rsidP="008D6F52">
      <w:pPr>
        <w:rPr>
          <w:szCs w:val="32"/>
        </w:rPr>
      </w:pPr>
      <w:r>
        <w:t>— </w:t>
      </w:r>
      <w:r w:rsidRPr="00894396">
        <w:rPr>
          <w:szCs w:val="32"/>
        </w:rPr>
        <w:t>Rien ne me surprend</w:t>
      </w:r>
      <w:r>
        <w:rPr>
          <w:szCs w:val="32"/>
        </w:rPr>
        <w:t xml:space="preserve">, </w:t>
      </w:r>
      <w:r w:rsidRPr="00894396">
        <w:rPr>
          <w:szCs w:val="32"/>
        </w:rPr>
        <w:t>de la part de cet homme</w:t>
      </w:r>
      <w:r>
        <w:rPr>
          <w:szCs w:val="32"/>
        </w:rPr>
        <w:t>.</w:t>
      </w:r>
    </w:p>
    <w:p w14:paraId="38765690" w14:textId="77777777" w:rsidR="008D6F52" w:rsidRDefault="00000000" w:rsidP="008D6F52">
      <w:pPr>
        <w:rPr>
          <w:szCs w:val="32"/>
        </w:rPr>
      </w:pPr>
      <w:r w:rsidRPr="00894396">
        <w:rPr>
          <w:szCs w:val="32"/>
        </w:rPr>
        <w:t>Et il ajouta à haute voix</w:t>
      </w:r>
      <w:r w:rsidR="008D6F52">
        <w:rPr>
          <w:szCs w:val="32"/>
        </w:rPr>
        <w:t xml:space="preserve">, </w:t>
      </w:r>
      <w:r w:rsidRPr="00894396">
        <w:rPr>
          <w:szCs w:val="32"/>
        </w:rPr>
        <w:t>par-dessus son épaule</w:t>
      </w:r>
      <w:r w:rsidR="008D6F52">
        <w:rPr>
          <w:szCs w:val="32"/>
        </w:rPr>
        <w:t> :</w:t>
      </w:r>
    </w:p>
    <w:p w14:paraId="6E89CEC3" w14:textId="77777777" w:rsidR="008D6F52" w:rsidRDefault="008D6F52" w:rsidP="008D6F52">
      <w:pPr>
        <w:rPr>
          <w:szCs w:val="32"/>
        </w:rPr>
      </w:pPr>
      <w:r>
        <w:t>— </w:t>
      </w:r>
      <w:r w:rsidRPr="00894396">
        <w:rPr>
          <w:szCs w:val="32"/>
        </w:rPr>
        <w:t>Vous m</w:t>
      </w:r>
      <w:r>
        <w:rPr>
          <w:szCs w:val="32"/>
        </w:rPr>
        <w:t>’</w:t>
      </w:r>
      <w:r w:rsidRPr="00894396">
        <w:rPr>
          <w:szCs w:val="32"/>
        </w:rPr>
        <w:t>obligeriez fort en disant au général d</w:t>
      </w:r>
      <w:r>
        <w:rPr>
          <w:szCs w:val="32"/>
        </w:rPr>
        <w:t>’</w:t>
      </w:r>
      <w:r w:rsidRPr="00894396">
        <w:rPr>
          <w:szCs w:val="32"/>
        </w:rPr>
        <w:t>Hubert à la prochaine occasion</w:t>
      </w:r>
      <w:r>
        <w:rPr>
          <w:szCs w:val="32"/>
        </w:rPr>
        <w:t xml:space="preserve">, </w:t>
      </w:r>
      <w:r w:rsidRPr="00894396">
        <w:rPr>
          <w:szCs w:val="32"/>
        </w:rPr>
        <w:t>que cet avancement le sauve</w:t>
      </w:r>
      <w:r>
        <w:rPr>
          <w:szCs w:val="32"/>
        </w:rPr>
        <w:t xml:space="preserve">, </w:t>
      </w:r>
      <w:r w:rsidRPr="00894396">
        <w:rPr>
          <w:szCs w:val="32"/>
        </w:rPr>
        <w:t>pour un temps</w:t>
      </w:r>
      <w:r>
        <w:rPr>
          <w:szCs w:val="32"/>
        </w:rPr>
        <w:t xml:space="preserve">, </w:t>
      </w:r>
      <w:r w:rsidRPr="00894396">
        <w:rPr>
          <w:szCs w:val="32"/>
        </w:rPr>
        <w:t>d</w:t>
      </w:r>
      <w:r>
        <w:rPr>
          <w:szCs w:val="32"/>
        </w:rPr>
        <w:t>’</w:t>
      </w:r>
      <w:r w:rsidRPr="00894396">
        <w:rPr>
          <w:szCs w:val="32"/>
        </w:rPr>
        <w:t>une belle rencontre</w:t>
      </w:r>
      <w:r>
        <w:rPr>
          <w:szCs w:val="32"/>
        </w:rPr>
        <w:t xml:space="preserve">. </w:t>
      </w:r>
      <w:r w:rsidRPr="00894396">
        <w:rPr>
          <w:szCs w:val="32"/>
        </w:rPr>
        <w:t>Je n</w:t>
      </w:r>
      <w:r>
        <w:rPr>
          <w:szCs w:val="32"/>
        </w:rPr>
        <w:t>’</w:t>
      </w:r>
      <w:r w:rsidRPr="00894396">
        <w:rPr>
          <w:szCs w:val="32"/>
        </w:rPr>
        <w:t>attendais que son arrivée</w:t>
      </w:r>
      <w:r>
        <w:rPr>
          <w:szCs w:val="32"/>
        </w:rPr>
        <w:t> !</w:t>
      </w:r>
    </w:p>
    <w:p w14:paraId="73B1725E" w14:textId="77777777" w:rsidR="008D6F52" w:rsidRDefault="00000000" w:rsidP="008D6F52">
      <w:pPr>
        <w:rPr>
          <w:szCs w:val="32"/>
        </w:rPr>
      </w:pPr>
      <w:r w:rsidRPr="00894396">
        <w:rPr>
          <w:szCs w:val="32"/>
        </w:rPr>
        <w:t>L</w:t>
      </w:r>
      <w:r w:rsidR="008D6F52">
        <w:rPr>
          <w:szCs w:val="32"/>
        </w:rPr>
        <w:t>’</w:t>
      </w:r>
      <w:r w:rsidRPr="00894396">
        <w:rPr>
          <w:szCs w:val="32"/>
        </w:rPr>
        <w:t>autre officier se récria</w:t>
      </w:r>
      <w:r w:rsidR="008D6F52">
        <w:rPr>
          <w:szCs w:val="32"/>
        </w:rPr>
        <w:t> :</w:t>
      </w:r>
    </w:p>
    <w:p w14:paraId="5E80F0B7" w14:textId="77777777" w:rsidR="008D6F52" w:rsidRDefault="008D6F52" w:rsidP="008D6F52">
      <w:pPr>
        <w:rPr>
          <w:szCs w:val="32"/>
        </w:rPr>
      </w:pPr>
      <w:r>
        <w:t>— </w:t>
      </w:r>
      <w:r w:rsidRPr="00894396">
        <w:rPr>
          <w:szCs w:val="32"/>
        </w:rPr>
        <w:t>Pouvez-vous y songer</w:t>
      </w:r>
      <w:r>
        <w:rPr>
          <w:szCs w:val="32"/>
        </w:rPr>
        <w:t xml:space="preserve">, </w:t>
      </w:r>
      <w:r w:rsidRPr="00894396">
        <w:rPr>
          <w:szCs w:val="32"/>
        </w:rPr>
        <w:t>mon colonel</w:t>
      </w:r>
      <w:r>
        <w:rPr>
          <w:szCs w:val="32"/>
        </w:rPr>
        <w:t xml:space="preserve">, </w:t>
      </w:r>
      <w:r w:rsidRPr="00894396">
        <w:rPr>
          <w:szCs w:val="32"/>
        </w:rPr>
        <w:t>à une époque où toutes les vies devraient être consacrées à la gloire et au salut de la France</w:t>
      </w:r>
      <w:r>
        <w:rPr>
          <w:szCs w:val="32"/>
        </w:rPr>
        <w:t> !</w:t>
      </w:r>
    </w:p>
    <w:p w14:paraId="68936D90" w14:textId="77777777" w:rsidR="008D6F52" w:rsidRDefault="00000000" w:rsidP="008D6F52">
      <w:pPr>
        <w:rPr>
          <w:szCs w:val="32"/>
        </w:rPr>
      </w:pPr>
      <w:r w:rsidRPr="00894396">
        <w:rPr>
          <w:szCs w:val="32"/>
        </w:rPr>
        <w:t>Mais la déception des revers militaires avait aigri le caractère du colonel Féraud</w:t>
      </w:r>
      <w:r w:rsidR="008D6F52">
        <w:rPr>
          <w:szCs w:val="32"/>
        </w:rPr>
        <w:t xml:space="preserve">. </w:t>
      </w:r>
      <w:r w:rsidRPr="00894396">
        <w:rPr>
          <w:szCs w:val="32"/>
        </w:rPr>
        <w:t>Comme bien d</w:t>
      </w:r>
      <w:r w:rsidR="008D6F52">
        <w:rPr>
          <w:szCs w:val="32"/>
        </w:rPr>
        <w:t>’</w:t>
      </w:r>
      <w:r w:rsidRPr="00894396">
        <w:rPr>
          <w:szCs w:val="32"/>
        </w:rPr>
        <w:t>autres</w:t>
      </w:r>
      <w:r w:rsidR="008D6F52">
        <w:rPr>
          <w:szCs w:val="32"/>
        </w:rPr>
        <w:t xml:space="preserve">, </w:t>
      </w:r>
      <w:r w:rsidRPr="00894396">
        <w:rPr>
          <w:szCs w:val="32"/>
        </w:rPr>
        <w:t>le malheur le rendait méchant</w:t>
      </w:r>
      <w:r w:rsidR="008D6F52">
        <w:rPr>
          <w:szCs w:val="32"/>
        </w:rPr>
        <w:t>.</w:t>
      </w:r>
    </w:p>
    <w:p w14:paraId="59BD6DDB" w14:textId="77777777" w:rsidR="008D6F52" w:rsidRDefault="008D6F52" w:rsidP="008D6F52">
      <w:pPr>
        <w:rPr>
          <w:szCs w:val="32"/>
        </w:rPr>
      </w:pPr>
      <w:r>
        <w:t>— </w:t>
      </w:r>
      <w:r w:rsidRPr="00894396">
        <w:rPr>
          <w:szCs w:val="32"/>
        </w:rPr>
        <w:t>Je ne puis considérer que l</w:t>
      </w:r>
      <w:r>
        <w:rPr>
          <w:szCs w:val="32"/>
        </w:rPr>
        <w:t>’</w:t>
      </w:r>
      <w:r w:rsidRPr="00894396">
        <w:rPr>
          <w:szCs w:val="32"/>
        </w:rPr>
        <w:t>existence du général d</w:t>
      </w:r>
      <w:r>
        <w:rPr>
          <w:szCs w:val="32"/>
        </w:rPr>
        <w:t>’</w:t>
      </w:r>
      <w:r w:rsidRPr="00894396">
        <w:rPr>
          <w:szCs w:val="32"/>
        </w:rPr>
        <w:t>Hubert ait rien à voir avec la grandeur ou le salut de la France</w:t>
      </w:r>
      <w:r>
        <w:rPr>
          <w:szCs w:val="32"/>
        </w:rPr>
        <w:t xml:space="preserve">, </w:t>
      </w:r>
      <w:r w:rsidRPr="00894396">
        <w:rPr>
          <w:szCs w:val="32"/>
        </w:rPr>
        <w:t>lança-t-il sèchement</w:t>
      </w:r>
      <w:r>
        <w:rPr>
          <w:szCs w:val="32"/>
        </w:rPr>
        <w:t xml:space="preserve">. </w:t>
      </w:r>
      <w:r w:rsidRPr="00894396">
        <w:rPr>
          <w:szCs w:val="32"/>
        </w:rPr>
        <w:t>Vous n</w:t>
      </w:r>
      <w:r>
        <w:rPr>
          <w:szCs w:val="32"/>
        </w:rPr>
        <w:t>’</w:t>
      </w:r>
      <w:r w:rsidRPr="00894396">
        <w:rPr>
          <w:szCs w:val="32"/>
        </w:rPr>
        <w:t>allez pas prétendre le connaître mieux que moi</w:t>
      </w:r>
      <w:r>
        <w:rPr>
          <w:szCs w:val="32"/>
        </w:rPr>
        <w:t xml:space="preserve">, </w:t>
      </w:r>
      <w:r w:rsidRPr="00894396">
        <w:rPr>
          <w:szCs w:val="32"/>
        </w:rPr>
        <w:t>peut-être</w:t>
      </w:r>
      <w:r>
        <w:rPr>
          <w:szCs w:val="32"/>
        </w:rPr>
        <w:t xml:space="preserve">, </w:t>
      </w:r>
      <w:r w:rsidRPr="00894396">
        <w:rPr>
          <w:szCs w:val="32"/>
        </w:rPr>
        <w:t>qui l</w:t>
      </w:r>
      <w:r>
        <w:rPr>
          <w:szCs w:val="32"/>
        </w:rPr>
        <w:t>’</w:t>
      </w:r>
      <w:r w:rsidRPr="00894396">
        <w:rPr>
          <w:szCs w:val="32"/>
        </w:rPr>
        <w:t>ai rencontré une demi-douzaine de fois sur le terrain</w:t>
      </w:r>
      <w:r>
        <w:rPr>
          <w:szCs w:val="32"/>
        </w:rPr>
        <w:t> !</w:t>
      </w:r>
    </w:p>
    <w:p w14:paraId="655CC24F" w14:textId="77777777" w:rsidR="008D6F52" w:rsidRDefault="00000000" w:rsidP="008D6F52">
      <w:pPr>
        <w:rPr>
          <w:szCs w:val="32"/>
        </w:rPr>
      </w:pPr>
      <w:r w:rsidRPr="00894396">
        <w:rPr>
          <w:szCs w:val="32"/>
        </w:rPr>
        <w:t>Son jeune interlocuteur fut réduit au silence</w:t>
      </w:r>
      <w:r w:rsidR="008D6F52">
        <w:rPr>
          <w:szCs w:val="32"/>
        </w:rPr>
        <w:t xml:space="preserve">. </w:t>
      </w:r>
      <w:r w:rsidRPr="00894396">
        <w:rPr>
          <w:szCs w:val="32"/>
        </w:rPr>
        <w:t>Féraud arpentait rageusement la pièce</w:t>
      </w:r>
      <w:r w:rsidR="008D6F52">
        <w:rPr>
          <w:szCs w:val="32"/>
        </w:rPr>
        <w:t>.</w:t>
      </w:r>
    </w:p>
    <w:p w14:paraId="702A550E" w14:textId="77777777" w:rsidR="008D6F52" w:rsidRDefault="008D6F52" w:rsidP="008D6F52">
      <w:pPr>
        <w:rPr>
          <w:szCs w:val="32"/>
        </w:rPr>
      </w:pPr>
      <w:r>
        <w:t>— </w:t>
      </w:r>
      <w:r w:rsidRPr="00894396">
        <w:rPr>
          <w:szCs w:val="32"/>
        </w:rPr>
        <w:t>Ce n</w:t>
      </w:r>
      <w:r>
        <w:rPr>
          <w:szCs w:val="32"/>
        </w:rPr>
        <w:t>’</w:t>
      </w:r>
      <w:r w:rsidRPr="00894396">
        <w:rPr>
          <w:szCs w:val="32"/>
        </w:rPr>
        <w:t>est pas le moment de mâcher ses paroles</w:t>
      </w:r>
      <w:r>
        <w:rPr>
          <w:szCs w:val="32"/>
        </w:rPr>
        <w:t xml:space="preserve">, </w:t>
      </w:r>
      <w:r w:rsidRPr="00894396">
        <w:rPr>
          <w:szCs w:val="32"/>
        </w:rPr>
        <w:t>dit-il</w:t>
      </w:r>
      <w:r>
        <w:rPr>
          <w:szCs w:val="32"/>
        </w:rPr>
        <w:t xml:space="preserve">. </w:t>
      </w:r>
      <w:r w:rsidRPr="00894396">
        <w:rPr>
          <w:szCs w:val="32"/>
        </w:rPr>
        <w:t xml:space="preserve">Je ne puis croire que cet homme-là ait </w:t>
      </w:r>
      <w:r w:rsidRPr="00894396">
        <w:rPr>
          <w:i/>
          <w:iCs/>
          <w:szCs w:val="32"/>
        </w:rPr>
        <w:t xml:space="preserve">jamais </w:t>
      </w:r>
      <w:r w:rsidRPr="00894396">
        <w:rPr>
          <w:szCs w:val="32"/>
        </w:rPr>
        <w:t>aimé l</w:t>
      </w:r>
      <w:r>
        <w:rPr>
          <w:szCs w:val="32"/>
        </w:rPr>
        <w:t>’</w:t>
      </w:r>
      <w:r w:rsidRPr="00894396">
        <w:rPr>
          <w:szCs w:val="32"/>
        </w:rPr>
        <w:t>Empereur</w:t>
      </w:r>
      <w:r>
        <w:rPr>
          <w:szCs w:val="32"/>
        </w:rPr>
        <w:t xml:space="preserve">. </w:t>
      </w:r>
      <w:r w:rsidRPr="00894396">
        <w:rPr>
          <w:szCs w:val="32"/>
        </w:rPr>
        <w:t>Il a ramassé ses étoiles sous les bottes du maréchal Berthier</w:t>
      </w:r>
      <w:r>
        <w:rPr>
          <w:szCs w:val="32"/>
        </w:rPr>
        <w:t xml:space="preserve">. </w:t>
      </w:r>
      <w:r w:rsidRPr="00894396">
        <w:rPr>
          <w:szCs w:val="32"/>
        </w:rPr>
        <w:t>Parfait</w:t>
      </w:r>
      <w:r>
        <w:rPr>
          <w:szCs w:val="32"/>
        </w:rPr>
        <w:t xml:space="preserve"> ! </w:t>
      </w:r>
      <w:r w:rsidRPr="00894396">
        <w:rPr>
          <w:szCs w:val="32"/>
        </w:rPr>
        <w:t>Je gagnerai les miennes d</w:t>
      </w:r>
      <w:r>
        <w:rPr>
          <w:szCs w:val="32"/>
        </w:rPr>
        <w:t>’</w:t>
      </w:r>
      <w:r w:rsidRPr="00894396">
        <w:rPr>
          <w:szCs w:val="32"/>
        </w:rPr>
        <w:t>autre façon</w:t>
      </w:r>
      <w:r>
        <w:rPr>
          <w:szCs w:val="32"/>
        </w:rPr>
        <w:t xml:space="preserve">, </w:t>
      </w:r>
      <w:r w:rsidRPr="00894396">
        <w:rPr>
          <w:szCs w:val="32"/>
        </w:rPr>
        <w:t>et nous réglerons une affaire qui a trop longtemps traîné</w:t>
      </w:r>
      <w:r>
        <w:rPr>
          <w:szCs w:val="32"/>
        </w:rPr>
        <w:t> !</w:t>
      </w:r>
    </w:p>
    <w:p w14:paraId="693F4686" w14:textId="77777777" w:rsidR="008D6F52" w:rsidRDefault="00000000" w:rsidP="008D6F52">
      <w:pPr>
        <w:rPr>
          <w:szCs w:val="32"/>
        </w:rPr>
      </w:pPr>
      <w:r w:rsidRPr="00894396">
        <w:rPr>
          <w:szCs w:val="32"/>
        </w:rPr>
        <w:lastRenderedPageBreak/>
        <w:t>Indirectement informé de cette attitude</w:t>
      </w:r>
      <w:r w:rsidR="008D6F52">
        <w:rPr>
          <w:szCs w:val="32"/>
        </w:rPr>
        <w:t xml:space="preserve">, </w:t>
      </w:r>
      <w:r w:rsidRPr="00894396">
        <w:rPr>
          <w:szCs w:val="32"/>
        </w:rPr>
        <w:t>le général d</w:t>
      </w:r>
      <w:r w:rsidR="008D6F52">
        <w:rPr>
          <w:szCs w:val="32"/>
        </w:rPr>
        <w:t>’</w:t>
      </w:r>
      <w:r w:rsidRPr="00894396">
        <w:rPr>
          <w:szCs w:val="32"/>
        </w:rPr>
        <w:t>Hubert fit un geste d</w:t>
      </w:r>
      <w:r w:rsidR="008D6F52">
        <w:rPr>
          <w:szCs w:val="32"/>
        </w:rPr>
        <w:t>’</w:t>
      </w:r>
      <w:r w:rsidRPr="00894396">
        <w:rPr>
          <w:szCs w:val="32"/>
        </w:rPr>
        <w:t>ennui comme pour repousser un importun</w:t>
      </w:r>
      <w:r w:rsidR="008D6F52">
        <w:rPr>
          <w:szCs w:val="32"/>
        </w:rPr>
        <w:t xml:space="preserve">. </w:t>
      </w:r>
      <w:r w:rsidRPr="00894396">
        <w:rPr>
          <w:szCs w:val="32"/>
        </w:rPr>
        <w:t>Il était sollicité par des soucis plus graves</w:t>
      </w:r>
      <w:r w:rsidR="008D6F52">
        <w:rPr>
          <w:szCs w:val="32"/>
        </w:rPr>
        <w:t xml:space="preserve">. </w:t>
      </w:r>
      <w:r w:rsidRPr="00894396">
        <w:rPr>
          <w:szCs w:val="32"/>
        </w:rPr>
        <w:t>Il n</w:t>
      </w:r>
      <w:r w:rsidR="008D6F52">
        <w:rPr>
          <w:szCs w:val="32"/>
        </w:rPr>
        <w:t>’</w:t>
      </w:r>
      <w:r w:rsidRPr="00894396">
        <w:rPr>
          <w:szCs w:val="32"/>
        </w:rPr>
        <w:t>avait pas eu le temps d</w:t>
      </w:r>
      <w:r w:rsidR="008D6F52">
        <w:rPr>
          <w:szCs w:val="32"/>
        </w:rPr>
        <w:t>’</w:t>
      </w:r>
      <w:r w:rsidRPr="00894396">
        <w:rPr>
          <w:szCs w:val="32"/>
        </w:rPr>
        <w:t>aller voir sa famille</w:t>
      </w:r>
      <w:r w:rsidR="008D6F52">
        <w:rPr>
          <w:szCs w:val="32"/>
        </w:rPr>
        <w:t xml:space="preserve">. </w:t>
      </w:r>
      <w:r w:rsidRPr="00894396">
        <w:rPr>
          <w:szCs w:val="32"/>
        </w:rPr>
        <w:t>Sa sœur</w:t>
      </w:r>
      <w:r w:rsidR="008D6F52">
        <w:rPr>
          <w:szCs w:val="32"/>
        </w:rPr>
        <w:t xml:space="preserve">, </w:t>
      </w:r>
      <w:r w:rsidRPr="00894396">
        <w:rPr>
          <w:szCs w:val="32"/>
        </w:rPr>
        <w:t>dont les espoirs royalistes prenaient de jour en jour plus de force</w:t>
      </w:r>
      <w:r w:rsidR="008D6F52">
        <w:rPr>
          <w:szCs w:val="32"/>
        </w:rPr>
        <w:t xml:space="preserve">, </w:t>
      </w:r>
      <w:r w:rsidRPr="00894396">
        <w:rPr>
          <w:szCs w:val="32"/>
        </w:rPr>
        <w:t>regrettait un peu</w:t>
      </w:r>
      <w:r w:rsidR="008D6F52">
        <w:rPr>
          <w:szCs w:val="32"/>
        </w:rPr>
        <w:t xml:space="preserve">, </w:t>
      </w:r>
      <w:r w:rsidRPr="00894396">
        <w:rPr>
          <w:szCs w:val="32"/>
        </w:rPr>
        <w:t>malgré sa fierté</w:t>
      </w:r>
      <w:r w:rsidR="008D6F52">
        <w:rPr>
          <w:szCs w:val="32"/>
        </w:rPr>
        <w:t xml:space="preserve">, </w:t>
      </w:r>
      <w:r w:rsidRPr="00894396">
        <w:rPr>
          <w:szCs w:val="32"/>
        </w:rPr>
        <w:t>un avancement récent</w:t>
      </w:r>
      <w:r w:rsidR="008D6F52">
        <w:rPr>
          <w:szCs w:val="32"/>
        </w:rPr>
        <w:t xml:space="preserve">, </w:t>
      </w:r>
      <w:r w:rsidRPr="00894396">
        <w:rPr>
          <w:szCs w:val="32"/>
        </w:rPr>
        <w:t>où elle voyait une marque évidente de la faveur de l</w:t>
      </w:r>
      <w:r w:rsidR="008D6F52">
        <w:rPr>
          <w:szCs w:val="32"/>
        </w:rPr>
        <w:t>’</w:t>
      </w:r>
      <w:r w:rsidRPr="00894396">
        <w:rPr>
          <w:szCs w:val="32"/>
        </w:rPr>
        <w:t>usurpateur</w:t>
      </w:r>
      <w:r w:rsidR="008D6F52">
        <w:rPr>
          <w:szCs w:val="32"/>
        </w:rPr>
        <w:t xml:space="preserve">, </w:t>
      </w:r>
      <w:r w:rsidRPr="00894396">
        <w:rPr>
          <w:szCs w:val="32"/>
        </w:rPr>
        <w:t>qui pourrait par la suite nuire à la carrière de son frère</w:t>
      </w:r>
      <w:r w:rsidR="008D6F52">
        <w:rPr>
          <w:szCs w:val="32"/>
        </w:rPr>
        <w:t xml:space="preserve">. </w:t>
      </w:r>
      <w:r w:rsidRPr="00894396">
        <w:rPr>
          <w:szCs w:val="32"/>
        </w:rPr>
        <w:t>D</w:t>
      </w:r>
      <w:r w:rsidR="008D6F52">
        <w:rPr>
          <w:szCs w:val="32"/>
        </w:rPr>
        <w:t>’</w:t>
      </w:r>
      <w:r w:rsidRPr="00894396">
        <w:rPr>
          <w:szCs w:val="32"/>
        </w:rPr>
        <w:t>Hubert lui répondit qu</w:t>
      </w:r>
      <w:r w:rsidR="008D6F52">
        <w:rPr>
          <w:szCs w:val="32"/>
        </w:rPr>
        <w:t>’</w:t>
      </w:r>
      <w:r w:rsidRPr="00894396">
        <w:rPr>
          <w:szCs w:val="32"/>
        </w:rPr>
        <w:t>un ennemi irréconciliable pouvait seul attribuer sa promotion à la faveur</w:t>
      </w:r>
      <w:r w:rsidR="008D6F52">
        <w:rPr>
          <w:szCs w:val="32"/>
        </w:rPr>
        <w:t xml:space="preserve">, </w:t>
      </w:r>
      <w:r w:rsidRPr="00894396">
        <w:rPr>
          <w:szCs w:val="32"/>
        </w:rPr>
        <w:t>et quant à sa carrière</w:t>
      </w:r>
      <w:r w:rsidR="008D6F52">
        <w:rPr>
          <w:szCs w:val="32"/>
        </w:rPr>
        <w:t xml:space="preserve">, </w:t>
      </w:r>
      <w:r w:rsidRPr="00894396">
        <w:rPr>
          <w:szCs w:val="32"/>
        </w:rPr>
        <w:t>il ne regardait pas plus loin dans l</w:t>
      </w:r>
      <w:r w:rsidR="008D6F52">
        <w:rPr>
          <w:szCs w:val="32"/>
        </w:rPr>
        <w:t>’</w:t>
      </w:r>
      <w:r w:rsidRPr="00894396">
        <w:rPr>
          <w:szCs w:val="32"/>
        </w:rPr>
        <w:t>avenir que la prochaine bataille</w:t>
      </w:r>
      <w:r w:rsidR="008D6F52">
        <w:rPr>
          <w:szCs w:val="32"/>
        </w:rPr>
        <w:t>.</w:t>
      </w:r>
    </w:p>
    <w:p w14:paraId="72D48647" w14:textId="66466EA1" w:rsidR="008D6F52" w:rsidRDefault="00000000" w:rsidP="008D6F52">
      <w:pPr>
        <w:rPr>
          <w:szCs w:val="32"/>
        </w:rPr>
      </w:pPr>
      <w:r w:rsidRPr="00894396">
        <w:rPr>
          <w:szCs w:val="32"/>
        </w:rPr>
        <w:t>Commençant la campagne de France dans cette disposition chagrine</w:t>
      </w:r>
      <w:r w:rsidR="008D6F52">
        <w:rPr>
          <w:szCs w:val="32"/>
        </w:rPr>
        <w:t xml:space="preserve">, </w:t>
      </w:r>
      <w:r w:rsidRPr="00894396">
        <w:rPr>
          <w:szCs w:val="32"/>
        </w:rPr>
        <w:t>le général d</w:t>
      </w:r>
      <w:r w:rsidR="008D6F52">
        <w:rPr>
          <w:szCs w:val="32"/>
        </w:rPr>
        <w:t>’</w:t>
      </w:r>
      <w:r w:rsidRPr="00894396">
        <w:rPr>
          <w:szCs w:val="32"/>
        </w:rPr>
        <w:t>Hubert fut blessé au second jour de la bataille de Laon</w:t>
      </w:r>
      <w:r w:rsidR="008D6F52">
        <w:rPr>
          <w:szCs w:val="32"/>
        </w:rPr>
        <w:t xml:space="preserve">. </w:t>
      </w:r>
      <w:r w:rsidRPr="00894396">
        <w:rPr>
          <w:szCs w:val="32"/>
        </w:rPr>
        <w:t>Comme on l</w:t>
      </w:r>
      <w:r w:rsidR="008D6F52">
        <w:rPr>
          <w:szCs w:val="32"/>
        </w:rPr>
        <w:t>’</w:t>
      </w:r>
      <w:r w:rsidRPr="00894396">
        <w:rPr>
          <w:szCs w:val="32"/>
        </w:rPr>
        <w:t>emportait</w:t>
      </w:r>
      <w:r w:rsidR="008D6F52">
        <w:rPr>
          <w:szCs w:val="32"/>
        </w:rPr>
        <w:t xml:space="preserve">, </w:t>
      </w:r>
      <w:r w:rsidRPr="00894396">
        <w:rPr>
          <w:szCs w:val="32"/>
        </w:rPr>
        <w:t>il apprit que le colonel Féraud</w:t>
      </w:r>
      <w:r w:rsidR="008D6F52">
        <w:rPr>
          <w:szCs w:val="32"/>
        </w:rPr>
        <w:t xml:space="preserve">, </w:t>
      </w:r>
      <w:r w:rsidRPr="00894396">
        <w:rPr>
          <w:szCs w:val="32"/>
        </w:rPr>
        <w:t>promu général à l</w:t>
      </w:r>
      <w:r w:rsidR="008D6F52">
        <w:rPr>
          <w:szCs w:val="32"/>
        </w:rPr>
        <w:t>’</w:t>
      </w:r>
      <w:r w:rsidRPr="00894396">
        <w:rPr>
          <w:szCs w:val="32"/>
        </w:rPr>
        <w:t>instant</w:t>
      </w:r>
      <w:r w:rsidR="008D6F52">
        <w:rPr>
          <w:szCs w:val="32"/>
        </w:rPr>
        <w:t xml:space="preserve">, </w:t>
      </w:r>
      <w:r w:rsidRPr="00894396">
        <w:rPr>
          <w:szCs w:val="32"/>
        </w:rPr>
        <w:t>venait d</w:t>
      </w:r>
      <w:r w:rsidR="008D6F52">
        <w:rPr>
          <w:szCs w:val="32"/>
        </w:rPr>
        <w:t>’</w:t>
      </w:r>
      <w:r w:rsidRPr="00894396">
        <w:rPr>
          <w:szCs w:val="32"/>
        </w:rPr>
        <w:t>être envoyé pour le remplacer à la tête de sa brigade</w:t>
      </w:r>
      <w:r w:rsidR="008D6F52">
        <w:rPr>
          <w:szCs w:val="32"/>
        </w:rPr>
        <w:t xml:space="preserve">. </w:t>
      </w:r>
      <w:r w:rsidRPr="00894396">
        <w:rPr>
          <w:szCs w:val="32"/>
        </w:rPr>
        <w:t>Il se laissa aller à maudire sa malchance</w:t>
      </w:r>
      <w:r w:rsidR="008D6F52">
        <w:rPr>
          <w:szCs w:val="32"/>
        </w:rPr>
        <w:t xml:space="preserve">, </w:t>
      </w:r>
      <w:r w:rsidRPr="00894396">
        <w:rPr>
          <w:szCs w:val="32"/>
        </w:rPr>
        <w:t>sans voir du premier coup d</w:t>
      </w:r>
      <w:r w:rsidR="008D6F52">
        <w:rPr>
          <w:szCs w:val="32"/>
        </w:rPr>
        <w:t>’</w:t>
      </w:r>
      <w:r w:rsidRPr="00894396">
        <w:rPr>
          <w:szCs w:val="32"/>
        </w:rPr>
        <w:t>œil tous les avantages d</w:t>
      </w:r>
      <w:r w:rsidR="008D6F52">
        <w:rPr>
          <w:szCs w:val="32"/>
        </w:rPr>
        <w:t>’</w:t>
      </w:r>
      <w:r w:rsidRPr="00894396">
        <w:rPr>
          <w:szCs w:val="32"/>
        </w:rPr>
        <w:t>une mauvaise blessure</w:t>
      </w:r>
      <w:r w:rsidR="008D6F52">
        <w:rPr>
          <w:szCs w:val="32"/>
        </w:rPr>
        <w:t xml:space="preserve">. </w:t>
      </w:r>
      <w:r w:rsidRPr="00894396">
        <w:rPr>
          <w:szCs w:val="32"/>
        </w:rPr>
        <w:t>C</w:t>
      </w:r>
      <w:r w:rsidR="008D6F52">
        <w:rPr>
          <w:szCs w:val="32"/>
        </w:rPr>
        <w:t>’</w:t>
      </w:r>
      <w:r w:rsidRPr="00894396">
        <w:rPr>
          <w:szCs w:val="32"/>
        </w:rPr>
        <w:t>est pourtant par cette héroïque méthode que la Providence assurait sa fortune</w:t>
      </w:r>
      <w:r w:rsidR="008D6F52">
        <w:rPr>
          <w:szCs w:val="32"/>
        </w:rPr>
        <w:t xml:space="preserve">. </w:t>
      </w:r>
      <w:r w:rsidRPr="00894396">
        <w:rPr>
          <w:szCs w:val="32"/>
        </w:rPr>
        <w:t>En gagnant lentement avec un vieux domestique de confiance la maison de sa sœur</w:t>
      </w:r>
      <w:r w:rsidR="008D6F52">
        <w:rPr>
          <w:szCs w:val="32"/>
        </w:rPr>
        <w:t xml:space="preserve">, </w:t>
      </w:r>
      <w:r w:rsidRPr="00894396">
        <w:rPr>
          <w:szCs w:val="32"/>
        </w:rPr>
        <w:t>le général d</w:t>
      </w:r>
      <w:r w:rsidR="008D6F52">
        <w:rPr>
          <w:szCs w:val="32"/>
        </w:rPr>
        <w:t>’</w:t>
      </w:r>
      <w:r w:rsidRPr="00894396">
        <w:rPr>
          <w:szCs w:val="32"/>
        </w:rPr>
        <w:t>Hubert échappait aux contacts humiliants et aux perplexités de conduite qui assaillirent les serviteurs de l</w:t>
      </w:r>
      <w:r w:rsidR="008D6F52">
        <w:rPr>
          <w:szCs w:val="32"/>
        </w:rPr>
        <w:t>’</w:t>
      </w:r>
      <w:r w:rsidRPr="00894396">
        <w:rPr>
          <w:szCs w:val="32"/>
        </w:rPr>
        <w:t>Empire au jour de sa chute</w:t>
      </w:r>
      <w:r w:rsidR="008D6F52">
        <w:rPr>
          <w:szCs w:val="32"/>
        </w:rPr>
        <w:t xml:space="preserve">. </w:t>
      </w:r>
      <w:r w:rsidRPr="00894396">
        <w:rPr>
          <w:szCs w:val="32"/>
        </w:rPr>
        <w:t>Couché sur son lit</w:t>
      </w:r>
      <w:r w:rsidR="008D6F52">
        <w:rPr>
          <w:szCs w:val="32"/>
        </w:rPr>
        <w:t xml:space="preserve">, </w:t>
      </w:r>
      <w:r w:rsidRPr="00894396">
        <w:rPr>
          <w:szCs w:val="32"/>
        </w:rPr>
        <w:t>avec les fenêtres de sa chambre larges ouvertes au soleil de Provence</w:t>
      </w:r>
      <w:r w:rsidR="008D6F52">
        <w:rPr>
          <w:szCs w:val="32"/>
        </w:rPr>
        <w:t xml:space="preserve">, </w:t>
      </w:r>
      <w:r w:rsidRPr="00894396">
        <w:rPr>
          <w:szCs w:val="32"/>
        </w:rPr>
        <w:t>il comprit l</w:t>
      </w:r>
      <w:r w:rsidR="008D6F52">
        <w:rPr>
          <w:szCs w:val="32"/>
        </w:rPr>
        <w:t>’</w:t>
      </w:r>
      <w:r w:rsidRPr="00894396">
        <w:rPr>
          <w:szCs w:val="32"/>
        </w:rPr>
        <w:t>évidente faveur conférée par ce fragment déchiqueté d</w:t>
      </w:r>
      <w:r w:rsidR="008D6F52">
        <w:rPr>
          <w:szCs w:val="32"/>
        </w:rPr>
        <w:t>’</w:t>
      </w:r>
      <w:r w:rsidRPr="00894396">
        <w:rPr>
          <w:szCs w:val="32"/>
        </w:rPr>
        <w:t>obus prussien qui</w:t>
      </w:r>
      <w:r w:rsidR="008D6F52">
        <w:rPr>
          <w:szCs w:val="32"/>
        </w:rPr>
        <w:t xml:space="preserve">, </w:t>
      </w:r>
      <w:r w:rsidRPr="00894396">
        <w:rPr>
          <w:szCs w:val="32"/>
        </w:rPr>
        <w:t>en tuant son cheval et en déchirant sa cuisse</w:t>
      </w:r>
      <w:r w:rsidR="008D6F52">
        <w:rPr>
          <w:szCs w:val="32"/>
        </w:rPr>
        <w:t xml:space="preserve">, </w:t>
      </w:r>
      <w:r w:rsidRPr="00894396">
        <w:rPr>
          <w:szCs w:val="32"/>
        </w:rPr>
        <w:t>lui avait épargné un conflit actif de conscience</w:t>
      </w:r>
      <w:r w:rsidR="008D6F52">
        <w:rPr>
          <w:szCs w:val="32"/>
        </w:rPr>
        <w:t xml:space="preserve">. </w:t>
      </w:r>
      <w:r w:rsidRPr="00894396">
        <w:rPr>
          <w:szCs w:val="32"/>
        </w:rPr>
        <w:t>Après quatorze années passées en selle et sabre au clair</w:t>
      </w:r>
      <w:r w:rsidR="008D6F52">
        <w:rPr>
          <w:szCs w:val="32"/>
        </w:rPr>
        <w:t xml:space="preserve">, </w:t>
      </w:r>
      <w:r w:rsidRPr="00894396">
        <w:rPr>
          <w:szCs w:val="32"/>
        </w:rPr>
        <w:t>et avec le sentiment du devoir accompli jusqu</w:t>
      </w:r>
      <w:r w:rsidR="008D6F52">
        <w:rPr>
          <w:szCs w:val="32"/>
        </w:rPr>
        <w:t>’</w:t>
      </w:r>
      <w:r w:rsidRPr="00894396">
        <w:rPr>
          <w:szCs w:val="32"/>
        </w:rPr>
        <w:t>au dernier jour</w:t>
      </w:r>
      <w:r w:rsidR="008D6F52">
        <w:rPr>
          <w:szCs w:val="32"/>
        </w:rPr>
        <w:t xml:space="preserve">, </w:t>
      </w:r>
      <w:r w:rsidRPr="00894396">
        <w:rPr>
          <w:szCs w:val="32"/>
        </w:rPr>
        <w:t>le général d</w:t>
      </w:r>
      <w:r w:rsidR="008D6F52">
        <w:rPr>
          <w:szCs w:val="32"/>
        </w:rPr>
        <w:t>’</w:t>
      </w:r>
      <w:r w:rsidRPr="00894396">
        <w:rPr>
          <w:szCs w:val="32"/>
        </w:rPr>
        <w:t>Hubert trouva dans la résignation une vertu facile</w:t>
      </w:r>
      <w:r w:rsidR="008D6F52">
        <w:rPr>
          <w:szCs w:val="32"/>
        </w:rPr>
        <w:t xml:space="preserve">. </w:t>
      </w:r>
      <w:r w:rsidRPr="00894396">
        <w:rPr>
          <w:szCs w:val="32"/>
        </w:rPr>
        <w:t>Sa sœur était ravie de sa sagesse</w:t>
      </w:r>
      <w:r w:rsidR="008D6F52">
        <w:rPr>
          <w:szCs w:val="32"/>
        </w:rPr>
        <w:t xml:space="preserve">. – </w:t>
      </w:r>
      <w:r w:rsidRPr="00894396">
        <w:rPr>
          <w:szCs w:val="32"/>
        </w:rPr>
        <w:t>Je me remets entièrement entre tes mains</w:t>
      </w:r>
      <w:r w:rsidR="008D6F52">
        <w:rPr>
          <w:szCs w:val="32"/>
        </w:rPr>
        <w:t xml:space="preserve">, </w:t>
      </w:r>
      <w:r w:rsidRPr="00894396">
        <w:rPr>
          <w:szCs w:val="32"/>
        </w:rPr>
        <w:t>ma chère Léonie</w:t>
      </w:r>
      <w:r w:rsidR="008D6F52">
        <w:rPr>
          <w:szCs w:val="32"/>
        </w:rPr>
        <w:t xml:space="preserve">, </w:t>
      </w:r>
      <w:r w:rsidRPr="00894396">
        <w:rPr>
          <w:szCs w:val="32"/>
        </w:rPr>
        <w:t>lui avait-il dit</w:t>
      </w:r>
      <w:r w:rsidR="008D6F52">
        <w:rPr>
          <w:szCs w:val="32"/>
        </w:rPr>
        <w:t>.</w:t>
      </w:r>
    </w:p>
    <w:p w14:paraId="7F47CF7C" w14:textId="77777777" w:rsidR="008D6F52" w:rsidRDefault="00000000" w:rsidP="008D6F52">
      <w:pPr>
        <w:rPr>
          <w:szCs w:val="32"/>
        </w:rPr>
      </w:pPr>
      <w:r w:rsidRPr="00894396">
        <w:rPr>
          <w:szCs w:val="32"/>
        </w:rPr>
        <w:lastRenderedPageBreak/>
        <w:t>Il était encore couché lorsque</w:t>
      </w:r>
      <w:r w:rsidR="008D6F52">
        <w:rPr>
          <w:szCs w:val="32"/>
        </w:rPr>
        <w:t xml:space="preserve">, </w:t>
      </w:r>
      <w:r w:rsidRPr="00894396">
        <w:rPr>
          <w:szCs w:val="32"/>
        </w:rPr>
        <w:t>grâce au crédit de la belle famille de sa sœur</w:t>
      </w:r>
      <w:r w:rsidR="008D6F52">
        <w:rPr>
          <w:szCs w:val="32"/>
        </w:rPr>
        <w:t xml:space="preserve">, </w:t>
      </w:r>
      <w:r w:rsidRPr="00894396">
        <w:rPr>
          <w:szCs w:val="32"/>
        </w:rPr>
        <w:t>il reçut du gouvernement royal non seulement la confirmation de son grade</w:t>
      </w:r>
      <w:r w:rsidR="008D6F52">
        <w:rPr>
          <w:szCs w:val="32"/>
        </w:rPr>
        <w:t xml:space="preserve">, </w:t>
      </w:r>
      <w:r w:rsidRPr="00894396">
        <w:rPr>
          <w:szCs w:val="32"/>
        </w:rPr>
        <w:t>mais l</w:t>
      </w:r>
      <w:r w:rsidR="008D6F52">
        <w:rPr>
          <w:szCs w:val="32"/>
        </w:rPr>
        <w:t>’</w:t>
      </w:r>
      <w:r w:rsidRPr="00894396">
        <w:rPr>
          <w:szCs w:val="32"/>
        </w:rPr>
        <w:t>assurance de son maintien en activité</w:t>
      </w:r>
      <w:r w:rsidR="008D6F52">
        <w:rPr>
          <w:szCs w:val="32"/>
        </w:rPr>
        <w:t xml:space="preserve">. </w:t>
      </w:r>
      <w:r w:rsidRPr="00894396">
        <w:rPr>
          <w:szCs w:val="32"/>
        </w:rPr>
        <w:t>À cette faveur s</w:t>
      </w:r>
      <w:r w:rsidR="008D6F52">
        <w:rPr>
          <w:szCs w:val="32"/>
        </w:rPr>
        <w:t>’</w:t>
      </w:r>
      <w:r w:rsidRPr="00894396">
        <w:rPr>
          <w:szCs w:val="32"/>
        </w:rPr>
        <w:t>ajoutait l</w:t>
      </w:r>
      <w:r w:rsidR="008D6F52">
        <w:rPr>
          <w:szCs w:val="32"/>
        </w:rPr>
        <w:t>’</w:t>
      </w:r>
      <w:r w:rsidRPr="00894396">
        <w:rPr>
          <w:szCs w:val="32"/>
        </w:rPr>
        <w:t>octroi d</w:t>
      </w:r>
      <w:r w:rsidR="008D6F52">
        <w:rPr>
          <w:szCs w:val="32"/>
        </w:rPr>
        <w:t>’</w:t>
      </w:r>
      <w:r w:rsidRPr="00894396">
        <w:rPr>
          <w:szCs w:val="32"/>
        </w:rPr>
        <w:t>un congé de convalescence illimité</w:t>
      </w:r>
      <w:r w:rsidR="008D6F52">
        <w:rPr>
          <w:szCs w:val="32"/>
        </w:rPr>
        <w:t xml:space="preserve">. </w:t>
      </w:r>
      <w:r w:rsidRPr="00894396">
        <w:rPr>
          <w:szCs w:val="32"/>
        </w:rPr>
        <w:t>L</w:t>
      </w:r>
      <w:r w:rsidR="008D6F52">
        <w:rPr>
          <w:szCs w:val="32"/>
        </w:rPr>
        <w:t>’</w:t>
      </w:r>
      <w:r w:rsidRPr="00894396">
        <w:rPr>
          <w:szCs w:val="32"/>
        </w:rPr>
        <w:t>opinion défavorable nourrie sur son compte par les cercles bonapartistes ne reposait sur rien de plus solide que les affirmations sans fondement du général Féraud</w:t>
      </w:r>
      <w:r w:rsidR="008D6F52">
        <w:rPr>
          <w:szCs w:val="32"/>
        </w:rPr>
        <w:t xml:space="preserve">, </w:t>
      </w:r>
      <w:r w:rsidRPr="00894396">
        <w:rPr>
          <w:szCs w:val="32"/>
        </w:rPr>
        <w:t>et fut pourtant cause du maintien de d</w:t>
      </w:r>
      <w:r w:rsidR="008D6F52">
        <w:rPr>
          <w:szCs w:val="32"/>
        </w:rPr>
        <w:t>’</w:t>
      </w:r>
      <w:r w:rsidRPr="00894396">
        <w:rPr>
          <w:szCs w:val="32"/>
        </w:rPr>
        <w:t>Hubert sur la liste d</w:t>
      </w:r>
      <w:r w:rsidR="008D6F52">
        <w:rPr>
          <w:szCs w:val="32"/>
        </w:rPr>
        <w:t>’</w:t>
      </w:r>
      <w:r w:rsidRPr="00894396">
        <w:rPr>
          <w:szCs w:val="32"/>
        </w:rPr>
        <w:t>activité</w:t>
      </w:r>
      <w:r w:rsidR="008D6F52">
        <w:rPr>
          <w:szCs w:val="32"/>
        </w:rPr>
        <w:t xml:space="preserve">. </w:t>
      </w:r>
      <w:r w:rsidRPr="00894396">
        <w:rPr>
          <w:szCs w:val="32"/>
        </w:rPr>
        <w:t>Quant au général Féraud</w:t>
      </w:r>
      <w:r w:rsidR="008D6F52">
        <w:rPr>
          <w:szCs w:val="32"/>
        </w:rPr>
        <w:t xml:space="preserve">, </w:t>
      </w:r>
      <w:r w:rsidRPr="00894396">
        <w:rPr>
          <w:szCs w:val="32"/>
        </w:rPr>
        <w:t>son grade lui fut également confirmé</w:t>
      </w:r>
      <w:r w:rsidR="008D6F52">
        <w:rPr>
          <w:szCs w:val="32"/>
        </w:rPr>
        <w:t xml:space="preserve">. </w:t>
      </w:r>
      <w:r w:rsidRPr="00894396">
        <w:rPr>
          <w:szCs w:val="32"/>
        </w:rPr>
        <w:t>C</w:t>
      </w:r>
      <w:r w:rsidR="008D6F52">
        <w:rPr>
          <w:szCs w:val="32"/>
        </w:rPr>
        <w:t>’</w:t>
      </w:r>
      <w:r w:rsidRPr="00894396">
        <w:rPr>
          <w:szCs w:val="32"/>
        </w:rPr>
        <w:t>est plus qu</w:t>
      </w:r>
      <w:r w:rsidR="008D6F52">
        <w:rPr>
          <w:szCs w:val="32"/>
        </w:rPr>
        <w:t>’</w:t>
      </w:r>
      <w:r w:rsidRPr="00894396">
        <w:rPr>
          <w:szCs w:val="32"/>
        </w:rPr>
        <w:t>il n</w:t>
      </w:r>
      <w:r w:rsidR="008D6F52">
        <w:rPr>
          <w:szCs w:val="32"/>
        </w:rPr>
        <w:t>’</w:t>
      </w:r>
      <w:r w:rsidRPr="00894396">
        <w:rPr>
          <w:szCs w:val="32"/>
        </w:rPr>
        <w:t>osait espérer</w:t>
      </w:r>
      <w:r w:rsidR="008D6F52">
        <w:rPr>
          <w:szCs w:val="32"/>
        </w:rPr>
        <w:t xml:space="preserve">, </w:t>
      </w:r>
      <w:r w:rsidRPr="00894396">
        <w:rPr>
          <w:szCs w:val="32"/>
        </w:rPr>
        <w:t>mais le maréchal Soult</w:t>
      </w:r>
      <w:r w:rsidR="008D6F52">
        <w:rPr>
          <w:szCs w:val="32"/>
        </w:rPr>
        <w:t xml:space="preserve">, </w:t>
      </w:r>
      <w:r w:rsidRPr="00894396">
        <w:rPr>
          <w:szCs w:val="32"/>
        </w:rPr>
        <w:t>alors ministre de la Guerre de la Restauration</w:t>
      </w:r>
      <w:r w:rsidR="008D6F52">
        <w:rPr>
          <w:szCs w:val="32"/>
        </w:rPr>
        <w:t xml:space="preserve">, </w:t>
      </w:r>
      <w:r w:rsidRPr="00894396">
        <w:rPr>
          <w:szCs w:val="32"/>
        </w:rPr>
        <w:t>tenait en faveur les officiers qui avaient servi en Espagne</w:t>
      </w:r>
      <w:r w:rsidR="008D6F52">
        <w:rPr>
          <w:szCs w:val="32"/>
        </w:rPr>
        <w:t xml:space="preserve">. </w:t>
      </w:r>
      <w:r w:rsidRPr="00894396">
        <w:rPr>
          <w:szCs w:val="32"/>
        </w:rPr>
        <w:t>Seulement</w:t>
      </w:r>
      <w:r w:rsidR="008D6F52">
        <w:rPr>
          <w:szCs w:val="32"/>
        </w:rPr>
        <w:t xml:space="preserve">, </w:t>
      </w:r>
      <w:r w:rsidRPr="00894396">
        <w:rPr>
          <w:szCs w:val="32"/>
        </w:rPr>
        <w:t>la protection même du maréchal ne put le faire maintenir en activité</w:t>
      </w:r>
      <w:r w:rsidR="008D6F52">
        <w:rPr>
          <w:szCs w:val="32"/>
        </w:rPr>
        <w:t xml:space="preserve">. </w:t>
      </w:r>
      <w:r w:rsidRPr="00894396">
        <w:rPr>
          <w:szCs w:val="32"/>
        </w:rPr>
        <w:t>Il resta irréconciliable</w:t>
      </w:r>
      <w:r w:rsidR="008D6F52">
        <w:rPr>
          <w:szCs w:val="32"/>
        </w:rPr>
        <w:t xml:space="preserve">, </w:t>
      </w:r>
      <w:r w:rsidRPr="00894396">
        <w:rPr>
          <w:szCs w:val="32"/>
        </w:rPr>
        <w:t>oisif</w:t>
      </w:r>
      <w:r w:rsidR="008D6F52">
        <w:rPr>
          <w:szCs w:val="32"/>
        </w:rPr>
        <w:t xml:space="preserve">, </w:t>
      </w:r>
      <w:r w:rsidRPr="00894396">
        <w:rPr>
          <w:szCs w:val="32"/>
        </w:rPr>
        <w:t>sinistre</w:t>
      </w:r>
      <w:r w:rsidR="008D6F52">
        <w:rPr>
          <w:szCs w:val="32"/>
        </w:rPr>
        <w:t xml:space="preserve">. </w:t>
      </w:r>
      <w:r w:rsidRPr="00894396">
        <w:rPr>
          <w:szCs w:val="32"/>
        </w:rPr>
        <w:t>Il cherchait</w:t>
      </w:r>
      <w:r w:rsidR="008D6F52">
        <w:rPr>
          <w:szCs w:val="32"/>
        </w:rPr>
        <w:t xml:space="preserve">, </w:t>
      </w:r>
      <w:r w:rsidRPr="00894396">
        <w:rPr>
          <w:szCs w:val="32"/>
        </w:rPr>
        <w:t>dans des restaurants obscurs</w:t>
      </w:r>
      <w:r w:rsidR="008D6F52">
        <w:rPr>
          <w:szCs w:val="32"/>
        </w:rPr>
        <w:t xml:space="preserve">, </w:t>
      </w:r>
      <w:r w:rsidRPr="00894396">
        <w:rPr>
          <w:szCs w:val="32"/>
        </w:rPr>
        <w:t>la société d</w:t>
      </w:r>
      <w:r w:rsidR="008D6F52">
        <w:rPr>
          <w:szCs w:val="32"/>
        </w:rPr>
        <w:t>’</w:t>
      </w:r>
      <w:r w:rsidRPr="00894396">
        <w:rPr>
          <w:szCs w:val="32"/>
        </w:rPr>
        <w:t>autres demi-soldes</w:t>
      </w:r>
      <w:r w:rsidR="008D6F52">
        <w:rPr>
          <w:szCs w:val="32"/>
        </w:rPr>
        <w:t xml:space="preserve">, </w:t>
      </w:r>
      <w:r w:rsidRPr="00894396">
        <w:rPr>
          <w:szCs w:val="32"/>
        </w:rPr>
        <w:t>qui gardaient sur leurs poitrines de vieilles cocardes tricolores ternies mais glorieuses</w:t>
      </w:r>
      <w:r w:rsidR="008D6F52">
        <w:rPr>
          <w:szCs w:val="32"/>
        </w:rPr>
        <w:t xml:space="preserve">, </w:t>
      </w:r>
      <w:r w:rsidRPr="00894396">
        <w:rPr>
          <w:szCs w:val="32"/>
        </w:rPr>
        <w:t>et boutonnaient avec des boutons aux aigles interdits</w:t>
      </w:r>
      <w:r w:rsidR="008D6F52">
        <w:rPr>
          <w:szCs w:val="32"/>
        </w:rPr>
        <w:t xml:space="preserve">, </w:t>
      </w:r>
      <w:r w:rsidRPr="00894396">
        <w:rPr>
          <w:szCs w:val="32"/>
        </w:rPr>
        <w:t>leurs uniformes fripés</w:t>
      </w:r>
      <w:r w:rsidR="008D6F52">
        <w:rPr>
          <w:szCs w:val="32"/>
        </w:rPr>
        <w:t xml:space="preserve">, </w:t>
      </w:r>
      <w:r w:rsidRPr="00894396">
        <w:rPr>
          <w:szCs w:val="32"/>
        </w:rPr>
        <w:t>en se déclarant trop pauvres pour supporter les frais du changement imposé</w:t>
      </w:r>
      <w:r w:rsidR="008D6F52">
        <w:rPr>
          <w:szCs w:val="32"/>
        </w:rPr>
        <w:t>.</w:t>
      </w:r>
    </w:p>
    <w:p w14:paraId="0AC526DC" w14:textId="77777777" w:rsidR="008D6F52" w:rsidRDefault="00000000" w:rsidP="008D6F52">
      <w:pPr>
        <w:rPr>
          <w:szCs w:val="32"/>
        </w:rPr>
      </w:pPr>
      <w:r w:rsidRPr="00894396">
        <w:rPr>
          <w:szCs w:val="32"/>
        </w:rPr>
        <w:t>Le triomphal retour de l</w:t>
      </w:r>
      <w:r w:rsidR="008D6F52">
        <w:rPr>
          <w:szCs w:val="32"/>
        </w:rPr>
        <w:t>’</w:t>
      </w:r>
      <w:r>
        <w:rPr>
          <w:szCs w:val="32"/>
        </w:rPr>
        <w:t>Î</w:t>
      </w:r>
      <w:r w:rsidRPr="00894396">
        <w:rPr>
          <w:szCs w:val="32"/>
        </w:rPr>
        <w:t>le d</w:t>
      </w:r>
      <w:r w:rsidR="008D6F52">
        <w:rPr>
          <w:szCs w:val="32"/>
        </w:rPr>
        <w:t>’</w:t>
      </w:r>
      <w:r w:rsidRPr="00894396">
        <w:rPr>
          <w:szCs w:val="32"/>
        </w:rPr>
        <w:t>Elbe</w:t>
      </w:r>
      <w:r w:rsidR="008D6F52">
        <w:rPr>
          <w:szCs w:val="32"/>
        </w:rPr>
        <w:t xml:space="preserve">, </w:t>
      </w:r>
      <w:r w:rsidRPr="00894396">
        <w:rPr>
          <w:szCs w:val="32"/>
        </w:rPr>
        <w:t>fait historique aussi merveilleux et aussi incroyable que les exploits de quelque demi-dieu de la mythologie</w:t>
      </w:r>
      <w:r w:rsidR="008D6F52">
        <w:rPr>
          <w:szCs w:val="32"/>
        </w:rPr>
        <w:t xml:space="preserve">, </w:t>
      </w:r>
      <w:r w:rsidRPr="00894396">
        <w:rPr>
          <w:szCs w:val="32"/>
        </w:rPr>
        <w:t>trouva le général d</w:t>
      </w:r>
      <w:r w:rsidR="008D6F52">
        <w:rPr>
          <w:szCs w:val="32"/>
        </w:rPr>
        <w:t>’</w:t>
      </w:r>
      <w:r w:rsidRPr="00894396">
        <w:rPr>
          <w:szCs w:val="32"/>
        </w:rPr>
        <w:t>Hubert toujours hors d</w:t>
      </w:r>
      <w:r w:rsidR="008D6F52">
        <w:rPr>
          <w:szCs w:val="32"/>
        </w:rPr>
        <w:t>’</w:t>
      </w:r>
      <w:r w:rsidRPr="00894396">
        <w:rPr>
          <w:szCs w:val="32"/>
        </w:rPr>
        <w:t>état de monter à cheval</w:t>
      </w:r>
      <w:r w:rsidR="008D6F52">
        <w:rPr>
          <w:szCs w:val="32"/>
        </w:rPr>
        <w:t xml:space="preserve">. </w:t>
      </w:r>
      <w:r w:rsidRPr="00894396">
        <w:rPr>
          <w:szCs w:val="32"/>
        </w:rPr>
        <w:t>Il ne marchait encore qu</w:t>
      </w:r>
      <w:r w:rsidR="008D6F52">
        <w:rPr>
          <w:szCs w:val="32"/>
        </w:rPr>
        <w:t>’</w:t>
      </w:r>
      <w:r w:rsidRPr="00894396">
        <w:rPr>
          <w:szCs w:val="32"/>
        </w:rPr>
        <w:t>avec difficulté</w:t>
      </w:r>
      <w:r w:rsidR="008D6F52">
        <w:rPr>
          <w:szCs w:val="32"/>
        </w:rPr>
        <w:t xml:space="preserve">. </w:t>
      </w:r>
      <w:r w:rsidRPr="00894396">
        <w:rPr>
          <w:szCs w:val="32"/>
        </w:rPr>
        <w:t>Ces incapacités que madame Léonie tenait pour providentielles</w:t>
      </w:r>
      <w:r w:rsidR="008D6F52">
        <w:rPr>
          <w:szCs w:val="32"/>
        </w:rPr>
        <w:t xml:space="preserve">, </w:t>
      </w:r>
      <w:r w:rsidRPr="00894396">
        <w:rPr>
          <w:szCs w:val="32"/>
        </w:rPr>
        <w:t>l</w:t>
      </w:r>
      <w:r w:rsidR="008D6F52">
        <w:rPr>
          <w:szCs w:val="32"/>
        </w:rPr>
        <w:t>’</w:t>
      </w:r>
      <w:r w:rsidRPr="00894396">
        <w:rPr>
          <w:szCs w:val="32"/>
        </w:rPr>
        <w:t>aidèrent à retenir son frère loin de tout</w:t>
      </w:r>
      <w:r w:rsidR="008D6F52">
        <w:rPr>
          <w:szCs w:val="32"/>
        </w:rPr>
        <w:t xml:space="preserve">. </w:t>
      </w:r>
      <w:r w:rsidRPr="00894396">
        <w:rPr>
          <w:szCs w:val="32"/>
        </w:rPr>
        <w:t>Pourtant elle remarqua avec terreur que son état d</w:t>
      </w:r>
      <w:r w:rsidR="008D6F52">
        <w:rPr>
          <w:szCs w:val="32"/>
        </w:rPr>
        <w:t>’</w:t>
      </w:r>
      <w:r w:rsidRPr="00894396">
        <w:rPr>
          <w:szCs w:val="32"/>
        </w:rPr>
        <w:t>esprit à l</w:t>
      </w:r>
      <w:r w:rsidR="008D6F52">
        <w:rPr>
          <w:szCs w:val="32"/>
        </w:rPr>
        <w:t>’</w:t>
      </w:r>
      <w:r w:rsidRPr="00894396">
        <w:rPr>
          <w:szCs w:val="32"/>
        </w:rPr>
        <w:t>époque</w:t>
      </w:r>
      <w:r w:rsidR="008D6F52">
        <w:rPr>
          <w:szCs w:val="32"/>
        </w:rPr>
        <w:t xml:space="preserve">, </w:t>
      </w:r>
      <w:r w:rsidRPr="00894396">
        <w:rPr>
          <w:szCs w:val="32"/>
        </w:rPr>
        <w:t>était loin d</w:t>
      </w:r>
      <w:r w:rsidR="008D6F52">
        <w:rPr>
          <w:szCs w:val="32"/>
        </w:rPr>
        <w:t>’</w:t>
      </w:r>
      <w:r w:rsidRPr="00894396">
        <w:rPr>
          <w:szCs w:val="32"/>
        </w:rPr>
        <w:t>être satisfaisant</w:t>
      </w:r>
      <w:r w:rsidR="008D6F52">
        <w:rPr>
          <w:szCs w:val="32"/>
        </w:rPr>
        <w:t xml:space="preserve">. </w:t>
      </w:r>
      <w:r w:rsidRPr="00894396">
        <w:rPr>
          <w:szCs w:val="32"/>
        </w:rPr>
        <w:t>Cet officier général</w:t>
      </w:r>
      <w:r w:rsidR="008D6F52">
        <w:rPr>
          <w:szCs w:val="32"/>
        </w:rPr>
        <w:t xml:space="preserve">, </w:t>
      </w:r>
      <w:r w:rsidRPr="00894396">
        <w:rPr>
          <w:szCs w:val="32"/>
        </w:rPr>
        <w:t>encore menacé de la perte d</w:t>
      </w:r>
      <w:r w:rsidR="008D6F52">
        <w:rPr>
          <w:szCs w:val="32"/>
        </w:rPr>
        <w:t>’</w:t>
      </w:r>
      <w:r w:rsidRPr="00894396">
        <w:rPr>
          <w:szCs w:val="32"/>
        </w:rPr>
        <w:t>un membre</w:t>
      </w:r>
      <w:r w:rsidR="008D6F52">
        <w:rPr>
          <w:szCs w:val="32"/>
        </w:rPr>
        <w:t xml:space="preserve">, </w:t>
      </w:r>
      <w:r w:rsidRPr="00894396">
        <w:rPr>
          <w:szCs w:val="32"/>
        </w:rPr>
        <w:t>fut trouvé un soir dans les écuries du château par un domestique qui</w:t>
      </w:r>
      <w:r w:rsidR="008D6F52">
        <w:rPr>
          <w:szCs w:val="32"/>
        </w:rPr>
        <w:t xml:space="preserve">, </w:t>
      </w:r>
      <w:r w:rsidRPr="00894396">
        <w:rPr>
          <w:szCs w:val="32"/>
        </w:rPr>
        <w:t>voyant une lumière</w:t>
      </w:r>
      <w:r w:rsidR="008D6F52">
        <w:rPr>
          <w:szCs w:val="32"/>
        </w:rPr>
        <w:t xml:space="preserve">, </w:t>
      </w:r>
      <w:r w:rsidRPr="00894396">
        <w:rPr>
          <w:szCs w:val="32"/>
        </w:rPr>
        <w:t>avait semé l</w:t>
      </w:r>
      <w:r w:rsidR="008D6F52">
        <w:rPr>
          <w:szCs w:val="32"/>
        </w:rPr>
        <w:t>’</w:t>
      </w:r>
      <w:r w:rsidRPr="00894396">
        <w:rPr>
          <w:szCs w:val="32"/>
        </w:rPr>
        <w:t>alarme</w:t>
      </w:r>
      <w:r w:rsidR="008D6F52">
        <w:rPr>
          <w:szCs w:val="32"/>
        </w:rPr>
        <w:t xml:space="preserve">. </w:t>
      </w:r>
      <w:r w:rsidRPr="00894396">
        <w:rPr>
          <w:szCs w:val="32"/>
        </w:rPr>
        <w:t>Sa béquille jetée dans la litière d</w:t>
      </w:r>
      <w:r w:rsidR="008D6F52">
        <w:rPr>
          <w:szCs w:val="32"/>
        </w:rPr>
        <w:t>’</w:t>
      </w:r>
      <w:r w:rsidRPr="00894396">
        <w:rPr>
          <w:szCs w:val="32"/>
        </w:rPr>
        <w:t>un box</w:t>
      </w:r>
      <w:r w:rsidR="008D6F52">
        <w:rPr>
          <w:szCs w:val="32"/>
        </w:rPr>
        <w:t xml:space="preserve">, </w:t>
      </w:r>
      <w:r w:rsidRPr="00894396">
        <w:rPr>
          <w:szCs w:val="32"/>
        </w:rPr>
        <w:t>d</w:t>
      </w:r>
      <w:r w:rsidR="008D6F52">
        <w:rPr>
          <w:szCs w:val="32"/>
        </w:rPr>
        <w:t>’</w:t>
      </w:r>
      <w:r w:rsidRPr="00894396">
        <w:rPr>
          <w:szCs w:val="32"/>
        </w:rPr>
        <w:t>Hubert sautillait sur une jambe autour d</w:t>
      </w:r>
      <w:r w:rsidR="008D6F52">
        <w:rPr>
          <w:szCs w:val="32"/>
        </w:rPr>
        <w:t>’</w:t>
      </w:r>
      <w:r w:rsidRPr="00894396">
        <w:rPr>
          <w:szCs w:val="32"/>
        </w:rPr>
        <w:t>un cheval apeuré qu</w:t>
      </w:r>
      <w:r w:rsidR="008D6F52">
        <w:rPr>
          <w:szCs w:val="32"/>
        </w:rPr>
        <w:t>’</w:t>
      </w:r>
      <w:r w:rsidRPr="00894396">
        <w:rPr>
          <w:szCs w:val="32"/>
        </w:rPr>
        <w:t>il s</w:t>
      </w:r>
      <w:r w:rsidR="008D6F52">
        <w:rPr>
          <w:szCs w:val="32"/>
        </w:rPr>
        <w:t>’</w:t>
      </w:r>
      <w:r w:rsidRPr="00894396">
        <w:rPr>
          <w:szCs w:val="32"/>
        </w:rPr>
        <w:t>efforçait de seller</w:t>
      </w:r>
      <w:r w:rsidR="008D6F52">
        <w:rPr>
          <w:szCs w:val="32"/>
        </w:rPr>
        <w:t xml:space="preserve">. </w:t>
      </w:r>
      <w:r w:rsidRPr="00894396">
        <w:rPr>
          <w:szCs w:val="32"/>
        </w:rPr>
        <w:t xml:space="preserve">Tels étaient les effets du </w:t>
      </w:r>
      <w:r w:rsidRPr="00894396">
        <w:rPr>
          <w:szCs w:val="32"/>
        </w:rPr>
        <w:lastRenderedPageBreak/>
        <w:t>charme impérial sur un tempérament calme et un esprit pondéré</w:t>
      </w:r>
      <w:r w:rsidR="008D6F52">
        <w:rPr>
          <w:szCs w:val="32"/>
        </w:rPr>
        <w:t xml:space="preserve">. </w:t>
      </w:r>
      <w:r w:rsidRPr="00894396">
        <w:rPr>
          <w:szCs w:val="32"/>
        </w:rPr>
        <w:t>En proie</w:t>
      </w:r>
      <w:r w:rsidR="008D6F52">
        <w:rPr>
          <w:szCs w:val="32"/>
        </w:rPr>
        <w:t xml:space="preserve">, </w:t>
      </w:r>
      <w:r w:rsidRPr="00894396">
        <w:rPr>
          <w:szCs w:val="32"/>
        </w:rPr>
        <w:t>sous la lueur des lanternes</w:t>
      </w:r>
      <w:r w:rsidR="008D6F52">
        <w:rPr>
          <w:szCs w:val="32"/>
        </w:rPr>
        <w:t xml:space="preserve">, </w:t>
      </w:r>
      <w:r w:rsidRPr="00894396">
        <w:rPr>
          <w:szCs w:val="32"/>
        </w:rPr>
        <w:t>aux pleurs</w:t>
      </w:r>
      <w:r w:rsidR="008D6F52">
        <w:rPr>
          <w:szCs w:val="32"/>
        </w:rPr>
        <w:t xml:space="preserve">, </w:t>
      </w:r>
      <w:r w:rsidRPr="00894396">
        <w:rPr>
          <w:szCs w:val="32"/>
        </w:rPr>
        <w:t>aux prières</w:t>
      </w:r>
      <w:r w:rsidR="008D6F52">
        <w:rPr>
          <w:szCs w:val="32"/>
        </w:rPr>
        <w:t xml:space="preserve">, </w:t>
      </w:r>
      <w:r w:rsidRPr="00894396">
        <w:rPr>
          <w:szCs w:val="32"/>
        </w:rPr>
        <w:t>aux indignations</w:t>
      </w:r>
      <w:r w:rsidR="008D6F52">
        <w:rPr>
          <w:szCs w:val="32"/>
        </w:rPr>
        <w:t xml:space="preserve">, </w:t>
      </w:r>
      <w:r w:rsidRPr="00894396">
        <w:rPr>
          <w:szCs w:val="32"/>
        </w:rPr>
        <w:t>aux remontrances et aux reproches de sa famille</w:t>
      </w:r>
      <w:r w:rsidR="008D6F52">
        <w:rPr>
          <w:szCs w:val="32"/>
        </w:rPr>
        <w:t xml:space="preserve">, </w:t>
      </w:r>
      <w:r w:rsidRPr="00894396">
        <w:rPr>
          <w:szCs w:val="32"/>
        </w:rPr>
        <w:t>il se tira d</w:t>
      </w:r>
      <w:r w:rsidR="008D6F52">
        <w:rPr>
          <w:szCs w:val="32"/>
        </w:rPr>
        <w:t>’</w:t>
      </w:r>
      <w:r w:rsidRPr="00894396">
        <w:rPr>
          <w:szCs w:val="32"/>
        </w:rPr>
        <w:t>un pas difficile en s</w:t>
      </w:r>
      <w:r w:rsidR="008D6F52">
        <w:rPr>
          <w:szCs w:val="32"/>
        </w:rPr>
        <w:t>’</w:t>
      </w:r>
      <w:r w:rsidRPr="00894396">
        <w:rPr>
          <w:szCs w:val="32"/>
        </w:rPr>
        <w:t>évanouissant dans les bras de ses proches</w:t>
      </w:r>
      <w:r w:rsidR="008D6F52">
        <w:rPr>
          <w:szCs w:val="32"/>
        </w:rPr>
        <w:t xml:space="preserve">, </w:t>
      </w:r>
      <w:r w:rsidRPr="00894396">
        <w:rPr>
          <w:szCs w:val="32"/>
        </w:rPr>
        <w:t>et fut emporté dans son lit</w:t>
      </w:r>
      <w:r w:rsidR="008D6F52">
        <w:rPr>
          <w:szCs w:val="32"/>
        </w:rPr>
        <w:t xml:space="preserve">. </w:t>
      </w:r>
      <w:r w:rsidRPr="00894396">
        <w:rPr>
          <w:szCs w:val="32"/>
        </w:rPr>
        <w:t>Il n</w:t>
      </w:r>
      <w:r w:rsidR="008D6F52">
        <w:rPr>
          <w:szCs w:val="32"/>
        </w:rPr>
        <w:t>’</w:t>
      </w:r>
      <w:r w:rsidRPr="00894396">
        <w:rPr>
          <w:szCs w:val="32"/>
        </w:rPr>
        <w:t>en sortit pas avant que le second règne de Napoléon</w:t>
      </w:r>
      <w:r w:rsidR="008D6F52">
        <w:rPr>
          <w:szCs w:val="32"/>
        </w:rPr>
        <w:t xml:space="preserve">, </w:t>
      </w:r>
      <w:r w:rsidRPr="00894396">
        <w:rPr>
          <w:szCs w:val="32"/>
        </w:rPr>
        <w:t>les Cent-Jours d</w:t>
      </w:r>
      <w:r w:rsidR="008D6F52">
        <w:rPr>
          <w:szCs w:val="32"/>
        </w:rPr>
        <w:t>’</w:t>
      </w:r>
      <w:r w:rsidRPr="00894396">
        <w:rPr>
          <w:szCs w:val="32"/>
        </w:rPr>
        <w:t>agitation fiévreuse et d</w:t>
      </w:r>
      <w:r w:rsidR="008D6F52">
        <w:rPr>
          <w:szCs w:val="32"/>
        </w:rPr>
        <w:t>’</w:t>
      </w:r>
      <w:r w:rsidRPr="00894396">
        <w:rPr>
          <w:szCs w:val="32"/>
        </w:rPr>
        <w:t>effort suprême eussent passé comme un rêve terrifiant</w:t>
      </w:r>
      <w:r w:rsidR="008D6F52">
        <w:rPr>
          <w:szCs w:val="32"/>
        </w:rPr>
        <w:t xml:space="preserve">. </w:t>
      </w:r>
      <w:r w:rsidRPr="00894396">
        <w:rPr>
          <w:szCs w:val="32"/>
        </w:rPr>
        <w:t>La tragique année 1815 commencée dans le trouble et l</w:t>
      </w:r>
      <w:r w:rsidR="008D6F52">
        <w:rPr>
          <w:szCs w:val="32"/>
        </w:rPr>
        <w:t>’</w:t>
      </w:r>
      <w:r w:rsidRPr="00894396">
        <w:rPr>
          <w:szCs w:val="32"/>
        </w:rPr>
        <w:t>inquiétude de conscience</w:t>
      </w:r>
      <w:r w:rsidR="008D6F52">
        <w:rPr>
          <w:szCs w:val="32"/>
        </w:rPr>
        <w:t xml:space="preserve">, </w:t>
      </w:r>
      <w:r w:rsidRPr="00894396">
        <w:rPr>
          <w:szCs w:val="32"/>
        </w:rPr>
        <w:t>se terminait en proscription vengeresse</w:t>
      </w:r>
      <w:r w:rsidR="008D6F52">
        <w:rPr>
          <w:szCs w:val="32"/>
        </w:rPr>
        <w:t>.</w:t>
      </w:r>
    </w:p>
    <w:p w14:paraId="1D27C427" w14:textId="77777777" w:rsidR="008D6F52" w:rsidRDefault="00000000" w:rsidP="008D6F52">
      <w:pPr>
        <w:rPr>
          <w:szCs w:val="32"/>
        </w:rPr>
      </w:pPr>
      <w:r w:rsidRPr="00894396">
        <w:rPr>
          <w:szCs w:val="32"/>
        </w:rPr>
        <w:t>Comment le général Féraud échappa aux griffes de la commission spéciale</w:t>
      </w:r>
      <w:r w:rsidR="008D6F52">
        <w:rPr>
          <w:szCs w:val="32"/>
        </w:rPr>
        <w:t xml:space="preserve">, </w:t>
      </w:r>
      <w:r w:rsidRPr="00894396">
        <w:rPr>
          <w:szCs w:val="32"/>
        </w:rPr>
        <w:t>et au suprême office du peloton d</w:t>
      </w:r>
      <w:r w:rsidR="008D6F52">
        <w:rPr>
          <w:szCs w:val="32"/>
        </w:rPr>
        <w:t>’</w:t>
      </w:r>
      <w:r w:rsidRPr="00894396">
        <w:rPr>
          <w:szCs w:val="32"/>
        </w:rPr>
        <w:t>exécution</w:t>
      </w:r>
      <w:r w:rsidR="008D6F52">
        <w:rPr>
          <w:szCs w:val="32"/>
        </w:rPr>
        <w:t xml:space="preserve">, </w:t>
      </w:r>
      <w:r w:rsidRPr="00894396">
        <w:rPr>
          <w:szCs w:val="32"/>
        </w:rPr>
        <w:t>il ne le sut jamais lui-même</w:t>
      </w:r>
      <w:r w:rsidR="008D6F52">
        <w:rPr>
          <w:szCs w:val="32"/>
        </w:rPr>
        <w:t xml:space="preserve">. </w:t>
      </w:r>
      <w:r w:rsidRPr="00894396">
        <w:rPr>
          <w:szCs w:val="32"/>
        </w:rPr>
        <w:t>Il le dut en partie au rôle effacé qui lui avait été assigné pendant les Cent-Jours</w:t>
      </w:r>
      <w:r w:rsidR="008D6F52">
        <w:rPr>
          <w:szCs w:val="32"/>
        </w:rPr>
        <w:t xml:space="preserve">. </w:t>
      </w:r>
      <w:r w:rsidRPr="00894396">
        <w:rPr>
          <w:szCs w:val="32"/>
        </w:rPr>
        <w:t>L</w:t>
      </w:r>
      <w:r w:rsidR="008D6F52">
        <w:rPr>
          <w:szCs w:val="32"/>
        </w:rPr>
        <w:t>’</w:t>
      </w:r>
      <w:r w:rsidRPr="00894396">
        <w:rPr>
          <w:szCs w:val="32"/>
        </w:rPr>
        <w:t>Empereur ne lui donna pas de commandement actif</w:t>
      </w:r>
      <w:r w:rsidR="008D6F52">
        <w:rPr>
          <w:szCs w:val="32"/>
        </w:rPr>
        <w:t xml:space="preserve">, </w:t>
      </w:r>
      <w:r w:rsidRPr="00894396">
        <w:rPr>
          <w:szCs w:val="32"/>
        </w:rPr>
        <w:t>mais l</w:t>
      </w:r>
      <w:r w:rsidR="008D6F52">
        <w:rPr>
          <w:szCs w:val="32"/>
        </w:rPr>
        <w:t>’</w:t>
      </w:r>
      <w:r w:rsidRPr="00894396">
        <w:rPr>
          <w:szCs w:val="32"/>
        </w:rPr>
        <w:t>employa au dépôt de cavalerie de Paris</w:t>
      </w:r>
      <w:r w:rsidR="008D6F52">
        <w:rPr>
          <w:szCs w:val="32"/>
        </w:rPr>
        <w:t xml:space="preserve">, </w:t>
      </w:r>
      <w:r w:rsidRPr="00894396">
        <w:rPr>
          <w:szCs w:val="32"/>
        </w:rPr>
        <w:t>à remonter et à expédier vivement au front les troupiers exercés</w:t>
      </w:r>
      <w:r w:rsidR="008D6F52">
        <w:rPr>
          <w:szCs w:val="32"/>
        </w:rPr>
        <w:t xml:space="preserve">. </w:t>
      </w:r>
      <w:r w:rsidRPr="00894396">
        <w:rPr>
          <w:szCs w:val="32"/>
        </w:rPr>
        <w:t>Considérant sa tâche comme indigne de ses talents</w:t>
      </w:r>
      <w:r w:rsidR="008D6F52">
        <w:rPr>
          <w:szCs w:val="32"/>
        </w:rPr>
        <w:t xml:space="preserve">, </w:t>
      </w:r>
      <w:r w:rsidRPr="00894396">
        <w:rPr>
          <w:szCs w:val="32"/>
        </w:rPr>
        <w:t>il s</w:t>
      </w:r>
      <w:r w:rsidR="008D6F52">
        <w:rPr>
          <w:szCs w:val="32"/>
        </w:rPr>
        <w:t>’</w:t>
      </w:r>
      <w:r w:rsidRPr="00894396">
        <w:rPr>
          <w:szCs w:val="32"/>
        </w:rPr>
        <w:t>en acquitta sans zèle excessif</w:t>
      </w:r>
      <w:r w:rsidR="008D6F52">
        <w:rPr>
          <w:szCs w:val="32"/>
        </w:rPr>
        <w:t xml:space="preserve">. </w:t>
      </w:r>
      <w:r w:rsidRPr="00894396">
        <w:rPr>
          <w:szCs w:val="32"/>
        </w:rPr>
        <w:t>Mais ce qui contribua surtout à le sauver des excès de la réaction royaliste</w:t>
      </w:r>
      <w:r w:rsidR="008D6F52">
        <w:rPr>
          <w:szCs w:val="32"/>
        </w:rPr>
        <w:t xml:space="preserve">, </w:t>
      </w:r>
      <w:r w:rsidRPr="00894396">
        <w:rPr>
          <w:szCs w:val="32"/>
        </w:rPr>
        <w:t>ce fut l</w:t>
      </w:r>
      <w:r w:rsidR="008D6F52">
        <w:rPr>
          <w:szCs w:val="32"/>
        </w:rPr>
        <w:t>’</w:t>
      </w:r>
      <w:r w:rsidRPr="00894396">
        <w:rPr>
          <w:szCs w:val="32"/>
        </w:rPr>
        <w:t>intervention du général d</w:t>
      </w:r>
      <w:r w:rsidR="008D6F52">
        <w:rPr>
          <w:szCs w:val="32"/>
        </w:rPr>
        <w:t>’</w:t>
      </w:r>
      <w:r w:rsidRPr="00894396">
        <w:rPr>
          <w:szCs w:val="32"/>
        </w:rPr>
        <w:t>Hubert</w:t>
      </w:r>
      <w:r w:rsidR="008D6F52">
        <w:rPr>
          <w:szCs w:val="32"/>
        </w:rPr>
        <w:t>.</w:t>
      </w:r>
    </w:p>
    <w:p w14:paraId="31F19AC1" w14:textId="77777777" w:rsidR="008D6F52" w:rsidRDefault="00000000" w:rsidP="008D6F52">
      <w:pPr>
        <w:rPr>
          <w:szCs w:val="32"/>
        </w:rPr>
      </w:pPr>
      <w:r w:rsidRPr="00894396">
        <w:rPr>
          <w:szCs w:val="32"/>
        </w:rPr>
        <w:t>Encore en congé de convalescence</w:t>
      </w:r>
      <w:r w:rsidR="008D6F52">
        <w:rPr>
          <w:szCs w:val="32"/>
        </w:rPr>
        <w:t xml:space="preserve">, </w:t>
      </w:r>
      <w:r w:rsidRPr="00894396">
        <w:rPr>
          <w:szCs w:val="32"/>
        </w:rPr>
        <w:t>bien qu</w:t>
      </w:r>
      <w:r w:rsidR="008D6F52">
        <w:rPr>
          <w:szCs w:val="32"/>
        </w:rPr>
        <w:t>’</w:t>
      </w:r>
      <w:r w:rsidRPr="00894396">
        <w:rPr>
          <w:szCs w:val="32"/>
        </w:rPr>
        <w:t>en état de voyager</w:t>
      </w:r>
      <w:r w:rsidR="008D6F52">
        <w:rPr>
          <w:szCs w:val="32"/>
        </w:rPr>
        <w:t xml:space="preserve">, </w:t>
      </w:r>
      <w:r w:rsidRPr="00894396">
        <w:rPr>
          <w:szCs w:val="32"/>
        </w:rPr>
        <w:t>ce dernier avait été dépêché par sa sœur à Paris</w:t>
      </w:r>
      <w:r w:rsidR="008D6F52">
        <w:rPr>
          <w:szCs w:val="32"/>
        </w:rPr>
        <w:t xml:space="preserve">, </w:t>
      </w:r>
      <w:r w:rsidRPr="00894396">
        <w:rPr>
          <w:szCs w:val="32"/>
        </w:rPr>
        <w:t>pour se présenter à son souverain légitime</w:t>
      </w:r>
      <w:r w:rsidR="008D6F52">
        <w:rPr>
          <w:szCs w:val="32"/>
        </w:rPr>
        <w:t xml:space="preserve">. </w:t>
      </w:r>
      <w:r w:rsidRPr="00894396">
        <w:rPr>
          <w:szCs w:val="32"/>
        </w:rPr>
        <w:t>Comme personne ne pouvait avoir eu vent</w:t>
      </w:r>
      <w:r w:rsidR="008D6F52">
        <w:rPr>
          <w:szCs w:val="32"/>
        </w:rPr>
        <w:t xml:space="preserve">, </w:t>
      </w:r>
      <w:r w:rsidRPr="00894396">
        <w:rPr>
          <w:szCs w:val="32"/>
        </w:rPr>
        <w:t>dans la capitale</w:t>
      </w:r>
      <w:r w:rsidR="008D6F52">
        <w:rPr>
          <w:szCs w:val="32"/>
        </w:rPr>
        <w:t xml:space="preserve">, </w:t>
      </w:r>
      <w:r w:rsidRPr="00894396">
        <w:rPr>
          <w:szCs w:val="32"/>
        </w:rPr>
        <w:t>de l</w:t>
      </w:r>
      <w:r w:rsidR="008D6F52">
        <w:rPr>
          <w:szCs w:val="32"/>
        </w:rPr>
        <w:t>’</w:t>
      </w:r>
      <w:r w:rsidRPr="00894396">
        <w:rPr>
          <w:szCs w:val="32"/>
        </w:rPr>
        <w:t>épisode de l</w:t>
      </w:r>
      <w:r w:rsidR="008D6F52">
        <w:rPr>
          <w:szCs w:val="32"/>
        </w:rPr>
        <w:t>’</w:t>
      </w:r>
      <w:r w:rsidRPr="00894396">
        <w:rPr>
          <w:szCs w:val="32"/>
        </w:rPr>
        <w:t>écurie</w:t>
      </w:r>
      <w:r w:rsidR="008D6F52">
        <w:rPr>
          <w:szCs w:val="32"/>
        </w:rPr>
        <w:t xml:space="preserve">, </w:t>
      </w:r>
      <w:r w:rsidRPr="00894396">
        <w:rPr>
          <w:szCs w:val="32"/>
        </w:rPr>
        <w:t>il fut reçu avec honneur</w:t>
      </w:r>
      <w:r w:rsidR="008D6F52">
        <w:rPr>
          <w:szCs w:val="32"/>
        </w:rPr>
        <w:t xml:space="preserve">. </w:t>
      </w:r>
      <w:r w:rsidRPr="00894396">
        <w:rPr>
          <w:szCs w:val="32"/>
        </w:rPr>
        <w:t>Militaire au fond de l</w:t>
      </w:r>
      <w:r w:rsidR="008D6F52">
        <w:rPr>
          <w:szCs w:val="32"/>
        </w:rPr>
        <w:t>’</w:t>
      </w:r>
      <w:r w:rsidRPr="00894396">
        <w:rPr>
          <w:szCs w:val="32"/>
        </w:rPr>
        <w:t>âme</w:t>
      </w:r>
      <w:r w:rsidR="008D6F52">
        <w:rPr>
          <w:szCs w:val="32"/>
        </w:rPr>
        <w:t xml:space="preserve">, </w:t>
      </w:r>
      <w:r w:rsidRPr="00894396">
        <w:rPr>
          <w:szCs w:val="32"/>
        </w:rPr>
        <w:t>la perspective de s</w:t>
      </w:r>
      <w:r w:rsidR="008D6F52">
        <w:rPr>
          <w:szCs w:val="32"/>
        </w:rPr>
        <w:t>’</w:t>
      </w:r>
      <w:r w:rsidRPr="00894396">
        <w:rPr>
          <w:szCs w:val="32"/>
        </w:rPr>
        <w:t>élever dans sa carrière le consolait de se trouver en butte à la malveillance des bonapartistes</w:t>
      </w:r>
      <w:r w:rsidR="008D6F52">
        <w:rPr>
          <w:szCs w:val="32"/>
        </w:rPr>
        <w:t xml:space="preserve">, </w:t>
      </w:r>
      <w:r w:rsidRPr="00894396">
        <w:rPr>
          <w:szCs w:val="32"/>
        </w:rPr>
        <w:t>qui le poursuivait avec une inexplicable insistance</w:t>
      </w:r>
      <w:r w:rsidR="008D6F52">
        <w:rPr>
          <w:szCs w:val="32"/>
        </w:rPr>
        <w:t xml:space="preserve">. </w:t>
      </w:r>
      <w:r w:rsidRPr="00894396">
        <w:rPr>
          <w:szCs w:val="32"/>
        </w:rPr>
        <w:t>Toute la rancœur de ce parti aigri et persécuté désignait en lui l</w:t>
      </w:r>
      <w:r w:rsidR="008D6F52">
        <w:rPr>
          <w:szCs w:val="32"/>
        </w:rPr>
        <w:t>’</w:t>
      </w:r>
      <w:r w:rsidRPr="00894396">
        <w:rPr>
          <w:szCs w:val="32"/>
        </w:rPr>
        <w:t>homme qui n</w:t>
      </w:r>
      <w:r w:rsidR="008D6F52">
        <w:rPr>
          <w:szCs w:val="32"/>
        </w:rPr>
        <w:t>’</w:t>
      </w:r>
      <w:r w:rsidRPr="00894396">
        <w:rPr>
          <w:szCs w:val="32"/>
        </w:rPr>
        <w:t>avait jamais aimé l</w:t>
      </w:r>
      <w:r w:rsidR="008D6F52">
        <w:rPr>
          <w:szCs w:val="32"/>
        </w:rPr>
        <w:t>’</w:t>
      </w:r>
      <w:r w:rsidRPr="00894396">
        <w:rPr>
          <w:szCs w:val="32"/>
        </w:rPr>
        <w:t>Empereur</w:t>
      </w:r>
      <w:r w:rsidR="008D6F52">
        <w:rPr>
          <w:szCs w:val="32"/>
        </w:rPr>
        <w:t xml:space="preserve">, </w:t>
      </w:r>
      <w:r w:rsidRPr="00894396">
        <w:rPr>
          <w:szCs w:val="32"/>
        </w:rPr>
        <w:t>une sorte de monstre pire que le dernier des traîtres</w:t>
      </w:r>
      <w:r w:rsidR="008D6F52">
        <w:rPr>
          <w:szCs w:val="32"/>
        </w:rPr>
        <w:t>.</w:t>
      </w:r>
    </w:p>
    <w:p w14:paraId="277E8322" w14:textId="77777777" w:rsidR="008D6F52" w:rsidRDefault="00000000" w:rsidP="008D6F52">
      <w:pPr>
        <w:rPr>
          <w:szCs w:val="32"/>
        </w:rPr>
      </w:pPr>
      <w:r w:rsidRPr="00894396">
        <w:rPr>
          <w:szCs w:val="32"/>
        </w:rPr>
        <w:lastRenderedPageBreak/>
        <w:t>Le général d</w:t>
      </w:r>
      <w:r w:rsidR="008D6F52">
        <w:rPr>
          <w:szCs w:val="32"/>
        </w:rPr>
        <w:t>’</w:t>
      </w:r>
      <w:r w:rsidRPr="00894396">
        <w:rPr>
          <w:szCs w:val="32"/>
        </w:rPr>
        <w:t>Hubert haussait les épaules sans colère devant cette féroce calomnie</w:t>
      </w:r>
      <w:r w:rsidR="008D6F52">
        <w:rPr>
          <w:szCs w:val="32"/>
        </w:rPr>
        <w:t xml:space="preserve">. </w:t>
      </w:r>
      <w:r w:rsidRPr="00894396">
        <w:rPr>
          <w:szCs w:val="32"/>
        </w:rPr>
        <w:t>Repoussé par ses anciens amis</w:t>
      </w:r>
      <w:r w:rsidR="008D6F52">
        <w:rPr>
          <w:szCs w:val="32"/>
        </w:rPr>
        <w:t xml:space="preserve">, </w:t>
      </w:r>
      <w:r w:rsidRPr="00894396">
        <w:rPr>
          <w:szCs w:val="32"/>
        </w:rPr>
        <w:t>et fort méfiant des avances de la société royaliste</w:t>
      </w:r>
      <w:r w:rsidR="008D6F52">
        <w:rPr>
          <w:szCs w:val="32"/>
        </w:rPr>
        <w:t xml:space="preserve">, </w:t>
      </w:r>
      <w:r w:rsidRPr="00894396">
        <w:rPr>
          <w:szCs w:val="32"/>
        </w:rPr>
        <w:t>le jeune et beau général</w:t>
      </w:r>
      <w:r w:rsidR="008D6F52">
        <w:rPr>
          <w:szCs w:val="32"/>
        </w:rPr>
        <w:t xml:space="preserve"> (</w:t>
      </w:r>
      <w:r w:rsidRPr="00894396">
        <w:rPr>
          <w:szCs w:val="32"/>
        </w:rPr>
        <w:t>il avait quarante ans à peine</w:t>
      </w:r>
      <w:r w:rsidR="008D6F52">
        <w:rPr>
          <w:szCs w:val="32"/>
        </w:rPr>
        <w:t xml:space="preserve">) </w:t>
      </w:r>
      <w:r w:rsidRPr="00894396">
        <w:rPr>
          <w:szCs w:val="32"/>
        </w:rPr>
        <w:t>adopta une attitude de froide et cérémonieuse courtoisie que le moindre soupçon d</w:t>
      </w:r>
      <w:r w:rsidR="008D6F52">
        <w:rPr>
          <w:szCs w:val="32"/>
        </w:rPr>
        <w:t>’</w:t>
      </w:r>
      <w:r w:rsidRPr="00894396">
        <w:rPr>
          <w:szCs w:val="32"/>
        </w:rPr>
        <w:t>hostilité transformait en une hauteur sévère</w:t>
      </w:r>
      <w:r w:rsidR="008D6F52">
        <w:rPr>
          <w:szCs w:val="32"/>
        </w:rPr>
        <w:t xml:space="preserve">. </w:t>
      </w:r>
      <w:r w:rsidRPr="00894396">
        <w:rPr>
          <w:szCs w:val="32"/>
        </w:rPr>
        <w:t>Ainsi armé</w:t>
      </w:r>
      <w:r w:rsidR="008D6F52">
        <w:rPr>
          <w:szCs w:val="32"/>
        </w:rPr>
        <w:t xml:space="preserve">, </w:t>
      </w:r>
      <w:r w:rsidRPr="00894396">
        <w:rPr>
          <w:szCs w:val="32"/>
        </w:rPr>
        <w:t>le général d</w:t>
      </w:r>
      <w:r w:rsidR="008D6F52">
        <w:rPr>
          <w:szCs w:val="32"/>
        </w:rPr>
        <w:t>’</w:t>
      </w:r>
      <w:r w:rsidRPr="00894396">
        <w:rPr>
          <w:szCs w:val="32"/>
        </w:rPr>
        <w:t>Hubert vaqua à ses affaires</w:t>
      </w:r>
      <w:r w:rsidR="008D6F52">
        <w:rPr>
          <w:szCs w:val="32"/>
        </w:rPr>
        <w:t xml:space="preserve">, </w:t>
      </w:r>
      <w:r w:rsidRPr="00894396">
        <w:rPr>
          <w:szCs w:val="32"/>
        </w:rPr>
        <w:t>éprouvant en secret ce bonheur particulier qui soulève les cœurs très amoureux</w:t>
      </w:r>
      <w:r w:rsidR="008D6F52">
        <w:rPr>
          <w:szCs w:val="32"/>
        </w:rPr>
        <w:t xml:space="preserve">. </w:t>
      </w:r>
      <w:r w:rsidRPr="00894396">
        <w:rPr>
          <w:szCs w:val="32"/>
        </w:rPr>
        <w:t>La charmante fille découverte par sa sœur était entrée en scène</w:t>
      </w:r>
      <w:r w:rsidR="008D6F52">
        <w:rPr>
          <w:szCs w:val="32"/>
        </w:rPr>
        <w:t xml:space="preserve">, </w:t>
      </w:r>
      <w:r w:rsidRPr="00894396">
        <w:rPr>
          <w:szCs w:val="32"/>
        </w:rPr>
        <w:t>et l</w:t>
      </w:r>
      <w:r w:rsidR="008D6F52">
        <w:rPr>
          <w:szCs w:val="32"/>
        </w:rPr>
        <w:t>’</w:t>
      </w:r>
      <w:r w:rsidRPr="00894396">
        <w:rPr>
          <w:szCs w:val="32"/>
        </w:rPr>
        <w:t>avait conquis</w:t>
      </w:r>
      <w:r w:rsidR="008D6F52">
        <w:rPr>
          <w:szCs w:val="32"/>
        </w:rPr>
        <w:t xml:space="preserve">, </w:t>
      </w:r>
      <w:r w:rsidRPr="00894396">
        <w:rPr>
          <w:szCs w:val="32"/>
        </w:rPr>
        <w:t>comme une jeune fille conquiert un homme de quarante ans</w:t>
      </w:r>
      <w:r w:rsidR="008D6F52">
        <w:rPr>
          <w:szCs w:val="32"/>
        </w:rPr>
        <w:t xml:space="preserve">, </w:t>
      </w:r>
      <w:r w:rsidRPr="00894396">
        <w:rPr>
          <w:szCs w:val="32"/>
        </w:rPr>
        <w:t>en se contentant de paraître</w:t>
      </w:r>
      <w:r w:rsidR="008D6F52">
        <w:rPr>
          <w:szCs w:val="32"/>
        </w:rPr>
        <w:t xml:space="preserve">. </w:t>
      </w:r>
      <w:r w:rsidRPr="00894396">
        <w:rPr>
          <w:szCs w:val="32"/>
        </w:rPr>
        <w:t>Ils devaient se marier dès que le général d</w:t>
      </w:r>
      <w:r w:rsidR="008D6F52">
        <w:rPr>
          <w:szCs w:val="32"/>
        </w:rPr>
        <w:t>’</w:t>
      </w:r>
      <w:r w:rsidRPr="00894396">
        <w:rPr>
          <w:szCs w:val="32"/>
        </w:rPr>
        <w:t>Hubert aurait obtenu sa nomination à un poste promis</w:t>
      </w:r>
      <w:r w:rsidR="008D6F52">
        <w:rPr>
          <w:szCs w:val="32"/>
        </w:rPr>
        <w:t>.</w:t>
      </w:r>
    </w:p>
    <w:p w14:paraId="3F8B5A3E" w14:textId="77777777" w:rsidR="008D6F52" w:rsidRDefault="00000000" w:rsidP="008D6F52">
      <w:pPr>
        <w:rPr>
          <w:szCs w:val="32"/>
        </w:rPr>
      </w:pPr>
      <w:r w:rsidRPr="00894396">
        <w:rPr>
          <w:szCs w:val="32"/>
        </w:rPr>
        <w:t>Un soir</w:t>
      </w:r>
      <w:r w:rsidR="008D6F52">
        <w:rPr>
          <w:szCs w:val="32"/>
        </w:rPr>
        <w:t xml:space="preserve">, </w:t>
      </w:r>
      <w:r w:rsidRPr="00894396">
        <w:rPr>
          <w:szCs w:val="32"/>
        </w:rPr>
        <w:t xml:space="preserve">à la terrasse du café </w:t>
      </w:r>
      <w:proofErr w:type="spellStart"/>
      <w:r w:rsidRPr="00894396">
        <w:rPr>
          <w:szCs w:val="32"/>
        </w:rPr>
        <w:t>Tortoni</w:t>
      </w:r>
      <w:proofErr w:type="spellEnd"/>
      <w:r w:rsidR="008D6F52">
        <w:rPr>
          <w:szCs w:val="32"/>
        </w:rPr>
        <w:t xml:space="preserve">, </w:t>
      </w:r>
      <w:r w:rsidRPr="00894396">
        <w:rPr>
          <w:szCs w:val="32"/>
        </w:rPr>
        <w:t>d</w:t>
      </w:r>
      <w:r w:rsidR="008D6F52">
        <w:rPr>
          <w:szCs w:val="32"/>
        </w:rPr>
        <w:t>’</w:t>
      </w:r>
      <w:r w:rsidRPr="00894396">
        <w:rPr>
          <w:szCs w:val="32"/>
        </w:rPr>
        <w:t>Hubert apprit</w:t>
      </w:r>
      <w:r w:rsidR="008D6F52">
        <w:rPr>
          <w:szCs w:val="32"/>
        </w:rPr>
        <w:t xml:space="preserve">, </w:t>
      </w:r>
      <w:r w:rsidRPr="00894396">
        <w:rPr>
          <w:szCs w:val="32"/>
        </w:rPr>
        <w:t>par la conversation de deux étrangers assis à une table voisine</w:t>
      </w:r>
      <w:r w:rsidR="008D6F52">
        <w:rPr>
          <w:szCs w:val="32"/>
        </w:rPr>
        <w:t xml:space="preserve">, </w:t>
      </w:r>
      <w:r w:rsidRPr="00894396">
        <w:rPr>
          <w:szCs w:val="32"/>
        </w:rPr>
        <w:t>que le général Féraud</w:t>
      </w:r>
      <w:r w:rsidR="008D6F52">
        <w:rPr>
          <w:szCs w:val="32"/>
        </w:rPr>
        <w:t xml:space="preserve">, </w:t>
      </w:r>
      <w:r w:rsidRPr="00894396">
        <w:rPr>
          <w:szCs w:val="32"/>
        </w:rPr>
        <w:t>compris dans la fournée d</w:t>
      </w:r>
      <w:r w:rsidR="008D6F52">
        <w:rPr>
          <w:szCs w:val="32"/>
        </w:rPr>
        <w:t>’</w:t>
      </w:r>
      <w:r w:rsidRPr="00894396">
        <w:rPr>
          <w:szCs w:val="32"/>
        </w:rPr>
        <w:t>officiers supérieurs arrêtés après le second retour du roi</w:t>
      </w:r>
      <w:r w:rsidR="008D6F52">
        <w:rPr>
          <w:szCs w:val="32"/>
        </w:rPr>
        <w:t xml:space="preserve">, </w:t>
      </w:r>
      <w:r w:rsidRPr="00894396">
        <w:rPr>
          <w:szCs w:val="32"/>
        </w:rPr>
        <w:t>était en danger de passer devant la Commission spéciale</w:t>
      </w:r>
      <w:r w:rsidR="008D6F52">
        <w:rPr>
          <w:szCs w:val="32"/>
        </w:rPr>
        <w:t xml:space="preserve">. </w:t>
      </w:r>
      <w:r w:rsidRPr="00894396">
        <w:rPr>
          <w:szCs w:val="32"/>
        </w:rPr>
        <w:t>Comme la plupart des amoureux dans l</w:t>
      </w:r>
      <w:r w:rsidR="008D6F52">
        <w:rPr>
          <w:szCs w:val="32"/>
        </w:rPr>
        <w:t>’</w:t>
      </w:r>
      <w:r w:rsidRPr="00894396">
        <w:rPr>
          <w:szCs w:val="32"/>
        </w:rPr>
        <w:t>attente</w:t>
      </w:r>
      <w:r w:rsidR="008D6F52">
        <w:rPr>
          <w:szCs w:val="32"/>
        </w:rPr>
        <w:t xml:space="preserve">, </w:t>
      </w:r>
      <w:r w:rsidRPr="00894396">
        <w:rPr>
          <w:szCs w:val="32"/>
        </w:rPr>
        <w:t>d</w:t>
      </w:r>
      <w:r w:rsidR="008D6F52">
        <w:rPr>
          <w:szCs w:val="32"/>
        </w:rPr>
        <w:t>’</w:t>
      </w:r>
      <w:r w:rsidRPr="00894396">
        <w:rPr>
          <w:szCs w:val="32"/>
        </w:rPr>
        <w:t>Hubert passait tous ses moments perdus en avance d</w:t>
      </w:r>
      <w:r w:rsidR="008D6F52">
        <w:rPr>
          <w:szCs w:val="32"/>
        </w:rPr>
        <w:t>’</w:t>
      </w:r>
      <w:r w:rsidRPr="00894396">
        <w:rPr>
          <w:szCs w:val="32"/>
        </w:rPr>
        <w:t>un jour sur la réalité</w:t>
      </w:r>
      <w:r w:rsidR="008D6F52">
        <w:rPr>
          <w:szCs w:val="32"/>
        </w:rPr>
        <w:t xml:space="preserve">, </w:t>
      </w:r>
      <w:r w:rsidRPr="00894396">
        <w:rPr>
          <w:szCs w:val="32"/>
        </w:rPr>
        <w:t>et dans un état d</w:t>
      </w:r>
      <w:r w:rsidR="008D6F52">
        <w:rPr>
          <w:szCs w:val="32"/>
        </w:rPr>
        <w:t>’</w:t>
      </w:r>
      <w:r w:rsidRPr="00894396">
        <w:rPr>
          <w:szCs w:val="32"/>
        </w:rPr>
        <w:t>hallucination éthérée</w:t>
      </w:r>
      <w:r w:rsidR="008D6F52">
        <w:rPr>
          <w:szCs w:val="32"/>
        </w:rPr>
        <w:t xml:space="preserve">, </w:t>
      </w:r>
      <w:r w:rsidRPr="00894396">
        <w:rPr>
          <w:szCs w:val="32"/>
        </w:rPr>
        <w:t>et il ne fallait rien moins que le nom de son ancien adversaire lancé à voix haute</w:t>
      </w:r>
      <w:r w:rsidR="008D6F52">
        <w:rPr>
          <w:szCs w:val="32"/>
        </w:rPr>
        <w:t xml:space="preserve">, </w:t>
      </w:r>
      <w:r w:rsidRPr="00894396">
        <w:rPr>
          <w:szCs w:val="32"/>
        </w:rPr>
        <w:t>pour arracher le plus jeune des généraux de Napoléon à la contemplation mentale de sa fiancée</w:t>
      </w:r>
      <w:r w:rsidR="008D6F52">
        <w:rPr>
          <w:szCs w:val="32"/>
        </w:rPr>
        <w:t xml:space="preserve">. </w:t>
      </w:r>
      <w:r w:rsidRPr="00894396">
        <w:rPr>
          <w:szCs w:val="32"/>
        </w:rPr>
        <w:t>Il jeta les yeux autour de lui</w:t>
      </w:r>
      <w:r w:rsidR="008D6F52">
        <w:rPr>
          <w:szCs w:val="32"/>
        </w:rPr>
        <w:t xml:space="preserve">. </w:t>
      </w:r>
      <w:r w:rsidRPr="00894396">
        <w:rPr>
          <w:szCs w:val="32"/>
        </w:rPr>
        <w:t>Les étrangers portaient des effets civils</w:t>
      </w:r>
      <w:r w:rsidR="008D6F52">
        <w:rPr>
          <w:szCs w:val="32"/>
        </w:rPr>
        <w:t xml:space="preserve">. </w:t>
      </w:r>
      <w:r w:rsidRPr="00894396">
        <w:rPr>
          <w:szCs w:val="32"/>
        </w:rPr>
        <w:t>Maigres et hâlés</w:t>
      </w:r>
      <w:r w:rsidR="008D6F52">
        <w:rPr>
          <w:szCs w:val="32"/>
        </w:rPr>
        <w:t xml:space="preserve">, </w:t>
      </w:r>
      <w:r w:rsidRPr="00894396">
        <w:rPr>
          <w:szCs w:val="32"/>
        </w:rPr>
        <w:t>renversés sur leurs chaises</w:t>
      </w:r>
      <w:r w:rsidR="008D6F52">
        <w:rPr>
          <w:szCs w:val="32"/>
        </w:rPr>
        <w:t xml:space="preserve">, </w:t>
      </w:r>
      <w:r w:rsidRPr="00894396">
        <w:rPr>
          <w:szCs w:val="32"/>
        </w:rPr>
        <w:t>ils regardaient les gens avec une hauteur morose et méfiante</w:t>
      </w:r>
      <w:r w:rsidR="008D6F52">
        <w:rPr>
          <w:szCs w:val="32"/>
        </w:rPr>
        <w:t xml:space="preserve">, </w:t>
      </w:r>
      <w:r w:rsidRPr="00894396">
        <w:rPr>
          <w:szCs w:val="32"/>
        </w:rPr>
        <w:t>par-dessous leurs chapeaux tirés bas sur les yeux</w:t>
      </w:r>
      <w:r w:rsidR="008D6F52">
        <w:rPr>
          <w:szCs w:val="32"/>
        </w:rPr>
        <w:t xml:space="preserve">. </w:t>
      </w:r>
      <w:r w:rsidRPr="00894396">
        <w:rPr>
          <w:szCs w:val="32"/>
        </w:rPr>
        <w:t>Il n</w:t>
      </w:r>
      <w:r w:rsidR="008D6F52">
        <w:rPr>
          <w:szCs w:val="32"/>
        </w:rPr>
        <w:t>’</w:t>
      </w:r>
      <w:r w:rsidRPr="00894396">
        <w:rPr>
          <w:szCs w:val="32"/>
        </w:rPr>
        <w:t>était pas difficile de reconnaître en eux deux officiers de la Vieille Garde</w:t>
      </w:r>
      <w:r w:rsidR="008D6F52">
        <w:rPr>
          <w:szCs w:val="32"/>
        </w:rPr>
        <w:t xml:space="preserve">, </w:t>
      </w:r>
      <w:r w:rsidRPr="00894396">
        <w:rPr>
          <w:szCs w:val="32"/>
        </w:rPr>
        <w:t>démissionnaires par force</w:t>
      </w:r>
      <w:r w:rsidR="008D6F52">
        <w:rPr>
          <w:szCs w:val="32"/>
        </w:rPr>
        <w:t xml:space="preserve">. </w:t>
      </w:r>
      <w:r w:rsidRPr="00894396">
        <w:rPr>
          <w:szCs w:val="32"/>
        </w:rPr>
        <w:t>Comme la bravade ou l</w:t>
      </w:r>
      <w:r w:rsidR="008D6F52">
        <w:rPr>
          <w:szCs w:val="32"/>
        </w:rPr>
        <w:t>’</w:t>
      </w:r>
      <w:r w:rsidRPr="00894396">
        <w:rPr>
          <w:szCs w:val="32"/>
        </w:rPr>
        <w:t>insouciance leur faisait élever la voix</w:t>
      </w:r>
      <w:r w:rsidR="008D6F52">
        <w:rPr>
          <w:szCs w:val="32"/>
        </w:rPr>
        <w:t xml:space="preserve">, </w:t>
      </w:r>
      <w:r w:rsidRPr="00894396">
        <w:rPr>
          <w:szCs w:val="32"/>
        </w:rPr>
        <w:t>le général d</w:t>
      </w:r>
      <w:r w:rsidR="008D6F52">
        <w:rPr>
          <w:szCs w:val="32"/>
        </w:rPr>
        <w:t>’</w:t>
      </w:r>
      <w:r w:rsidRPr="00894396">
        <w:rPr>
          <w:szCs w:val="32"/>
        </w:rPr>
        <w:t>Hubert qui ne voyait pas de raison de changer de place</w:t>
      </w:r>
      <w:r w:rsidR="008D6F52">
        <w:rPr>
          <w:szCs w:val="32"/>
        </w:rPr>
        <w:t xml:space="preserve">, </w:t>
      </w:r>
      <w:r w:rsidRPr="00894396">
        <w:rPr>
          <w:szCs w:val="32"/>
        </w:rPr>
        <w:t>entendit toute leur conversation</w:t>
      </w:r>
      <w:r w:rsidR="008D6F52">
        <w:rPr>
          <w:szCs w:val="32"/>
        </w:rPr>
        <w:t xml:space="preserve">. </w:t>
      </w:r>
      <w:r w:rsidRPr="00894396">
        <w:rPr>
          <w:szCs w:val="32"/>
        </w:rPr>
        <w:t>Ils ne paraissaient pas être des amis personnels du général Féraud</w:t>
      </w:r>
      <w:r w:rsidR="008D6F52">
        <w:rPr>
          <w:szCs w:val="32"/>
        </w:rPr>
        <w:t xml:space="preserve">, </w:t>
      </w:r>
      <w:r w:rsidRPr="00894396">
        <w:rPr>
          <w:szCs w:val="32"/>
        </w:rPr>
        <w:t xml:space="preserve">et ne prononçaient </w:t>
      </w:r>
      <w:r w:rsidRPr="00894396">
        <w:rPr>
          <w:szCs w:val="32"/>
        </w:rPr>
        <w:lastRenderedPageBreak/>
        <w:t>son nom que parmi d</w:t>
      </w:r>
      <w:r w:rsidR="008D6F52">
        <w:rPr>
          <w:szCs w:val="32"/>
        </w:rPr>
        <w:t>’</w:t>
      </w:r>
      <w:r w:rsidRPr="00894396">
        <w:rPr>
          <w:szCs w:val="32"/>
        </w:rPr>
        <w:t>autres</w:t>
      </w:r>
      <w:r w:rsidR="008D6F52">
        <w:rPr>
          <w:szCs w:val="32"/>
        </w:rPr>
        <w:t xml:space="preserve">. </w:t>
      </w:r>
      <w:r w:rsidRPr="00894396">
        <w:rPr>
          <w:szCs w:val="32"/>
        </w:rPr>
        <w:t>Les tendres anticipations de bonheur domestique que le général d</w:t>
      </w:r>
      <w:r w:rsidR="008D6F52">
        <w:rPr>
          <w:szCs w:val="32"/>
        </w:rPr>
        <w:t>’</w:t>
      </w:r>
      <w:r w:rsidRPr="00894396">
        <w:rPr>
          <w:szCs w:val="32"/>
        </w:rPr>
        <w:t>Hubert parait de grâces féminines</w:t>
      </w:r>
      <w:r w:rsidR="008D6F52">
        <w:rPr>
          <w:szCs w:val="32"/>
        </w:rPr>
        <w:t xml:space="preserve">, </w:t>
      </w:r>
      <w:r w:rsidRPr="00894396">
        <w:rPr>
          <w:szCs w:val="32"/>
        </w:rPr>
        <w:t>furent soudain traversées par le regret de son passé guerrier</w:t>
      </w:r>
      <w:r w:rsidR="008D6F52">
        <w:rPr>
          <w:szCs w:val="32"/>
        </w:rPr>
        <w:t xml:space="preserve">, </w:t>
      </w:r>
      <w:r w:rsidRPr="00894396">
        <w:rPr>
          <w:szCs w:val="32"/>
        </w:rPr>
        <w:t>de ce fracas d</w:t>
      </w:r>
      <w:r w:rsidR="008D6F52">
        <w:rPr>
          <w:szCs w:val="32"/>
        </w:rPr>
        <w:t>’</w:t>
      </w:r>
      <w:r w:rsidRPr="00894396">
        <w:rPr>
          <w:szCs w:val="32"/>
        </w:rPr>
        <w:t>armes prolongé et grisant</w:t>
      </w:r>
      <w:r w:rsidR="008D6F52">
        <w:rPr>
          <w:szCs w:val="32"/>
        </w:rPr>
        <w:t xml:space="preserve">, </w:t>
      </w:r>
      <w:r w:rsidRPr="00894396">
        <w:rPr>
          <w:szCs w:val="32"/>
        </w:rPr>
        <w:t>unique dans la grandeur de sa gloire et de ses désastres</w:t>
      </w:r>
      <w:r w:rsidR="008D6F52">
        <w:rPr>
          <w:szCs w:val="32"/>
        </w:rPr>
        <w:t xml:space="preserve">, </w:t>
      </w:r>
      <w:r w:rsidRPr="00894396">
        <w:rPr>
          <w:szCs w:val="32"/>
        </w:rPr>
        <w:t>œuvre prodigieuse et propriété particulière de sa génération</w:t>
      </w:r>
      <w:r w:rsidR="008D6F52">
        <w:rPr>
          <w:szCs w:val="32"/>
        </w:rPr>
        <w:t xml:space="preserve">. </w:t>
      </w:r>
      <w:r w:rsidRPr="00894396">
        <w:rPr>
          <w:szCs w:val="32"/>
        </w:rPr>
        <w:t>Il se sentit une tendresse irraisonnée pour son éternel adversaire et chérit dans son cœur l</w:t>
      </w:r>
      <w:r w:rsidR="008D6F52">
        <w:rPr>
          <w:szCs w:val="32"/>
        </w:rPr>
        <w:t>’</w:t>
      </w:r>
      <w:r w:rsidRPr="00894396">
        <w:rPr>
          <w:szCs w:val="32"/>
        </w:rPr>
        <w:t>absurdité meurtrière que leur discorde avait imposée à sa vie</w:t>
      </w:r>
      <w:r w:rsidR="008D6F52">
        <w:rPr>
          <w:szCs w:val="32"/>
        </w:rPr>
        <w:t xml:space="preserve">. </w:t>
      </w:r>
      <w:r w:rsidRPr="00894396">
        <w:rPr>
          <w:szCs w:val="32"/>
        </w:rPr>
        <w:t>C</w:t>
      </w:r>
      <w:r w:rsidR="008D6F52">
        <w:rPr>
          <w:szCs w:val="32"/>
        </w:rPr>
        <w:t>’</w:t>
      </w:r>
      <w:r w:rsidRPr="00894396">
        <w:rPr>
          <w:szCs w:val="32"/>
        </w:rPr>
        <w:t>était comme une pincée d</w:t>
      </w:r>
      <w:r w:rsidR="008D6F52">
        <w:rPr>
          <w:szCs w:val="32"/>
        </w:rPr>
        <w:t>’</w:t>
      </w:r>
      <w:r w:rsidRPr="00894396">
        <w:rPr>
          <w:szCs w:val="32"/>
        </w:rPr>
        <w:t>épices dans un plat chaud</w:t>
      </w:r>
      <w:r w:rsidR="008D6F52">
        <w:rPr>
          <w:szCs w:val="32"/>
        </w:rPr>
        <w:t xml:space="preserve">, </w:t>
      </w:r>
      <w:r w:rsidRPr="00894396">
        <w:rPr>
          <w:szCs w:val="32"/>
        </w:rPr>
        <w:t>dont il évoquait le parfum avec une mélancolie soudaine</w:t>
      </w:r>
      <w:r w:rsidR="008D6F52">
        <w:rPr>
          <w:szCs w:val="32"/>
        </w:rPr>
        <w:t xml:space="preserve">. </w:t>
      </w:r>
      <w:r w:rsidRPr="00894396">
        <w:rPr>
          <w:szCs w:val="32"/>
        </w:rPr>
        <w:t>Il ne retrouverait jamais tout cela</w:t>
      </w:r>
      <w:r w:rsidR="008D6F52">
        <w:rPr>
          <w:szCs w:val="32"/>
        </w:rPr>
        <w:t xml:space="preserve"> ; </w:t>
      </w:r>
      <w:r w:rsidRPr="00894396">
        <w:rPr>
          <w:szCs w:val="32"/>
        </w:rPr>
        <w:t>c</w:t>
      </w:r>
      <w:r w:rsidR="008D6F52">
        <w:rPr>
          <w:szCs w:val="32"/>
        </w:rPr>
        <w:t>’</w:t>
      </w:r>
      <w:r w:rsidRPr="00894396">
        <w:rPr>
          <w:szCs w:val="32"/>
        </w:rPr>
        <w:t>était fini</w:t>
      </w:r>
      <w:r w:rsidR="008D6F52">
        <w:rPr>
          <w:szCs w:val="32"/>
        </w:rPr>
        <w:t xml:space="preserve"> ! – </w:t>
      </w:r>
      <w:r w:rsidRPr="00894396">
        <w:rPr>
          <w:szCs w:val="32"/>
        </w:rPr>
        <w:t>Je crois que c</w:t>
      </w:r>
      <w:r w:rsidR="008D6F52">
        <w:rPr>
          <w:szCs w:val="32"/>
        </w:rPr>
        <w:t>’</w:t>
      </w:r>
      <w:r w:rsidRPr="00894396">
        <w:rPr>
          <w:szCs w:val="32"/>
        </w:rPr>
        <w:t>est d</w:t>
      </w:r>
      <w:r w:rsidR="008D6F52">
        <w:rPr>
          <w:szCs w:val="32"/>
        </w:rPr>
        <w:t>’</w:t>
      </w:r>
      <w:r w:rsidRPr="00894396">
        <w:rPr>
          <w:szCs w:val="32"/>
        </w:rPr>
        <w:t>être resté tout de son long dans le jardin qui l</w:t>
      </w:r>
      <w:r w:rsidR="008D6F52">
        <w:rPr>
          <w:szCs w:val="32"/>
        </w:rPr>
        <w:t>’</w:t>
      </w:r>
      <w:r w:rsidRPr="00894396">
        <w:rPr>
          <w:szCs w:val="32"/>
        </w:rPr>
        <w:t>avait si fort exaspéré contre moi</w:t>
      </w:r>
      <w:r w:rsidR="008D6F52">
        <w:rPr>
          <w:szCs w:val="32"/>
        </w:rPr>
        <w:t xml:space="preserve">, </w:t>
      </w:r>
      <w:r w:rsidRPr="00894396">
        <w:rPr>
          <w:szCs w:val="32"/>
        </w:rPr>
        <w:t>songeait-il avec indulgence</w:t>
      </w:r>
      <w:r w:rsidR="008D6F52">
        <w:rPr>
          <w:szCs w:val="32"/>
        </w:rPr>
        <w:t>.</w:t>
      </w:r>
    </w:p>
    <w:p w14:paraId="25FDAF1B" w14:textId="77777777" w:rsidR="008D6F52" w:rsidRDefault="00000000" w:rsidP="008D6F52">
      <w:pPr>
        <w:rPr>
          <w:szCs w:val="32"/>
        </w:rPr>
      </w:pPr>
      <w:r w:rsidRPr="00894396">
        <w:rPr>
          <w:szCs w:val="32"/>
        </w:rPr>
        <w:t>Les deux étrangers de la table voisine s</w:t>
      </w:r>
      <w:r w:rsidR="008D6F52">
        <w:rPr>
          <w:szCs w:val="32"/>
        </w:rPr>
        <w:t>’</w:t>
      </w:r>
      <w:r w:rsidRPr="00894396">
        <w:rPr>
          <w:szCs w:val="32"/>
        </w:rPr>
        <w:t>étaient tus</w:t>
      </w:r>
      <w:r w:rsidR="008D6F52">
        <w:rPr>
          <w:szCs w:val="32"/>
        </w:rPr>
        <w:t xml:space="preserve">, </w:t>
      </w:r>
      <w:r w:rsidRPr="00894396">
        <w:rPr>
          <w:szCs w:val="32"/>
        </w:rPr>
        <w:t>après avoir</w:t>
      </w:r>
      <w:r w:rsidR="008D6F52">
        <w:rPr>
          <w:szCs w:val="32"/>
        </w:rPr>
        <w:t xml:space="preserve">, </w:t>
      </w:r>
      <w:r w:rsidRPr="00894396">
        <w:rPr>
          <w:szCs w:val="32"/>
        </w:rPr>
        <w:t>pour la troisième fois</w:t>
      </w:r>
      <w:r w:rsidR="008D6F52">
        <w:rPr>
          <w:szCs w:val="32"/>
        </w:rPr>
        <w:t xml:space="preserve">, </w:t>
      </w:r>
      <w:r w:rsidRPr="00894396">
        <w:rPr>
          <w:szCs w:val="32"/>
        </w:rPr>
        <w:t>prononcé le nom de Féraud</w:t>
      </w:r>
      <w:r w:rsidR="008D6F52">
        <w:rPr>
          <w:szCs w:val="32"/>
        </w:rPr>
        <w:t xml:space="preserve">. </w:t>
      </w:r>
      <w:r w:rsidRPr="00894396">
        <w:rPr>
          <w:szCs w:val="32"/>
        </w:rPr>
        <w:t>Tout à coup</w:t>
      </w:r>
      <w:r w:rsidR="008D6F52">
        <w:rPr>
          <w:szCs w:val="32"/>
        </w:rPr>
        <w:t xml:space="preserve">, </w:t>
      </w:r>
      <w:r w:rsidRPr="00894396">
        <w:rPr>
          <w:szCs w:val="32"/>
        </w:rPr>
        <w:t>le plus âgé des deux</w:t>
      </w:r>
      <w:r w:rsidR="008D6F52">
        <w:rPr>
          <w:szCs w:val="32"/>
        </w:rPr>
        <w:t xml:space="preserve">, </w:t>
      </w:r>
      <w:r w:rsidRPr="00894396">
        <w:rPr>
          <w:szCs w:val="32"/>
        </w:rPr>
        <w:t>reprenant la parole avec un accent d</w:t>
      </w:r>
      <w:r w:rsidR="008D6F52">
        <w:rPr>
          <w:szCs w:val="32"/>
        </w:rPr>
        <w:t>’</w:t>
      </w:r>
      <w:r w:rsidRPr="00894396">
        <w:rPr>
          <w:szCs w:val="32"/>
        </w:rPr>
        <w:t>amertume</w:t>
      </w:r>
      <w:r w:rsidR="008D6F52">
        <w:rPr>
          <w:szCs w:val="32"/>
        </w:rPr>
        <w:t xml:space="preserve">, </w:t>
      </w:r>
      <w:r w:rsidRPr="00894396">
        <w:rPr>
          <w:szCs w:val="32"/>
        </w:rPr>
        <w:t>affirma que le compte du général était réglé</w:t>
      </w:r>
      <w:r w:rsidR="008D6F52">
        <w:rPr>
          <w:szCs w:val="32"/>
        </w:rPr>
        <w:t xml:space="preserve">. </w:t>
      </w:r>
      <w:r w:rsidRPr="00894396">
        <w:rPr>
          <w:szCs w:val="32"/>
        </w:rPr>
        <w:t>Et pourquoi</w:t>
      </w:r>
      <w:r w:rsidR="008D6F52">
        <w:rPr>
          <w:szCs w:val="32"/>
        </w:rPr>
        <w:t xml:space="preserve"> ? </w:t>
      </w:r>
      <w:r w:rsidRPr="00894396">
        <w:rPr>
          <w:szCs w:val="32"/>
        </w:rPr>
        <w:t>Simplement parce qu</w:t>
      </w:r>
      <w:r w:rsidR="008D6F52">
        <w:rPr>
          <w:szCs w:val="32"/>
        </w:rPr>
        <w:t>’</w:t>
      </w:r>
      <w:r w:rsidRPr="00894396">
        <w:rPr>
          <w:szCs w:val="32"/>
        </w:rPr>
        <w:t>il n</w:t>
      </w:r>
      <w:r w:rsidR="008D6F52">
        <w:rPr>
          <w:szCs w:val="32"/>
        </w:rPr>
        <w:t>’</w:t>
      </w:r>
      <w:r w:rsidRPr="00894396">
        <w:rPr>
          <w:szCs w:val="32"/>
        </w:rPr>
        <w:t>était pas un de ces grands personnages qui n</w:t>
      </w:r>
      <w:r w:rsidR="008D6F52">
        <w:rPr>
          <w:szCs w:val="32"/>
        </w:rPr>
        <w:t>’</w:t>
      </w:r>
      <w:r w:rsidRPr="00894396">
        <w:rPr>
          <w:szCs w:val="32"/>
        </w:rPr>
        <w:t>aimaient qu</w:t>
      </w:r>
      <w:r w:rsidR="008D6F52">
        <w:rPr>
          <w:szCs w:val="32"/>
        </w:rPr>
        <w:t>’</w:t>
      </w:r>
      <w:r w:rsidRPr="00894396">
        <w:rPr>
          <w:szCs w:val="32"/>
        </w:rPr>
        <w:t>eux-mêmes</w:t>
      </w:r>
      <w:r w:rsidR="008D6F52">
        <w:rPr>
          <w:szCs w:val="32"/>
        </w:rPr>
        <w:t xml:space="preserve">. </w:t>
      </w:r>
      <w:r w:rsidRPr="00894396">
        <w:rPr>
          <w:szCs w:val="32"/>
        </w:rPr>
        <w:t>Les royalistes savaient bien qu</w:t>
      </w:r>
      <w:r w:rsidR="008D6F52">
        <w:rPr>
          <w:szCs w:val="32"/>
        </w:rPr>
        <w:t>’</w:t>
      </w:r>
      <w:r w:rsidRPr="00894396">
        <w:rPr>
          <w:szCs w:val="32"/>
        </w:rPr>
        <w:t>il n</w:t>
      </w:r>
      <w:r w:rsidR="008D6F52">
        <w:rPr>
          <w:szCs w:val="32"/>
        </w:rPr>
        <w:t>’</w:t>
      </w:r>
      <w:r w:rsidRPr="00894396">
        <w:rPr>
          <w:szCs w:val="32"/>
        </w:rPr>
        <w:t>y avait rien à en tirer</w:t>
      </w:r>
      <w:r w:rsidR="008D6F52">
        <w:rPr>
          <w:szCs w:val="32"/>
        </w:rPr>
        <w:t xml:space="preserve">. </w:t>
      </w:r>
      <w:r w:rsidRPr="00894396">
        <w:rPr>
          <w:szCs w:val="32"/>
        </w:rPr>
        <w:t>Il aimait trop l</w:t>
      </w:r>
      <w:r w:rsidR="008D6F52">
        <w:rPr>
          <w:szCs w:val="32"/>
        </w:rPr>
        <w:t>’</w:t>
      </w:r>
      <w:r w:rsidRPr="00894396">
        <w:rPr>
          <w:szCs w:val="32"/>
        </w:rPr>
        <w:t>Autre</w:t>
      </w:r>
      <w:r w:rsidR="008D6F52">
        <w:rPr>
          <w:szCs w:val="32"/>
        </w:rPr>
        <w:t>.</w:t>
      </w:r>
    </w:p>
    <w:p w14:paraId="21942AE2" w14:textId="77777777" w:rsidR="008D6F52" w:rsidRDefault="00000000" w:rsidP="008D6F52">
      <w:pPr>
        <w:rPr>
          <w:szCs w:val="32"/>
        </w:rPr>
      </w:pPr>
      <w:r w:rsidRPr="00894396">
        <w:rPr>
          <w:szCs w:val="32"/>
        </w:rPr>
        <w:t>L</w:t>
      </w:r>
      <w:r w:rsidR="008D6F52">
        <w:rPr>
          <w:szCs w:val="32"/>
        </w:rPr>
        <w:t>’</w:t>
      </w:r>
      <w:r w:rsidRPr="00894396">
        <w:rPr>
          <w:szCs w:val="32"/>
        </w:rPr>
        <w:t>Autre</w:t>
      </w:r>
      <w:r w:rsidR="008D6F52">
        <w:rPr>
          <w:szCs w:val="32"/>
        </w:rPr>
        <w:t xml:space="preserve">, </w:t>
      </w:r>
      <w:r w:rsidRPr="00894396">
        <w:rPr>
          <w:szCs w:val="32"/>
        </w:rPr>
        <w:t>c</w:t>
      </w:r>
      <w:r w:rsidR="008D6F52">
        <w:rPr>
          <w:szCs w:val="32"/>
        </w:rPr>
        <w:t>’</w:t>
      </w:r>
      <w:r w:rsidRPr="00894396">
        <w:rPr>
          <w:szCs w:val="32"/>
        </w:rPr>
        <w:t>était l</w:t>
      </w:r>
      <w:r w:rsidR="008D6F52">
        <w:rPr>
          <w:szCs w:val="32"/>
        </w:rPr>
        <w:t>’</w:t>
      </w:r>
      <w:r w:rsidRPr="00894396">
        <w:rPr>
          <w:szCs w:val="32"/>
        </w:rPr>
        <w:t>homme de Sainte-Hélène</w:t>
      </w:r>
      <w:r w:rsidR="008D6F52">
        <w:rPr>
          <w:szCs w:val="32"/>
        </w:rPr>
        <w:t xml:space="preserve">. </w:t>
      </w:r>
      <w:r w:rsidRPr="00894396">
        <w:rPr>
          <w:szCs w:val="32"/>
        </w:rPr>
        <w:t>Les deux officiers hochèrent la tête et trinquèrent avant de boire à un impossible retour</w:t>
      </w:r>
      <w:r w:rsidR="008D6F52">
        <w:rPr>
          <w:szCs w:val="32"/>
        </w:rPr>
        <w:t xml:space="preserve">. </w:t>
      </w:r>
      <w:r w:rsidRPr="00894396">
        <w:rPr>
          <w:szCs w:val="32"/>
        </w:rPr>
        <w:t>Alors</w:t>
      </w:r>
      <w:r w:rsidR="008D6F52">
        <w:rPr>
          <w:szCs w:val="32"/>
        </w:rPr>
        <w:t xml:space="preserve">, </w:t>
      </w:r>
      <w:r w:rsidRPr="00894396">
        <w:rPr>
          <w:szCs w:val="32"/>
        </w:rPr>
        <w:t>celui qui venait déjà de parler</w:t>
      </w:r>
      <w:r w:rsidR="008D6F52">
        <w:rPr>
          <w:szCs w:val="32"/>
        </w:rPr>
        <w:t xml:space="preserve">, </w:t>
      </w:r>
      <w:r w:rsidRPr="00894396">
        <w:rPr>
          <w:szCs w:val="32"/>
        </w:rPr>
        <w:t>ajouta</w:t>
      </w:r>
      <w:r w:rsidR="008D6F52">
        <w:rPr>
          <w:szCs w:val="32"/>
        </w:rPr>
        <w:t xml:space="preserve">, </w:t>
      </w:r>
      <w:r w:rsidRPr="00894396">
        <w:rPr>
          <w:szCs w:val="32"/>
        </w:rPr>
        <w:t>avec un rire sardonique</w:t>
      </w:r>
      <w:r w:rsidR="008D6F52">
        <w:rPr>
          <w:szCs w:val="32"/>
        </w:rPr>
        <w:t> :</w:t>
      </w:r>
    </w:p>
    <w:p w14:paraId="7F2C156B" w14:textId="77777777" w:rsidR="008D6F52" w:rsidRDefault="008D6F52" w:rsidP="008D6F52">
      <w:pPr>
        <w:rPr>
          <w:szCs w:val="32"/>
        </w:rPr>
      </w:pPr>
      <w:r>
        <w:t>— </w:t>
      </w:r>
      <w:r w:rsidRPr="00894396">
        <w:rPr>
          <w:szCs w:val="32"/>
        </w:rPr>
        <w:t>Son adversaire s</w:t>
      </w:r>
      <w:r>
        <w:rPr>
          <w:szCs w:val="32"/>
        </w:rPr>
        <w:t>’</w:t>
      </w:r>
      <w:r w:rsidRPr="00894396">
        <w:rPr>
          <w:szCs w:val="32"/>
        </w:rPr>
        <w:t>est montré plus habile</w:t>
      </w:r>
      <w:r>
        <w:rPr>
          <w:szCs w:val="32"/>
        </w:rPr>
        <w:t> !</w:t>
      </w:r>
    </w:p>
    <w:p w14:paraId="55A4BA57" w14:textId="77777777" w:rsidR="008D6F52" w:rsidRDefault="008D6F52" w:rsidP="008D6F52">
      <w:pPr>
        <w:rPr>
          <w:szCs w:val="32"/>
        </w:rPr>
      </w:pPr>
      <w:r>
        <w:t>— </w:t>
      </w:r>
      <w:r w:rsidRPr="00894396">
        <w:rPr>
          <w:szCs w:val="32"/>
        </w:rPr>
        <w:t>Quel adversaire</w:t>
      </w:r>
      <w:r>
        <w:rPr>
          <w:szCs w:val="32"/>
        </w:rPr>
        <w:t xml:space="preserve"> ? </w:t>
      </w:r>
      <w:r w:rsidRPr="00894396">
        <w:rPr>
          <w:szCs w:val="32"/>
        </w:rPr>
        <w:t>demanda le plus jeune</w:t>
      </w:r>
      <w:r>
        <w:rPr>
          <w:szCs w:val="32"/>
        </w:rPr>
        <w:t xml:space="preserve">, </w:t>
      </w:r>
      <w:r w:rsidRPr="00894396">
        <w:rPr>
          <w:szCs w:val="32"/>
        </w:rPr>
        <w:t>d</w:t>
      </w:r>
      <w:r>
        <w:rPr>
          <w:szCs w:val="32"/>
        </w:rPr>
        <w:t>’</w:t>
      </w:r>
      <w:r w:rsidRPr="00894396">
        <w:rPr>
          <w:szCs w:val="32"/>
        </w:rPr>
        <w:t>un air intrigué</w:t>
      </w:r>
      <w:r>
        <w:rPr>
          <w:szCs w:val="32"/>
        </w:rPr>
        <w:t>.</w:t>
      </w:r>
    </w:p>
    <w:p w14:paraId="6BF6928F" w14:textId="77777777" w:rsidR="008D6F52" w:rsidRDefault="008D6F52" w:rsidP="008D6F52">
      <w:pPr>
        <w:rPr>
          <w:szCs w:val="32"/>
        </w:rPr>
      </w:pPr>
      <w:r>
        <w:lastRenderedPageBreak/>
        <w:t>— </w:t>
      </w:r>
      <w:r w:rsidRPr="00894396">
        <w:rPr>
          <w:szCs w:val="32"/>
        </w:rPr>
        <w:t>Vous ne savez pas</w:t>
      </w:r>
      <w:r>
        <w:rPr>
          <w:szCs w:val="32"/>
        </w:rPr>
        <w:t xml:space="preserve"> ? </w:t>
      </w:r>
      <w:r w:rsidRPr="00894396">
        <w:rPr>
          <w:szCs w:val="32"/>
        </w:rPr>
        <w:t>Ils étaient hussards tous les deux</w:t>
      </w:r>
      <w:r>
        <w:rPr>
          <w:szCs w:val="32"/>
        </w:rPr>
        <w:t xml:space="preserve">. </w:t>
      </w:r>
      <w:r w:rsidRPr="00894396">
        <w:rPr>
          <w:szCs w:val="32"/>
        </w:rPr>
        <w:t>À chacune de leurs promotions</w:t>
      </w:r>
      <w:r>
        <w:rPr>
          <w:szCs w:val="32"/>
        </w:rPr>
        <w:t xml:space="preserve">, </w:t>
      </w:r>
      <w:r w:rsidRPr="00894396">
        <w:rPr>
          <w:szCs w:val="32"/>
        </w:rPr>
        <w:t>ils se sont battus</w:t>
      </w:r>
      <w:r>
        <w:rPr>
          <w:szCs w:val="32"/>
        </w:rPr>
        <w:t xml:space="preserve">. </w:t>
      </w:r>
      <w:r w:rsidRPr="00894396">
        <w:rPr>
          <w:szCs w:val="32"/>
        </w:rPr>
        <w:t>Vous n</w:t>
      </w:r>
      <w:r>
        <w:rPr>
          <w:szCs w:val="32"/>
        </w:rPr>
        <w:t>’</w:t>
      </w:r>
      <w:r w:rsidRPr="00894396">
        <w:rPr>
          <w:szCs w:val="32"/>
        </w:rPr>
        <w:t>avez pas entendu parler de ce duel</w:t>
      </w:r>
      <w:r>
        <w:rPr>
          <w:szCs w:val="32"/>
        </w:rPr>
        <w:t xml:space="preserve">, </w:t>
      </w:r>
      <w:r w:rsidRPr="00894396">
        <w:rPr>
          <w:szCs w:val="32"/>
        </w:rPr>
        <w:t>poursuivi depuis 1801</w:t>
      </w:r>
      <w:r>
        <w:rPr>
          <w:szCs w:val="32"/>
        </w:rPr>
        <w:t> ?</w:t>
      </w:r>
    </w:p>
    <w:p w14:paraId="4D823667" w14:textId="77777777" w:rsidR="008D6F52" w:rsidRDefault="00000000" w:rsidP="008D6F52">
      <w:pPr>
        <w:rPr>
          <w:szCs w:val="32"/>
        </w:rPr>
      </w:pPr>
      <w:r w:rsidRPr="00894396">
        <w:rPr>
          <w:szCs w:val="32"/>
        </w:rPr>
        <w:t>L</w:t>
      </w:r>
      <w:r w:rsidR="008D6F52">
        <w:rPr>
          <w:szCs w:val="32"/>
        </w:rPr>
        <w:t>’</w:t>
      </w:r>
      <w:r w:rsidRPr="00894396">
        <w:rPr>
          <w:szCs w:val="32"/>
        </w:rPr>
        <w:t>autre connaissait naturellement l</w:t>
      </w:r>
      <w:r w:rsidR="008D6F52">
        <w:rPr>
          <w:szCs w:val="32"/>
        </w:rPr>
        <w:t>’</w:t>
      </w:r>
      <w:r w:rsidRPr="00894396">
        <w:rPr>
          <w:szCs w:val="32"/>
        </w:rPr>
        <w:t>histoire et comprenait maintenant l</w:t>
      </w:r>
      <w:r w:rsidR="008D6F52">
        <w:rPr>
          <w:szCs w:val="32"/>
        </w:rPr>
        <w:t>’</w:t>
      </w:r>
      <w:r w:rsidRPr="00894396">
        <w:rPr>
          <w:szCs w:val="32"/>
        </w:rPr>
        <w:t>allusion</w:t>
      </w:r>
      <w:r w:rsidR="008D6F52">
        <w:rPr>
          <w:szCs w:val="32"/>
        </w:rPr>
        <w:t xml:space="preserve">. </w:t>
      </w:r>
      <w:r w:rsidRPr="00894396">
        <w:rPr>
          <w:szCs w:val="32"/>
        </w:rPr>
        <w:t>Le général baron d</w:t>
      </w:r>
      <w:r w:rsidR="008D6F52">
        <w:rPr>
          <w:szCs w:val="32"/>
        </w:rPr>
        <w:t>’</w:t>
      </w:r>
      <w:r w:rsidRPr="00894396">
        <w:rPr>
          <w:szCs w:val="32"/>
        </w:rPr>
        <w:t>Hubert allait pouvoir vivre en paix de la faveur de son gros roi</w:t>
      </w:r>
      <w:r w:rsidR="008D6F52">
        <w:rPr>
          <w:szCs w:val="32"/>
        </w:rPr>
        <w:t>.</w:t>
      </w:r>
    </w:p>
    <w:p w14:paraId="6EB51BFD" w14:textId="77777777" w:rsidR="008D6F52" w:rsidRDefault="008D6F52" w:rsidP="008D6F52">
      <w:pPr>
        <w:rPr>
          <w:szCs w:val="32"/>
        </w:rPr>
      </w:pPr>
      <w:r>
        <w:t>— </w:t>
      </w:r>
      <w:r w:rsidRPr="00894396">
        <w:rPr>
          <w:szCs w:val="32"/>
        </w:rPr>
        <w:t>Grand bien lui fasse</w:t>
      </w:r>
      <w:r>
        <w:rPr>
          <w:szCs w:val="32"/>
        </w:rPr>
        <w:t xml:space="preserve"> ! </w:t>
      </w:r>
      <w:r w:rsidRPr="00894396">
        <w:rPr>
          <w:szCs w:val="32"/>
        </w:rPr>
        <w:t>grommela le vieux</w:t>
      </w:r>
      <w:r>
        <w:rPr>
          <w:szCs w:val="32"/>
        </w:rPr>
        <w:t xml:space="preserve">. </w:t>
      </w:r>
      <w:r w:rsidRPr="00894396">
        <w:rPr>
          <w:szCs w:val="32"/>
        </w:rPr>
        <w:t>C</w:t>
      </w:r>
      <w:r>
        <w:rPr>
          <w:szCs w:val="32"/>
        </w:rPr>
        <w:t>’</w:t>
      </w:r>
      <w:r w:rsidRPr="00894396">
        <w:rPr>
          <w:szCs w:val="32"/>
        </w:rPr>
        <w:t>étaient deux braves</w:t>
      </w:r>
      <w:r>
        <w:rPr>
          <w:szCs w:val="32"/>
        </w:rPr>
        <w:t xml:space="preserve">. </w:t>
      </w:r>
      <w:r w:rsidRPr="00894396">
        <w:rPr>
          <w:szCs w:val="32"/>
        </w:rPr>
        <w:t>Je ne connais pas ce d</w:t>
      </w:r>
      <w:r>
        <w:rPr>
          <w:szCs w:val="32"/>
        </w:rPr>
        <w:t>’</w:t>
      </w:r>
      <w:r w:rsidRPr="00894396">
        <w:rPr>
          <w:szCs w:val="32"/>
        </w:rPr>
        <w:t>Hubert</w:t>
      </w:r>
      <w:r>
        <w:rPr>
          <w:szCs w:val="32"/>
        </w:rPr>
        <w:t xml:space="preserve">, </w:t>
      </w:r>
      <w:r w:rsidRPr="00894396">
        <w:rPr>
          <w:szCs w:val="32"/>
        </w:rPr>
        <w:t>une espèce de bel intrigant</w:t>
      </w:r>
      <w:r>
        <w:rPr>
          <w:szCs w:val="32"/>
        </w:rPr>
        <w:t xml:space="preserve">, </w:t>
      </w:r>
      <w:r w:rsidRPr="00894396">
        <w:rPr>
          <w:szCs w:val="32"/>
        </w:rPr>
        <w:t>m</w:t>
      </w:r>
      <w:r>
        <w:rPr>
          <w:szCs w:val="32"/>
        </w:rPr>
        <w:t>’</w:t>
      </w:r>
      <w:r w:rsidRPr="00894396">
        <w:rPr>
          <w:szCs w:val="32"/>
        </w:rPr>
        <w:t>a-t-on dit</w:t>
      </w:r>
      <w:r>
        <w:rPr>
          <w:szCs w:val="32"/>
        </w:rPr>
        <w:t xml:space="preserve"> ; </w:t>
      </w:r>
      <w:r w:rsidRPr="00894396">
        <w:rPr>
          <w:szCs w:val="32"/>
        </w:rPr>
        <w:t>mais je n</w:t>
      </w:r>
      <w:r>
        <w:rPr>
          <w:szCs w:val="32"/>
        </w:rPr>
        <w:t>’</w:t>
      </w:r>
      <w:r w:rsidRPr="00894396">
        <w:rPr>
          <w:szCs w:val="32"/>
        </w:rPr>
        <w:t>ai aucune peine à croire ce que Féraud dit de lui</w:t>
      </w:r>
      <w:r>
        <w:rPr>
          <w:szCs w:val="32"/>
        </w:rPr>
        <w:t xml:space="preserve">, </w:t>
      </w:r>
      <w:r w:rsidRPr="00894396">
        <w:rPr>
          <w:szCs w:val="32"/>
        </w:rPr>
        <w:t>qu</w:t>
      </w:r>
      <w:r>
        <w:rPr>
          <w:szCs w:val="32"/>
        </w:rPr>
        <w:t>’</w:t>
      </w:r>
      <w:r w:rsidRPr="00894396">
        <w:rPr>
          <w:szCs w:val="32"/>
        </w:rPr>
        <w:t>il n</w:t>
      </w:r>
      <w:r>
        <w:rPr>
          <w:szCs w:val="32"/>
        </w:rPr>
        <w:t>’</w:t>
      </w:r>
      <w:r w:rsidRPr="00894396">
        <w:rPr>
          <w:szCs w:val="32"/>
        </w:rPr>
        <w:t>a jamais aimé l</w:t>
      </w:r>
      <w:r>
        <w:rPr>
          <w:szCs w:val="32"/>
        </w:rPr>
        <w:t>’</w:t>
      </w:r>
      <w:r w:rsidRPr="00894396">
        <w:rPr>
          <w:szCs w:val="32"/>
        </w:rPr>
        <w:t>Empereur</w:t>
      </w:r>
      <w:r>
        <w:rPr>
          <w:szCs w:val="32"/>
        </w:rPr>
        <w:t> !</w:t>
      </w:r>
    </w:p>
    <w:p w14:paraId="521F9743" w14:textId="77777777" w:rsidR="008D6F52" w:rsidRDefault="00000000" w:rsidP="008D6F52">
      <w:pPr>
        <w:rPr>
          <w:szCs w:val="32"/>
        </w:rPr>
      </w:pPr>
      <w:r w:rsidRPr="00894396">
        <w:rPr>
          <w:szCs w:val="32"/>
        </w:rPr>
        <w:t>Ils se levèrent</w:t>
      </w:r>
      <w:r w:rsidR="008D6F52">
        <w:rPr>
          <w:szCs w:val="32"/>
        </w:rPr>
        <w:t xml:space="preserve">, </w:t>
      </w:r>
      <w:r w:rsidRPr="00894396">
        <w:rPr>
          <w:szCs w:val="32"/>
        </w:rPr>
        <w:t>et partirent</w:t>
      </w:r>
      <w:r w:rsidR="008D6F52">
        <w:rPr>
          <w:szCs w:val="32"/>
        </w:rPr>
        <w:t>.</w:t>
      </w:r>
    </w:p>
    <w:p w14:paraId="517357A1" w14:textId="77777777" w:rsidR="008D6F52" w:rsidRDefault="00000000" w:rsidP="008D6F52">
      <w:pPr>
        <w:rPr>
          <w:szCs w:val="32"/>
        </w:rPr>
      </w:pPr>
      <w:r w:rsidRPr="00894396">
        <w:rPr>
          <w:szCs w:val="32"/>
        </w:rPr>
        <w:t>Le général d</w:t>
      </w:r>
      <w:r w:rsidR="008D6F52">
        <w:rPr>
          <w:szCs w:val="32"/>
        </w:rPr>
        <w:t>’</w:t>
      </w:r>
      <w:r w:rsidRPr="00894396">
        <w:rPr>
          <w:szCs w:val="32"/>
        </w:rPr>
        <w:t>Hubert éprouva l</w:t>
      </w:r>
      <w:r w:rsidR="008D6F52">
        <w:rPr>
          <w:szCs w:val="32"/>
        </w:rPr>
        <w:t>’</w:t>
      </w:r>
      <w:r w:rsidRPr="00894396">
        <w:rPr>
          <w:szCs w:val="32"/>
        </w:rPr>
        <w:t>horreur d</w:t>
      </w:r>
      <w:r w:rsidR="008D6F52">
        <w:rPr>
          <w:szCs w:val="32"/>
        </w:rPr>
        <w:t>’</w:t>
      </w:r>
      <w:r w:rsidRPr="00894396">
        <w:rPr>
          <w:szCs w:val="32"/>
        </w:rPr>
        <w:t>un somnambule</w:t>
      </w:r>
      <w:r w:rsidR="008D6F52">
        <w:rPr>
          <w:szCs w:val="32"/>
        </w:rPr>
        <w:t xml:space="preserve">, </w:t>
      </w:r>
      <w:r w:rsidRPr="00894396">
        <w:rPr>
          <w:szCs w:val="32"/>
        </w:rPr>
        <w:t>qui sort d</w:t>
      </w:r>
      <w:r w:rsidR="008D6F52">
        <w:rPr>
          <w:szCs w:val="32"/>
        </w:rPr>
        <w:t>’</w:t>
      </w:r>
      <w:r w:rsidRPr="00894396">
        <w:rPr>
          <w:szCs w:val="32"/>
        </w:rPr>
        <w:t>un rêve de délicieuse activité pour se trouver au milieu d</w:t>
      </w:r>
      <w:r w:rsidR="008D6F52">
        <w:rPr>
          <w:szCs w:val="32"/>
        </w:rPr>
        <w:t>’</w:t>
      </w:r>
      <w:r w:rsidRPr="00894396">
        <w:rPr>
          <w:szCs w:val="32"/>
        </w:rPr>
        <w:t>une fondrière</w:t>
      </w:r>
      <w:r w:rsidR="008D6F52">
        <w:rPr>
          <w:szCs w:val="32"/>
        </w:rPr>
        <w:t xml:space="preserve">. </w:t>
      </w:r>
      <w:r w:rsidRPr="00894396">
        <w:rPr>
          <w:szCs w:val="32"/>
        </w:rPr>
        <w:t>Un dégoût profond du terrain sur lequel il marchait le submergea</w:t>
      </w:r>
      <w:r w:rsidR="008D6F52">
        <w:rPr>
          <w:szCs w:val="32"/>
        </w:rPr>
        <w:t xml:space="preserve">. </w:t>
      </w:r>
      <w:r w:rsidRPr="00894396">
        <w:rPr>
          <w:szCs w:val="32"/>
        </w:rPr>
        <w:t>Une image charmante fut même balayée de sa vue par ce flot de détresse morale</w:t>
      </w:r>
      <w:r w:rsidR="008D6F52">
        <w:rPr>
          <w:szCs w:val="32"/>
        </w:rPr>
        <w:t xml:space="preserve">. </w:t>
      </w:r>
      <w:r w:rsidRPr="00894396">
        <w:rPr>
          <w:szCs w:val="32"/>
        </w:rPr>
        <w:t>Tout ce qu</w:t>
      </w:r>
      <w:r w:rsidR="008D6F52">
        <w:rPr>
          <w:szCs w:val="32"/>
        </w:rPr>
        <w:t>’</w:t>
      </w:r>
      <w:r w:rsidRPr="00894396">
        <w:rPr>
          <w:szCs w:val="32"/>
        </w:rPr>
        <w:t>il avait été ou souhaitait devenir aurait un goût amer d</w:t>
      </w:r>
      <w:r w:rsidR="008D6F52">
        <w:rPr>
          <w:szCs w:val="32"/>
        </w:rPr>
        <w:t>’</w:t>
      </w:r>
      <w:r w:rsidRPr="00894396">
        <w:rPr>
          <w:szCs w:val="32"/>
        </w:rPr>
        <w:t>ignominie s</w:t>
      </w:r>
      <w:r w:rsidR="008D6F52">
        <w:rPr>
          <w:szCs w:val="32"/>
        </w:rPr>
        <w:t>’</w:t>
      </w:r>
      <w:r w:rsidRPr="00894396">
        <w:rPr>
          <w:szCs w:val="32"/>
        </w:rPr>
        <w:t>il ne pouvait sauver le général Féraud du sort qui menaçait tant de braves</w:t>
      </w:r>
      <w:r w:rsidR="008D6F52">
        <w:rPr>
          <w:szCs w:val="32"/>
        </w:rPr>
        <w:t xml:space="preserve">. </w:t>
      </w:r>
      <w:r w:rsidRPr="00894396">
        <w:rPr>
          <w:szCs w:val="32"/>
        </w:rPr>
        <w:t>Sous l</w:t>
      </w:r>
      <w:r w:rsidR="008D6F52">
        <w:rPr>
          <w:szCs w:val="32"/>
        </w:rPr>
        <w:t>’</w:t>
      </w:r>
      <w:r w:rsidRPr="00894396">
        <w:rPr>
          <w:szCs w:val="32"/>
        </w:rPr>
        <w:t>impulsion de ce besoin presque morbide d</w:t>
      </w:r>
      <w:r w:rsidR="008D6F52">
        <w:rPr>
          <w:szCs w:val="32"/>
        </w:rPr>
        <w:t>’</w:t>
      </w:r>
      <w:r w:rsidRPr="00894396">
        <w:rPr>
          <w:szCs w:val="32"/>
        </w:rPr>
        <w:t>assurer le salut de son adversaire</w:t>
      </w:r>
      <w:r w:rsidR="008D6F52">
        <w:rPr>
          <w:szCs w:val="32"/>
        </w:rPr>
        <w:t xml:space="preserve">, </w:t>
      </w:r>
      <w:r w:rsidRPr="00894396">
        <w:rPr>
          <w:szCs w:val="32"/>
        </w:rPr>
        <w:t>d</w:t>
      </w:r>
      <w:r w:rsidR="008D6F52">
        <w:rPr>
          <w:szCs w:val="32"/>
        </w:rPr>
        <w:t>’</w:t>
      </w:r>
      <w:r w:rsidRPr="00894396">
        <w:rPr>
          <w:szCs w:val="32"/>
        </w:rPr>
        <w:t>Hubert travailla si bien des pieds et des mains qu</w:t>
      </w:r>
      <w:r w:rsidR="008D6F52">
        <w:rPr>
          <w:szCs w:val="32"/>
        </w:rPr>
        <w:t>’</w:t>
      </w:r>
      <w:r w:rsidRPr="00894396">
        <w:rPr>
          <w:szCs w:val="32"/>
        </w:rPr>
        <w:t>en moins de vingt-quatre heures il avait trouvé le moyen d</w:t>
      </w:r>
      <w:r w:rsidR="008D6F52">
        <w:rPr>
          <w:szCs w:val="32"/>
        </w:rPr>
        <w:t>’</w:t>
      </w:r>
      <w:r w:rsidRPr="00894396">
        <w:rPr>
          <w:szCs w:val="32"/>
        </w:rPr>
        <w:t>obtenir une audience particulière du ministre de la Police</w:t>
      </w:r>
      <w:r w:rsidR="008D6F52">
        <w:rPr>
          <w:szCs w:val="32"/>
        </w:rPr>
        <w:t>.</w:t>
      </w:r>
    </w:p>
    <w:p w14:paraId="7826AC6B" w14:textId="77777777" w:rsidR="008D6F52" w:rsidRDefault="00000000" w:rsidP="008D6F52">
      <w:pPr>
        <w:rPr>
          <w:szCs w:val="32"/>
        </w:rPr>
      </w:pPr>
      <w:r w:rsidRPr="00894396">
        <w:rPr>
          <w:szCs w:val="32"/>
        </w:rPr>
        <w:t>Le général baron d</w:t>
      </w:r>
      <w:r w:rsidR="008D6F52">
        <w:rPr>
          <w:szCs w:val="32"/>
        </w:rPr>
        <w:t>’</w:t>
      </w:r>
      <w:r w:rsidRPr="00894396">
        <w:rPr>
          <w:szCs w:val="32"/>
        </w:rPr>
        <w:t>Hubert fut introduit brusquement et sans préliminaires dans un cabinet semé de chaises et de tables</w:t>
      </w:r>
      <w:r w:rsidR="008D6F52">
        <w:rPr>
          <w:szCs w:val="32"/>
        </w:rPr>
        <w:t xml:space="preserve">. </w:t>
      </w:r>
      <w:r w:rsidRPr="00894396">
        <w:rPr>
          <w:szCs w:val="32"/>
        </w:rPr>
        <w:t>Derrière un bureau</w:t>
      </w:r>
      <w:r w:rsidR="008D6F52">
        <w:rPr>
          <w:szCs w:val="32"/>
        </w:rPr>
        <w:t xml:space="preserve">, </w:t>
      </w:r>
      <w:r w:rsidRPr="00894396">
        <w:rPr>
          <w:szCs w:val="32"/>
        </w:rPr>
        <w:t>entre deux faisceaux de bougies brûlant dans des candélabres</w:t>
      </w:r>
      <w:r w:rsidR="008D6F52">
        <w:rPr>
          <w:szCs w:val="32"/>
        </w:rPr>
        <w:t xml:space="preserve">, </w:t>
      </w:r>
      <w:r w:rsidRPr="00894396">
        <w:rPr>
          <w:szCs w:val="32"/>
        </w:rPr>
        <w:t>il aperçut dans la pénombre un personnage revêtu d</w:t>
      </w:r>
      <w:r w:rsidR="008D6F52">
        <w:rPr>
          <w:szCs w:val="32"/>
        </w:rPr>
        <w:t>’</w:t>
      </w:r>
      <w:r w:rsidRPr="00894396">
        <w:rPr>
          <w:szCs w:val="32"/>
        </w:rPr>
        <w:t>un uniforme somptueux et occupé à faire des mines devant un grand miroir</w:t>
      </w:r>
      <w:r w:rsidR="008D6F52">
        <w:rPr>
          <w:szCs w:val="32"/>
        </w:rPr>
        <w:t xml:space="preserve">. </w:t>
      </w:r>
      <w:r w:rsidRPr="00894396">
        <w:rPr>
          <w:szCs w:val="32"/>
        </w:rPr>
        <w:t>Le vieux conventionnel Fouché</w:t>
      </w:r>
      <w:r w:rsidR="008D6F52">
        <w:rPr>
          <w:szCs w:val="32"/>
        </w:rPr>
        <w:t xml:space="preserve">, </w:t>
      </w:r>
      <w:r w:rsidRPr="00894396">
        <w:rPr>
          <w:szCs w:val="32"/>
        </w:rPr>
        <w:t>sénateur de l</w:t>
      </w:r>
      <w:r w:rsidR="008D6F52">
        <w:rPr>
          <w:szCs w:val="32"/>
        </w:rPr>
        <w:t>’</w:t>
      </w:r>
      <w:r w:rsidRPr="00894396">
        <w:rPr>
          <w:szCs w:val="32"/>
        </w:rPr>
        <w:t>Empire</w:t>
      </w:r>
      <w:r w:rsidR="008D6F52">
        <w:rPr>
          <w:szCs w:val="32"/>
        </w:rPr>
        <w:t xml:space="preserve">, </w:t>
      </w:r>
      <w:r w:rsidRPr="00894396">
        <w:rPr>
          <w:szCs w:val="32"/>
        </w:rPr>
        <w:t>traître à tous les hommes</w:t>
      </w:r>
      <w:r w:rsidR="008D6F52">
        <w:rPr>
          <w:szCs w:val="32"/>
        </w:rPr>
        <w:t xml:space="preserve">, </w:t>
      </w:r>
      <w:r w:rsidRPr="00894396">
        <w:rPr>
          <w:szCs w:val="32"/>
        </w:rPr>
        <w:t xml:space="preserve">à </w:t>
      </w:r>
      <w:r w:rsidRPr="00894396">
        <w:rPr>
          <w:szCs w:val="32"/>
        </w:rPr>
        <w:lastRenderedPageBreak/>
        <w:t>tous les principes</w:t>
      </w:r>
      <w:r w:rsidR="008D6F52">
        <w:rPr>
          <w:szCs w:val="32"/>
        </w:rPr>
        <w:t xml:space="preserve">, </w:t>
      </w:r>
      <w:r w:rsidRPr="00894396">
        <w:rPr>
          <w:szCs w:val="32"/>
        </w:rPr>
        <w:t>à tous les mobiles de la conduite humaine</w:t>
      </w:r>
      <w:r w:rsidR="008D6F52">
        <w:rPr>
          <w:szCs w:val="32"/>
        </w:rPr>
        <w:t xml:space="preserve">, </w:t>
      </w:r>
      <w:r w:rsidRPr="00894396">
        <w:rPr>
          <w:szCs w:val="32"/>
        </w:rPr>
        <w:t>duc d</w:t>
      </w:r>
      <w:r w:rsidR="008D6F52">
        <w:rPr>
          <w:szCs w:val="32"/>
        </w:rPr>
        <w:t>’</w:t>
      </w:r>
      <w:r w:rsidRPr="00894396">
        <w:rPr>
          <w:szCs w:val="32"/>
        </w:rPr>
        <w:t>Otrante</w:t>
      </w:r>
      <w:r w:rsidR="008D6F52">
        <w:rPr>
          <w:szCs w:val="32"/>
        </w:rPr>
        <w:t xml:space="preserve">, </w:t>
      </w:r>
      <w:r w:rsidRPr="00894396">
        <w:rPr>
          <w:szCs w:val="32"/>
        </w:rPr>
        <w:t>et artisan diabolique de la seconde Restauration</w:t>
      </w:r>
      <w:r w:rsidR="008D6F52">
        <w:rPr>
          <w:szCs w:val="32"/>
        </w:rPr>
        <w:t xml:space="preserve">, </w:t>
      </w:r>
      <w:r w:rsidRPr="00894396">
        <w:rPr>
          <w:szCs w:val="32"/>
        </w:rPr>
        <w:t>essayait un costume de cour sous lequel sa jeune et charmante fiancée avait manifesté l</w:t>
      </w:r>
      <w:r w:rsidR="008D6F52">
        <w:rPr>
          <w:szCs w:val="32"/>
        </w:rPr>
        <w:t>’</w:t>
      </w:r>
      <w:r w:rsidRPr="00894396">
        <w:rPr>
          <w:szCs w:val="32"/>
        </w:rPr>
        <w:t>intention de faire peindre son portrait sur porcelaine</w:t>
      </w:r>
      <w:r w:rsidR="008D6F52">
        <w:rPr>
          <w:szCs w:val="32"/>
        </w:rPr>
        <w:t xml:space="preserve">. </w:t>
      </w:r>
      <w:r w:rsidRPr="00894396">
        <w:rPr>
          <w:szCs w:val="32"/>
        </w:rPr>
        <w:t>C</w:t>
      </w:r>
      <w:r w:rsidR="008D6F52">
        <w:rPr>
          <w:szCs w:val="32"/>
        </w:rPr>
        <w:t>’</w:t>
      </w:r>
      <w:r w:rsidRPr="00894396">
        <w:rPr>
          <w:szCs w:val="32"/>
        </w:rPr>
        <w:t>était un caprice</w:t>
      </w:r>
      <w:r w:rsidR="008D6F52">
        <w:rPr>
          <w:szCs w:val="32"/>
        </w:rPr>
        <w:t xml:space="preserve">, </w:t>
      </w:r>
      <w:r w:rsidRPr="00894396">
        <w:rPr>
          <w:szCs w:val="32"/>
        </w:rPr>
        <w:t>une fantaisie exquise</w:t>
      </w:r>
      <w:r w:rsidR="008D6F52">
        <w:rPr>
          <w:szCs w:val="32"/>
        </w:rPr>
        <w:t xml:space="preserve">, </w:t>
      </w:r>
      <w:r w:rsidRPr="00894396">
        <w:rPr>
          <w:szCs w:val="32"/>
        </w:rPr>
        <w:t>à quoi le premier ministre de la Police de la seconde Restauration était désireux de complaire</w:t>
      </w:r>
      <w:r w:rsidR="008D6F52">
        <w:rPr>
          <w:szCs w:val="32"/>
        </w:rPr>
        <w:t xml:space="preserve">. </w:t>
      </w:r>
      <w:r w:rsidRPr="00894396">
        <w:rPr>
          <w:szCs w:val="32"/>
        </w:rPr>
        <w:t>Car cet homme que son astuce fit souvent comparer au renard</w:t>
      </w:r>
      <w:r w:rsidR="008D6F52">
        <w:rPr>
          <w:szCs w:val="32"/>
        </w:rPr>
        <w:t xml:space="preserve">, </w:t>
      </w:r>
      <w:r w:rsidRPr="00894396">
        <w:rPr>
          <w:szCs w:val="32"/>
        </w:rPr>
        <w:t>mais dont l</w:t>
      </w:r>
      <w:r w:rsidR="008D6F52">
        <w:rPr>
          <w:szCs w:val="32"/>
        </w:rPr>
        <w:t>’</w:t>
      </w:r>
      <w:r w:rsidRPr="00894396">
        <w:rPr>
          <w:szCs w:val="32"/>
        </w:rPr>
        <w:t>épithète de lâche chacal suffit seule à symboliser la morale</w:t>
      </w:r>
      <w:r w:rsidR="008D6F52">
        <w:rPr>
          <w:szCs w:val="32"/>
        </w:rPr>
        <w:t xml:space="preserve">, </w:t>
      </w:r>
      <w:r w:rsidRPr="00894396">
        <w:rPr>
          <w:szCs w:val="32"/>
        </w:rPr>
        <w:t>était autant que le général d</w:t>
      </w:r>
      <w:r w:rsidR="008D6F52">
        <w:rPr>
          <w:szCs w:val="32"/>
        </w:rPr>
        <w:t>’</w:t>
      </w:r>
      <w:r w:rsidRPr="00894396">
        <w:rPr>
          <w:szCs w:val="32"/>
        </w:rPr>
        <w:t>Hubert possédé par l</w:t>
      </w:r>
      <w:r w:rsidR="008D6F52">
        <w:rPr>
          <w:szCs w:val="32"/>
        </w:rPr>
        <w:t>’</w:t>
      </w:r>
      <w:r w:rsidRPr="00894396">
        <w:rPr>
          <w:szCs w:val="32"/>
        </w:rPr>
        <w:t>amour</w:t>
      </w:r>
      <w:r w:rsidR="008D6F52">
        <w:rPr>
          <w:szCs w:val="32"/>
        </w:rPr>
        <w:t>.</w:t>
      </w:r>
    </w:p>
    <w:p w14:paraId="796AF12B" w14:textId="77777777" w:rsidR="008D6F52" w:rsidRDefault="00000000" w:rsidP="008D6F52">
      <w:pPr>
        <w:rPr>
          <w:szCs w:val="32"/>
        </w:rPr>
      </w:pPr>
      <w:r w:rsidRPr="00894396">
        <w:rPr>
          <w:szCs w:val="32"/>
        </w:rPr>
        <w:t>Vexé de se voir ainsi trahi par la balourdise d</w:t>
      </w:r>
      <w:r w:rsidR="008D6F52">
        <w:rPr>
          <w:szCs w:val="32"/>
        </w:rPr>
        <w:t>’</w:t>
      </w:r>
      <w:r w:rsidRPr="00894396">
        <w:rPr>
          <w:szCs w:val="32"/>
        </w:rPr>
        <w:t>un domestique</w:t>
      </w:r>
      <w:r w:rsidR="008D6F52">
        <w:rPr>
          <w:szCs w:val="32"/>
        </w:rPr>
        <w:t xml:space="preserve">, </w:t>
      </w:r>
      <w:r w:rsidRPr="00894396">
        <w:rPr>
          <w:szCs w:val="32"/>
        </w:rPr>
        <w:t>il surmonta sa petite gêne avec l</w:t>
      </w:r>
      <w:r w:rsidR="008D6F52">
        <w:rPr>
          <w:szCs w:val="32"/>
        </w:rPr>
        <w:t>’</w:t>
      </w:r>
      <w:r w:rsidRPr="00894396">
        <w:rPr>
          <w:szCs w:val="32"/>
        </w:rPr>
        <w:t>impudence caractéristique qui l</w:t>
      </w:r>
      <w:r w:rsidR="008D6F52">
        <w:rPr>
          <w:szCs w:val="32"/>
        </w:rPr>
        <w:t>’</w:t>
      </w:r>
      <w:r w:rsidRPr="00894396">
        <w:rPr>
          <w:szCs w:val="32"/>
        </w:rPr>
        <w:t>avait toujours si bien servi dans les intrigues sans fin de son ambitieuse carrière</w:t>
      </w:r>
      <w:r w:rsidR="008D6F52">
        <w:rPr>
          <w:szCs w:val="32"/>
        </w:rPr>
        <w:t xml:space="preserve">. </w:t>
      </w:r>
      <w:r w:rsidRPr="00894396">
        <w:rPr>
          <w:szCs w:val="32"/>
        </w:rPr>
        <w:t>Sans bouger d</w:t>
      </w:r>
      <w:r w:rsidR="008D6F52">
        <w:rPr>
          <w:szCs w:val="32"/>
        </w:rPr>
        <w:t>’</w:t>
      </w:r>
      <w:r w:rsidRPr="00894396">
        <w:rPr>
          <w:szCs w:val="32"/>
        </w:rPr>
        <w:t>un pouce</w:t>
      </w:r>
      <w:r w:rsidR="008D6F52">
        <w:rPr>
          <w:szCs w:val="32"/>
        </w:rPr>
        <w:t xml:space="preserve">, </w:t>
      </w:r>
      <w:r w:rsidRPr="00894396">
        <w:rPr>
          <w:szCs w:val="32"/>
        </w:rPr>
        <w:t>avançant une jambe gainée de soie et la tête légèrement tournée sur l</w:t>
      </w:r>
      <w:r w:rsidR="008D6F52">
        <w:rPr>
          <w:szCs w:val="32"/>
        </w:rPr>
        <w:t>’</w:t>
      </w:r>
      <w:r w:rsidRPr="00894396">
        <w:rPr>
          <w:szCs w:val="32"/>
        </w:rPr>
        <w:t>épaule gauche</w:t>
      </w:r>
      <w:r w:rsidR="008D6F52">
        <w:rPr>
          <w:szCs w:val="32"/>
        </w:rPr>
        <w:t xml:space="preserve">, </w:t>
      </w:r>
      <w:r w:rsidRPr="00894396">
        <w:rPr>
          <w:szCs w:val="32"/>
        </w:rPr>
        <w:t>il dit d</w:t>
      </w:r>
      <w:r w:rsidR="008D6F52">
        <w:rPr>
          <w:szCs w:val="32"/>
        </w:rPr>
        <w:t>’</w:t>
      </w:r>
      <w:r w:rsidRPr="00894396">
        <w:rPr>
          <w:szCs w:val="32"/>
        </w:rPr>
        <w:t>un ton calme</w:t>
      </w:r>
      <w:r w:rsidR="008D6F52">
        <w:rPr>
          <w:szCs w:val="32"/>
        </w:rPr>
        <w:t> :</w:t>
      </w:r>
    </w:p>
    <w:p w14:paraId="6B7F3B0D" w14:textId="77777777" w:rsidR="008D6F52" w:rsidRDefault="008D6F52" w:rsidP="008D6F52">
      <w:pPr>
        <w:rPr>
          <w:szCs w:val="32"/>
        </w:rPr>
      </w:pPr>
      <w:r>
        <w:t>— </w:t>
      </w:r>
      <w:r w:rsidRPr="00894396">
        <w:rPr>
          <w:szCs w:val="32"/>
        </w:rPr>
        <w:t>Par ici</w:t>
      </w:r>
      <w:r>
        <w:rPr>
          <w:szCs w:val="32"/>
        </w:rPr>
        <w:t xml:space="preserve">, </w:t>
      </w:r>
      <w:r w:rsidRPr="00894396">
        <w:rPr>
          <w:szCs w:val="32"/>
        </w:rPr>
        <w:t>général</w:t>
      </w:r>
      <w:r>
        <w:rPr>
          <w:szCs w:val="32"/>
        </w:rPr>
        <w:t xml:space="preserve">. </w:t>
      </w:r>
      <w:r w:rsidRPr="00894396">
        <w:rPr>
          <w:szCs w:val="32"/>
        </w:rPr>
        <w:t>Voulez-vous approcher</w:t>
      </w:r>
      <w:r>
        <w:rPr>
          <w:szCs w:val="32"/>
        </w:rPr>
        <w:t xml:space="preserve">. </w:t>
      </w:r>
      <w:r w:rsidRPr="00894396">
        <w:rPr>
          <w:szCs w:val="32"/>
        </w:rPr>
        <w:t>Eh bien</w:t>
      </w:r>
      <w:r>
        <w:rPr>
          <w:szCs w:val="32"/>
        </w:rPr>
        <w:t xml:space="preserve"> ? </w:t>
      </w:r>
      <w:r w:rsidRPr="00894396">
        <w:rPr>
          <w:szCs w:val="32"/>
        </w:rPr>
        <w:t>Je suis tout attention</w:t>
      </w:r>
      <w:r>
        <w:rPr>
          <w:szCs w:val="32"/>
        </w:rPr>
        <w:t>.</w:t>
      </w:r>
    </w:p>
    <w:p w14:paraId="02353077" w14:textId="77777777" w:rsidR="008D6F52" w:rsidRDefault="00000000" w:rsidP="008D6F52">
      <w:pPr>
        <w:rPr>
          <w:szCs w:val="32"/>
        </w:rPr>
      </w:pPr>
      <w:r w:rsidRPr="00894396">
        <w:rPr>
          <w:szCs w:val="32"/>
        </w:rPr>
        <w:t>Tandis que d</w:t>
      </w:r>
      <w:r w:rsidR="008D6F52">
        <w:rPr>
          <w:szCs w:val="32"/>
        </w:rPr>
        <w:t>’</w:t>
      </w:r>
      <w:r w:rsidRPr="00894396">
        <w:rPr>
          <w:szCs w:val="32"/>
        </w:rPr>
        <w:t>Hubert</w:t>
      </w:r>
      <w:r w:rsidR="008D6F52">
        <w:rPr>
          <w:szCs w:val="32"/>
        </w:rPr>
        <w:t xml:space="preserve">, </w:t>
      </w:r>
      <w:r w:rsidRPr="00894396">
        <w:rPr>
          <w:szCs w:val="32"/>
        </w:rPr>
        <w:t>mal à l</w:t>
      </w:r>
      <w:r w:rsidR="008D6F52">
        <w:rPr>
          <w:szCs w:val="32"/>
        </w:rPr>
        <w:t>’</w:t>
      </w:r>
      <w:r w:rsidRPr="00894396">
        <w:rPr>
          <w:szCs w:val="32"/>
        </w:rPr>
        <w:t>aise comme s</w:t>
      </w:r>
      <w:r w:rsidR="008D6F52">
        <w:rPr>
          <w:szCs w:val="32"/>
        </w:rPr>
        <w:t>’</w:t>
      </w:r>
      <w:r w:rsidRPr="00894396">
        <w:rPr>
          <w:szCs w:val="32"/>
        </w:rPr>
        <w:t>il eût exposé une de ses petites faiblesses</w:t>
      </w:r>
      <w:r w:rsidR="008D6F52">
        <w:rPr>
          <w:szCs w:val="32"/>
        </w:rPr>
        <w:t xml:space="preserve">, </w:t>
      </w:r>
      <w:r w:rsidRPr="00894396">
        <w:rPr>
          <w:szCs w:val="32"/>
        </w:rPr>
        <w:t>présentait aussi brièvement que possible sa requête</w:t>
      </w:r>
      <w:r w:rsidR="008D6F52">
        <w:rPr>
          <w:szCs w:val="32"/>
        </w:rPr>
        <w:t xml:space="preserve">, </w:t>
      </w:r>
      <w:r w:rsidRPr="00894396">
        <w:rPr>
          <w:szCs w:val="32"/>
        </w:rPr>
        <w:t>le duc d</w:t>
      </w:r>
      <w:r w:rsidR="008D6F52">
        <w:rPr>
          <w:szCs w:val="32"/>
        </w:rPr>
        <w:t>’</w:t>
      </w:r>
      <w:r w:rsidRPr="00894396">
        <w:rPr>
          <w:szCs w:val="32"/>
        </w:rPr>
        <w:t>Otrante continuait à examiner le tour de son col</w:t>
      </w:r>
      <w:r w:rsidR="008D6F52">
        <w:rPr>
          <w:szCs w:val="32"/>
        </w:rPr>
        <w:t xml:space="preserve">, </w:t>
      </w:r>
      <w:r w:rsidRPr="00894396">
        <w:rPr>
          <w:szCs w:val="32"/>
        </w:rPr>
        <w:t>à lisser ses revers</w:t>
      </w:r>
      <w:r w:rsidR="008D6F52">
        <w:rPr>
          <w:szCs w:val="32"/>
        </w:rPr>
        <w:t xml:space="preserve">, </w:t>
      </w:r>
      <w:r w:rsidRPr="00894396">
        <w:rPr>
          <w:szCs w:val="32"/>
        </w:rPr>
        <w:t>à tourner la tête pour jeter un coup d</w:t>
      </w:r>
      <w:r w:rsidR="008D6F52">
        <w:rPr>
          <w:szCs w:val="32"/>
        </w:rPr>
        <w:t>’</w:t>
      </w:r>
      <w:r w:rsidRPr="00894396">
        <w:rPr>
          <w:szCs w:val="32"/>
        </w:rPr>
        <w:t>œil sur les basques brodées d</w:t>
      </w:r>
      <w:r w:rsidR="008D6F52">
        <w:rPr>
          <w:szCs w:val="32"/>
        </w:rPr>
        <w:t>’</w:t>
      </w:r>
      <w:r w:rsidRPr="00894396">
        <w:rPr>
          <w:szCs w:val="32"/>
        </w:rPr>
        <w:t>or de son frac</w:t>
      </w:r>
      <w:r w:rsidR="008D6F52">
        <w:rPr>
          <w:szCs w:val="32"/>
        </w:rPr>
        <w:t xml:space="preserve">. </w:t>
      </w:r>
      <w:r w:rsidRPr="00894396">
        <w:rPr>
          <w:szCs w:val="32"/>
        </w:rPr>
        <w:t>Son visage immobile</w:t>
      </w:r>
      <w:r w:rsidR="008D6F52">
        <w:rPr>
          <w:szCs w:val="32"/>
        </w:rPr>
        <w:t xml:space="preserve">, </w:t>
      </w:r>
      <w:r w:rsidRPr="00894396">
        <w:rPr>
          <w:szCs w:val="32"/>
        </w:rPr>
        <w:t>ses yeux attentifs n</w:t>
      </w:r>
      <w:r w:rsidR="008D6F52">
        <w:rPr>
          <w:szCs w:val="32"/>
        </w:rPr>
        <w:t>’</w:t>
      </w:r>
      <w:r w:rsidRPr="00894396">
        <w:rPr>
          <w:szCs w:val="32"/>
        </w:rPr>
        <w:t>auraient pas exprimé un intérêt plus marqué s</w:t>
      </w:r>
      <w:r w:rsidR="008D6F52">
        <w:rPr>
          <w:szCs w:val="32"/>
        </w:rPr>
        <w:t>’</w:t>
      </w:r>
      <w:r w:rsidRPr="00894396">
        <w:rPr>
          <w:szCs w:val="32"/>
        </w:rPr>
        <w:t>il avait été seul</w:t>
      </w:r>
      <w:r w:rsidR="008D6F52">
        <w:rPr>
          <w:szCs w:val="32"/>
        </w:rPr>
        <w:t>.</w:t>
      </w:r>
    </w:p>
    <w:p w14:paraId="4F6B14DD" w14:textId="77777777" w:rsidR="008D6F52" w:rsidRDefault="008D6F52" w:rsidP="008D6F52">
      <w:pPr>
        <w:rPr>
          <w:szCs w:val="32"/>
        </w:rPr>
      </w:pPr>
      <w:r>
        <w:t>— </w:t>
      </w:r>
      <w:r w:rsidRPr="00894396">
        <w:rPr>
          <w:szCs w:val="32"/>
        </w:rPr>
        <w:t>Soustraire aux opérations de la Commission spéciale un certain Féraud</w:t>
      </w:r>
      <w:r>
        <w:rPr>
          <w:szCs w:val="32"/>
        </w:rPr>
        <w:t xml:space="preserve">, </w:t>
      </w:r>
      <w:r w:rsidRPr="00894396">
        <w:rPr>
          <w:szCs w:val="32"/>
        </w:rPr>
        <w:t>Gabriel-Florian</w:t>
      </w:r>
      <w:r>
        <w:rPr>
          <w:szCs w:val="32"/>
        </w:rPr>
        <w:t xml:space="preserve">, </w:t>
      </w:r>
      <w:r w:rsidRPr="00894396">
        <w:rPr>
          <w:szCs w:val="32"/>
        </w:rPr>
        <w:t>général de brigade de la promotion 1814</w:t>
      </w:r>
      <w:r>
        <w:rPr>
          <w:szCs w:val="32"/>
        </w:rPr>
        <w:t xml:space="preserve"> ? </w:t>
      </w:r>
      <w:r w:rsidRPr="00894396">
        <w:rPr>
          <w:szCs w:val="32"/>
        </w:rPr>
        <w:t>répéta-t-il avec un léger accent de surprise</w:t>
      </w:r>
      <w:r>
        <w:rPr>
          <w:szCs w:val="32"/>
        </w:rPr>
        <w:t xml:space="preserve">. </w:t>
      </w:r>
      <w:r w:rsidRPr="00894396">
        <w:rPr>
          <w:szCs w:val="32"/>
        </w:rPr>
        <w:t>Puis tournant le dos au miroir</w:t>
      </w:r>
      <w:r>
        <w:rPr>
          <w:szCs w:val="32"/>
        </w:rPr>
        <w:t xml:space="preserve"> : </w:t>
      </w:r>
      <w:r w:rsidRPr="00894396">
        <w:rPr>
          <w:szCs w:val="32"/>
        </w:rPr>
        <w:t>Et pourquoi celui-là précisément</w:t>
      </w:r>
      <w:r>
        <w:rPr>
          <w:szCs w:val="32"/>
        </w:rPr>
        <w:t> ?</w:t>
      </w:r>
    </w:p>
    <w:p w14:paraId="2556C7AD" w14:textId="77777777" w:rsidR="008D6F52" w:rsidRDefault="008D6F52" w:rsidP="008D6F52">
      <w:pPr>
        <w:rPr>
          <w:szCs w:val="32"/>
        </w:rPr>
      </w:pPr>
      <w:r>
        <w:lastRenderedPageBreak/>
        <w:t>— </w:t>
      </w:r>
      <w:r w:rsidRPr="00894396">
        <w:rPr>
          <w:szCs w:val="32"/>
        </w:rPr>
        <w:t>Je suis surpris que Votre Excellence</w:t>
      </w:r>
      <w:r>
        <w:rPr>
          <w:szCs w:val="32"/>
        </w:rPr>
        <w:t xml:space="preserve">, </w:t>
      </w:r>
      <w:r w:rsidRPr="00894396">
        <w:rPr>
          <w:szCs w:val="32"/>
        </w:rPr>
        <w:t>si compétente dans l</w:t>
      </w:r>
      <w:r>
        <w:rPr>
          <w:szCs w:val="32"/>
        </w:rPr>
        <w:t>’</w:t>
      </w:r>
      <w:r w:rsidRPr="00894396">
        <w:rPr>
          <w:szCs w:val="32"/>
        </w:rPr>
        <w:t>évaluation des hommes de son temps</w:t>
      </w:r>
      <w:r>
        <w:rPr>
          <w:szCs w:val="32"/>
        </w:rPr>
        <w:t xml:space="preserve">, </w:t>
      </w:r>
      <w:r w:rsidRPr="00894396">
        <w:rPr>
          <w:szCs w:val="32"/>
        </w:rPr>
        <w:t>ait jugé nécessaire de porter son nom sur la liste</w:t>
      </w:r>
      <w:r>
        <w:rPr>
          <w:szCs w:val="32"/>
        </w:rPr>
        <w:t>.</w:t>
      </w:r>
    </w:p>
    <w:p w14:paraId="0F44DCF3" w14:textId="77777777" w:rsidR="008D6F52" w:rsidRDefault="008D6F52" w:rsidP="008D6F52">
      <w:pPr>
        <w:rPr>
          <w:szCs w:val="32"/>
        </w:rPr>
      </w:pPr>
      <w:r>
        <w:t>— </w:t>
      </w:r>
      <w:r w:rsidRPr="00894396">
        <w:rPr>
          <w:szCs w:val="32"/>
        </w:rPr>
        <w:t>Un Bonapartiste enragé</w:t>
      </w:r>
      <w:r>
        <w:rPr>
          <w:szCs w:val="32"/>
        </w:rPr>
        <w:t> !</w:t>
      </w:r>
    </w:p>
    <w:p w14:paraId="3C73124E" w14:textId="77777777" w:rsidR="008D6F52" w:rsidRDefault="008D6F52" w:rsidP="008D6F52">
      <w:pPr>
        <w:rPr>
          <w:szCs w:val="32"/>
        </w:rPr>
      </w:pPr>
      <w:r>
        <w:t>— </w:t>
      </w:r>
      <w:r w:rsidRPr="00894396">
        <w:rPr>
          <w:szCs w:val="32"/>
        </w:rPr>
        <w:t>Comme le dernier grenadier et le dernier troupier de l</w:t>
      </w:r>
      <w:r>
        <w:rPr>
          <w:szCs w:val="32"/>
        </w:rPr>
        <w:t>’</w:t>
      </w:r>
      <w:r w:rsidRPr="00894396">
        <w:rPr>
          <w:szCs w:val="32"/>
        </w:rPr>
        <w:t>armée</w:t>
      </w:r>
      <w:r>
        <w:rPr>
          <w:szCs w:val="32"/>
        </w:rPr>
        <w:t xml:space="preserve">, </w:t>
      </w:r>
      <w:r w:rsidRPr="00894396">
        <w:rPr>
          <w:szCs w:val="32"/>
        </w:rPr>
        <w:t>ainsi que le sait Votre Excellence</w:t>
      </w:r>
      <w:r>
        <w:rPr>
          <w:szCs w:val="32"/>
        </w:rPr>
        <w:t xml:space="preserve">. </w:t>
      </w:r>
      <w:r w:rsidRPr="00894396">
        <w:rPr>
          <w:szCs w:val="32"/>
        </w:rPr>
        <w:t>Et l</w:t>
      </w:r>
      <w:r>
        <w:rPr>
          <w:szCs w:val="32"/>
        </w:rPr>
        <w:t>’</w:t>
      </w:r>
      <w:r w:rsidRPr="00894396">
        <w:rPr>
          <w:szCs w:val="32"/>
        </w:rPr>
        <w:t>individualité du général Féraud ne peut avoir plus de poids que celle d</w:t>
      </w:r>
      <w:r>
        <w:rPr>
          <w:szCs w:val="32"/>
        </w:rPr>
        <w:t>’</w:t>
      </w:r>
      <w:r w:rsidRPr="00894396">
        <w:rPr>
          <w:szCs w:val="32"/>
        </w:rPr>
        <w:t>un grenadier quelconque</w:t>
      </w:r>
      <w:r>
        <w:rPr>
          <w:szCs w:val="32"/>
        </w:rPr>
        <w:t xml:space="preserve">. </w:t>
      </w:r>
      <w:r w:rsidRPr="00894396">
        <w:rPr>
          <w:szCs w:val="32"/>
        </w:rPr>
        <w:t>C</w:t>
      </w:r>
      <w:r>
        <w:rPr>
          <w:szCs w:val="32"/>
        </w:rPr>
        <w:t>’</w:t>
      </w:r>
      <w:r w:rsidRPr="00894396">
        <w:rPr>
          <w:szCs w:val="32"/>
        </w:rPr>
        <w:t>est un homme sans portée mentale</w:t>
      </w:r>
      <w:r>
        <w:rPr>
          <w:szCs w:val="32"/>
        </w:rPr>
        <w:t xml:space="preserve">, </w:t>
      </w:r>
      <w:r w:rsidRPr="00894396">
        <w:rPr>
          <w:szCs w:val="32"/>
        </w:rPr>
        <w:t>sans aucune capacité</w:t>
      </w:r>
      <w:r>
        <w:rPr>
          <w:szCs w:val="32"/>
        </w:rPr>
        <w:t xml:space="preserve">. </w:t>
      </w:r>
      <w:r w:rsidRPr="00894396">
        <w:rPr>
          <w:szCs w:val="32"/>
        </w:rPr>
        <w:t>Il</w:t>
      </w:r>
      <w:r w:rsidRPr="00894396">
        <w:rPr>
          <w:i/>
          <w:iCs/>
          <w:szCs w:val="32"/>
        </w:rPr>
        <w:t xml:space="preserve"> </w:t>
      </w:r>
      <w:r w:rsidRPr="00894396">
        <w:rPr>
          <w:szCs w:val="32"/>
        </w:rPr>
        <w:t>est inconcevable qu</w:t>
      </w:r>
      <w:r>
        <w:rPr>
          <w:szCs w:val="32"/>
        </w:rPr>
        <w:t>’</w:t>
      </w:r>
      <w:r w:rsidRPr="00894396">
        <w:rPr>
          <w:szCs w:val="32"/>
        </w:rPr>
        <w:t xml:space="preserve">il ait jamais pu </w:t>
      </w:r>
      <w:proofErr w:type="gramStart"/>
      <w:r w:rsidRPr="00894396">
        <w:rPr>
          <w:szCs w:val="32"/>
        </w:rPr>
        <w:t>avoir</w:t>
      </w:r>
      <w:proofErr w:type="gramEnd"/>
      <w:r w:rsidRPr="00894396">
        <w:rPr>
          <w:szCs w:val="32"/>
        </w:rPr>
        <w:t xml:space="preserve"> la moindre influence</w:t>
      </w:r>
      <w:r>
        <w:rPr>
          <w:szCs w:val="32"/>
        </w:rPr>
        <w:t>.</w:t>
      </w:r>
    </w:p>
    <w:p w14:paraId="6F6A9C09" w14:textId="77777777" w:rsidR="008D6F52" w:rsidRDefault="008D6F52" w:rsidP="008D6F52">
      <w:pPr>
        <w:rPr>
          <w:szCs w:val="32"/>
        </w:rPr>
      </w:pPr>
      <w:r>
        <w:t>— </w:t>
      </w:r>
      <w:r w:rsidRPr="00894396">
        <w:rPr>
          <w:szCs w:val="32"/>
        </w:rPr>
        <w:t>Il a la langue bien pendue</w:t>
      </w:r>
      <w:r>
        <w:rPr>
          <w:szCs w:val="32"/>
        </w:rPr>
        <w:t xml:space="preserve">, </w:t>
      </w:r>
      <w:r w:rsidRPr="00894396">
        <w:rPr>
          <w:szCs w:val="32"/>
        </w:rPr>
        <w:t>au moins</w:t>
      </w:r>
      <w:r>
        <w:rPr>
          <w:szCs w:val="32"/>
        </w:rPr>
        <w:t xml:space="preserve">, </w:t>
      </w:r>
      <w:r w:rsidRPr="00894396">
        <w:rPr>
          <w:szCs w:val="32"/>
        </w:rPr>
        <w:t>déclara Fouché</w:t>
      </w:r>
      <w:r>
        <w:rPr>
          <w:szCs w:val="32"/>
        </w:rPr>
        <w:t>.</w:t>
      </w:r>
    </w:p>
    <w:p w14:paraId="22665BFC" w14:textId="77777777" w:rsidR="008D6F52" w:rsidRDefault="008D6F52" w:rsidP="008D6F52">
      <w:pPr>
        <w:rPr>
          <w:szCs w:val="32"/>
        </w:rPr>
      </w:pPr>
      <w:r>
        <w:t>— </w:t>
      </w:r>
      <w:r w:rsidRPr="00894396">
        <w:rPr>
          <w:szCs w:val="32"/>
        </w:rPr>
        <w:t>Il est bavard</w:t>
      </w:r>
      <w:r>
        <w:rPr>
          <w:szCs w:val="32"/>
        </w:rPr>
        <w:t xml:space="preserve">, </w:t>
      </w:r>
      <w:r w:rsidRPr="00894396">
        <w:rPr>
          <w:szCs w:val="32"/>
        </w:rPr>
        <w:t>je le concède</w:t>
      </w:r>
      <w:r>
        <w:rPr>
          <w:szCs w:val="32"/>
        </w:rPr>
        <w:t xml:space="preserve">, </w:t>
      </w:r>
      <w:r w:rsidRPr="00894396">
        <w:rPr>
          <w:szCs w:val="32"/>
        </w:rPr>
        <w:t>mais pas dangereux</w:t>
      </w:r>
      <w:r>
        <w:rPr>
          <w:szCs w:val="32"/>
        </w:rPr>
        <w:t>.</w:t>
      </w:r>
    </w:p>
    <w:p w14:paraId="7581E45A" w14:textId="77777777" w:rsidR="008D6F52" w:rsidRDefault="008D6F52" w:rsidP="008D6F52">
      <w:pPr>
        <w:rPr>
          <w:szCs w:val="32"/>
        </w:rPr>
      </w:pPr>
      <w:r>
        <w:t>— </w:t>
      </w:r>
      <w:r w:rsidRPr="00894396">
        <w:rPr>
          <w:szCs w:val="32"/>
        </w:rPr>
        <w:t>Je ne discuterai pas avec vous</w:t>
      </w:r>
      <w:r>
        <w:rPr>
          <w:szCs w:val="32"/>
        </w:rPr>
        <w:t xml:space="preserve">. </w:t>
      </w:r>
      <w:r w:rsidRPr="00894396">
        <w:rPr>
          <w:szCs w:val="32"/>
        </w:rPr>
        <w:t>Je ne sais à peu près rien de lui</w:t>
      </w:r>
      <w:r>
        <w:rPr>
          <w:szCs w:val="32"/>
        </w:rPr>
        <w:t xml:space="preserve">. </w:t>
      </w:r>
      <w:r w:rsidRPr="00894396">
        <w:rPr>
          <w:szCs w:val="32"/>
        </w:rPr>
        <w:t>C</w:t>
      </w:r>
      <w:r>
        <w:rPr>
          <w:szCs w:val="32"/>
        </w:rPr>
        <w:t>’</w:t>
      </w:r>
      <w:r w:rsidRPr="00894396">
        <w:rPr>
          <w:szCs w:val="32"/>
        </w:rPr>
        <w:t>est à peine si je connais son nom</w:t>
      </w:r>
      <w:r>
        <w:rPr>
          <w:szCs w:val="32"/>
        </w:rPr>
        <w:t>.</w:t>
      </w:r>
    </w:p>
    <w:p w14:paraId="277AAE3C" w14:textId="77777777" w:rsidR="008D6F52" w:rsidRDefault="008D6F52" w:rsidP="008D6F52">
      <w:pPr>
        <w:rPr>
          <w:szCs w:val="32"/>
        </w:rPr>
      </w:pPr>
      <w:r>
        <w:t>— </w:t>
      </w:r>
      <w:r w:rsidRPr="00894396">
        <w:rPr>
          <w:szCs w:val="32"/>
        </w:rPr>
        <w:t>Pourtant</w:t>
      </w:r>
      <w:r>
        <w:rPr>
          <w:szCs w:val="32"/>
        </w:rPr>
        <w:t xml:space="preserve">, </w:t>
      </w:r>
      <w:r w:rsidRPr="00894396">
        <w:rPr>
          <w:szCs w:val="32"/>
        </w:rPr>
        <w:t>Votre Excellence doit présider la Commission chargée par le Roi de désigner les inculpés</w:t>
      </w:r>
      <w:r>
        <w:rPr>
          <w:szCs w:val="32"/>
        </w:rPr>
        <w:t xml:space="preserve">, </w:t>
      </w:r>
      <w:r w:rsidRPr="00894396">
        <w:rPr>
          <w:szCs w:val="32"/>
        </w:rPr>
        <w:t>fit d</w:t>
      </w:r>
      <w:r>
        <w:rPr>
          <w:szCs w:val="32"/>
        </w:rPr>
        <w:t>’</w:t>
      </w:r>
      <w:r w:rsidRPr="00894396">
        <w:rPr>
          <w:szCs w:val="32"/>
        </w:rPr>
        <w:t>Hubert avec une emphase qui n</w:t>
      </w:r>
      <w:r>
        <w:rPr>
          <w:szCs w:val="32"/>
        </w:rPr>
        <w:t>’</w:t>
      </w:r>
      <w:r w:rsidRPr="00894396">
        <w:rPr>
          <w:szCs w:val="32"/>
        </w:rPr>
        <w:t>échappa pas aux oreilles du ministre</w:t>
      </w:r>
      <w:r>
        <w:rPr>
          <w:szCs w:val="32"/>
        </w:rPr>
        <w:t>.</w:t>
      </w:r>
    </w:p>
    <w:p w14:paraId="12F52155" w14:textId="77777777" w:rsidR="008D6F52" w:rsidRDefault="008D6F52" w:rsidP="008D6F52">
      <w:pPr>
        <w:rPr>
          <w:szCs w:val="32"/>
        </w:rPr>
      </w:pPr>
      <w:r>
        <w:t>— </w:t>
      </w:r>
      <w:r w:rsidRPr="00894396">
        <w:rPr>
          <w:szCs w:val="32"/>
        </w:rPr>
        <w:t>Oui</w:t>
      </w:r>
      <w:r>
        <w:rPr>
          <w:szCs w:val="32"/>
        </w:rPr>
        <w:t xml:space="preserve">, </w:t>
      </w:r>
      <w:r w:rsidRPr="00894396">
        <w:rPr>
          <w:szCs w:val="32"/>
        </w:rPr>
        <w:t>général</w:t>
      </w:r>
      <w:r>
        <w:rPr>
          <w:szCs w:val="32"/>
        </w:rPr>
        <w:t xml:space="preserve">, </w:t>
      </w:r>
      <w:r w:rsidRPr="00894396">
        <w:rPr>
          <w:szCs w:val="32"/>
        </w:rPr>
        <w:t>fit-il</w:t>
      </w:r>
      <w:r>
        <w:rPr>
          <w:szCs w:val="32"/>
        </w:rPr>
        <w:t xml:space="preserve">, </w:t>
      </w:r>
      <w:r w:rsidRPr="00894396">
        <w:rPr>
          <w:szCs w:val="32"/>
        </w:rPr>
        <w:t>en se dirigeant vers la partie sombre de la vaste pièce</w:t>
      </w:r>
      <w:r>
        <w:rPr>
          <w:szCs w:val="32"/>
        </w:rPr>
        <w:t xml:space="preserve">, </w:t>
      </w:r>
      <w:r w:rsidRPr="00894396">
        <w:rPr>
          <w:szCs w:val="32"/>
        </w:rPr>
        <w:t>et en se jetant dans un grand fauteuil qui l</w:t>
      </w:r>
      <w:r>
        <w:rPr>
          <w:szCs w:val="32"/>
        </w:rPr>
        <w:t>’</w:t>
      </w:r>
      <w:r w:rsidRPr="00894396">
        <w:rPr>
          <w:szCs w:val="32"/>
        </w:rPr>
        <w:t>enfouit tout entier</w:t>
      </w:r>
      <w:r>
        <w:rPr>
          <w:szCs w:val="32"/>
        </w:rPr>
        <w:t xml:space="preserve">, </w:t>
      </w:r>
      <w:r w:rsidRPr="00894396">
        <w:rPr>
          <w:szCs w:val="32"/>
        </w:rPr>
        <w:t>et ne laissa voir que la lueur douce des broderies d</w:t>
      </w:r>
      <w:r>
        <w:rPr>
          <w:szCs w:val="32"/>
        </w:rPr>
        <w:t>’</w:t>
      </w:r>
      <w:r w:rsidRPr="00894396">
        <w:rPr>
          <w:szCs w:val="32"/>
        </w:rPr>
        <w:t>or et la tache pâle de son visage</w:t>
      </w:r>
      <w:r>
        <w:rPr>
          <w:szCs w:val="32"/>
        </w:rPr>
        <w:t xml:space="preserve">. </w:t>
      </w:r>
      <w:r w:rsidRPr="00894396">
        <w:rPr>
          <w:szCs w:val="32"/>
        </w:rPr>
        <w:t>Oui</w:t>
      </w:r>
      <w:r>
        <w:rPr>
          <w:szCs w:val="32"/>
        </w:rPr>
        <w:t xml:space="preserve">, </w:t>
      </w:r>
      <w:r w:rsidRPr="00894396">
        <w:rPr>
          <w:szCs w:val="32"/>
        </w:rPr>
        <w:t>général</w:t>
      </w:r>
      <w:r>
        <w:rPr>
          <w:szCs w:val="32"/>
        </w:rPr>
        <w:t xml:space="preserve">. </w:t>
      </w:r>
      <w:r w:rsidRPr="00894396">
        <w:rPr>
          <w:szCs w:val="32"/>
        </w:rPr>
        <w:t>Asseyez-vous là</w:t>
      </w:r>
      <w:r>
        <w:rPr>
          <w:szCs w:val="32"/>
        </w:rPr>
        <w:t>.</w:t>
      </w:r>
    </w:p>
    <w:p w14:paraId="33D1F8FC" w14:textId="77777777" w:rsidR="008D6F52" w:rsidRDefault="00000000" w:rsidP="008D6F52">
      <w:pPr>
        <w:rPr>
          <w:szCs w:val="32"/>
        </w:rPr>
      </w:pPr>
      <w:r w:rsidRPr="00894396">
        <w:rPr>
          <w:szCs w:val="32"/>
        </w:rPr>
        <w:t>Le général d</w:t>
      </w:r>
      <w:r w:rsidR="008D6F52">
        <w:rPr>
          <w:szCs w:val="32"/>
        </w:rPr>
        <w:t>’</w:t>
      </w:r>
      <w:r w:rsidRPr="00894396">
        <w:rPr>
          <w:szCs w:val="32"/>
        </w:rPr>
        <w:t>Hubert s</w:t>
      </w:r>
      <w:r w:rsidR="008D6F52">
        <w:rPr>
          <w:szCs w:val="32"/>
        </w:rPr>
        <w:t>’</w:t>
      </w:r>
      <w:r w:rsidRPr="00894396">
        <w:rPr>
          <w:szCs w:val="32"/>
        </w:rPr>
        <w:t>assit</w:t>
      </w:r>
      <w:r w:rsidR="008D6F52">
        <w:rPr>
          <w:szCs w:val="32"/>
        </w:rPr>
        <w:t>.</w:t>
      </w:r>
    </w:p>
    <w:p w14:paraId="37EC34BD" w14:textId="77777777" w:rsidR="008D6F52" w:rsidRDefault="008D6F52" w:rsidP="008D6F52">
      <w:pPr>
        <w:rPr>
          <w:szCs w:val="32"/>
        </w:rPr>
      </w:pPr>
      <w:r>
        <w:t>— </w:t>
      </w:r>
      <w:r w:rsidRPr="00894396">
        <w:rPr>
          <w:szCs w:val="32"/>
        </w:rPr>
        <w:t>Oui</w:t>
      </w:r>
      <w:r>
        <w:rPr>
          <w:szCs w:val="32"/>
        </w:rPr>
        <w:t xml:space="preserve">, </w:t>
      </w:r>
      <w:r w:rsidRPr="00894396">
        <w:rPr>
          <w:szCs w:val="32"/>
        </w:rPr>
        <w:t>général</w:t>
      </w:r>
      <w:r>
        <w:rPr>
          <w:szCs w:val="32"/>
        </w:rPr>
        <w:t xml:space="preserve">, </w:t>
      </w:r>
      <w:r w:rsidRPr="00894396">
        <w:rPr>
          <w:szCs w:val="32"/>
        </w:rPr>
        <w:t>reprit le maître dans l</w:t>
      </w:r>
      <w:r>
        <w:rPr>
          <w:szCs w:val="32"/>
        </w:rPr>
        <w:t>’</w:t>
      </w:r>
      <w:r w:rsidRPr="00894396">
        <w:rPr>
          <w:szCs w:val="32"/>
        </w:rPr>
        <w:t>art de l</w:t>
      </w:r>
      <w:r>
        <w:rPr>
          <w:szCs w:val="32"/>
        </w:rPr>
        <w:t>’</w:t>
      </w:r>
      <w:r w:rsidRPr="00894396">
        <w:rPr>
          <w:szCs w:val="32"/>
        </w:rPr>
        <w:t>intrigue et des trahisons</w:t>
      </w:r>
      <w:r>
        <w:rPr>
          <w:szCs w:val="32"/>
        </w:rPr>
        <w:t xml:space="preserve">, </w:t>
      </w:r>
      <w:r w:rsidRPr="00894396">
        <w:rPr>
          <w:szCs w:val="32"/>
        </w:rPr>
        <w:t>dont la duplicité</w:t>
      </w:r>
      <w:r>
        <w:rPr>
          <w:szCs w:val="32"/>
        </w:rPr>
        <w:t xml:space="preserve">, </w:t>
      </w:r>
      <w:r w:rsidRPr="00894396">
        <w:rPr>
          <w:szCs w:val="32"/>
        </w:rPr>
        <w:t>comme si elle lui fût par moments devenue intolérable</w:t>
      </w:r>
      <w:r>
        <w:rPr>
          <w:szCs w:val="32"/>
        </w:rPr>
        <w:t xml:space="preserve">, </w:t>
      </w:r>
      <w:r w:rsidRPr="00894396">
        <w:rPr>
          <w:szCs w:val="32"/>
        </w:rPr>
        <w:t>se soulageait par des explosions de cynique franchise</w:t>
      </w:r>
      <w:r>
        <w:rPr>
          <w:szCs w:val="32"/>
        </w:rPr>
        <w:t xml:space="preserve">. </w:t>
      </w:r>
      <w:r w:rsidRPr="00894396">
        <w:rPr>
          <w:szCs w:val="32"/>
        </w:rPr>
        <w:t>J</w:t>
      </w:r>
      <w:r>
        <w:rPr>
          <w:szCs w:val="32"/>
        </w:rPr>
        <w:t>’</w:t>
      </w:r>
      <w:r w:rsidRPr="00894396">
        <w:rPr>
          <w:szCs w:val="32"/>
        </w:rPr>
        <w:t>ai hâté la formation de ce Tribunal</w:t>
      </w:r>
      <w:r>
        <w:rPr>
          <w:szCs w:val="32"/>
        </w:rPr>
        <w:t xml:space="preserve">, </w:t>
      </w:r>
      <w:r w:rsidRPr="00894396">
        <w:rPr>
          <w:szCs w:val="32"/>
        </w:rPr>
        <w:t>en en prenant la présidence</w:t>
      </w:r>
      <w:r>
        <w:rPr>
          <w:szCs w:val="32"/>
        </w:rPr>
        <w:t xml:space="preserve">. </w:t>
      </w:r>
      <w:r w:rsidRPr="00894396">
        <w:rPr>
          <w:szCs w:val="32"/>
        </w:rPr>
        <w:t>Et savez-vous pourquoi</w:t>
      </w:r>
      <w:r>
        <w:rPr>
          <w:szCs w:val="32"/>
        </w:rPr>
        <w:t xml:space="preserve"> ? </w:t>
      </w:r>
      <w:r w:rsidRPr="00894396">
        <w:rPr>
          <w:szCs w:val="32"/>
        </w:rPr>
        <w:lastRenderedPageBreak/>
        <w:t>Uniquement par crainte</w:t>
      </w:r>
      <w:r>
        <w:rPr>
          <w:szCs w:val="32"/>
        </w:rPr>
        <w:t xml:space="preserve">, </w:t>
      </w:r>
      <w:r w:rsidRPr="00894396">
        <w:rPr>
          <w:szCs w:val="32"/>
        </w:rPr>
        <w:t>si je ne la prenais pas tout de suite en mains</w:t>
      </w:r>
      <w:r>
        <w:rPr>
          <w:szCs w:val="32"/>
        </w:rPr>
        <w:t xml:space="preserve">, </w:t>
      </w:r>
      <w:r w:rsidRPr="00894396">
        <w:rPr>
          <w:szCs w:val="32"/>
        </w:rPr>
        <w:t>de trouver mon propre nom en tête de la liste</w:t>
      </w:r>
      <w:r>
        <w:rPr>
          <w:szCs w:val="32"/>
        </w:rPr>
        <w:t xml:space="preserve">. </w:t>
      </w:r>
      <w:r w:rsidRPr="00894396">
        <w:rPr>
          <w:szCs w:val="32"/>
        </w:rPr>
        <w:t>Voilà les temps où nous vivons</w:t>
      </w:r>
      <w:r>
        <w:rPr>
          <w:szCs w:val="32"/>
        </w:rPr>
        <w:t xml:space="preserve">. </w:t>
      </w:r>
      <w:r w:rsidRPr="00894396">
        <w:rPr>
          <w:szCs w:val="32"/>
        </w:rPr>
        <w:t>Mais je suis encore ministre du Roi</w:t>
      </w:r>
      <w:r>
        <w:rPr>
          <w:szCs w:val="32"/>
        </w:rPr>
        <w:t xml:space="preserve">, </w:t>
      </w:r>
      <w:r w:rsidRPr="00894396">
        <w:rPr>
          <w:szCs w:val="32"/>
        </w:rPr>
        <w:t>et je vous demande franchement pourquoi vous souhaitez de me voir rayer de la liste le nom de cet obscur Féraud</w:t>
      </w:r>
      <w:r>
        <w:rPr>
          <w:szCs w:val="32"/>
        </w:rPr>
        <w:t xml:space="preserve"> ? </w:t>
      </w:r>
      <w:r w:rsidRPr="00894396">
        <w:rPr>
          <w:szCs w:val="32"/>
        </w:rPr>
        <w:t>Vous vous étonnez qu</w:t>
      </w:r>
      <w:r>
        <w:rPr>
          <w:szCs w:val="32"/>
        </w:rPr>
        <w:t>’</w:t>
      </w:r>
      <w:r w:rsidRPr="00894396">
        <w:rPr>
          <w:szCs w:val="32"/>
        </w:rPr>
        <w:t>il y ait été inscrit</w:t>
      </w:r>
      <w:r>
        <w:rPr>
          <w:szCs w:val="32"/>
        </w:rPr>
        <w:t xml:space="preserve">. </w:t>
      </w:r>
      <w:r w:rsidRPr="00894396">
        <w:rPr>
          <w:szCs w:val="32"/>
        </w:rPr>
        <w:t>Est-il possible que vous connaissiez si mal les hommes</w:t>
      </w:r>
      <w:r>
        <w:rPr>
          <w:szCs w:val="32"/>
        </w:rPr>
        <w:t xml:space="preserve"> ? </w:t>
      </w:r>
      <w:r w:rsidRPr="00894396">
        <w:rPr>
          <w:szCs w:val="32"/>
        </w:rPr>
        <w:t>Mon cher général</w:t>
      </w:r>
      <w:r>
        <w:rPr>
          <w:szCs w:val="32"/>
        </w:rPr>
        <w:t xml:space="preserve">, </w:t>
      </w:r>
      <w:r w:rsidRPr="00894396">
        <w:rPr>
          <w:szCs w:val="32"/>
        </w:rPr>
        <w:t>à la première séance de la Commission</w:t>
      </w:r>
      <w:r>
        <w:rPr>
          <w:szCs w:val="32"/>
        </w:rPr>
        <w:t xml:space="preserve">, </w:t>
      </w:r>
      <w:r w:rsidRPr="00894396">
        <w:rPr>
          <w:szCs w:val="32"/>
        </w:rPr>
        <w:t>les noms sont tombés sur nous comme la pluie sur le toit des Tuileries</w:t>
      </w:r>
      <w:r>
        <w:rPr>
          <w:szCs w:val="32"/>
        </w:rPr>
        <w:t xml:space="preserve">. </w:t>
      </w:r>
      <w:r w:rsidRPr="00894396">
        <w:rPr>
          <w:szCs w:val="32"/>
        </w:rPr>
        <w:t>Des noms</w:t>
      </w:r>
      <w:r>
        <w:rPr>
          <w:szCs w:val="32"/>
        </w:rPr>
        <w:t xml:space="preserve"> ! </w:t>
      </w:r>
      <w:r w:rsidRPr="00894396">
        <w:rPr>
          <w:szCs w:val="32"/>
        </w:rPr>
        <w:t>Nous en avions des milliers au choix</w:t>
      </w:r>
      <w:r>
        <w:rPr>
          <w:szCs w:val="32"/>
        </w:rPr>
        <w:t xml:space="preserve"> ! </w:t>
      </w:r>
      <w:r w:rsidRPr="00894396">
        <w:rPr>
          <w:szCs w:val="32"/>
        </w:rPr>
        <w:t>Comment savez-vous si le nom de ce Féraud</w:t>
      </w:r>
      <w:r>
        <w:rPr>
          <w:szCs w:val="32"/>
        </w:rPr>
        <w:t xml:space="preserve">, </w:t>
      </w:r>
      <w:r w:rsidRPr="00894396">
        <w:rPr>
          <w:szCs w:val="32"/>
        </w:rPr>
        <w:t>dont la vie ou la mort importent si peu à la France</w:t>
      </w:r>
      <w:r>
        <w:rPr>
          <w:szCs w:val="32"/>
        </w:rPr>
        <w:t xml:space="preserve">, </w:t>
      </w:r>
      <w:r w:rsidRPr="00894396">
        <w:rPr>
          <w:szCs w:val="32"/>
        </w:rPr>
        <w:t>n</w:t>
      </w:r>
      <w:r>
        <w:rPr>
          <w:szCs w:val="32"/>
        </w:rPr>
        <w:t>’</w:t>
      </w:r>
      <w:r w:rsidRPr="00894396">
        <w:rPr>
          <w:szCs w:val="32"/>
        </w:rPr>
        <w:t>en écarte pas un autre</w:t>
      </w:r>
      <w:r>
        <w:rPr>
          <w:szCs w:val="32"/>
        </w:rPr>
        <w:t> ?</w:t>
      </w:r>
    </w:p>
    <w:p w14:paraId="2A454964" w14:textId="77777777" w:rsidR="008D6F52" w:rsidRDefault="00000000" w:rsidP="008D6F52">
      <w:pPr>
        <w:rPr>
          <w:szCs w:val="32"/>
        </w:rPr>
      </w:pPr>
      <w:r w:rsidRPr="00894396">
        <w:rPr>
          <w:szCs w:val="32"/>
        </w:rPr>
        <w:t>La voix se tut</w:t>
      </w:r>
      <w:r w:rsidR="008D6F52">
        <w:rPr>
          <w:szCs w:val="32"/>
        </w:rPr>
        <w:t xml:space="preserve">. </w:t>
      </w:r>
      <w:r w:rsidRPr="00894396">
        <w:rPr>
          <w:szCs w:val="32"/>
        </w:rPr>
        <w:t>D</w:t>
      </w:r>
      <w:r w:rsidR="008D6F52">
        <w:rPr>
          <w:szCs w:val="32"/>
        </w:rPr>
        <w:t>’</w:t>
      </w:r>
      <w:r w:rsidRPr="00894396">
        <w:rPr>
          <w:szCs w:val="32"/>
        </w:rPr>
        <w:t>Hubert restait immobile</w:t>
      </w:r>
      <w:r w:rsidR="008D6F52">
        <w:rPr>
          <w:szCs w:val="32"/>
        </w:rPr>
        <w:t xml:space="preserve">, </w:t>
      </w:r>
      <w:r w:rsidRPr="00894396">
        <w:rPr>
          <w:szCs w:val="32"/>
        </w:rPr>
        <w:t>sombre et silencieux</w:t>
      </w:r>
      <w:r w:rsidR="008D6F52">
        <w:rPr>
          <w:szCs w:val="32"/>
        </w:rPr>
        <w:t xml:space="preserve">. </w:t>
      </w:r>
      <w:r w:rsidRPr="00894396">
        <w:rPr>
          <w:szCs w:val="32"/>
        </w:rPr>
        <w:t>Son sabre seul était animé d</w:t>
      </w:r>
      <w:r w:rsidR="008D6F52">
        <w:rPr>
          <w:szCs w:val="32"/>
        </w:rPr>
        <w:t>’</w:t>
      </w:r>
      <w:r w:rsidRPr="00894396">
        <w:rPr>
          <w:szCs w:val="32"/>
        </w:rPr>
        <w:t>un léger tremblement</w:t>
      </w:r>
      <w:r w:rsidR="008D6F52">
        <w:rPr>
          <w:szCs w:val="32"/>
        </w:rPr>
        <w:t xml:space="preserve">. </w:t>
      </w:r>
      <w:r w:rsidRPr="00894396">
        <w:rPr>
          <w:szCs w:val="32"/>
        </w:rPr>
        <w:t>La voix reprit</w:t>
      </w:r>
      <w:r w:rsidR="008D6F52">
        <w:rPr>
          <w:szCs w:val="32"/>
        </w:rPr>
        <w:t xml:space="preserve">, </w:t>
      </w:r>
      <w:r w:rsidRPr="00894396">
        <w:rPr>
          <w:szCs w:val="32"/>
        </w:rPr>
        <w:t>du fauteuil</w:t>
      </w:r>
      <w:r w:rsidR="008D6F52">
        <w:rPr>
          <w:szCs w:val="32"/>
        </w:rPr>
        <w:t> :</w:t>
      </w:r>
    </w:p>
    <w:p w14:paraId="63E3566E" w14:textId="77777777" w:rsidR="008D6F52" w:rsidRDefault="008D6F52" w:rsidP="008D6F52">
      <w:pPr>
        <w:rPr>
          <w:szCs w:val="32"/>
        </w:rPr>
      </w:pPr>
      <w:r>
        <w:t>— </w:t>
      </w:r>
      <w:r w:rsidRPr="00894396">
        <w:rPr>
          <w:szCs w:val="32"/>
        </w:rPr>
        <w:t>Et nous devons nous efforcer de satisfaire aux exigences des souverains alliés</w:t>
      </w:r>
      <w:r>
        <w:rPr>
          <w:szCs w:val="32"/>
        </w:rPr>
        <w:t xml:space="preserve">, </w:t>
      </w:r>
      <w:r w:rsidRPr="00894396">
        <w:rPr>
          <w:szCs w:val="32"/>
        </w:rPr>
        <w:t>encore</w:t>
      </w:r>
      <w:r>
        <w:rPr>
          <w:szCs w:val="32"/>
        </w:rPr>
        <w:t xml:space="preserve">. </w:t>
      </w:r>
      <w:r w:rsidRPr="00894396">
        <w:rPr>
          <w:szCs w:val="32"/>
        </w:rPr>
        <w:t>Pas plus tard qu</w:t>
      </w:r>
      <w:r>
        <w:rPr>
          <w:szCs w:val="32"/>
        </w:rPr>
        <w:t>’</w:t>
      </w:r>
      <w:r w:rsidRPr="00894396">
        <w:rPr>
          <w:szCs w:val="32"/>
        </w:rPr>
        <w:t>hier</w:t>
      </w:r>
      <w:r>
        <w:rPr>
          <w:szCs w:val="32"/>
        </w:rPr>
        <w:t xml:space="preserve">, </w:t>
      </w:r>
      <w:r w:rsidRPr="00894396">
        <w:rPr>
          <w:szCs w:val="32"/>
        </w:rPr>
        <w:t>le prince de Talleyrand m</w:t>
      </w:r>
      <w:r>
        <w:rPr>
          <w:szCs w:val="32"/>
        </w:rPr>
        <w:t>’</w:t>
      </w:r>
      <w:r w:rsidRPr="00894396">
        <w:rPr>
          <w:szCs w:val="32"/>
        </w:rPr>
        <w:t xml:space="preserve">avertissait que </w:t>
      </w:r>
      <w:proofErr w:type="spellStart"/>
      <w:r w:rsidRPr="00894396">
        <w:rPr>
          <w:szCs w:val="32"/>
        </w:rPr>
        <w:t>Nesselrode</w:t>
      </w:r>
      <w:proofErr w:type="spellEnd"/>
      <w:r w:rsidRPr="00894396">
        <w:rPr>
          <w:szCs w:val="32"/>
        </w:rPr>
        <w:t xml:space="preserve"> l</w:t>
      </w:r>
      <w:r>
        <w:rPr>
          <w:szCs w:val="32"/>
        </w:rPr>
        <w:t>’</w:t>
      </w:r>
      <w:r w:rsidRPr="00894396">
        <w:rPr>
          <w:szCs w:val="32"/>
        </w:rPr>
        <w:t>avait officiellement informé du mécontentement de Sa Majesté l</w:t>
      </w:r>
      <w:r>
        <w:rPr>
          <w:szCs w:val="32"/>
        </w:rPr>
        <w:t>’</w:t>
      </w:r>
      <w:r w:rsidRPr="00894396">
        <w:rPr>
          <w:szCs w:val="32"/>
        </w:rPr>
        <w:t>empereur Alexandre</w:t>
      </w:r>
      <w:r>
        <w:rPr>
          <w:szCs w:val="32"/>
        </w:rPr>
        <w:t xml:space="preserve">, </w:t>
      </w:r>
      <w:r w:rsidRPr="00894396">
        <w:rPr>
          <w:szCs w:val="32"/>
        </w:rPr>
        <w:t>devant le petit nombre d</w:t>
      </w:r>
      <w:r>
        <w:rPr>
          <w:szCs w:val="32"/>
        </w:rPr>
        <w:t>’</w:t>
      </w:r>
      <w:r w:rsidRPr="00894396">
        <w:rPr>
          <w:szCs w:val="32"/>
        </w:rPr>
        <w:t>exemples que le gouvernement royal se propose de faire</w:t>
      </w:r>
      <w:r>
        <w:rPr>
          <w:szCs w:val="32"/>
        </w:rPr>
        <w:t xml:space="preserve">, </w:t>
      </w:r>
      <w:r w:rsidRPr="00894396">
        <w:rPr>
          <w:szCs w:val="32"/>
        </w:rPr>
        <w:t>surtout parmi les militaires</w:t>
      </w:r>
      <w:r>
        <w:rPr>
          <w:szCs w:val="32"/>
        </w:rPr>
        <w:t xml:space="preserve"> ; </w:t>
      </w:r>
      <w:r w:rsidRPr="00894396">
        <w:rPr>
          <w:szCs w:val="32"/>
        </w:rPr>
        <w:t>je vous dis cela en confidence</w:t>
      </w:r>
      <w:r>
        <w:rPr>
          <w:szCs w:val="32"/>
        </w:rPr>
        <w:t>.</w:t>
      </w:r>
    </w:p>
    <w:p w14:paraId="3FE094F4" w14:textId="77777777" w:rsidR="008D6F52" w:rsidRDefault="008D6F52" w:rsidP="008D6F52">
      <w:pPr>
        <w:rPr>
          <w:szCs w:val="32"/>
        </w:rPr>
      </w:pPr>
      <w:r>
        <w:t>— </w:t>
      </w:r>
      <w:r w:rsidRPr="00894396">
        <w:rPr>
          <w:szCs w:val="32"/>
        </w:rPr>
        <w:t>Ma parole</w:t>
      </w:r>
      <w:r>
        <w:rPr>
          <w:szCs w:val="32"/>
        </w:rPr>
        <w:t xml:space="preserve">, </w:t>
      </w:r>
      <w:r w:rsidRPr="00894396">
        <w:rPr>
          <w:szCs w:val="32"/>
        </w:rPr>
        <w:t>gronda entre ses dents le général d</w:t>
      </w:r>
      <w:r>
        <w:rPr>
          <w:szCs w:val="32"/>
        </w:rPr>
        <w:t>’</w:t>
      </w:r>
      <w:r w:rsidRPr="00894396">
        <w:rPr>
          <w:szCs w:val="32"/>
        </w:rPr>
        <w:t>Hubert</w:t>
      </w:r>
      <w:r>
        <w:rPr>
          <w:szCs w:val="32"/>
        </w:rPr>
        <w:t xml:space="preserve">, </w:t>
      </w:r>
      <w:r w:rsidRPr="00894396">
        <w:rPr>
          <w:szCs w:val="32"/>
        </w:rPr>
        <w:t>si Votre Excellence daigne me faire encore des confidences de ce genre</w:t>
      </w:r>
      <w:r>
        <w:rPr>
          <w:szCs w:val="32"/>
        </w:rPr>
        <w:t xml:space="preserve">, </w:t>
      </w:r>
      <w:r w:rsidRPr="00894396">
        <w:rPr>
          <w:szCs w:val="32"/>
        </w:rPr>
        <w:t>je ne sais ce que je ferai</w:t>
      </w:r>
      <w:r>
        <w:rPr>
          <w:szCs w:val="32"/>
        </w:rPr>
        <w:t xml:space="preserve">. </w:t>
      </w:r>
      <w:r w:rsidRPr="00894396">
        <w:rPr>
          <w:szCs w:val="32"/>
        </w:rPr>
        <w:t>Il y a de quoi briser son épée sur son genou</w:t>
      </w:r>
      <w:r>
        <w:rPr>
          <w:szCs w:val="32"/>
        </w:rPr>
        <w:t xml:space="preserve">, </w:t>
      </w:r>
      <w:r w:rsidRPr="00894396">
        <w:rPr>
          <w:szCs w:val="32"/>
        </w:rPr>
        <w:t>et en jeter les morceaux</w:t>
      </w:r>
      <w:r>
        <w:rPr>
          <w:szCs w:val="32"/>
        </w:rPr>
        <w:t>.</w:t>
      </w:r>
    </w:p>
    <w:p w14:paraId="2FEE92CF" w14:textId="77777777" w:rsidR="008D6F52" w:rsidRDefault="008D6F52" w:rsidP="008D6F52">
      <w:pPr>
        <w:rPr>
          <w:szCs w:val="32"/>
        </w:rPr>
      </w:pPr>
      <w:r>
        <w:t>— </w:t>
      </w:r>
      <w:r w:rsidRPr="00894396">
        <w:rPr>
          <w:szCs w:val="32"/>
        </w:rPr>
        <w:t>Quel gouvernement croyez-vous donc servir</w:t>
      </w:r>
      <w:r>
        <w:rPr>
          <w:szCs w:val="32"/>
        </w:rPr>
        <w:t xml:space="preserve"> ? </w:t>
      </w:r>
      <w:r w:rsidRPr="00894396">
        <w:rPr>
          <w:szCs w:val="32"/>
        </w:rPr>
        <w:t>interrompit sèchement le ministre</w:t>
      </w:r>
      <w:r>
        <w:rPr>
          <w:szCs w:val="32"/>
        </w:rPr>
        <w:t>.</w:t>
      </w:r>
    </w:p>
    <w:p w14:paraId="2D054F65" w14:textId="77777777" w:rsidR="008D6F52" w:rsidRDefault="00000000" w:rsidP="008D6F52">
      <w:pPr>
        <w:rPr>
          <w:szCs w:val="32"/>
        </w:rPr>
      </w:pPr>
      <w:r w:rsidRPr="00894396">
        <w:rPr>
          <w:szCs w:val="32"/>
        </w:rPr>
        <w:t>Après une brève hésitation</w:t>
      </w:r>
      <w:r w:rsidR="008D6F52">
        <w:rPr>
          <w:szCs w:val="32"/>
        </w:rPr>
        <w:t xml:space="preserve">, </w:t>
      </w:r>
      <w:r w:rsidRPr="00894396">
        <w:rPr>
          <w:szCs w:val="32"/>
        </w:rPr>
        <w:t>la voix abattue du général d</w:t>
      </w:r>
      <w:r w:rsidR="008D6F52">
        <w:rPr>
          <w:szCs w:val="32"/>
        </w:rPr>
        <w:t>’</w:t>
      </w:r>
      <w:r w:rsidRPr="00894396">
        <w:rPr>
          <w:szCs w:val="32"/>
        </w:rPr>
        <w:t>Hubert répondit</w:t>
      </w:r>
      <w:r w:rsidR="008D6F52">
        <w:rPr>
          <w:szCs w:val="32"/>
        </w:rPr>
        <w:t> :</w:t>
      </w:r>
    </w:p>
    <w:p w14:paraId="5034D175" w14:textId="77777777" w:rsidR="008D6F52" w:rsidRDefault="008D6F52" w:rsidP="008D6F52">
      <w:pPr>
        <w:rPr>
          <w:szCs w:val="32"/>
        </w:rPr>
      </w:pPr>
      <w:r>
        <w:lastRenderedPageBreak/>
        <w:t>— </w:t>
      </w:r>
      <w:r w:rsidRPr="00894396">
        <w:rPr>
          <w:szCs w:val="32"/>
        </w:rPr>
        <w:t>Le gouvernement de la France</w:t>
      </w:r>
      <w:r>
        <w:rPr>
          <w:szCs w:val="32"/>
        </w:rPr>
        <w:t> !</w:t>
      </w:r>
    </w:p>
    <w:p w14:paraId="60FE5769" w14:textId="77777777" w:rsidR="008D6F52" w:rsidRDefault="008D6F52" w:rsidP="008D6F52">
      <w:pPr>
        <w:rPr>
          <w:szCs w:val="32"/>
        </w:rPr>
      </w:pPr>
      <w:r>
        <w:t>— </w:t>
      </w:r>
      <w:r w:rsidRPr="00894396">
        <w:rPr>
          <w:szCs w:val="32"/>
        </w:rPr>
        <w:t>C</w:t>
      </w:r>
      <w:r>
        <w:rPr>
          <w:szCs w:val="32"/>
        </w:rPr>
        <w:t>’</w:t>
      </w:r>
      <w:r w:rsidRPr="00894396">
        <w:rPr>
          <w:szCs w:val="32"/>
        </w:rPr>
        <w:t>est une façon de payer de mots votre conscience</w:t>
      </w:r>
      <w:r>
        <w:rPr>
          <w:szCs w:val="32"/>
        </w:rPr>
        <w:t xml:space="preserve">, </w:t>
      </w:r>
      <w:r w:rsidRPr="00894396">
        <w:rPr>
          <w:szCs w:val="32"/>
        </w:rPr>
        <w:t>général</w:t>
      </w:r>
      <w:r>
        <w:rPr>
          <w:szCs w:val="32"/>
        </w:rPr>
        <w:t xml:space="preserve">. </w:t>
      </w:r>
      <w:r w:rsidRPr="00894396">
        <w:rPr>
          <w:szCs w:val="32"/>
        </w:rPr>
        <w:t>La vérité</w:t>
      </w:r>
      <w:r>
        <w:rPr>
          <w:szCs w:val="32"/>
        </w:rPr>
        <w:t xml:space="preserve">, </w:t>
      </w:r>
      <w:r w:rsidRPr="00894396">
        <w:rPr>
          <w:szCs w:val="32"/>
        </w:rPr>
        <w:t>c</w:t>
      </w:r>
      <w:r>
        <w:rPr>
          <w:szCs w:val="32"/>
        </w:rPr>
        <w:t>’</w:t>
      </w:r>
      <w:r w:rsidRPr="00894396">
        <w:rPr>
          <w:szCs w:val="32"/>
        </w:rPr>
        <w:t>est que vous servez un gouvernement d</w:t>
      </w:r>
      <w:r>
        <w:rPr>
          <w:szCs w:val="32"/>
        </w:rPr>
        <w:t>’</w:t>
      </w:r>
      <w:r w:rsidRPr="00894396">
        <w:rPr>
          <w:szCs w:val="32"/>
        </w:rPr>
        <w:t>anciens exilés</w:t>
      </w:r>
      <w:r>
        <w:rPr>
          <w:szCs w:val="32"/>
        </w:rPr>
        <w:t xml:space="preserve">, </w:t>
      </w:r>
      <w:r w:rsidRPr="00894396">
        <w:rPr>
          <w:szCs w:val="32"/>
        </w:rPr>
        <w:t>d</w:t>
      </w:r>
      <w:r>
        <w:rPr>
          <w:szCs w:val="32"/>
        </w:rPr>
        <w:t>’</w:t>
      </w:r>
      <w:r w:rsidRPr="00894396">
        <w:rPr>
          <w:szCs w:val="32"/>
        </w:rPr>
        <w:t>hommes qui ont vécu vingt ans sans patrie</w:t>
      </w:r>
      <w:r>
        <w:rPr>
          <w:szCs w:val="32"/>
        </w:rPr>
        <w:t xml:space="preserve">. </w:t>
      </w:r>
      <w:r w:rsidRPr="00894396">
        <w:rPr>
          <w:szCs w:val="32"/>
        </w:rPr>
        <w:t>D</w:t>
      </w:r>
      <w:r>
        <w:rPr>
          <w:szCs w:val="32"/>
        </w:rPr>
        <w:t>’</w:t>
      </w:r>
      <w:r w:rsidRPr="00894396">
        <w:rPr>
          <w:szCs w:val="32"/>
        </w:rPr>
        <w:t>hommes aussi qui viennent de subir une terreur affreuse et fort humiliante</w:t>
      </w:r>
      <w:r>
        <w:rPr>
          <w:szCs w:val="32"/>
        </w:rPr>
        <w:t xml:space="preserve">… </w:t>
      </w:r>
      <w:r w:rsidRPr="00894396">
        <w:rPr>
          <w:szCs w:val="32"/>
        </w:rPr>
        <w:t>Ne vous faites donc pas d</w:t>
      </w:r>
      <w:r>
        <w:rPr>
          <w:szCs w:val="32"/>
        </w:rPr>
        <w:t>’</w:t>
      </w:r>
      <w:r w:rsidRPr="00894396">
        <w:rPr>
          <w:szCs w:val="32"/>
        </w:rPr>
        <w:t>illusions à ce sujet</w:t>
      </w:r>
      <w:r>
        <w:rPr>
          <w:szCs w:val="32"/>
        </w:rPr>
        <w:t>.</w:t>
      </w:r>
    </w:p>
    <w:p w14:paraId="0DB65626" w14:textId="77777777" w:rsidR="008D6F52" w:rsidRDefault="00000000" w:rsidP="008D6F52">
      <w:pPr>
        <w:rPr>
          <w:szCs w:val="32"/>
        </w:rPr>
      </w:pPr>
      <w:r w:rsidRPr="00894396">
        <w:rPr>
          <w:szCs w:val="32"/>
        </w:rPr>
        <w:t>Le duc d</w:t>
      </w:r>
      <w:r w:rsidR="008D6F52">
        <w:rPr>
          <w:szCs w:val="32"/>
        </w:rPr>
        <w:t>’</w:t>
      </w:r>
      <w:r w:rsidRPr="00894396">
        <w:rPr>
          <w:szCs w:val="32"/>
        </w:rPr>
        <w:t>Otrante se tut</w:t>
      </w:r>
      <w:r w:rsidR="008D6F52">
        <w:rPr>
          <w:szCs w:val="32"/>
        </w:rPr>
        <w:t xml:space="preserve">. </w:t>
      </w:r>
      <w:r w:rsidRPr="00894396">
        <w:rPr>
          <w:szCs w:val="32"/>
        </w:rPr>
        <w:t>Il était soulagé et avait atteint son but</w:t>
      </w:r>
      <w:r w:rsidR="008D6F52">
        <w:rPr>
          <w:szCs w:val="32"/>
        </w:rPr>
        <w:t xml:space="preserve">, </w:t>
      </w:r>
      <w:r w:rsidRPr="00894396">
        <w:rPr>
          <w:szCs w:val="32"/>
        </w:rPr>
        <w:t>en blessant un peu l</w:t>
      </w:r>
      <w:r w:rsidR="008D6F52">
        <w:rPr>
          <w:szCs w:val="32"/>
        </w:rPr>
        <w:t>’</w:t>
      </w:r>
      <w:r w:rsidRPr="00894396">
        <w:rPr>
          <w:szCs w:val="32"/>
        </w:rPr>
        <w:t>amour-propre de l</w:t>
      </w:r>
      <w:r w:rsidR="008D6F52">
        <w:rPr>
          <w:szCs w:val="32"/>
        </w:rPr>
        <w:t>’</w:t>
      </w:r>
      <w:r w:rsidRPr="00894396">
        <w:rPr>
          <w:szCs w:val="32"/>
        </w:rPr>
        <w:t>homme qui l</w:t>
      </w:r>
      <w:r w:rsidR="008D6F52">
        <w:rPr>
          <w:szCs w:val="32"/>
        </w:rPr>
        <w:t>’</w:t>
      </w:r>
      <w:r w:rsidRPr="00894396">
        <w:rPr>
          <w:szCs w:val="32"/>
        </w:rPr>
        <w:t>avait malencontreusement trouvé en train de faire des poses devant un miroir</w:t>
      </w:r>
      <w:r w:rsidR="008D6F52">
        <w:rPr>
          <w:szCs w:val="32"/>
        </w:rPr>
        <w:t xml:space="preserve">, </w:t>
      </w:r>
      <w:r w:rsidRPr="00894396">
        <w:rPr>
          <w:szCs w:val="32"/>
        </w:rPr>
        <w:t>dans son costume de cour brodé d</w:t>
      </w:r>
      <w:r w:rsidR="008D6F52">
        <w:rPr>
          <w:szCs w:val="32"/>
        </w:rPr>
        <w:t>’</w:t>
      </w:r>
      <w:r w:rsidRPr="00894396">
        <w:rPr>
          <w:szCs w:val="32"/>
        </w:rPr>
        <w:t>or</w:t>
      </w:r>
      <w:r w:rsidR="008D6F52">
        <w:rPr>
          <w:szCs w:val="32"/>
        </w:rPr>
        <w:t xml:space="preserve">. </w:t>
      </w:r>
      <w:r w:rsidRPr="00894396">
        <w:rPr>
          <w:szCs w:val="32"/>
        </w:rPr>
        <w:t>Mais ces militaires étaient des têtes chaudes</w:t>
      </w:r>
      <w:r w:rsidR="008D6F52">
        <w:rPr>
          <w:szCs w:val="32"/>
        </w:rPr>
        <w:t xml:space="preserve"> ; </w:t>
      </w:r>
      <w:r w:rsidRPr="00894396">
        <w:rPr>
          <w:szCs w:val="32"/>
        </w:rPr>
        <w:t>il songea qu</w:t>
      </w:r>
      <w:r w:rsidR="008D6F52">
        <w:rPr>
          <w:szCs w:val="32"/>
        </w:rPr>
        <w:t>’</w:t>
      </w:r>
      <w:r w:rsidRPr="00894396">
        <w:rPr>
          <w:szCs w:val="32"/>
        </w:rPr>
        <w:t>il serait fâcheux qu</w:t>
      </w:r>
      <w:r w:rsidR="008D6F52">
        <w:rPr>
          <w:szCs w:val="32"/>
        </w:rPr>
        <w:t>’</w:t>
      </w:r>
      <w:r w:rsidRPr="00894396">
        <w:rPr>
          <w:szCs w:val="32"/>
        </w:rPr>
        <w:t>un officier général de bonnes dispositions</w:t>
      </w:r>
      <w:r w:rsidR="008D6F52">
        <w:rPr>
          <w:szCs w:val="32"/>
        </w:rPr>
        <w:t xml:space="preserve">, </w:t>
      </w:r>
      <w:r w:rsidRPr="00894396">
        <w:rPr>
          <w:szCs w:val="32"/>
        </w:rPr>
        <w:t>reçu en audience sur la recommandation d</w:t>
      </w:r>
      <w:r w:rsidR="008D6F52">
        <w:rPr>
          <w:szCs w:val="32"/>
        </w:rPr>
        <w:t>’</w:t>
      </w:r>
      <w:r w:rsidRPr="00894396">
        <w:rPr>
          <w:szCs w:val="32"/>
        </w:rPr>
        <w:t>un des Princes</w:t>
      </w:r>
      <w:r w:rsidR="008D6F52">
        <w:rPr>
          <w:szCs w:val="32"/>
        </w:rPr>
        <w:t xml:space="preserve">, </w:t>
      </w:r>
      <w:r w:rsidRPr="00894396">
        <w:rPr>
          <w:szCs w:val="32"/>
        </w:rPr>
        <w:t>fît un affreux scandale au sortir d</w:t>
      </w:r>
      <w:r w:rsidR="008D6F52">
        <w:rPr>
          <w:szCs w:val="32"/>
        </w:rPr>
        <w:t>’</w:t>
      </w:r>
      <w:r w:rsidRPr="00894396">
        <w:rPr>
          <w:szCs w:val="32"/>
        </w:rPr>
        <w:t>une entrevue particulière avec le ministre</w:t>
      </w:r>
      <w:r w:rsidR="008D6F52">
        <w:rPr>
          <w:szCs w:val="32"/>
        </w:rPr>
        <w:t xml:space="preserve">. </w:t>
      </w:r>
      <w:r w:rsidRPr="00894396">
        <w:rPr>
          <w:szCs w:val="32"/>
        </w:rPr>
        <w:t>D</w:t>
      </w:r>
      <w:r w:rsidR="008D6F52">
        <w:rPr>
          <w:szCs w:val="32"/>
        </w:rPr>
        <w:t>’</w:t>
      </w:r>
      <w:r w:rsidRPr="00894396">
        <w:rPr>
          <w:szCs w:val="32"/>
        </w:rPr>
        <w:t>un ton changé</w:t>
      </w:r>
      <w:r w:rsidR="008D6F52">
        <w:rPr>
          <w:szCs w:val="32"/>
        </w:rPr>
        <w:t xml:space="preserve">, </w:t>
      </w:r>
      <w:r w:rsidRPr="00894396">
        <w:rPr>
          <w:szCs w:val="32"/>
        </w:rPr>
        <w:t>il alla droit au fait et s</w:t>
      </w:r>
      <w:r w:rsidR="008D6F52">
        <w:rPr>
          <w:szCs w:val="32"/>
        </w:rPr>
        <w:t>’</w:t>
      </w:r>
      <w:r w:rsidRPr="00894396">
        <w:rPr>
          <w:szCs w:val="32"/>
        </w:rPr>
        <w:t>enquit</w:t>
      </w:r>
      <w:r w:rsidR="008D6F52">
        <w:rPr>
          <w:szCs w:val="32"/>
        </w:rPr>
        <w:t> :</w:t>
      </w:r>
    </w:p>
    <w:p w14:paraId="36C51A54" w14:textId="77777777" w:rsidR="008D6F52" w:rsidRDefault="008D6F52" w:rsidP="008D6F52">
      <w:pPr>
        <w:rPr>
          <w:szCs w:val="32"/>
        </w:rPr>
      </w:pPr>
      <w:r>
        <w:t>— </w:t>
      </w:r>
      <w:r w:rsidRPr="00894396">
        <w:rPr>
          <w:szCs w:val="32"/>
        </w:rPr>
        <w:t>Un de vos parents</w:t>
      </w:r>
      <w:r>
        <w:rPr>
          <w:szCs w:val="32"/>
        </w:rPr>
        <w:t xml:space="preserve">, </w:t>
      </w:r>
      <w:r w:rsidRPr="00894396">
        <w:rPr>
          <w:szCs w:val="32"/>
        </w:rPr>
        <w:t>ce Féraud</w:t>
      </w:r>
      <w:r>
        <w:rPr>
          <w:szCs w:val="32"/>
        </w:rPr>
        <w:t> ?</w:t>
      </w:r>
    </w:p>
    <w:p w14:paraId="262D803F" w14:textId="77777777" w:rsidR="008D6F52" w:rsidRDefault="008D6F52" w:rsidP="008D6F52">
      <w:pPr>
        <w:rPr>
          <w:szCs w:val="32"/>
        </w:rPr>
      </w:pPr>
      <w:r>
        <w:t>— </w:t>
      </w:r>
      <w:r w:rsidRPr="00894396">
        <w:rPr>
          <w:szCs w:val="32"/>
        </w:rPr>
        <w:t>Non</w:t>
      </w:r>
      <w:r>
        <w:rPr>
          <w:szCs w:val="32"/>
        </w:rPr>
        <w:t xml:space="preserve">, </w:t>
      </w:r>
      <w:r w:rsidRPr="00894396">
        <w:rPr>
          <w:szCs w:val="32"/>
        </w:rPr>
        <w:t>pas du tout</w:t>
      </w:r>
      <w:r>
        <w:rPr>
          <w:szCs w:val="32"/>
        </w:rPr>
        <w:t>.</w:t>
      </w:r>
    </w:p>
    <w:p w14:paraId="5237D616" w14:textId="77777777" w:rsidR="008D6F52" w:rsidRDefault="008D6F52" w:rsidP="008D6F52">
      <w:pPr>
        <w:rPr>
          <w:szCs w:val="32"/>
        </w:rPr>
      </w:pPr>
      <w:r>
        <w:t>— </w:t>
      </w:r>
      <w:r w:rsidRPr="00894396">
        <w:rPr>
          <w:szCs w:val="32"/>
        </w:rPr>
        <w:t>Un ami intime</w:t>
      </w:r>
      <w:r>
        <w:rPr>
          <w:szCs w:val="32"/>
        </w:rPr>
        <w:t> ?</w:t>
      </w:r>
    </w:p>
    <w:p w14:paraId="48629CC6" w14:textId="77777777" w:rsidR="008D6F52" w:rsidRDefault="008D6F52" w:rsidP="008D6F52">
      <w:pPr>
        <w:rPr>
          <w:szCs w:val="32"/>
        </w:rPr>
      </w:pPr>
      <w:r>
        <w:t>— </w:t>
      </w:r>
      <w:r w:rsidRPr="00894396">
        <w:rPr>
          <w:szCs w:val="32"/>
        </w:rPr>
        <w:t>Intime</w:t>
      </w:r>
      <w:r>
        <w:rPr>
          <w:szCs w:val="32"/>
        </w:rPr>
        <w:t xml:space="preserve">, </w:t>
      </w:r>
      <w:r w:rsidRPr="00894396">
        <w:rPr>
          <w:szCs w:val="32"/>
        </w:rPr>
        <w:t>oui</w:t>
      </w:r>
      <w:r>
        <w:rPr>
          <w:szCs w:val="32"/>
        </w:rPr>
        <w:t xml:space="preserve">… </w:t>
      </w:r>
      <w:r w:rsidRPr="00894396">
        <w:rPr>
          <w:szCs w:val="32"/>
        </w:rPr>
        <w:t>Il y a entre nous un lien intime qui m</w:t>
      </w:r>
      <w:r>
        <w:rPr>
          <w:szCs w:val="32"/>
        </w:rPr>
        <w:t>’</w:t>
      </w:r>
      <w:r w:rsidRPr="00894396">
        <w:rPr>
          <w:szCs w:val="32"/>
        </w:rPr>
        <w:t>impose comme un point d</w:t>
      </w:r>
      <w:r>
        <w:rPr>
          <w:szCs w:val="32"/>
        </w:rPr>
        <w:t>’</w:t>
      </w:r>
      <w:r w:rsidRPr="00894396">
        <w:rPr>
          <w:szCs w:val="32"/>
        </w:rPr>
        <w:t>honneur de tenter</w:t>
      </w:r>
      <w:r>
        <w:rPr>
          <w:szCs w:val="32"/>
        </w:rPr>
        <w:t>…</w:t>
      </w:r>
    </w:p>
    <w:p w14:paraId="4DF37B42" w14:textId="77777777" w:rsidR="008D6F52" w:rsidRDefault="00000000" w:rsidP="008D6F52">
      <w:pPr>
        <w:rPr>
          <w:szCs w:val="32"/>
        </w:rPr>
      </w:pPr>
      <w:r w:rsidRPr="00894396">
        <w:rPr>
          <w:szCs w:val="32"/>
        </w:rPr>
        <w:t>Sans écouter la fin de la phrase</w:t>
      </w:r>
      <w:r w:rsidR="008D6F52">
        <w:rPr>
          <w:szCs w:val="32"/>
        </w:rPr>
        <w:t xml:space="preserve">, </w:t>
      </w:r>
      <w:r w:rsidRPr="00894396">
        <w:rPr>
          <w:szCs w:val="32"/>
        </w:rPr>
        <w:t>le ministre tira une sonnette</w:t>
      </w:r>
      <w:r w:rsidR="008D6F52">
        <w:rPr>
          <w:szCs w:val="32"/>
        </w:rPr>
        <w:t xml:space="preserve">. </w:t>
      </w:r>
      <w:r w:rsidRPr="00894396">
        <w:rPr>
          <w:szCs w:val="32"/>
        </w:rPr>
        <w:t>Quand le valet fut parti</w:t>
      </w:r>
      <w:r w:rsidR="008D6F52">
        <w:rPr>
          <w:szCs w:val="32"/>
        </w:rPr>
        <w:t xml:space="preserve">, </w:t>
      </w:r>
      <w:r w:rsidRPr="00894396">
        <w:rPr>
          <w:szCs w:val="32"/>
        </w:rPr>
        <w:t>après avoir apporté sur le bureau une paire de lourds candélabres d</w:t>
      </w:r>
      <w:r w:rsidR="008D6F52">
        <w:rPr>
          <w:szCs w:val="32"/>
        </w:rPr>
        <w:t>’</w:t>
      </w:r>
      <w:r w:rsidRPr="00894396">
        <w:rPr>
          <w:szCs w:val="32"/>
        </w:rPr>
        <w:t>argent</w:t>
      </w:r>
      <w:r w:rsidR="008D6F52">
        <w:rPr>
          <w:szCs w:val="32"/>
        </w:rPr>
        <w:t xml:space="preserve">, </w:t>
      </w:r>
      <w:r w:rsidRPr="00894396">
        <w:rPr>
          <w:szCs w:val="32"/>
        </w:rPr>
        <w:t>le duc d</w:t>
      </w:r>
      <w:r w:rsidR="008D6F52">
        <w:rPr>
          <w:szCs w:val="32"/>
        </w:rPr>
        <w:t>’</w:t>
      </w:r>
      <w:r w:rsidRPr="00894396">
        <w:rPr>
          <w:szCs w:val="32"/>
        </w:rPr>
        <w:t>Otrante se leva</w:t>
      </w:r>
      <w:r w:rsidR="008D6F52">
        <w:rPr>
          <w:szCs w:val="32"/>
        </w:rPr>
        <w:t xml:space="preserve">, </w:t>
      </w:r>
      <w:r w:rsidRPr="00894396">
        <w:rPr>
          <w:szCs w:val="32"/>
        </w:rPr>
        <w:t>la poitrine ruisselante d</w:t>
      </w:r>
      <w:r w:rsidR="008D6F52">
        <w:rPr>
          <w:szCs w:val="32"/>
        </w:rPr>
        <w:t>’</w:t>
      </w:r>
      <w:r w:rsidRPr="00894396">
        <w:rPr>
          <w:szCs w:val="32"/>
        </w:rPr>
        <w:t>or sous l</w:t>
      </w:r>
      <w:r w:rsidR="008D6F52">
        <w:rPr>
          <w:szCs w:val="32"/>
        </w:rPr>
        <w:t>’</w:t>
      </w:r>
      <w:r w:rsidRPr="00894396">
        <w:rPr>
          <w:szCs w:val="32"/>
        </w:rPr>
        <w:t>éclat des flambeaux</w:t>
      </w:r>
      <w:r w:rsidR="008D6F52">
        <w:rPr>
          <w:szCs w:val="32"/>
        </w:rPr>
        <w:t xml:space="preserve">, </w:t>
      </w:r>
      <w:r w:rsidRPr="00894396">
        <w:rPr>
          <w:szCs w:val="32"/>
        </w:rPr>
        <w:t>et sortant un papier d</w:t>
      </w:r>
      <w:r w:rsidR="008D6F52">
        <w:rPr>
          <w:szCs w:val="32"/>
        </w:rPr>
        <w:t>’</w:t>
      </w:r>
      <w:r w:rsidRPr="00894396">
        <w:rPr>
          <w:szCs w:val="32"/>
        </w:rPr>
        <w:t>un tiroir</w:t>
      </w:r>
      <w:r w:rsidR="008D6F52">
        <w:rPr>
          <w:szCs w:val="32"/>
        </w:rPr>
        <w:t xml:space="preserve">, </w:t>
      </w:r>
      <w:r w:rsidRPr="00894396">
        <w:rPr>
          <w:szCs w:val="32"/>
        </w:rPr>
        <w:t>le tint ostensiblement à la main</w:t>
      </w:r>
      <w:r w:rsidR="008D6F52">
        <w:rPr>
          <w:szCs w:val="32"/>
        </w:rPr>
        <w:t xml:space="preserve">, </w:t>
      </w:r>
      <w:r w:rsidRPr="00894396">
        <w:rPr>
          <w:szCs w:val="32"/>
        </w:rPr>
        <w:t>en disant avec une douceur persuasive</w:t>
      </w:r>
      <w:r w:rsidR="008D6F52">
        <w:rPr>
          <w:szCs w:val="32"/>
        </w:rPr>
        <w:t> :</w:t>
      </w:r>
    </w:p>
    <w:p w14:paraId="0E18585C" w14:textId="77777777" w:rsidR="008D6F52" w:rsidRDefault="008D6F52" w:rsidP="008D6F52">
      <w:pPr>
        <w:rPr>
          <w:szCs w:val="32"/>
        </w:rPr>
      </w:pPr>
      <w:r>
        <w:t>— </w:t>
      </w:r>
      <w:r w:rsidRPr="00894396">
        <w:rPr>
          <w:szCs w:val="32"/>
        </w:rPr>
        <w:t>Ne parlez plus de briser votre épée sur votre genou</w:t>
      </w:r>
      <w:r>
        <w:rPr>
          <w:szCs w:val="32"/>
        </w:rPr>
        <w:t xml:space="preserve">, </w:t>
      </w:r>
      <w:r w:rsidRPr="00894396">
        <w:rPr>
          <w:szCs w:val="32"/>
        </w:rPr>
        <w:t>général</w:t>
      </w:r>
      <w:r>
        <w:rPr>
          <w:szCs w:val="32"/>
        </w:rPr>
        <w:t xml:space="preserve"> ; </w:t>
      </w:r>
      <w:r w:rsidRPr="00894396">
        <w:rPr>
          <w:szCs w:val="32"/>
        </w:rPr>
        <w:t>vous pourriez n</w:t>
      </w:r>
      <w:r>
        <w:rPr>
          <w:szCs w:val="32"/>
        </w:rPr>
        <w:t>’</w:t>
      </w:r>
      <w:r w:rsidRPr="00894396">
        <w:rPr>
          <w:szCs w:val="32"/>
        </w:rPr>
        <w:t>en pas trouver d</w:t>
      </w:r>
      <w:r>
        <w:rPr>
          <w:szCs w:val="32"/>
        </w:rPr>
        <w:t>’</w:t>
      </w:r>
      <w:r w:rsidRPr="00894396">
        <w:rPr>
          <w:szCs w:val="32"/>
        </w:rPr>
        <w:t>autre</w:t>
      </w:r>
      <w:r>
        <w:rPr>
          <w:szCs w:val="32"/>
        </w:rPr>
        <w:t xml:space="preserve"> ! </w:t>
      </w:r>
      <w:r w:rsidRPr="00894396">
        <w:rPr>
          <w:szCs w:val="32"/>
        </w:rPr>
        <w:t>l</w:t>
      </w:r>
      <w:r>
        <w:rPr>
          <w:szCs w:val="32"/>
        </w:rPr>
        <w:t>’</w:t>
      </w:r>
      <w:r w:rsidRPr="00894396">
        <w:rPr>
          <w:szCs w:val="32"/>
        </w:rPr>
        <w:t xml:space="preserve">Empereur </w:t>
      </w:r>
      <w:r w:rsidRPr="00894396">
        <w:rPr>
          <w:szCs w:val="32"/>
        </w:rPr>
        <w:lastRenderedPageBreak/>
        <w:t>ne reviendra plus</w:t>
      </w:r>
      <w:r>
        <w:rPr>
          <w:szCs w:val="32"/>
        </w:rPr>
        <w:t xml:space="preserve">, </w:t>
      </w:r>
      <w:r w:rsidRPr="00894396">
        <w:rPr>
          <w:szCs w:val="32"/>
        </w:rPr>
        <w:t>cette fois-ci</w:t>
      </w:r>
      <w:r>
        <w:rPr>
          <w:szCs w:val="32"/>
        </w:rPr>
        <w:t xml:space="preserve">. </w:t>
      </w:r>
      <w:r w:rsidRPr="00894396">
        <w:rPr>
          <w:szCs w:val="32"/>
        </w:rPr>
        <w:t>Diable d</w:t>
      </w:r>
      <w:r>
        <w:rPr>
          <w:szCs w:val="32"/>
        </w:rPr>
        <w:t>’</w:t>
      </w:r>
      <w:r w:rsidRPr="00894396">
        <w:rPr>
          <w:szCs w:val="32"/>
        </w:rPr>
        <w:t>homme</w:t>
      </w:r>
      <w:r>
        <w:rPr>
          <w:szCs w:val="32"/>
        </w:rPr>
        <w:t xml:space="preserve"> ! </w:t>
      </w:r>
      <w:r w:rsidRPr="00894396">
        <w:rPr>
          <w:szCs w:val="32"/>
        </w:rPr>
        <w:t>Il y a un moment</w:t>
      </w:r>
      <w:r>
        <w:rPr>
          <w:szCs w:val="32"/>
        </w:rPr>
        <w:t xml:space="preserve">, </w:t>
      </w:r>
      <w:r w:rsidRPr="00894396">
        <w:rPr>
          <w:szCs w:val="32"/>
        </w:rPr>
        <w:t>ici à Paris</w:t>
      </w:r>
      <w:r>
        <w:rPr>
          <w:szCs w:val="32"/>
        </w:rPr>
        <w:t xml:space="preserve">, </w:t>
      </w:r>
      <w:r w:rsidRPr="00894396">
        <w:rPr>
          <w:szCs w:val="32"/>
        </w:rPr>
        <w:t>où il m</w:t>
      </w:r>
      <w:r>
        <w:rPr>
          <w:szCs w:val="32"/>
        </w:rPr>
        <w:t>’</w:t>
      </w:r>
      <w:r w:rsidRPr="00894396">
        <w:rPr>
          <w:szCs w:val="32"/>
        </w:rPr>
        <w:t>a effrayé</w:t>
      </w:r>
      <w:r>
        <w:rPr>
          <w:szCs w:val="32"/>
        </w:rPr>
        <w:t xml:space="preserve">. </w:t>
      </w:r>
      <w:r w:rsidRPr="00894396">
        <w:rPr>
          <w:szCs w:val="32"/>
        </w:rPr>
        <w:t>On aurait dit qu</w:t>
      </w:r>
      <w:r>
        <w:rPr>
          <w:szCs w:val="32"/>
        </w:rPr>
        <w:t>’</w:t>
      </w:r>
      <w:r w:rsidRPr="00894396">
        <w:rPr>
          <w:szCs w:val="32"/>
        </w:rPr>
        <w:t>il était prêt à tout recommencer</w:t>
      </w:r>
      <w:r>
        <w:rPr>
          <w:szCs w:val="32"/>
        </w:rPr>
        <w:t xml:space="preserve">. </w:t>
      </w:r>
      <w:r w:rsidRPr="00894396">
        <w:rPr>
          <w:szCs w:val="32"/>
        </w:rPr>
        <w:t>Heureusement</w:t>
      </w:r>
      <w:r>
        <w:rPr>
          <w:szCs w:val="32"/>
        </w:rPr>
        <w:t xml:space="preserve">, </w:t>
      </w:r>
      <w:r w:rsidRPr="00894396">
        <w:rPr>
          <w:szCs w:val="32"/>
        </w:rPr>
        <w:t>les choses ne recommencent jamais</w:t>
      </w:r>
      <w:r>
        <w:rPr>
          <w:szCs w:val="32"/>
        </w:rPr>
        <w:t xml:space="preserve"> ! </w:t>
      </w:r>
      <w:r w:rsidRPr="00894396">
        <w:rPr>
          <w:szCs w:val="32"/>
        </w:rPr>
        <w:t>Ne songez pas à briser votre épée</w:t>
      </w:r>
      <w:r>
        <w:rPr>
          <w:szCs w:val="32"/>
        </w:rPr>
        <w:t xml:space="preserve">, </w:t>
      </w:r>
      <w:r w:rsidRPr="00894396">
        <w:rPr>
          <w:szCs w:val="32"/>
        </w:rPr>
        <w:t>général</w:t>
      </w:r>
      <w:r>
        <w:rPr>
          <w:szCs w:val="32"/>
        </w:rPr>
        <w:t>.</w:t>
      </w:r>
    </w:p>
    <w:p w14:paraId="14232F0A" w14:textId="77777777" w:rsidR="008D6F52" w:rsidRDefault="00000000" w:rsidP="008D6F52">
      <w:pPr>
        <w:rPr>
          <w:szCs w:val="32"/>
        </w:rPr>
      </w:pPr>
      <w:r w:rsidRPr="00894396">
        <w:rPr>
          <w:szCs w:val="32"/>
        </w:rPr>
        <w:t>Le général d</w:t>
      </w:r>
      <w:r w:rsidR="008D6F52">
        <w:rPr>
          <w:szCs w:val="32"/>
        </w:rPr>
        <w:t>’</w:t>
      </w:r>
      <w:r w:rsidRPr="00894396">
        <w:rPr>
          <w:szCs w:val="32"/>
        </w:rPr>
        <w:t>Hubert</w:t>
      </w:r>
      <w:r w:rsidR="008D6F52">
        <w:rPr>
          <w:szCs w:val="32"/>
        </w:rPr>
        <w:t xml:space="preserve">, </w:t>
      </w:r>
      <w:r w:rsidRPr="00894396">
        <w:rPr>
          <w:szCs w:val="32"/>
        </w:rPr>
        <w:t>le visage baissé</w:t>
      </w:r>
      <w:r w:rsidR="008D6F52">
        <w:rPr>
          <w:szCs w:val="32"/>
        </w:rPr>
        <w:t xml:space="preserve">, </w:t>
      </w:r>
      <w:r w:rsidRPr="00894396">
        <w:rPr>
          <w:szCs w:val="32"/>
        </w:rPr>
        <w:t>fit de la main un geste désolé de renoncement</w:t>
      </w:r>
      <w:r w:rsidR="008D6F52">
        <w:rPr>
          <w:szCs w:val="32"/>
        </w:rPr>
        <w:t xml:space="preserve">. </w:t>
      </w:r>
      <w:r w:rsidRPr="00894396">
        <w:rPr>
          <w:szCs w:val="32"/>
        </w:rPr>
        <w:t>Le ministre de la police détourna les yeux</w:t>
      </w:r>
      <w:r w:rsidR="008D6F52">
        <w:rPr>
          <w:szCs w:val="32"/>
        </w:rPr>
        <w:t xml:space="preserve">, </w:t>
      </w:r>
      <w:r w:rsidRPr="00894396">
        <w:rPr>
          <w:szCs w:val="32"/>
        </w:rPr>
        <w:t>et parcourut délibérément le papier qu</w:t>
      </w:r>
      <w:r w:rsidR="008D6F52">
        <w:rPr>
          <w:szCs w:val="32"/>
        </w:rPr>
        <w:t>’</w:t>
      </w:r>
      <w:r w:rsidRPr="00894396">
        <w:rPr>
          <w:szCs w:val="32"/>
        </w:rPr>
        <w:t>il n</w:t>
      </w:r>
      <w:r w:rsidR="008D6F52">
        <w:rPr>
          <w:szCs w:val="32"/>
        </w:rPr>
        <w:t>’</w:t>
      </w:r>
      <w:r w:rsidRPr="00894396">
        <w:rPr>
          <w:szCs w:val="32"/>
        </w:rPr>
        <w:t>avait pas cessé de tenir</w:t>
      </w:r>
      <w:r w:rsidR="008D6F52">
        <w:rPr>
          <w:szCs w:val="32"/>
        </w:rPr>
        <w:t>.</w:t>
      </w:r>
    </w:p>
    <w:p w14:paraId="67F2D140" w14:textId="77777777" w:rsidR="008D6F52" w:rsidRDefault="008D6F52" w:rsidP="008D6F52">
      <w:pPr>
        <w:rPr>
          <w:szCs w:val="32"/>
        </w:rPr>
      </w:pPr>
      <w:r>
        <w:t>— </w:t>
      </w:r>
      <w:r w:rsidRPr="00894396">
        <w:rPr>
          <w:szCs w:val="32"/>
        </w:rPr>
        <w:t>On n</w:t>
      </w:r>
      <w:r>
        <w:rPr>
          <w:szCs w:val="32"/>
        </w:rPr>
        <w:t>’</w:t>
      </w:r>
      <w:r w:rsidRPr="00894396">
        <w:rPr>
          <w:szCs w:val="32"/>
        </w:rPr>
        <w:t>a désigné que vingt officiers généraux pour faire un exemple</w:t>
      </w:r>
      <w:r>
        <w:rPr>
          <w:szCs w:val="32"/>
        </w:rPr>
        <w:t xml:space="preserve">. </w:t>
      </w:r>
      <w:r w:rsidRPr="00894396">
        <w:rPr>
          <w:szCs w:val="32"/>
        </w:rPr>
        <w:t>Vingt</w:t>
      </w:r>
      <w:r>
        <w:rPr>
          <w:szCs w:val="32"/>
        </w:rPr>
        <w:t xml:space="preserve"> : </w:t>
      </w:r>
      <w:r w:rsidRPr="00894396">
        <w:rPr>
          <w:szCs w:val="32"/>
        </w:rPr>
        <w:t>un nombre rond</w:t>
      </w:r>
      <w:r>
        <w:rPr>
          <w:szCs w:val="32"/>
        </w:rPr>
        <w:t xml:space="preserve"> ! </w:t>
      </w:r>
      <w:r w:rsidRPr="00894396">
        <w:rPr>
          <w:szCs w:val="32"/>
        </w:rPr>
        <w:t>Et voyons</w:t>
      </w:r>
      <w:r>
        <w:rPr>
          <w:szCs w:val="32"/>
        </w:rPr>
        <w:t xml:space="preserve">… </w:t>
      </w:r>
      <w:r w:rsidRPr="00894396">
        <w:rPr>
          <w:szCs w:val="32"/>
        </w:rPr>
        <w:t>Féraud</w:t>
      </w:r>
      <w:r>
        <w:rPr>
          <w:szCs w:val="32"/>
        </w:rPr>
        <w:t xml:space="preserve">… </w:t>
      </w:r>
      <w:r w:rsidRPr="00894396">
        <w:rPr>
          <w:szCs w:val="32"/>
        </w:rPr>
        <w:t>Ah</w:t>
      </w:r>
      <w:r>
        <w:rPr>
          <w:szCs w:val="32"/>
        </w:rPr>
        <w:t xml:space="preserve"> ! </w:t>
      </w:r>
      <w:r w:rsidRPr="00894396">
        <w:rPr>
          <w:szCs w:val="32"/>
        </w:rPr>
        <w:t>le voici</w:t>
      </w:r>
      <w:r>
        <w:rPr>
          <w:szCs w:val="32"/>
        </w:rPr>
        <w:t xml:space="preserve"> ! </w:t>
      </w:r>
      <w:r w:rsidRPr="00894396">
        <w:rPr>
          <w:szCs w:val="32"/>
        </w:rPr>
        <w:t>Gabriel-Florian</w:t>
      </w:r>
      <w:r>
        <w:rPr>
          <w:szCs w:val="32"/>
        </w:rPr>
        <w:t xml:space="preserve">… </w:t>
      </w:r>
      <w:r w:rsidRPr="00894396">
        <w:rPr>
          <w:szCs w:val="32"/>
        </w:rPr>
        <w:t>Parfaitement</w:t>
      </w:r>
      <w:r>
        <w:rPr>
          <w:szCs w:val="32"/>
        </w:rPr>
        <w:t xml:space="preserve"> ! </w:t>
      </w:r>
      <w:r w:rsidRPr="00894396">
        <w:rPr>
          <w:szCs w:val="32"/>
        </w:rPr>
        <w:t>Voilà votre homme</w:t>
      </w:r>
      <w:r>
        <w:rPr>
          <w:szCs w:val="32"/>
        </w:rPr>
        <w:t xml:space="preserve"> ! </w:t>
      </w:r>
      <w:r w:rsidRPr="00894396">
        <w:rPr>
          <w:szCs w:val="32"/>
        </w:rPr>
        <w:t>Eh bien</w:t>
      </w:r>
      <w:r>
        <w:rPr>
          <w:szCs w:val="32"/>
        </w:rPr>
        <w:t xml:space="preserve">, </w:t>
      </w:r>
      <w:r w:rsidRPr="00894396">
        <w:rPr>
          <w:szCs w:val="32"/>
        </w:rPr>
        <w:t>il n</w:t>
      </w:r>
      <w:r>
        <w:rPr>
          <w:szCs w:val="32"/>
        </w:rPr>
        <w:t>’</w:t>
      </w:r>
      <w:r w:rsidRPr="00894396">
        <w:rPr>
          <w:szCs w:val="32"/>
        </w:rPr>
        <w:t>y aura que dix-neuf exemples</w:t>
      </w:r>
      <w:r>
        <w:rPr>
          <w:szCs w:val="32"/>
        </w:rPr>
        <w:t> !</w:t>
      </w:r>
    </w:p>
    <w:p w14:paraId="1D376D3F" w14:textId="77777777" w:rsidR="008D6F52" w:rsidRDefault="00000000" w:rsidP="008D6F52">
      <w:pPr>
        <w:rPr>
          <w:szCs w:val="32"/>
        </w:rPr>
      </w:pPr>
      <w:r w:rsidRPr="00894396">
        <w:rPr>
          <w:szCs w:val="32"/>
        </w:rPr>
        <w:t>Le général d</w:t>
      </w:r>
      <w:r w:rsidR="008D6F52">
        <w:rPr>
          <w:szCs w:val="32"/>
        </w:rPr>
        <w:t>’</w:t>
      </w:r>
      <w:r w:rsidRPr="00894396">
        <w:rPr>
          <w:szCs w:val="32"/>
        </w:rPr>
        <w:t>Hubert se redressa</w:t>
      </w:r>
      <w:r w:rsidR="008D6F52">
        <w:rPr>
          <w:szCs w:val="32"/>
        </w:rPr>
        <w:t xml:space="preserve">, </w:t>
      </w:r>
      <w:r w:rsidRPr="00894396">
        <w:rPr>
          <w:szCs w:val="32"/>
        </w:rPr>
        <w:t>avec le sentiment de sortir d</w:t>
      </w:r>
      <w:r w:rsidR="008D6F52">
        <w:rPr>
          <w:szCs w:val="32"/>
        </w:rPr>
        <w:t>’</w:t>
      </w:r>
      <w:r w:rsidRPr="00894396">
        <w:rPr>
          <w:szCs w:val="32"/>
        </w:rPr>
        <w:t>une maladie épuisante</w:t>
      </w:r>
      <w:r w:rsidR="008D6F52">
        <w:rPr>
          <w:szCs w:val="32"/>
        </w:rPr>
        <w:t>.</w:t>
      </w:r>
    </w:p>
    <w:p w14:paraId="6D5B4959" w14:textId="77777777" w:rsidR="008D6F52" w:rsidRDefault="008D6F52" w:rsidP="008D6F52">
      <w:pPr>
        <w:rPr>
          <w:szCs w:val="32"/>
        </w:rPr>
      </w:pPr>
      <w:r>
        <w:t>— </w:t>
      </w:r>
      <w:r w:rsidRPr="00894396">
        <w:rPr>
          <w:szCs w:val="32"/>
        </w:rPr>
        <w:t>Je prierai Votre Excellence de garder le plus profond secret sur mon intervention</w:t>
      </w:r>
      <w:r>
        <w:rPr>
          <w:szCs w:val="32"/>
        </w:rPr>
        <w:t xml:space="preserve">. </w:t>
      </w:r>
      <w:r w:rsidRPr="00894396">
        <w:rPr>
          <w:szCs w:val="32"/>
        </w:rPr>
        <w:t>J</w:t>
      </w:r>
      <w:r>
        <w:rPr>
          <w:szCs w:val="32"/>
        </w:rPr>
        <w:t>’</w:t>
      </w:r>
      <w:r w:rsidRPr="00894396">
        <w:rPr>
          <w:szCs w:val="32"/>
        </w:rPr>
        <w:t>attache la plus grande importance à ce qu</w:t>
      </w:r>
      <w:r>
        <w:rPr>
          <w:szCs w:val="32"/>
        </w:rPr>
        <w:t>’</w:t>
      </w:r>
      <w:r w:rsidRPr="00894396">
        <w:rPr>
          <w:szCs w:val="32"/>
        </w:rPr>
        <w:t>il n</w:t>
      </w:r>
      <w:r>
        <w:rPr>
          <w:szCs w:val="32"/>
        </w:rPr>
        <w:t>’</w:t>
      </w:r>
      <w:r w:rsidRPr="00894396">
        <w:rPr>
          <w:szCs w:val="32"/>
        </w:rPr>
        <w:t>apprenne jamais</w:t>
      </w:r>
      <w:r>
        <w:rPr>
          <w:szCs w:val="32"/>
        </w:rPr>
        <w:t>…</w:t>
      </w:r>
    </w:p>
    <w:p w14:paraId="121C8A25" w14:textId="77777777" w:rsidR="008D6F52" w:rsidRDefault="008D6F52" w:rsidP="008D6F52">
      <w:pPr>
        <w:rPr>
          <w:szCs w:val="32"/>
        </w:rPr>
      </w:pPr>
      <w:r>
        <w:t>— </w:t>
      </w:r>
      <w:r w:rsidRPr="00894396">
        <w:rPr>
          <w:szCs w:val="32"/>
        </w:rPr>
        <w:t>Qui pourrait donc l</w:t>
      </w:r>
      <w:r>
        <w:rPr>
          <w:szCs w:val="32"/>
        </w:rPr>
        <w:t>’</w:t>
      </w:r>
      <w:r w:rsidRPr="00894396">
        <w:rPr>
          <w:szCs w:val="32"/>
        </w:rPr>
        <w:t>informer</w:t>
      </w:r>
      <w:r>
        <w:rPr>
          <w:szCs w:val="32"/>
        </w:rPr>
        <w:t xml:space="preserve">, </w:t>
      </w:r>
      <w:r w:rsidRPr="00894396">
        <w:rPr>
          <w:szCs w:val="32"/>
        </w:rPr>
        <w:t>je voudrais le savoir</w:t>
      </w:r>
      <w:r>
        <w:rPr>
          <w:szCs w:val="32"/>
        </w:rPr>
        <w:t xml:space="preserve"> ? </w:t>
      </w:r>
      <w:r w:rsidRPr="00894396">
        <w:rPr>
          <w:szCs w:val="32"/>
        </w:rPr>
        <w:t>dit Fouché en levant un regard curieux sur le visage figé et immobile de d</w:t>
      </w:r>
      <w:r>
        <w:rPr>
          <w:szCs w:val="32"/>
        </w:rPr>
        <w:t>’</w:t>
      </w:r>
      <w:r w:rsidRPr="00894396">
        <w:rPr>
          <w:szCs w:val="32"/>
        </w:rPr>
        <w:t>Hubert</w:t>
      </w:r>
      <w:r>
        <w:rPr>
          <w:szCs w:val="32"/>
        </w:rPr>
        <w:t xml:space="preserve">. </w:t>
      </w:r>
      <w:r w:rsidRPr="00894396">
        <w:rPr>
          <w:szCs w:val="32"/>
        </w:rPr>
        <w:t>Prenez une de ces plumes</w:t>
      </w:r>
      <w:r>
        <w:rPr>
          <w:szCs w:val="32"/>
        </w:rPr>
        <w:t xml:space="preserve">, </w:t>
      </w:r>
      <w:r w:rsidRPr="00894396">
        <w:rPr>
          <w:szCs w:val="32"/>
        </w:rPr>
        <w:t>et passez-la vous-même sur le nom</w:t>
      </w:r>
      <w:r>
        <w:rPr>
          <w:szCs w:val="32"/>
        </w:rPr>
        <w:t xml:space="preserve">. </w:t>
      </w:r>
      <w:r w:rsidRPr="00894396">
        <w:rPr>
          <w:szCs w:val="32"/>
        </w:rPr>
        <w:t>Cette liste est unique</w:t>
      </w:r>
      <w:r>
        <w:rPr>
          <w:szCs w:val="32"/>
        </w:rPr>
        <w:t xml:space="preserve">. </w:t>
      </w:r>
      <w:r w:rsidRPr="00894396">
        <w:rPr>
          <w:szCs w:val="32"/>
        </w:rPr>
        <w:t>Si vous avez soin de prendre assez d</w:t>
      </w:r>
      <w:r>
        <w:rPr>
          <w:szCs w:val="32"/>
        </w:rPr>
        <w:t>’</w:t>
      </w:r>
      <w:r w:rsidRPr="00894396">
        <w:rPr>
          <w:szCs w:val="32"/>
        </w:rPr>
        <w:t>encre</w:t>
      </w:r>
      <w:r>
        <w:rPr>
          <w:szCs w:val="32"/>
        </w:rPr>
        <w:t xml:space="preserve">, </w:t>
      </w:r>
      <w:r w:rsidRPr="00894396">
        <w:rPr>
          <w:szCs w:val="32"/>
        </w:rPr>
        <w:t>personne ne pourra lire le nom qui a été biffé</w:t>
      </w:r>
      <w:r>
        <w:rPr>
          <w:szCs w:val="32"/>
        </w:rPr>
        <w:t xml:space="preserve">. </w:t>
      </w:r>
      <w:r w:rsidRPr="00894396">
        <w:rPr>
          <w:szCs w:val="32"/>
        </w:rPr>
        <w:t>Mais par exemple</w:t>
      </w:r>
      <w:r>
        <w:rPr>
          <w:szCs w:val="32"/>
        </w:rPr>
        <w:t xml:space="preserve">, </w:t>
      </w:r>
      <w:r w:rsidRPr="00894396">
        <w:rPr>
          <w:szCs w:val="32"/>
        </w:rPr>
        <w:t>je ne suis pas responsable de ce que Clarke fera de lui</w:t>
      </w:r>
      <w:r>
        <w:rPr>
          <w:szCs w:val="32"/>
        </w:rPr>
        <w:t xml:space="preserve">. </w:t>
      </w:r>
      <w:r w:rsidRPr="00894396">
        <w:rPr>
          <w:szCs w:val="32"/>
        </w:rPr>
        <w:t>S</w:t>
      </w:r>
      <w:r>
        <w:rPr>
          <w:szCs w:val="32"/>
        </w:rPr>
        <w:t>’</w:t>
      </w:r>
      <w:r w:rsidRPr="00894396">
        <w:rPr>
          <w:szCs w:val="32"/>
        </w:rPr>
        <w:t>il continue à être enragé</w:t>
      </w:r>
      <w:r>
        <w:rPr>
          <w:szCs w:val="32"/>
        </w:rPr>
        <w:t xml:space="preserve">, </w:t>
      </w:r>
      <w:r w:rsidRPr="00894396">
        <w:rPr>
          <w:szCs w:val="32"/>
        </w:rPr>
        <w:t>il recevra du ministre de la Guerre l</w:t>
      </w:r>
      <w:r>
        <w:rPr>
          <w:szCs w:val="32"/>
        </w:rPr>
        <w:t>’</w:t>
      </w:r>
      <w:r w:rsidRPr="00894396">
        <w:rPr>
          <w:szCs w:val="32"/>
        </w:rPr>
        <w:t>ordre d</w:t>
      </w:r>
      <w:r>
        <w:rPr>
          <w:szCs w:val="32"/>
        </w:rPr>
        <w:t>’</w:t>
      </w:r>
      <w:r w:rsidRPr="00894396">
        <w:rPr>
          <w:szCs w:val="32"/>
        </w:rPr>
        <w:t>aller résider dans une ville de province</w:t>
      </w:r>
      <w:r>
        <w:rPr>
          <w:szCs w:val="32"/>
        </w:rPr>
        <w:t xml:space="preserve">, </w:t>
      </w:r>
      <w:r w:rsidRPr="00894396">
        <w:rPr>
          <w:szCs w:val="32"/>
        </w:rPr>
        <w:t>sous la surveillance de la police</w:t>
      </w:r>
      <w:r>
        <w:rPr>
          <w:szCs w:val="32"/>
        </w:rPr>
        <w:t>.</w:t>
      </w:r>
    </w:p>
    <w:p w14:paraId="66E18272" w14:textId="77777777" w:rsidR="008D6F52" w:rsidRDefault="00000000" w:rsidP="008D6F52">
      <w:pPr>
        <w:rPr>
          <w:szCs w:val="32"/>
        </w:rPr>
      </w:pPr>
      <w:r w:rsidRPr="00894396">
        <w:rPr>
          <w:szCs w:val="32"/>
        </w:rPr>
        <w:t>Quelques jours plus tard</w:t>
      </w:r>
      <w:r w:rsidR="008D6F52">
        <w:rPr>
          <w:szCs w:val="32"/>
        </w:rPr>
        <w:t xml:space="preserve">, </w:t>
      </w:r>
      <w:r w:rsidRPr="00894396">
        <w:rPr>
          <w:szCs w:val="32"/>
        </w:rPr>
        <w:t>le général d</w:t>
      </w:r>
      <w:r w:rsidR="008D6F52">
        <w:rPr>
          <w:szCs w:val="32"/>
        </w:rPr>
        <w:t>’</w:t>
      </w:r>
      <w:r w:rsidRPr="00894396">
        <w:rPr>
          <w:szCs w:val="32"/>
        </w:rPr>
        <w:t>Hubert disait à sa sœur</w:t>
      </w:r>
      <w:r w:rsidR="008D6F52">
        <w:rPr>
          <w:szCs w:val="32"/>
        </w:rPr>
        <w:t xml:space="preserve">, </w:t>
      </w:r>
      <w:r w:rsidRPr="00894396">
        <w:rPr>
          <w:szCs w:val="32"/>
        </w:rPr>
        <w:t>après les premières expansions du retour</w:t>
      </w:r>
      <w:r w:rsidR="008D6F52">
        <w:rPr>
          <w:szCs w:val="32"/>
        </w:rPr>
        <w:t> :</w:t>
      </w:r>
    </w:p>
    <w:p w14:paraId="2B6A9267" w14:textId="77777777" w:rsidR="008D6F52" w:rsidRDefault="008D6F52" w:rsidP="008D6F52">
      <w:pPr>
        <w:rPr>
          <w:szCs w:val="32"/>
        </w:rPr>
      </w:pPr>
      <w:r>
        <w:lastRenderedPageBreak/>
        <w:t>— </w:t>
      </w:r>
      <w:r w:rsidRPr="00894396">
        <w:rPr>
          <w:szCs w:val="32"/>
        </w:rPr>
        <w:t>Ah</w:t>
      </w:r>
      <w:r>
        <w:rPr>
          <w:szCs w:val="32"/>
        </w:rPr>
        <w:t xml:space="preserve"> ! </w:t>
      </w:r>
      <w:r w:rsidRPr="00894396">
        <w:rPr>
          <w:szCs w:val="32"/>
        </w:rPr>
        <w:t>ma chère Léonie</w:t>
      </w:r>
      <w:r>
        <w:rPr>
          <w:szCs w:val="32"/>
        </w:rPr>
        <w:t xml:space="preserve">, </w:t>
      </w:r>
      <w:r w:rsidRPr="00894396">
        <w:rPr>
          <w:szCs w:val="32"/>
        </w:rPr>
        <w:t>il me semblait que je ne pourrais jamais quitter Paris assez vite</w:t>
      </w:r>
      <w:r>
        <w:rPr>
          <w:szCs w:val="32"/>
        </w:rPr>
        <w:t>.</w:t>
      </w:r>
    </w:p>
    <w:p w14:paraId="58C3E6FE" w14:textId="77777777" w:rsidR="008D6F52" w:rsidRDefault="008D6F52" w:rsidP="008D6F52">
      <w:pPr>
        <w:rPr>
          <w:szCs w:val="32"/>
        </w:rPr>
      </w:pPr>
      <w:r>
        <w:t>— </w:t>
      </w:r>
      <w:r w:rsidRPr="00894396">
        <w:rPr>
          <w:szCs w:val="32"/>
        </w:rPr>
        <w:t>Effet de l</w:t>
      </w:r>
      <w:r>
        <w:rPr>
          <w:szCs w:val="32"/>
        </w:rPr>
        <w:t>’</w:t>
      </w:r>
      <w:r w:rsidRPr="00894396">
        <w:rPr>
          <w:szCs w:val="32"/>
        </w:rPr>
        <w:t>amour</w:t>
      </w:r>
      <w:r>
        <w:rPr>
          <w:szCs w:val="32"/>
        </w:rPr>
        <w:t xml:space="preserve"> ? </w:t>
      </w:r>
      <w:r w:rsidRPr="00894396">
        <w:rPr>
          <w:szCs w:val="32"/>
        </w:rPr>
        <w:t>suggéra-t-elle avec un sourire malicieux</w:t>
      </w:r>
      <w:r>
        <w:rPr>
          <w:szCs w:val="32"/>
        </w:rPr>
        <w:t>.</w:t>
      </w:r>
    </w:p>
    <w:p w14:paraId="7B425BAA" w14:textId="77777777" w:rsidR="008D6F52" w:rsidRDefault="008D6F52" w:rsidP="008D6F52">
      <w:pPr>
        <w:rPr>
          <w:szCs w:val="32"/>
        </w:rPr>
      </w:pPr>
      <w:r>
        <w:t>— </w:t>
      </w:r>
      <w:r w:rsidRPr="00894396">
        <w:rPr>
          <w:szCs w:val="32"/>
        </w:rPr>
        <w:t>Et de l</w:t>
      </w:r>
      <w:r>
        <w:rPr>
          <w:szCs w:val="32"/>
        </w:rPr>
        <w:t>’</w:t>
      </w:r>
      <w:r w:rsidRPr="00894396">
        <w:rPr>
          <w:szCs w:val="32"/>
        </w:rPr>
        <w:t>horreur</w:t>
      </w:r>
      <w:r>
        <w:rPr>
          <w:szCs w:val="32"/>
        </w:rPr>
        <w:t xml:space="preserve">, </w:t>
      </w:r>
      <w:r w:rsidRPr="00894396">
        <w:rPr>
          <w:szCs w:val="32"/>
        </w:rPr>
        <w:t>ajouta d</w:t>
      </w:r>
      <w:r>
        <w:rPr>
          <w:szCs w:val="32"/>
        </w:rPr>
        <w:t>’</w:t>
      </w:r>
      <w:r w:rsidRPr="00894396">
        <w:rPr>
          <w:szCs w:val="32"/>
        </w:rPr>
        <w:t>Hubert avec une profonde gravité</w:t>
      </w:r>
      <w:r>
        <w:rPr>
          <w:szCs w:val="32"/>
        </w:rPr>
        <w:t xml:space="preserve">. </w:t>
      </w:r>
      <w:r w:rsidRPr="00894396">
        <w:rPr>
          <w:szCs w:val="32"/>
        </w:rPr>
        <w:t>J</w:t>
      </w:r>
      <w:r>
        <w:rPr>
          <w:szCs w:val="32"/>
        </w:rPr>
        <w:t>’</w:t>
      </w:r>
      <w:r w:rsidRPr="00894396">
        <w:rPr>
          <w:szCs w:val="32"/>
        </w:rPr>
        <w:t>ai failli mourir là-bas</w:t>
      </w:r>
      <w:r>
        <w:rPr>
          <w:szCs w:val="32"/>
        </w:rPr>
        <w:t xml:space="preserve">, </w:t>
      </w:r>
      <w:r w:rsidRPr="00894396">
        <w:rPr>
          <w:szCs w:val="32"/>
        </w:rPr>
        <w:t>mourir de nausée</w:t>
      </w:r>
      <w:r>
        <w:rPr>
          <w:szCs w:val="32"/>
        </w:rPr>
        <w:t>.</w:t>
      </w:r>
    </w:p>
    <w:p w14:paraId="574798AA" w14:textId="77777777" w:rsidR="008D6F52" w:rsidRDefault="00000000" w:rsidP="008D6F52">
      <w:pPr>
        <w:rPr>
          <w:szCs w:val="32"/>
        </w:rPr>
      </w:pPr>
      <w:r w:rsidRPr="00894396">
        <w:rPr>
          <w:szCs w:val="32"/>
        </w:rPr>
        <w:t>Son visage se contractait de dégoût</w:t>
      </w:r>
      <w:r w:rsidR="008D6F52">
        <w:rPr>
          <w:szCs w:val="32"/>
        </w:rPr>
        <w:t xml:space="preserve">. </w:t>
      </w:r>
      <w:r w:rsidRPr="00894396">
        <w:rPr>
          <w:szCs w:val="32"/>
        </w:rPr>
        <w:t>Et sous le regard attentif de sa sœur</w:t>
      </w:r>
      <w:r w:rsidR="008D6F52">
        <w:rPr>
          <w:szCs w:val="32"/>
        </w:rPr>
        <w:t xml:space="preserve">, </w:t>
      </w:r>
      <w:r w:rsidRPr="00894396">
        <w:rPr>
          <w:szCs w:val="32"/>
        </w:rPr>
        <w:t>il poursuivit</w:t>
      </w:r>
      <w:r w:rsidR="008D6F52">
        <w:rPr>
          <w:szCs w:val="32"/>
        </w:rPr>
        <w:t> :</w:t>
      </w:r>
    </w:p>
    <w:p w14:paraId="7573BFDC" w14:textId="77777777" w:rsidR="008D6F52" w:rsidRDefault="008D6F52" w:rsidP="008D6F52">
      <w:pPr>
        <w:rPr>
          <w:szCs w:val="32"/>
        </w:rPr>
      </w:pPr>
      <w:r>
        <w:t>— </w:t>
      </w:r>
      <w:r w:rsidRPr="00894396">
        <w:rPr>
          <w:szCs w:val="32"/>
        </w:rPr>
        <w:t>J</w:t>
      </w:r>
      <w:r>
        <w:rPr>
          <w:szCs w:val="32"/>
        </w:rPr>
        <w:t>’</w:t>
      </w:r>
      <w:r w:rsidRPr="00894396">
        <w:rPr>
          <w:szCs w:val="32"/>
        </w:rPr>
        <w:t>ai dû voir Fouché</w:t>
      </w:r>
      <w:r>
        <w:rPr>
          <w:szCs w:val="32"/>
        </w:rPr>
        <w:t xml:space="preserve"> ; </w:t>
      </w:r>
      <w:r w:rsidRPr="00894396">
        <w:rPr>
          <w:szCs w:val="32"/>
        </w:rPr>
        <w:t>j</w:t>
      </w:r>
      <w:r>
        <w:rPr>
          <w:szCs w:val="32"/>
        </w:rPr>
        <w:t>’</w:t>
      </w:r>
      <w:r w:rsidRPr="00894396">
        <w:rPr>
          <w:szCs w:val="32"/>
        </w:rPr>
        <w:t>ai obtenu une audience et j</w:t>
      </w:r>
      <w:r>
        <w:rPr>
          <w:szCs w:val="32"/>
        </w:rPr>
        <w:t>’</w:t>
      </w:r>
      <w:r w:rsidRPr="00894396">
        <w:rPr>
          <w:szCs w:val="32"/>
        </w:rPr>
        <w:t>ai été dans son cabinet</w:t>
      </w:r>
      <w:r>
        <w:rPr>
          <w:szCs w:val="32"/>
        </w:rPr>
        <w:t xml:space="preserve">. </w:t>
      </w:r>
      <w:r w:rsidRPr="00894396">
        <w:rPr>
          <w:szCs w:val="32"/>
        </w:rPr>
        <w:t>D</w:t>
      </w:r>
      <w:r>
        <w:rPr>
          <w:szCs w:val="32"/>
        </w:rPr>
        <w:t>’</w:t>
      </w:r>
      <w:r w:rsidRPr="00894396">
        <w:rPr>
          <w:szCs w:val="32"/>
        </w:rPr>
        <w:t>avoir eu le malheur de respirer dans la même pièce que cet homme</w:t>
      </w:r>
      <w:r>
        <w:rPr>
          <w:szCs w:val="32"/>
        </w:rPr>
        <w:t xml:space="preserve">, </w:t>
      </w:r>
      <w:r w:rsidRPr="00894396">
        <w:rPr>
          <w:szCs w:val="32"/>
        </w:rPr>
        <w:t>on conserve un sentiment de dignité diminuée</w:t>
      </w:r>
      <w:r>
        <w:rPr>
          <w:szCs w:val="32"/>
        </w:rPr>
        <w:t xml:space="preserve">, </w:t>
      </w:r>
      <w:r w:rsidRPr="00894396">
        <w:rPr>
          <w:szCs w:val="32"/>
        </w:rPr>
        <w:t>un sentiment inquiet de n</w:t>
      </w:r>
      <w:r>
        <w:rPr>
          <w:szCs w:val="32"/>
        </w:rPr>
        <w:t>’</w:t>
      </w:r>
      <w:r w:rsidRPr="00894396">
        <w:rPr>
          <w:szCs w:val="32"/>
        </w:rPr>
        <w:t>être pas en somme tout à fait aussi propre qu</w:t>
      </w:r>
      <w:r>
        <w:rPr>
          <w:szCs w:val="32"/>
        </w:rPr>
        <w:t>’</w:t>
      </w:r>
      <w:r w:rsidRPr="00894396">
        <w:rPr>
          <w:szCs w:val="32"/>
        </w:rPr>
        <w:t>on le croyait</w:t>
      </w:r>
      <w:r>
        <w:rPr>
          <w:szCs w:val="32"/>
        </w:rPr>
        <w:t xml:space="preserve">. </w:t>
      </w:r>
      <w:r w:rsidRPr="00894396">
        <w:rPr>
          <w:szCs w:val="32"/>
        </w:rPr>
        <w:t>Ah</w:t>
      </w:r>
      <w:r>
        <w:rPr>
          <w:szCs w:val="32"/>
        </w:rPr>
        <w:t xml:space="preserve"> ! </w:t>
      </w:r>
      <w:r w:rsidRPr="00894396">
        <w:rPr>
          <w:szCs w:val="32"/>
        </w:rPr>
        <w:t>tu ne peux pas comprendre</w:t>
      </w:r>
      <w:r>
        <w:rPr>
          <w:szCs w:val="32"/>
        </w:rPr>
        <w:t>…</w:t>
      </w:r>
    </w:p>
    <w:p w14:paraId="7902FD2E" w14:textId="77777777" w:rsidR="008D6F52" w:rsidRDefault="00000000" w:rsidP="008D6F52">
      <w:pPr>
        <w:rPr>
          <w:szCs w:val="32"/>
        </w:rPr>
      </w:pPr>
      <w:r w:rsidRPr="00894396">
        <w:rPr>
          <w:szCs w:val="32"/>
        </w:rPr>
        <w:t>Elle hocha vivement la tête</w:t>
      </w:r>
      <w:r w:rsidR="008D6F52">
        <w:rPr>
          <w:szCs w:val="32"/>
        </w:rPr>
        <w:t xml:space="preserve">, </w:t>
      </w:r>
      <w:r w:rsidRPr="00894396">
        <w:rPr>
          <w:szCs w:val="32"/>
        </w:rPr>
        <w:t>à plusieurs reprises</w:t>
      </w:r>
      <w:r w:rsidR="008D6F52">
        <w:rPr>
          <w:szCs w:val="32"/>
        </w:rPr>
        <w:t xml:space="preserve">. </w:t>
      </w:r>
      <w:r w:rsidRPr="00894396">
        <w:rPr>
          <w:szCs w:val="32"/>
        </w:rPr>
        <w:t>Elle comprenait parfaitement</w:t>
      </w:r>
      <w:r w:rsidR="008D6F52">
        <w:rPr>
          <w:szCs w:val="32"/>
        </w:rPr>
        <w:t xml:space="preserve">, </w:t>
      </w:r>
      <w:r w:rsidRPr="00894396">
        <w:rPr>
          <w:szCs w:val="32"/>
        </w:rPr>
        <w:t>au contraire</w:t>
      </w:r>
      <w:r w:rsidR="008D6F52">
        <w:rPr>
          <w:szCs w:val="32"/>
        </w:rPr>
        <w:t xml:space="preserve">. </w:t>
      </w:r>
      <w:r w:rsidRPr="00894396">
        <w:rPr>
          <w:szCs w:val="32"/>
        </w:rPr>
        <w:t>Elle connaissait son frère à fond</w:t>
      </w:r>
      <w:r w:rsidR="008D6F52">
        <w:rPr>
          <w:szCs w:val="32"/>
        </w:rPr>
        <w:t xml:space="preserve">, </w:t>
      </w:r>
      <w:r w:rsidRPr="00894396">
        <w:rPr>
          <w:szCs w:val="32"/>
        </w:rPr>
        <w:t>et l</w:t>
      </w:r>
      <w:r w:rsidR="008D6F52">
        <w:rPr>
          <w:szCs w:val="32"/>
        </w:rPr>
        <w:t>’</w:t>
      </w:r>
      <w:r w:rsidRPr="00894396">
        <w:rPr>
          <w:szCs w:val="32"/>
        </w:rPr>
        <w:t>aimait tel qu</w:t>
      </w:r>
      <w:r w:rsidR="008D6F52">
        <w:rPr>
          <w:szCs w:val="32"/>
        </w:rPr>
        <w:t>’</w:t>
      </w:r>
      <w:r w:rsidRPr="00894396">
        <w:rPr>
          <w:szCs w:val="32"/>
        </w:rPr>
        <w:t>il était</w:t>
      </w:r>
      <w:r w:rsidR="008D6F52">
        <w:rPr>
          <w:szCs w:val="32"/>
        </w:rPr>
        <w:t xml:space="preserve">. </w:t>
      </w:r>
      <w:r w:rsidRPr="00894396">
        <w:rPr>
          <w:szCs w:val="32"/>
        </w:rPr>
        <w:t>Au surplus</w:t>
      </w:r>
      <w:r w:rsidR="008D6F52">
        <w:rPr>
          <w:szCs w:val="32"/>
        </w:rPr>
        <w:t xml:space="preserve">, </w:t>
      </w:r>
      <w:r w:rsidRPr="00894396">
        <w:rPr>
          <w:szCs w:val="32"/>
        </w:rPr>
        <w:t>le mépris et le dégoût de l</w:t>
      </w:r>
      <w:r w:rsidR="008D6F52">
        <w:rPr>
          <w:szCs w:val="32"/>
        </w:rPr>
        <w:t>’</w:t>
      </w:r>
      <w:r w:rsidRPr="00894396">
        <w:rPr>
          <w:szCs w:val="32"/>
        </w:rPr>
        <w:t>humanité s</w:t>
      </w:r>
      <w:r w:rsidR="008D6F52">
        <w:rPr>
          <w:szCs w:val="32"/>
        </w:rPr>
        <w:t>’</w:t>
      </w:r>
      <w:r w:rsidRPr="00894396">
        <w:rPr>
          <w:szCs w:val="32"/>
        </w:rPr>
        <w:t>attachaient au jacobin Fouché</w:t>
      </w:r>
      <w:r w:rsidR="008D6F52">
        <w:rPr>
          <w:szCs w:val="32"/>
        </w:rPr>
        <w:t xml:space="preserve">, </w:t>
      </w:r>
      <w:r w:rsidRPr="00894396">
        <w:rPr>
          <w:szCs w:val="32"/>
        </w:rPr>
        <w:t>qui</w:t>
      </w:r>
      <w:r w:rsidR="008D6F52">
        <w:rPr>
          <w:szCs w:val="32"/>
        </w:rPr>
        <w:t xml:space="preserve">, </w:t>
      </w:r>
      <w:r w:rsidRPr="00894396">
        <w:rPr>
          <w:szCs w:val="32"/>
        </w:rPr>
        <w:t>exploitant au mieux de sa fortune</w:t>
      </w:r>
      <w:r w:rsidR="008D6F52">
        <w:rPr>
          <w:szCs w:val="32"/>
        </w:rPr>
        <w:t xml:space="preserve">, </w:t>
      </w:r>
      <w:r w:rsidRPr="00894396">
        <w:rPr>
          <w:szCs w:val="32"/>
        </w:rPr>
        <w:t>toutes les faiblesses</w:t>
      </w:r>
      <w:r w:rsidR="008D6F52">
        <w:rPr>
          <w:szCs w:val="32"/>
        </w:rPr>
        <w:t xml:space="preserve">, </w:t>
      </w:r>
      <w:r w:rsidRPr="00894396">
        <w:rPr>
          <w:szCs w:val="32"/>
        </w:rPr>
        <w:t>toutes les vertus</w:t>
      </w:r>
      <w:r w:rsidR="008D6F52">
        <w:rPr>
          <w:szCs w:val="32"/>
        </w:rPr>
        <w:t xml:space="preserve">, </w:t>
      </w:r>
      <w:r w:rsidRPr="00894396">
        <w:rPr>
          <w:szCs w:val="32"/>
        </w:rPr>
        <w:t>toutes les illusions généreuses des hommes de sa génération</w:t>
      </w:r>
      <w:r w:rsidR="008D6F52">
        <w:rPr>
          <w:szCs w:val="32"/>
        </w:rPr>
        <w:t xml:space="preserve">, </w:t>
      </w:r>
      <w:r w:rsidRPr="00894396">
        <w:rPr>
          <w:szCs w:val="32"/>
        </w:rPr>
        <w:t>en fit éternellement des dupes</w:t>
      </w:r>
      <w:r w:rsidR="008D6F52">
        <w:rPr>
          <w:szCs w:val="32"/>
        </w:rPr>
        <w:t xml:space="preserve">, </w:t>
      </w:r>
      <w:r w:rsidRPr="00894396">
        <w:rPr>
          <w:szCs w:val="32"/>
        </w:rPr>
        <w:t>et mourut obscurément duc d</w:t>
      </w:r>
      <w:r w:rsidR="008D6F52">
        <w:rPr>
          <w:szCs w:val="32"/>
        </w:rPr>
        <w:t>’</w:t>
      </w:r>
      <w:r w:rsidRPr="00894396">
        <w:rPr>
          <w:szCs w:val="32"/>
        </w:rPr>
        <w:t>Otrante</w:t>
      </w:r>
      <w:r w:rsidR="008D6F52">
        <w:rPr>
          <w:szCs w:val="32"/>
        </w:rPr>
        <w:t>.</w:t>
      </w:r>
    </w:p>
    <w:p w14:paraId="612C92B3" w14:textId="77777777" w:rsidR="008D6F52" w:rsidRDefault="008D6F52" w:rsidP="008D6F52">
      <w:pPr>
        <w:rPr>
          <w:szCs w:val="32"/>
        </w:rPr>
      </w:pPr>
      <w:r>
        <w:t>— </w:t>
      </w:r>
      <w:r w:rsidRPr="00894396">
        <w:rPr>
          <w:szCs w:val="32"/>
        </w:rPr>
        <w:t>Mon pauvre Armand</w:t>
      </w:r>
      <w:r>
        <w:rPr>
          <w:szCs w:val="32"/>
        </w:rPr>
        <w:t xml:space="preserve">, </w:t>
      </w:r>
      <w:r w:rsidRPr="00894396">
        <w:rPr>
          <w:szCs w:val="32"/>
        </w:rPr>
        <w:t>fit-elle</w:t>
      </w:r>
      <w:r>
        <w:rPr>
          <w:szCs w:val="32"/>
        </w:rPr>
        <w:t xml:space="preserve">, </w:t>
      </w:r>
      <w:r w:rsidRPr="00894396">
        <w:rPr>
          <w:szCs w:val="32"/>
        </w:rPr>
        <w:t>avec compassion</w:t>
      </w:r>
      <w:r>
        <w:rPr>
          <w:szCs w:val="32"/>
        </w:rPr>
        <w:t xml:space="preserve">, </w:t>
      </w:r>
      <w:r w:rsidRPr="00894396">
        <w:rPr>
          <w:szCs w:val="32"/>
        </w:rPr>
        <w:t>que pouvais-tu demander à un homme pareil</w:t>
      </w:r>
      <w:r>
        <w:rPr>
          <w:szCs w:val="32"/>
        </w:rPr>
        <w:t> ?</w:t>
      </w:r>
    </w:p>
    <w:p w14:paraId="01A58043" w14:textId="77777777" w:rsidR="008D6F52" w:rsidRDefault="008D6F52" w:rsidP="008D6F52">
      <w:pPr>
        <w:rPr>
          <w:szCs w:val="32"/>
        </w:rPr>
      </w:pPr>
      <w:r>
        <w:t>— </w:t>
      </w:r>
      <w:r w:rsidRPr="00894396">
        <w:rPr>
          <w:szCs w:val="32"/>
        </w:rPr>
        <w:t>Rien moins qu</w:t>
      </w:r>
      <w:r>
        <w:rPr>
          <w:szCs w:val="32"/>
        </w:rPr>
        <w:t>’</w:t>
      </w:r>
      <w:r w:rsidRPr="00894396">
        <w:rPr>
          <w:szCs w:val="32"/>
        </w:rPr>
        <w:t>une vie</w:t>
      </w:r>
      <w:r>
        <w:rPr>
          <w:szCs w:val="32"/>
        </w:rPr>
        <w:t xml:space="preserve">, </w:t>
      </w:r>
      <w:r w:rsidRPr="00894396">
        <w:rPr>
          <w:szCs w:val="32"/>
        </w:rPr>
        <w:t>répondit d</w:t>
      </w:r>
      <w:r>
        <w:rPr>
          <w:szCs w:val="32"/>
        </w:rPr>
        <w:t>’</w:t>
      </w:r>
      <w:r w:rsidRPr="00894396">
        <w:rPr>
          <w:szCs w:val="32"/>
        </w:rPr>
        <w:t>Hubert</w:t>
      </w:r>
      <w:r>
        <w:rPr>
          <w:szCs w:val="32"/>
        </w:rPr>
        <w:t xml:space="preserve">. </w:t>
      </w:r>
      <w:r w:rsidRPr="00894396">
        <w:rPr>
          <w:szCs w:val="32"/>
        </w:rPr>
        <w:t>Et je l</w:t>
      </w:r>
      <w:r>
        <w:rPr>
          <w:szCs w:val="32"/>
        </w:rPr>
        <w:t>’</w:t>
      </w:r>
      <w:r w:rsidRPr="00894396">
        <w:rPr>
          <w:szCs w:val="32"/>
        </w:rPr>
        <w:t>ai obtenue</w:t>
      </w:r>
      <w:r>
        <w:rPr>
          <w:szCs w:val="32"/>
        </w:rPr>
        <w:t xml:space="preserve">. </w:t>
      </w:r>
      <w:r w:rsidRPr="00894396">
        <w:rPr>
          <w:szCs w:val="32"/>
        </w:rPr>
        <w:t>Il le fallait</w:t>
      </w:r>
      <w:r>
        <w:rPr>
          <w:szCs w:val="32"/>
        </w:rPr>
        <w:t xml:space="preserve"> ! </w:t>
      </w:r>
      <w:r w:rsidRPr="00894396">
        <w:rPr>
          <w:szCs w:val="32"/>
        </w:rPr>
        <w:t>Mais il me semble que je ne pourrai jamais pardonner cette épreuve à l</w:t>
      </w:r>
      <w:r>
        <w:rPr>
          <w:szCs w:val="32"/>
        </w:rPr>
        <w:t>’</w:t>
      </w:r>
      <w:r w:rsidRPr="00894396">
        <w:rPr>
          <w:szCs w:val="32"/>
        </w:rPr>
        <w:t>homme que j</w:t>
      </w:r>
      <w:r>
        <w:rPr>
          <w:szCs w:val="32"/>
        </w:rPr>
        <w:t>’</w:t>
      </w:r>
      <w:r w:rsidRPr="00894396">
        <w:rPr>
          <w:szCs w:val="32"/>
        </w:rPr>
        <w:t>ai voulu sauver</w:t>
      </w:r>
      <w:r>
        <w:rPr>
          <w:szCs w:val="32"/>
        </w:rPr>
        <w:t>.</w:t>
      </w:r>
    </w:p>
    <w:p w14:paraId="4CD18DE4" w14:textId="77777777" w:rsidR="008D6F52" w:rsidRDefault="00000000" w:rsidP="008D6F52">
      <w:pPr>
        <w:rPr>
          <w:szCs w:val="32"/>
        </w:rPr>
      </w:pPr>
      <w:r w:rsidRPr="00894396">
        <w:rPr>
          <w:szCs w:val="32"/>
        </w:rPr>
        <w:t>Le général Féraud</w:t>
      </w:r>
      <w:r w:rsidR="008D6F52">
        <w:rPr>
          <w:szCs w:val="32"/>
        </w:rPr>
        <w:t xml:space="preserve">, </w:t>
      </w:r>
      <w:r w:rsidRPr="00894396">
        <w:rPr>
          <w:szCs w:val="32"/>
        </w:rPr>
        <w:t>parfaitement incapable de comprendre ce qui lui arrivait</w:t>
      </w:r>
      <w:r w:rsidR="008D6F52">
        <w:rPr>
          <w:szCs w:val="32"/>
        </w:rPr>
        <w:t xml:space="preserve"> (</w:t>
      </w:r>
      <w:r w:rsidRPr="00894396">
        <w:rPr>
          <w:szCs w:val="32"/>
        </w:rPr>
        <w:t>c</w:t>
      </w:r>
      <w:r w:rsidR="008D6F52">
        <w:rPr>
          <w:szCs w:val="32"/>
        </w:rPr>
        <w:t>’</w:t>
      </w:r>
      <w:r w:rsidRPr="00894396">
        <w:rPr>
          <w:szCs w:val="32"/>
        </w:rPr>
        <w:t>est le cas de la plupart d</w:t>
      </w:r>
      <w:r w:rsidR="008D6F52">
        <w:rPr>
          <w:szCs w:val="32"/>
        </w:rPr>
        <w:t>’</w:t>
      </w:r>
      <w:r w:rsidRPr="00894396">
        <w:rPr>
          <w:szCs w:val="32"/>
        </w:rPr>
        <w:t xml:space="preserve">entre </w:t>
      </w:r>
      <w:r w:rsidRPr="00894396">
        <w:rPr>
          <w:szCs w:val="32"/>
        </w:rPr>
        <w:lastRenderedPageBreak/>
        <w:t>nous</w:t>
      </w:r>
      <w:r w:rsidR="008D6F52">
        <w:rPr>
          <w:szCs w:val="32"/>
        </w:rPr>
        <w:t xml:space="preserve">), </w:t>
      </w:r>
      <w:r w:rsidRPr="00894396">
        <w:rPr>
          <w:szCs w:val="32"/>
        </w:rPr>
        <w:t>reçut du ministre de la Guerre l</w:t>
      </w:r>
      <w:r w:rsidR="008D6F52">
        <w:rPr>
          <w:szCs w:val="32"/>
        </w:rPr>
        <w:t>’</w:t>
      </w:r>
      <w:r w:rsidRPr="00894396">
        <w:rPr>
          <w:szCs w:val="32"/>
        </w:rPr>
        <w:t>ordre de se rendre sans délai dans une petite ville du centre de la France</w:t>
      </w:r>
      <w:r w:rsidR="008D6F52">
        <w:rPr>
          <w:szCs w:val="32"/>
        </w:rPr>
        <w:t xml:space="preserve">. </w:t>
      </w:r>
      <w:r w:rsidRPr="00894396">
        <w:rPr>
          <w:szCs w:val="32"/>
        </w:rPr>
        <w:t>Il donna libre cours à ses sentiments</w:t>
      </w:r>
      <w:r w:rsidR="008D6F52">
        <w:rPr>
          <w:szCs w:val="32"/>
        </w:rPr>
        <w:t xml:space="preserve">, </w:t>
      </w:r>
      <w:r w:rsidRPr="00894396">
        <w:rPr>
          <w:szCs w:val="32"/>
        </w:rPr>
        <w:t>avec roulements d</w:t>
      </w:r>
      <w:r w:rsidR="008D6F52">
        <w:rPr>
          <w:szCs w:val="32"/>
        </w:rPr>
        <w:t>’</w:t>
      </w:r>
      <w:r w:rsidRPr="00894396">
        <w:rPr>
          <w:szCs w:val="32"/>
        </w:rPr>
        <w:t>yeux furieux et sauvages grincements de dents</w:t>
      </w:r>
      <w:r w:rsidR="008D6F52">
        <w:rPr>
          <w:szCs w:val="32"/>
        </w:rPr>
        <w:t xml:space="preserve">. </w:t>
      </w:r>
      <w:r w:rsidRPr="00894396">
        <w:rPr>
          <w:szCs w:val="32"/>
        </w:rPr>
        <w:t>La cessation de l</w:t>
      </w:r>
      <w:r w:rsidR="008D6F52">
        <w:rPr>
          <w:szCs w:val="32"/>
        </w:rPr>
        <w:t>’</w:t>
      </w:r>
      <w:r w:rsidRPr="00894396">
        <w:rPr>
          <w:szCs w:val="32"/>
        </w:rPr>
        <w:t>état de guerre</w:t>
      </w:r>
      <w:r w:rsidR="008D6F52">
        <w:rPr>
          <w:szCs w:val="32"/>
        </w:rPr>
        <w:t xml:space="preserve">, </w:t>
      </w:r>
      <w:r w:rsidRPr="00894396">
        <w:rPr>
          <w:szCs w:val="32"/>
        </w:rPr>
        <w:t>seule condition d</w:t>
      </w:r>
      <w:r w:rsidR="008D6F52">
        <w:rPr>
          <w:szCs w:val="32"/>
        </w:rPr>
        <w:t>’</w:t>
      </w:r>
      <w:r w:rsidRPr="00894396">
        <w:rPr>
          <w:szCs w:val="32"/>
        </w:rPr>
        <w:t>existence qu</w:t>
      </w:r>
      <w:r w:rsidR="008D6F52">
        <w:rPr>
          <w:szCs w:val="32"/>
        </w:rPr>
        <w:t>’</w:t>
      </w:r>
      <w:r w:rsidRPr="00894396">
        <w:rPr>
          <w:szCs w:val="32"/>
        </w:rPr>
        <w:t>il eût encore connue</w:t>
      </w:r>
      <w:r w:rsidR="008D6F52">
        <w:rPr>
          <w:szCs w:val="32"/>
        </w:rPr>
        <w:t xml:space="preserve">, </w:t>
      </w:r>
      <w:r w:rsidRPr="00894396">
        <w:rPr>
          <w:szCs w:val="32"/>
        </w:rPr>
        <w:t>et l</w:t>
      </w:r>
      <w:r w:rsidR="008D6F52">
        <w:rPr>
          <w:szCs w:val="32"/>
        </w:rPr>
        <w:t>’</w:t>
      </w:r>
      <w:r w:rsidRPr="00894396">
        <w:rPr>
          <w:szCs w:val="32"/>
        </w:rPr>
        <w:t>affreuse perspective d</w:t>
      </w:r>
      <w:r w:rsidR="008D6F52">
        <w:rPr>
          <w:szCs w:val="32"/>
        </w:rPr>
        <w:t>’</w:t>
      </w:r>
      <w:r w:rsidRPr="00894396">
        <w:rPr>
          <w:szCs w:val="32"/>
        </w:rPr>
        <w:t>un monde en paix l</w:t>
      </w:r>
      <w:r w:rsidR="008D6F52">
        <w:rPr>
          <w:szCs w:val="32"/>
        </w:rPr>
        <w:t>’</w:t>
      </w:r>
      <w:r w:rsidRPr="00894396">
        <w:rPr>
          <w:szCs w:val="32"/>
        </w:rPr>
        <w:t>épouvantaient</w:t>
      </w:r>
      <w:r w:rsidR="008D6F52">
        <w:rPr>
          <w:szCs w:val="32"/>
        </w:rPr>
        <w:t xml:space="preserve">. </w:t>
      </w:r>
      <w:r w:rsidRPr="00894396">
        <w:rPr>
          <w:szCs w:val="32"/>
        </w:rPr>
        <w:t>Il gagna sa petite ville avec la conviction arrêtée qu</w:t>
      </w:r>
      <w:r w:rsidR="008D6F52">
        <w:rPr>
          <w:szCs w:val="32"/>
        </w:rPr>
        <w:t>’</w:t>
      </w:r>
      <w:r w:rsidRPr="00894396">
        <w:rPr>
          <w:szCs w:val="32"/>
        </w:rPr>
        <w:t>un tel état de choses ne pouvait durer</w:t>
      </w:r>
      <w:r w:rsidR="008D6F52">
        <w:rPr>
          <w:szCs w:val="32"/>
        </w:rPr>
        <w:t xml:space="preserve">. </w:t>
      </w:r>
      <w:r w:rsidRPr="00894396">
        <w:rPr>
          <w:szCs w:val="32"/>
        </w:rPr>
        <w:t>Il apprit</w:t>
      </w:r>
      <w:r w:rsidR="008D6F52">
        <w:rPr>
          <w:szCs w:val="32"/>
        </w:rPr>
        <w:t xml:space="preserve">, </w:t>
      </w:r>
      <w:r w:rsidRPr="00894396">
        <w:rPr>
          <w:szCs w:val="32"/>
        </w:rPr>
        <w:t>en arrivant dans sa nouvelle résidence</w:t>
      </w:r>
      <w:r w:rsidR="008D6F52">
        <w:rPr>
          <w:szCs w:val="32"/>
        </w:rPr>
        <w:t xml:space="preserve">, </w:t>
      </w:r>
      <w:r w:rsidRPr="00894396">
        <w:rPr>
          <w:szCs w:val="32"/>
        </w:rPr>
        <w:t>sa radiation des cadres de l</w:t>
      </w:r>
      <w:r w:rsidR="008D6F52">
        <w:rPr>
          <w:szCs w:val="32"/>
        </w:rPr>
        <w:t>’</w:t>
      </w:r>
      <w:r w:rsidRPr="00894396">
        <w:rPr>
          <w:szCs w:val="32"/>
        </w:rPr>
        <w:t>armée</w:t>
      </w:r>
      <w:r w:rsidR="008D6F52">
        <w:rPr>
          <w:szCs w:val="32"/>
        </w:rPr>
        <w:t xml:space="preserve">, </w:t>
      </w:r>
      <w:r w:rsidRPr="00894396">
        <w:rPr>
          <w:szCs w:val="32"/>
        </w:rPr>
        <w:t>et que l</w:t>
      </w:r>
      <w:r w:rsidR="008D6F52">
        <w:rPr>
          <w:szCs w:val="32"/>
        </w:rPr>
        <w:t>’</w:t>
      </w:r>
      <w:r w:rsidRPr="00894396">
        <w:rPr>
          <w:szCs w:val="32"/>
        </w:rPr>
        <w:t>octroi de sa pension</w:t>
      </w:r>
      <w:r w:rsidR="008D6F52">
        <w:rPr>
          <w:szCs w:val="32"/>
        </w:rPr>
        <w:t xml:space="preserve"> (</w:t>
      </w:r>
      <w:r w:rsidRPr="00894396">
        <w:rPr>
          <w:szCs w:val="32"/>
        </w:rPr>
        <w:t>calculée sur l</w:t>
      </w:r>
      <w:r w:rsidR="008D6F52">
        <w:rPr>
          <w:szCs w:val="32"/>
        </w:rPr>
        <w:t>’</w:t>
      </w:r>
      <w:r w:rsidRPr="00894396">
        <w:rPr>
          <w:szCs w:val="32"/>
        </w:rPr>
        <w:t>échelle du grade de colonel</w:t>
      </w:r>
      <w:r w:rsidR="008D6F52">
        <w:rPr>
          <w:szCs w:val="32"/>
        </w:rPr>
        <w:t xml:space="preserve">) </w:t>
      </w:r>
      <w:r w:rsidRPr="00894396">
        <w:rPr>
          <w:szCs w:val="32"/>
        </w:rPr>
        <w:t>dépendrait de la correction de sa conduite et des rapports favorables de la police</w:t>
      </w:r>
      <w:r w:rsidR="008D6F52">
        <w:rPr>
          <w:szCs w:val="32"/>
        </w:rPr>
        <w:t xml:space="preserve">. </w:t>
      </w:r>
      <w:r w:rsidRPr="00894396">
        <w:rPr>
          <w:szCs w:val="32"/>
        </w:rPr>
        <w:t>Ne plus faire partie de l</w:t>
      </w:r>
      <w:r w:rsidR="008D6F52">
        <w:rPr>
          <w:szCs w:val="32"/>
        </w:rPr>
        <w:t>’</w:t>
      </w:r>
      <w:r w:rsidRPr="00894396">
        <w:rPr>
          <w:szCs w:val="32"/>
        </w:rPr>
        <w:t>armée</w:t>
      </w:r>
      <w:r w:rsidR="008D6F52">
        <w:rPr>
          <w:szCs w:val="32"/>
        </w:rPr>
        <w:t xml:space="preserve"> ! </w:t>
      </w:r>
      <w:r w:rsidRPr="00894396">
        <w:rPr>
          <w:szCs w:val="32"/>
        </w:rPr>
        <w:t>Il se sentait singulièrement étranger à la terre</w:t>
      </w:r>
      <w:r w:rsidR="008D6F52">
        <w:rPr>
          <w:szCs w:val="32"/>
        </w:rPr>
        <w:t xml:space="preserve">, </w:t>
      </w:r>
      <w:r w:rsidRPr="00894396">
        <w:rPr>
          <w:szCs w:val="32"/>
        </w:rPr>
        <w:t>comme un esprit désincarné</w:t>
      </w:r>
      <w:r w:rsidR="008D6F52">
        <w:rPr>
          <w:szCs w:val="32"/>
        </w:rPr>
        <w:t xml:space="preserve">. </w:t>
      </w:r>
      <w:r w:rsidRPr="00894396">
        <w:rPr>
          <w:szCs w:val="32"/>
        </w:rPr>
        <w:t>Impossible de vivre dans de telles conditions</w:t>
      </w:r>
      <w:r w:rsidR="008D6F52">
        <w:rPr>
          <w:szCs w:val="32"/>
        </w:rPr>
        <w:t xml:space="preserve">. </w:t>
      </w:r>
      <w:r w:rsidRPr="00894396">
        <w:rPr>
          <w:szCs w:val="32"/>
        </w:rPr>
        <w:t>Pour commencer</w:t>
      </w:r>
      <w:r w:rsidR="008D6F52">
        <w:rPr>
          <w:szCs w:val="32"/>
        </w:rPr>
        <w:t xml:space="preserve">, </w:t>
      </w:r>
      <w:r w:rsidRPr="00894396">
        <w:rPr>
          <w:szCs w:val="32"/>
        </w:rPr>
        <w:t>il réagit par pure incrédulité</w:t>
      </w:r>
      <w:r w:rsidR="008D6F52">
        <w:rPr>
          <w:szCs w:val="32"/>
        </w:rPr>
        <w:t xml:space="preserve">. </w:t>
      </w:r>
      <w:r w:rsidRPr="00894396">
        <w:rPr>
          <w:szCs w:val="32"/>
        </w:rPr>
        <w:t>Cela ne pouvait pas être</w:t>
      </w:r>
      <w:r w:rsidR="008D6F52">
        <w:rPr>
          <w:szCs w:val="32"/>
        </w:rPr>
        <w:t xml:space="preserve"> ! </w:t>
      </w:r>
      <w:r w:rsidRPr="00894396">
        <w:rPr>
          <w:szCs w:val="32"/>
        </w:rPr>
        <w:t>Il attendait tonnerre</w:t>
      </w:r>
      <w:r w:rsidR="008D6F52">
        <w:rPr>
          <w:szCs w:val="32"/>
        </w:rPr>
        <w:t xml:space="preserve">, </w:t>
      </w:r>
      <w:r w:rsidRPr="00894396">
        <w:rPr>
          <w:szCs w:val="32"/>
        </w:rPr>
        <w:t>tremblements de terre et cataclysmes naturels</w:t>
      </w:r>
      <w:r w:rsidR="008D6F52">
        <w:rPr>
          <w:szCs w:val="32"/>
        </w:rPr>
        <w:t xml:space="preserve">, </w:t>
      </w:r>
      <w:r w:rsidRPr="00894396">
        <w:rPr>
          <w:szCs w:val="32"/>
        </w:rPr>
        <w:t>et ne vit rien venir</w:t>
      </w:r>
      <w:r w:rsidR="008D6F52">
        <w:rPr>
          <w:szCs w:val="32"/>
        </w:rPr>
        <w:t xml:space="preserve">. </w:t>
      </w:r>
      <w:r w:rsidRPr="00894396">
        <w:rPr>
          <w:szCs w:val="32"/>
        </w:rPr>
        <w:t>Le manteau de plomb d</w:t>
      </w:r>
      <w:r w:rsidR="008D6F52">
        <w:rPr>
          <w:szCs w:val="32"/>
        </w:rPr>
        <w:t>’</w:t>
      </w:r>
      <w:r w:rsidRPr="00894396">
        <w:rPr>
          <w:szCs w:val="32"/>
        </w:rPr>
        <w:t>une irrémédiable oisiveté tomba sur le général Féraud</w:t>
      </w:r>
      <w:r w:rsidR="008D6F52">
        <w:rPr>
          <w:szCs w:val="32"/>
        </w:rPr>
        <w:t xml:space="preserve">, </w:t>
      </w:r>
      <w:r w:rsidRPr="00894396">
        <w:rPr>
          <w:szCs w:val="32"/>
        </w:rPr>
        <w:t>qui</w:t>
      </w:r>
      <w:r w:rsidR="008D6F52">
        <w:rPr>
          <w:szCs w:val="32"/>
        </w:rPr>
        <w:t xml:space="preserve">, </w:t>
      </w:r>
      <w:r w:rsidRPr="00894396">
        <w:rPr>
          <w:szCs w:val="32"/>
        </w:rPr>
        <w:t>ne trouvant en lui aucune ressource</w:t>
      </w:r>
      <w:r w:rsidR="008D6F52">
        <w:rPr>
          <w:szCs w:val="32"/>
        </w:rPr>
        <w:t xml:space="preserve">, </w:t>
      </w:r>
      <w:r w:rsidRPr="00894396">
        <w:rPr>
          <w:szCs w:val="32"/>
        </w:rPr>
        <w:t>sombra dans un état d</w:t>
      </w:r>
      <w:r w:rsidR="008D6F52">
        <w:rPr>
          <w:szCs w:val="32"/>
        </w:rPr>
        <w:t>’</w:t>
      </w:r>
      <w:r w:rsidRPr="00894396">
        <w:rPr>
          <w:szCs w:val="32"/>
        </w:rPr>
        <w:t>hébétude terrifiante</w:t>
      </w:r>
      <w:r w:rsidR="008D6F52">
        <w:rPr>
          <w:szCs w:val="32"/>
        </w:rPr>
        <w:t xml:space="preserve">. </w:t>
      </w:r>
      <w:r w:rsidRPr="00894396">
        <w:rPr>
          <w:szCs w:val="32"/>
        </w:rPr>
        <w:t>Il parcourait les rues de la petite ville</w:t>
      </w:r>
      <w:r w:rsidR="008D6F52">
        <w:rPr>
          <w:szCs w:val="32"/>
        </w:rPr>
        <w:t xml:space="preserve">, </w:t>
      </w:r>
      <w:r w:rsidRPr="00894396">
        <w:rPr>
          <w:szCs w:val="32"/>
        </w:rPr>
        <w:t>en fixant devant lui des yeux sans éclat</w:t>
      </w:r>
      <w:r w:rsidR="008D6F52">
        <w:rPr>
          <w:szCs w:val="32"/>
        </w:rPr>
        <w:t xml:space="preserve">, </w:t>
      </w:r>
      <w:r w:rsidRPr="00894396">
        <w:rPr>
          <w:szCs w:val="32"/>
        </w:rPr>
        <w:t>et ne voyait pas les chapeaux levés sur son passage</w:t>
      </w:r>
      <w:r w:rsidR="008D6F52">
        <w:rPr>
          <w:szCs w:val="32"/>
        </w:rPr>
        <w:t xml:space="preserve"> ; </w:t>
      </w:r>
      <w:r w:rsidRPr="00894396">
        <w:rPr>
          <w:szCs w:val="32"/>
        </w:rPr>
        <w:t>les gens se poussaient du coude et chuchotaient</w:t>
      </w:r>
      <w:r w:rsidR="008D6F52">
        <w:rPr>
          <w:szCs w:val="32"/>
        </w:rPr>
        <w:t> :</w:t>
      </w:r>
    </w:p>
    <w:p w14:paraId="308762DE" w14:textId="77777777" w:rsidR="008D6F52" w:rsidRDefault="008D6F52" w:rsidP="008D6F52">
      <w:pPr>
        <w:rPr>
          <w:szCs w:val="32"/>
        </w:rPr>
      </w:pPr>
      <w:r>
        <w:t>— </w:t>
      </w:r>
      <w:r w:rsidRPr="00894396">
        <w:rPr>
          <w:szCs w:val="32"/>
        </w:rPr>
        <w:t>Regardez le pauvre général Féraud</w:t>
      </w:r>
      <w:r>
        <w:rPr>
          <w:szCs w:val="32"/>
        </w:rPr>
        <w:t xml:space="preserve">. </w:t>
      </w:r>
      <w:r w:rsidRPr="00894396">
        <w:rPr>
          <w:szCs w:val="32"/>
        </w:rPr>
        <w:t>Il a le cœur brisé</w:t>
      </w:r>
      <w:r>
        <w:rPr>
          <w:szCs w:val="32"/>
        </w:rPr>
        <w:t xml:space="preserve">. </w:t>
      </w:r>
      <w:r w:rsidRPr="00894396">
        <w:rPr>
          <w:szCs w:val="32"/>
        </w:rPr>
        <w:t>Voyez comme il aimait l</w:t>
      </w:r>
      <w:r>
        <w:rPr>
          <w:szCs w:val="32"/>
        </w:rPr>
        <w:t>’</w:t>
      </w:r>
      <w:r w:rsidRPr="00894396">
        <w:rPr>
          <w:szCs w:val="32"/>
        </w:rPr>
        <w:t>Empereur</w:t>
      </w:r>
      <w:r>
        <w:rPr>
          <w:szCs w:val="32"/>
        </w:rPr>
        <w:t>.</w:t>
      </w:r>
    </w:p>
    <w:p w14:paraId="7FA3FD73" w14:textId="77777777" w:rsidR="008D6F52" w:rsidRDefault="00000000" w:rsidP="008D6F52">
      <w:pPr>
        <w:rPr>
          <w:szCs w:val="32"/>
        </w:rPr>
      </w:pPr>
      <w:r w:rsidRPr="00894396">
        <w:rPr>
          <w:szCs w:val="32"/>
        </w:rPr>
        <w:t>Les autres ruines de la tempête napoléonienne se groupaient avec un respect infini autour du général Féraud</w:t>
      </w:r>
      <w:r w:rsidR="008D6F52">
        <w:rPr>
          <w:szCs w:val="32"/>
        </w:rPr>
        <w:t xml:space="preserve">. </w:t>
      </w:r>
      <w:r w:rsidRPr="00894396">
        <w:rPr>
          <w:szCs w:val="32"/>
        </w:rPr>
        <w:t>Il se croyait lui-même le cœur broyé par le chagrin</w:t>
      </w:r>
      <w:r w:rsidR="008D6F52">
        <w:rPr>
          <w:szCs w:val="32"/>
        </w:rPr>
        <w:t xml:space="preserve">. </w:t>
      </w:r>
      <w:r w:rsidRPr="00894396">
        <w:rPr>
          <w:szCs w:val="32"/>
        </w:rPr>
        <w:t>Il éprouvait</w:t>
      </w:r>
      <w:r w:rsidR="008D6F52">
        <w:rPr>
          <w:szCs w:val="32"/>
        </w:rPr>
        <w:t xml:space="preserve">, </w:t>
      </w:r>
      <w:r w:rsidRPr="00894396">
        <w:rPr>
          <w:szCs w:val="32"/>
        </w:rPr>
        <w:t>en succession rapide</w:t>
      </w:r>
      <w:r w:rsidR="008D6F52">
        <w:rPr>
          <w:szCs w:val="32"/>
        </w:rPr>
        <w:t xml:space="preserve">, </w:t>
      </w:r>
      <w:r w:rsidRPr="00894396">
        <w:rPr>
          <w:szCs w:val="32"/>
        </w:rPr>
        <w:t>des besoins de pleurer</w:t>
      </w:r>
      <w:r w:rsidR="008D6F52">
        <w:rPr>
          <w:szCs w:val="32"/>
        </w:rPr>
        <w:t xml:space="preserve">, </w:t>
      </w:r>
      <w:r w:rsidRPr="00894396">
        <w:rPr>
          <w:szCs w:val="32"/>
        </w:rPr>
        <w:t>de hurler</w:t>
      </w:r>
      <w:r w:rsidR="008D6F52">
        <w:rPr>
          <w:szCs w:val="32"/>
        </w:rPr>
        <w:t xml:space="preserve">, </w:t>
      </w:r>
      <w:r w:rsidRPr="00894396">
        <w:rPr>
          <w:szCs w:val="32"/>
        </w:rPr>
        <w:t>de se mordre les poings jusqu</w:t>
      </w:r>
      <w:r w:rsidR="008D6F52">
        <w:rPr>
          <w:szCs w:val="32"/>
        </w:rPr>
        <w:t>’</w:t>
      </w:r>
      <w:r w:rsidRPr="00894396">
        <w:rPr>
          <w:szCs w:val="32"/>
        </w:rPr>
        <w:t>au sang</w:t>
      </w:r>
      <w:r w:rsidR="008D6F52">
        <w:rPr>
          <w:szCs w:val="32"/>
        </w:rPr>
        <w:t xml:space="preserve">, </w:t>
      </w:r>
      <w:r w:rsidRPr="00894396">
        <w:rPr>
          <w:szCs w:val="32"/>
        </w:rPr>
        <w:t>de passer des journées entières sur son lit</w:t>
      </w:r>
      <w:r w:rsidR="008D6F52">
        <w:rPr>
          <w:szCs w:val="32"/>
        </w:rPr>
        <w:t xml:space="preserve">, </w:t>
      </w:r>
      <w:r w:rsidRPr="00894396">
        <w:rPr>
          <w:szCs w:val="32"/>
        </w:rPr>
        <w:t>la tête sous l</w:t>
      </w:r>
      <w:r w:rsidR="008D6F52">
        <w:rPr>
          <w:szCs w:val="32"/>
        </w:rPr>
        <w:t>’</w:t>
      </w:r>
      <w:r w:rsidRPr="00894396">
        <w:rPr>
          <w:szCs w:val="32"/>
        </w:rPr>
        <w:t>oreiller</w:t>
      </w:r>
      <w:r w:rsidR="008D6F52">
        <w:rPr>
          <w:szCs w:val="32"/>
        </w:rPr>
        <w:t xml:space="preserve">. </w:t>
      </w:r>
      <w:r w:rsidRPr="00894396">
        <w:rPr>
          <w:szCs w:val="32"/>
        </w:rPr>
        <w:t>À vrai dire</w:t>
      </w:r>
      <w:r w:rsidR="008D6F52">
        <w:rPr>
          <w:szCs w:val="32"/>
        </w:rPr>
        <w:t xml:space="preserve">, </w:t>
      </w:r>
      <w:r w:rsidRPr="00894396">
        <w:rPr>
          <w:szCs w:val="32"/>
        </w:rPr>
        <w:t>cela n</w:t>
      </w:r>
      <w:r w:rsidR="008D6F52">
        <w:rPr>
          <w:szCs w:val="32"/>
        </w:rPr>
        <w:t>’</w:t>
      </w:r>
      <w:r w:rsidRPr="00894396">
        <w:rPr>
          <w:szCs w:val="32"/>
        </w:rPr>
        <w:t>était que de l</w:t>
      </w:r>
      <w:r w:rsidR="008D6F52">
        <w:rPr>
          <w:szCs w:val="32"/>
        </w:rPr>
        <w:t>’</w:t>
      </w:r>
      <w:r w:rsidRPr="00894396">
        <w:rPr>
          <w:szCs w:val="32"/>
        </w:rPr>
        <w:t>ennui</w:t>
      </w:r>
      <w:r w:rsidR="008D6F52">
        <w:rPr>
          <w:szCs w:val="32"/>
        </w:rPr>
        <w:t xml:space="preserve">, </w:t>
      </w:r>
      <w:r w:rsidRPr="00894396">
        <w:rPr>
          <w:szCs w:val="32"/>
        </w:rPr>
        <w:t>l</w:t>
      </w:r>
      <w:r w:rsidR="008D6F52">
        <w:rPr>
          <w:szCs w:val="32"/>
        </w:rPr>
        <w:t>’</w:t>
      </w:r>
      <w:r w:rsidRPr="00894396">
        <w:rPr>
          <w:szCs w:val="32"/>
        </w:rPr>
        <w:t>angoisse d</w:t>
      </w:r>
      <w:r w:rsidR="008D6F52">
        <w:rPr>
          <w:szCs w:val="32"/>
        </w:rPr>
        <w:t>’</w:t>
      </w:r>
      <w:r w:rsidRPr="00894396">
        <w:rPr>
          <w:szCs w:val="32"/>
        </w:rPr>
        <w:t>une immense</w:t>
      </w:r>
      <w:r w:rsidR="008D6F52">
        <w:rPr>
          <w:szCs w:val="32"/>
        </w:rPr>
        <w:t xml:space="preserve">, </w:t>
      </w:r>
      <w:r w:rsidRPr="00894396">
        <w:rPr>
          <w:szCs w:val="32"/>
        </w:rPr>
        <w:t>d</w:t>
      </w:r>
      <w:r w:rsidR="008D6F52">
        <w:rPr>
          <w:szCs w:val="32"/>
        </w:rPr>
        <w:t>’</w:t>
      </w:r>
      <w:r w:rsidRPr="00894396">
        <w:rPr>
          <w:szCs w:val="32"/>
        </w:rPr>
        <w:t xml:space="preserve">une </w:t>
      </w:r>
      <w:r w:rsidRPr="00894396">
        <w:rPr>
          <w:szCs w:val="32"/>
        </w:rPr>
        <w:lastRenderedPageBreak/>
        <w:t>indescriptible</w:t>
      </w:r>
      <w:r w:rsidR="008D6F52">
        <w:rPr>
          <w:szCs w:val="32"/>
        </w:rPr>
        <w:t xml:space="preserve">, </w:t>
      </w:r>
      <w:r w:rsidRPr="00894396">
        <w:rPr>
          <w:szCs w:val="32"/>
        </w:rPr>
        <w:t>d</w:t>
      </w:r>
      <w:r w:rsidR="008D6F52">
        <w:rPr>
          <w:szCs w:val="32"/>
        </w:rPr>
        <w:t>’</w:t>
      </w:r>
      <w:r w:rsidRPr="00894396">
        <w:rPr>
          <w:szCs w:val="32"/>
        </w:rPr>
        <w:t>une inconcevable nostalgie</w:t>
      </w:r>
      <w:r w:rsidR="008D6F52">
        <w:rPr>
          <w:szCs w:val="32"/>
        </w:rPr>
        <w:t xml:space="preserve">. </w:t>
      </w:r>
      <w:r w:rsidRPr="00894396">
        <w:rPr>
          <w:szCs w:val="32"/>
        </w:rPr>
        <w:t>Son incapacité à comprendre la nature désespérée et définitive de son mal le sauva du suicide</w:t>
      </w:r>
      <w:r w:rsidR="008D6F52">
        <w:rPr>
          <w:szCs w:val="32"/>
        </w:rPr>
        <w:t xml:space="preserve">. </w:t>
      </w:r>
      <w:r w:rsidRPr="00894396">
        <w:rPr>
          <w:szCs w:val="32"/>
        </w:rPr>
        <w:t>L</w:t>
      </w:r>
      <w:r w:rsidR="008D6F52">
        <w:rPr>
          <w:szCs w:val="32"/>
        </w:rPr>
        <w:t>’</w:t>
      </w:r>
      <w:r w:rsidRPr="00894396">
        <w:rPr>
          <w:szCs w:val="32"/>
        </w:rPr>
        <w:t>idée ne l</w:t>
      </w:r>
      <w:r w:rsidR="008D6F52">
        <w:rPr>
          <w:szCs w:val="32"/>
        </w:rPr>
        <w:t>’</w:t>
      </w:r>
      <w:r w:rsidRPr="00894396">
        <w:rPr>
          <w:szCs w:val="32"/>
        </w:rPr>
        <w:t>en effleura jamais</w:t>
      </w:r>
      <w:r w:rsidR="008D6F52">
        <w:rPr>
          <w:szCs w:val="32"/>
        </w:rPr>
        <w:t xml:space="preserve">. </w:t>
      </w:r>
      <w:r w:rsidRPr="00894396">
        <w:rPr>
          <w:szCs w:val="32"/>
        </w:rPr>
        <w:t>Il perdit seulement l</w:t>
      </w:r>
      <w:r w:rsidR="008D6F52">
        <w:rPr>
          <w:szCs w:val="32"/>
        </w:rPr>
        <w:t>’</w:t>
      </w:r>
      <w:r w:rsidRPr="00894396">
        <w:rPr>
          <w:szCs w:val="32"/>
        </w:rPr>
        <w:t>appétit</w:t>
      </w:r>
      <w:r w:rsidR="008D6F52">
        <w:rPr>
          <w:szCs w:val="32"/>
        </w:rPr>
        <w:t xml:space="preserve">, </w:t>
      </w:r>
      <w:r w:rsidRPr="00894396">
        <w:rPr>
          <w:szCs w:val="32"/>
        </w:rPr>
        <w:t>et la difficulté qu</w:t>
      </w:r>
      <w:r w:rsidR="008D6F52">
        <w:rPr>
          <w:szCs w:val="32"/>
        </w:rPr>
        <w:t>’</w:t>
      </w:r>
      <w:r w:rsidRPr="00894396">
        <w:rPr>
          <w:szCs w:val="32"/>
        </w:rPr>
        <w:t>il éprouvait à exprimer son accablement</w:t>
      </w:r>
      <w:r w:rsidR="008D6F52">
        <w:rPr>
          <w:szCs w:val="32"/>
        </w:rPr>
        <w:t xml:space="preserve"> (</w:t>
      </w:r>
      <w:r w:rsidRPr="00894396">
        <w:rPr>
          <w:szCs w:val="32"/>
        </w:rPr>
        <w:t>les plus furieux jurons n</w:t>
      </w:r>
      <w:r w:rsidR="008D6F52">
        <w:rPr>
          <w:szCs w:val="32"/>
        </w:rPr>
        <w:t>’</w:t>
      </w:r>
      <w:r w:rsidRPr="00894396">
        <w:rPr>
          <w:szCs w:val="32"/>
        </w:rPr>
        <w:t>y réussissaient pas</w:t>
      </w:r>
      <w:r w:rsidR="008D6F52">
        <w:rPr>
          <w:szCs w:val="32"/>
        </w:rPr>
        <w:t xml:space="preserve">) </w:t>
      </w:r>
      <w:r w:rsidRPr="00894396">
        <w:rPr>
          <w:szCs w:val="32"/>
        </w:rPr>
        <w:t>le réduisit au silence</w:t>
      </w:r>
      <w:r w:rsidR="008D6F52">
        <w:rPr>
          <w:szCs w:val="32"/>
        </w:rPr>
        <w:t xml:space="preserve">, </w:t>
      </w:r>
      <w:r w:rsidRPr="00894396">
        <w:rPr>
          <w:szCs w:val="32"/>
        </w:rPr>
        <w:t>sorte de mort pour un tempérament méridional</w:t>
      </w:r>
      <w:r w:rsidR="008D6F52">
        <w:rPr>
          <w:szCs w:val="32"/>
        </w:rPr>
        <w:t>.</w:t>
      </w:r>
    </w:p>
    <w:p w14:paraId="7C77FA00" w14:textId="77777777" w:rsidR="008D6F52" w:rsidRDefault="00000000" w:rsidP="008D6F52">
      <w:pPr>
        <w:rPr>
          <w:szCs w:val="32"/>
        </w:rPr>
      </w:pPr>
      <w:r w:rsidRPr="00894396">
        <w:rPr>
          <w:szCs w:val="32"/>
        </w:rPr>
        <w:t>Grande fut donc la sensation parmi les anciens militaires</w:t>
      </w:r>
      <w:r w:rsidR="008D6F52">
        <w:rPr>
          <w:szCs w:val="32"/>
        </w:rPr>
        <w:t xml:space="preserve">, </w:t>
      </w:r>
      <w:r w:rsidRPr="00894396">
        <w:rPr>
          <w:szCs w:val="32"/>
        </w:rPr>
        <w:t>habitués d</w:t>
      </w:r>
      <w:r w:rsidR="008D6F52">
        <w:rPr>
          <w:szCs w:val="32"/>
        </w:rPr>
        <w:t>’</w:t>
      </w:r>
      <w:r w:rsidRPr="00894396">
        <w:rPr>
          <w:szCs w:val="32"/>
        </w:rPr>
        <w:t>un petit café infesté de mouches</w:t>
      </w:r>
      <w:r w:rsidR="008D6F52">
        <w:rPr>
          <w:szCs w:val="32"/>
        </w:rPr>
        <w:t xml:space="preserve">, </w:t>
      </w:r>
      <w:r w:rsidRPr="00894396">
        <w:rPr>
          <w:szCs w:val="32"/>
        </w:rPr>
        <w:t>quand par un lourd après-midi</w:t>
      </w:r>
      <w:r w:rsidR="008D6F52">
        <w:rPr>
          <w:szCs w:val="32"/>
        </w:rPr>
        <w:t>, « </w:t>
      </w:r>
      <w:r w:rsidRPr="00894396">
        <w:rPr>
          <w:szCs w:val="32"/>
        </w:rPr>
        <w:t>ce pauvre général Féraud</w:t>
      </w:r>
      <w:r w:rsidR="008D6F52">
        <w:rPr>
          <w:szCs w:val="32"/>
        </w:rPr>
        <w:t> »</w:t>
      </w:r>
      <w:r w:rsidRPr="00894396">
        <w:rPr>
          <w:szCs w:val="32"/>
        </w:rPr>
        <w:t xml:space="preserve"> lâcha tout à coup une bordée de jurons formidables</w:t>
      </w:r>
      <w:r w:rsidR="008D6F52">
        <w:rPr>
          <w:szCs w:val="32"/>
        </w:rPr>
        <w:t>.</w:t>
      </w:r>
    </w:p>
    <w:p w14:paraId="31D1F85C" w14:textId="77777777" w:rsidR="008D6F52" w:rsidRDefault="00000000" w:rsidP="008D6F52">
      <w:pPr>
        <w:rPr>
          <w:szCs w:val="32"/>
        </w:rPr>
      </w:pPr>
      <w:r w:rsidRPr="00894396">
        <w:rPr>
          <w:szCs w:val="32"/>
        </w:rPr>
        <w:t>Tranquillement assis dans un coin privilégié</w:t>
      </w:r>
      <w:r w:rsidR="008D6F52">
        <w:rPr>
          <w:szCs w:val="32"/>
        </w:rPr>
        <w:t xml:space="preserve">, </w:t>
      </w:r>
      <w:r w:rsidRPr="00894396">
        <w:rPr>
          <w:szCs w:val="32"/>
        </w:rPr>
        <w:t>il parcourait les gazettes de Paris</w:t>
      </w:r>
      <w:r w:rsidR="008D6F52">
        <w:rPr>
          <w:szCs w:val="32"/>
        </w:rPr>
        <w:t xml:space="preserve">, </w:t>
      </w:r>
      <w:r w:rsidRPr="00894396">
        <w:rPr>
          <w:szCs w:val="32"/>
        </w:rPr>
        <w:t>avec l</w:t>
      </w:r>
      <w:r w:rsidR="008D6F52">
        <w:rPr>
          <w:szCs w:val="32"/>
        </w:rPr>
        <w:t>’</w:t>
      </w:r>
      <w:r w:rsidRPr="00894396">
        <w:rPr>
          <w:szCs w:val="32"/>
        </w:rPr>
        <w:t>intérêt qu</w:t>
      </w:r>
      <w:r w:rsidR="008D6F52">
        <w:rPr>
          <w:szCs w:val="32"/>
        </w:rPr>
        <w:t>’</w:t>
      </w:r>
      <w:r w:rsidRPr="00894396">
        <w:rPr>
          <w:szCs w:val="32"/>
        </w:rPr>
        <w:t>un condamné pourrait apporter</w:t>
      </w:r>
      <w:r w:rsidR="008D6F52">
        <w:rPr>
          <w:szCs w:val="32"/>
        </w:rPr>
        <w:t xml:space="preserve">, </w:t>
      </w:r>
      <w:r w:rsidRPr="00894396">
        <w:rPr>
          <w:szCs w:val="32"/>
        </w:rPr>
        <w:t>la veille de son exécution</w:t>
      </w:r>
      <w:r w:rsidR="008D6F52">
        <w:rPr>
          <w:szCs w:val="32"/>
        </w:rPr>
        <w:t xml:space="preserve">, </w:t>
      </w:r>
      <w:r w:rsidRPr="00894396">
        <w:rPr>
          <w:szCs w:val="32"/>
        </w:rPr>
        <w:t>aux nouvelles du jour</w:t>
      </w:r>
      <w:r w:rsidR="008D6F52">
        <w:rPr>
          <w:szCs w:val="32"/>
        </w:rPr>
        <w:t xml:space="preserve">. </w:t>
      </w:r>
      <w:r w:rsidRPr="00894396">
        <w:rPr>
          <w:szCs w:val="32"/>
        </w:rPr>
        <w:t>Un groupe de figures bronzées et martiales</w:t>
      </w:r>
      <w:r w:rsidR="008D6F52">
        <w:rPr>
          <w:szCs w:val="32"/>
        </w:rPr>
        <w:t xml:space="preserve">, </w:t>
      </w:r>
      <w:r w:rsidRPr="00894396">
        <w:rPr>
          <w:szCs w:val="32"/>
        </w:rPr>
        <w:t>dont l</w:t>
      </w:r>
      <w:r w:rsidR="008D6F52">
        <w:rPr>
          <w:szCs w:val="32"/>
        </w:rPr>
        <w:t>’</w:t>
      </w:r>
      <w:r w:rsidRPr="00894396">
        <w:rPr>
          <w:szCs w:val="32"/>
        </w:rPr>
        <w:t>une n</w:t>
      </w:r>
      <w:r w:rsidR="008D6F52">
        <w:rPr>
          <w:szCs w:val="32"/>
        </w:rPr>
        <w:t>’</w:t>
      </w:r>
      <w:r w:rsidRPr="00894396">
        <w:rPr>
          <w:szCs w:val="32"/>
        </w:rPr>
        <w:t>avait qu</w:t>
      </w:r>
      <w:r w:rsidR="008D6F52">
        <w:rPr>
          <w:szCs w:val="32"/>
        </w:rPr>
        <w:t>’</w:t>
      </w:r>
      <w:r w:rsidRPr="00894396">
        <w:rPr>
          <w:szCs w:val="32"/>
        </w:rPr>
        <w:t>un œil et une autre montrait un nez à demi gelé en Russie</w:t>
      </w:r>
      <w:r w:rsidR="008D6F52">
        <w:rPr>
          <w:szCs w:val="32"/>
        </w:rPr>
        <w:t xml:space="preserve">, </w:t>
      </w:r>
      <w:r w:rsidRPr="00894396">
        <w:rPr>
          <w:szCs w:val="32"/>
        </w:rPr>
        <w:t>l</w:t>
      </w:r>
      <w:r w:rsidR="008D6F52">
        <w:rPr>
          <w:szCs w:val="32"/>
        </w:rPr>
        <w:t>’</w:t>
      </w:r>
      <w:r w:rsidRPr="00894396">
        <w:rPr>
          <w:szCs w:val="32"/>
        </w:rPr>
        <w:t>entourèrent avec sollicitude</w:t>
      </w:r>
      <w:r w:rsidR="008D6F52">
        <w:rPr>
          <w:szCs w:val="32"/>
        </w:rPr>
        <w:t> :</w:t>
      </w:r>
    </w:p>
    <w:p w14:paraId="0E9F90E8" w14:textId="77777777" w:rsidR="008D6F52" w:rsidRDefault="008D6F52" w:rsidP="008D6F52">
      <w:pPr>
        <w:rPr>
          <w:szCs w:val="32"/>
        </w:rPr>
      </w:pPr>
      <w:r>
        <w:t>— </w:t>
      </w:r>
      <w:r w:rsidRPr="00894396">
        <w:rPr>
          <w:szCs w:val="32"/>
        </w:rPr>
        <w:t>Qu</w:t>
      </w:r>
      <w:r>
        <w:rPr>
          <w:szCs w:val="32"/>
        </w:rPr>
        <w:t>’</w:t>
      </w:r>
      <w:r w:rsidRPr="00894396">
        <w:rPr>
          <w:szCs w:val="32"/>
        </w:rPr>
        <w:t>y a-t-il</w:t>
      </w:r>
      <w:r>
        <w:rPr>
          <w:szCs w:val="32"/>
        </w:rPr>
        <w:t xml:space="preserve">, </w:t>
      </w:r>
      <w:r w:rsidRPr="00894396">
        <w:rPr>
          <w:szCs w:val="32"/>
        </w:rPr>
        <w:t>général</w:t>
      </w:r>
      <w:r>
        <w:rPr>
          <w:szCs w:val="32"/>
        </w:rPr>
        <w:t> ?</w:t>
      </w:r>
    </w:p>
    <w:p w14:paraId="42537080" w14:textId="77777777" w:rsidR="008D6F52" w:rsidRDefault="00000000" w:rsidP="008D6F52">
      <w:pPr>
        <w:rPr>
          <w:szCs w:val="32"/>
        </w:rPr>
      </w:pPr>
      <w:r w:rsidRPr="00894396">
        <w:rPr>
          <w:szCs w:val="32"/>
        </w:rPr>
        <w:t>Très droit</w:t>
      </w:r>
      <w:r w:rsidR="008D6F52">
        <w:rPr>
          <w:szCs w:val="32"/>
        </w:rPr>
        <w:t xml:space="preserve">, </w:t>
      </w:r>
      <w:r w:rsidRPr="00894396">
        <w:rPr>
          <w:szCs w:val="32"/>
        </w:rPr>
        <w:t>le général Féraud tenait la feuille pliée à bout de bras</w:t>
      </w:r>
      <w:r w:rsidR="008D6F52">
        <w:rPr>
          <w:szCs w:val="32"/>
        </w:rPr>
        <w:t xml:space="preserve">, </w:t>
      </w:r>
      <w:r w:rsidRPr="00894396">
        <w:rPr>
          <w:szCs w:val="32"/>
        </w:rPr>
        <w:t>pour en mieux distinguer les petits caractères</w:t>
      </w:r>
      <w:r w:rsidR="008D6F52">
        <w:rPr>
          <w:szCs w:val="32"/>
        </w:rPr>
        <w:t xml:space="preserve">. </w:t>
      </w:r>
      <w:r w:rsidRPr="00894396">
        <w:rPr>
          <w:szCs w:val="32"/>
        </w:rPr>
        <w:t>Il lut et relut la nouvelle qui avait déterminé ce que l</w:t>
      </w:r>
      <w:r w:rsidR="008D6F52">
        <w:rPr>
          <w:szCs w:val="32"/>
        </w:rPr>
        <w:t>’</w:t>
      </w:r>
      <w:r w:rsidRPr="00894396">
        <w:rPr>
          <w:szCs w:val="32"/>
        </w:rPr>
        <w:t>on pourrait appeler sa résurrection</w:t>
      </w:r>
      <w:r w:rsidR="008D6F52">
        <w:rPr>
          <w:szCs w:val="32"/>
        </w:rPr>
        <w:t>.</w:t>
      </w:r>
    </w:p>
    <w:p w14:paraId="716AF271" w14:textId="24DF6601" w:rsidR="008D6F52" w:rsidRDefault="008D6F52" w:rsidP="008D6F52">
      <w:pPr>
        <w:rPr>
          <w:i/>
          <w:iCs/>
          <w:szCs w:val="32"/>
        </w:rPr>
      </w:pPr>
      <w:r>
        <w:t>— </w:t>
      </w:r>
      <w:r w:rsidRPr="00894396">
        <w:rPr>
          <w:i/>
          <w:iCs/>
          <w:szCs w:val="32"/>
        </w:rPr>
        <w:t>Nous apprenons que le général d</w:t>
      </w:r>
      <w:r>
        <w:rPr>
          <w:i/>
          <w:iCs/>
          <w:szCs w:val="32"/>
        </w:rPr>
        <w:t>’</w:t>
      </w:r>
      <w:r w:rsidRPr="00894396">
        <w:rPr>
          <w:i/>
          <w:iCs/>
          <w:szCs w:val="32"/>
        </w:rPr>
        <w:t>Hubert</w:t>
      </w:r>
      <w:r>
        <w:rPr>
          <w:i/>
          <w:iCs/>
          <w:szCs w:val="32"/>
        </w:rPr>
        <w:t xml:space="preserve">, </w:t>
      </w:r>
      <w:r w:rsidRPr="00894396">
        <w:rPr>
          <w:i/>
          <w:iCs/>
          <w:szCs w:val="32"/>
        </w:rPr>
        <w:t>actuellement en congé de convalescence dans le Midi</w:t>
      </w:r>
      <w:r>
        <w:rPr>
          <w:i/>
          <w:iCs/>
          <w:szCs w:val="32"/>
        </w:rPr>
        <w:t xml:space="preserve">, </w:t>
      </w:r>
      <w:r w:rsidRPr="00894396">
        <w:rPr>
          <w:i/>
          <w:iCs/>
          <w:szCs w:val="32"/>
        </w:rPr>
        <w:t xml:space="preserve">va être appelé au commandement de la </w:t>
      </w:r>
      <w:r w:rsidRPr="00894396">
        <w:rPr>
          <w:szCs w:val="32"/>
        </w:rPr>
        <w:t>5</w:t>
      </w:r>
      <w:r w:rsidRPr="008D6F52">
        <w:rPr>
          <w:szCs w:val="32"/>
          <w:vertAlign w:val="superscript"/>
        </w:rPr>
        <w:t>e</w:t>
      </w:r>
      <w:r w:rsidRPr="00894396">
        <w:rPr>
          <w:szCs w:val="32"/>
        </w:rPr>
        <w:t xml:space="preserve"> </w:t>
      </w:r>
      <w:r w:rsidRPr="00894396">
        <w:rPr>
          <w:i/>
          <w:iCs/>
          <w:szCs w:val="32"/>
        </w:rPr>
        <w:t>brigade de cavalerie</w:t>
      </w:r>
      <w:r>
        <w:rPr>
          <w:i/>
          <w:iCs/>
          <w:szCs w:val="32"/>
        </w:rPr>
        <w:t xml:space="preserve">, </w:t>
      </w:r>
      <w:r w:rsidRPr="00894396">
        <w:rPr>
          <w:i/>
          <w:iCs/>
          <w:szCs w:val="32"/>
        </w:rPr>
        <w:t>à</w:t>
      </w:r>
      <w:r>
        <w:rPr>
          <w:i/>
          <w:iCs/>
          <w:szCs w:val="32"/>
        </w:rPr>
        <w:t>…</w:t>
      </w:r>
    </w:p>
    <w:p w14:paraId="755D4C6E" w14:textId="77777777" w:rsidR="008D6F52" w:rsidRDefault="00000000" w:rsidP="008D6F52">
      <w:pPr>
        <w:rPr>
          <w:szCs w:val="32"/>
        </w:rPr>
      </w:pPr>
      <w:r w:rsidRPr="00894396">
        <w:rPr>
          <w:szCs w:val="32"/>
        </w:rPr>
        <w:t>Il laissa tomber le journal</w:t>
      </w:r>
      <w:r w:rsidR="008D6F52">
        <w:rPr>
          <w:szCs w:val="32"/>
        </w:rPr>
        <w:t xml:space="preserve">, </w:t>
      </w:r>
      <w:r w:rsidRPr="00894396">
        <w:rPr>
          <w:szCs w:val="32"/>
        </w:rPr>
        <w:t>avec accablement</w:t>
      </w:r>
      <w:r w:rsidR="008D6F52">
        <w:rPr>
          <w:szCs w:val="32"/>
        </w:rPr>
        <w:t>… « </w:t>
      </w:r>
      <w:r w:rsidRPr="00894396">
        <w:rPr>
          <w:szCs w:val="32"/>
        </w:rPr>
        <w:t>Appelé au commandement</w:t>
      </w:r>
      <w:r w:rsidR="008D6F52">
        <w:rPr>
          <w:szCs w:val="32"/>
        </w:rPr>
        <w:t>… »</w:t>
      </w:r>
      <w:r w:rsidRPr="00894396">
        <w:rPr>
          <w:szCs w:val="32"/>
        </w:rPr>
        <w:t xml:space="preserve"> puis se frappant violemment le front</w:t>
      </w:r>
      <w:r w:rsidR="008D6F52">
        <w:rPr>
          <w:szCs w:val="32"/>
        </w:rPr>
        <w:t> :</w:t>
      </w:r>
    </w:p>
    <w:p w14:paraId="0F268540" w14:textId="77777777" w:rsidR="008D6F52" w:rsidRDefault="008D6F52" w:rsidP="008D6F52">
      <w:pPr>
        <w:rPr>
          <w:szCs w:val="32"/>
        </w:rPr>
      </w:pPr>
      <w:r>
        <w:t>— </w:t>
      </w:r>
      <w:r w:rsidRPr="00894396">
        <w:rPr>
          <w:szCs w:val="32"/>
        </w:rPr>
        <w:t>Je l</w:t>
      </w:r>
      <w:r>
        <w:rPr>
          <w:szCs w:val="32"/>
        </w:rPr>
        <w:t>’</w:t>
      </w:r>
      <w:r w:rsidRPr="00894396">
        <w:rPr>
          <w:szCs w:val="32"/>
        </w:rPr>
        <w:t>avais presque oublié</w:t>
      </w:r>
      <w:r>
        <w:rPr>
          <w:szCs w:val="32"/>
        </w:rPr>
        <w:t xml:space="preserve"> ! </w:t>
      </w:r>
      <w:r w:rsidRPr="00894396">
        <w:rPr>
          <w:szCs w:val="32"/>
        </w:rPr>
        <w:t>grommela-t-il avec remords</w:t>
      </w:r>
      <w:r>
        <w:rPr>
          <w:szCs w:val="32"/>
        </w:rPr>
        <w:t>.</w:t>
      </w:r>
    </w:p>
    <w:p w14:paraId="50682EDB" w14:textId="77777777" w:rsidR="008D6F52" w:rsidRDefault="00000000" w:rsidP="008D6F52">
      <w:pPr>
        <w:rPr>
          <w:szCs w:val="32"/>
        </w:rPr>
      </w:pPr>
      <w:r w:rsidRPr="00894396">
        <w:rPr>
          <w:szCs w:val="32"/>
        </w:rPr>
        <w:lastRenderedPageBreak/>
        <w:t>Un vétéran à la large poitrine cria à travers le café</w:t>
      </w:r>
      <w:r w:rsidR="008D6F52">
        <w:rPr>
          <w:szCs w:val="32"/>
        </w:rPr>
        <w:t> :</w:t>
      </w:r>
    </w:p>
    <w:p w14:paraId="20922F53" w14:textId="77777777" w:rsidR="008D6F52" w:rsidRDefault="008D6F52" w:rsidP="008D6F52">
      <w:pPr>
        <w:rPr>
          <w:szCs w:val="32"/>
        </w:rPr>
      </w:pPr>
      <w:r>
        <w:t>— </w:t>
      </w:r>
      <w:r w:rsidRPr="00894396">
        <w:rPr>
          <w:szCs w:val="32"/>
        </w:rPr>
        <w:t>Encore une nouvelle infamie du Gouvernement</w:t>
      </w:r>
      <w:r>
        <w:rPr>
          <w:szCs w:val="32"/>
        </w:rPr>
        <w:t xml:space="preserve">, </w:t>
      </w:r>
      <w:r w:rsidRPr="00894396">
        <w:rPr>
          <w:szCs w:val="32"/>
        </w:rPr>
        <w:t>mon général</w:t>
      </w:r>
      <w:r>
        <w:rPr>
          <w:szCs w:val="32"/>
        </w:rPr>
        <w:t> ?</w:t>
      </w:r>
    </w:p>
    <w:p w14:paraId="3EFB2FC6" w14:textId="77777777" w:rsidR="008D6F52" w:rsidRDefault="008D6F52" w:rsidP="008D6F52">
      <w:pPr>
        <w:rPr>
          <w:szCs w:val="32"/>
        </w:rPr>
      </w:pPr>
      <w:r>
        <w:t>— </w:t>
      </w:r>
      <w:r w:rsidRPr="00894396">
        <w:rPr>
          <w:szCs w:val="32"/>
        </w:rPr>
        <w:t>Les infamies de ces coquins ne se comptent plus</w:t>
      </w:r>
      <w:r>
        <w:rPr>
          <w:szCs w:val="32"/>
        </w:rPr>
        <w:t xml:space="preserve">, </w:t>
      </w:r>
      <w:r w:rsidRPr="00894396">
        <w:rPr>
          <w:szCs w:val="32"/>
        </w:rPr>
        <w:t>tonna Féraud</w:t>
      </w:r>
      <w:r>
        <w:rPr>
          <w:szCs w:val="32"/>
        </w:rPr>
        <w:t xml:space="preserve">. </w:t>
      </w:r>
      <w:r w:rsidRPr="00894396">
        <w:rPr>
          <w:szCs w:val="32"/>
        </w:rPr>
        <w:t>Une de plus ou de moins</w:t>
      </w:r>
      <w:r>
        <w:rPr>
          <w:szCs w:val="32"/>
        </w:rPr>
        <w:t xml:space="preserve">… </w:t>
      </w:r>
      <w:r w:rsidRPr="00894396">
        <w:rPr>
          <w:szCs w:val="32"/>
        </w:rPr>
        <w:t>Il baissa la voix</w:t>
      </w:r>
      <w:r>
        <w:rPr>
          <w:szCs w:val="32"/>
        </w:rPr>
        <w:t xml:space="preserve">. </w:t>
      </w:r>
      <w:r w:rsidRPr="00894396">
        <w:rPr>
          <w:szCs w:val="32"/>
        </w:rPr>
        <w:t>Il y en a au moins une à laquelle je mettrai bon ordre</w:t>
      </w:r>
      <w:r>
        <w:rPr>
          <w:szCs w:val="32"/>
        </w:rPr>
        <w:t>.</w:t>
      </w:r>
    </w:p>
    <w:p w14:paraId="3D5A055A" w14:textId="77777777" w:rsidR="008D6F52" w:rsidRDefault="00000000" w:rsidP="008D6F52">
      <w:pPr>
        <w:rPr>
          <w:szCs w:val="32"/>
        </w:rPr>
      </w:pPr>
      <w:r w:rsidRPr="00894396">
        <w:rPr>
          <w:szCs w:val="32"/>
        </w:rPr>
        <w:t>Et regardant tout autour de lui</w:t>
      </w:r>
      <w:r w:rsidR="008D6F52">
        <w:rPr>
          <w:szCs w:val="32"/>
        </w:rPr>
        <w:t> :</w:t>
      </w:r>
    </w:p>
    <w:p w14:paraId="3AE38CC6" w14:textId="77777777" w:rsidR="008D6F52" w:rsidRDefault="008D6F52" w:rsidP="008D6F52">
      <w:pPr>
        <w:rPr>
          <w:szCs w:val="32"/>
        </w:rPr>
      </w:pPr>
      <w:r>
        <w:t>— </w:t>
      </w:r>
      <w:r w:rsidRPr="00894396">
        <w:rPr>
          <w:szCs w:val="32"/>
        </w:rPr>
        <w:t>Voilà un officier d</w:t>
      </w:r>
      <w:r>
        <w:rPr>
          <w:szCs w:val="32"/>
        </w:rPr>
        <w:t>’</w:t>
      </w:r>
      <w:r w:rsidRPr="00894396">
        <w:rPr>
          <w:szCs w:val="32"/>
        </w:rPr>
        <w:t>état-major</w:t>
      </w:r>
      <w:r>
        <w:rPr>
          <w:szCs w:val="32"/>
        </w:rPr>
        <w:t xml:space="preserve">, </w:t>
      </w:r>
      <w:r w:rsidRPr="00894396">
        <w:rPr>
          <w:szCs w:val="32"/>
        </w:rPr>
        <w:t>un de ces mignons frisés et pommadés des maréchaux qui ont vendu leur père pour une poignée d</w:t>
      </w:r>
      <w:r>
        <w:rPr>
          <w:szCs w:val="32"/>
        </w:rPr>
        <w:t>’</w:t>
      </w:r>
      <w:r w:rsidRPr="00894396">
        <w:rPr>
          <w:szCs w:val="32"/>
        </w:rPr>
        <w:t>or anglais</w:t>
      </w:r>
      <w:r>
        <w:rPr>
          <w:szCs w:val="32"/>
        </w:rPr>
        <w:t xml:space="preserve">. </w:t>
      </w:r>
      <w:r w:rsidRPr="00894396">
        <w:rPr>
          <w:szCs w:val="32"/>
        </w:rPr>
        <w:t>Il s</w:t>
      </w:r>
      <w:r>
        <w:rPr>
          <w:szCs w:val="32"/>
        </w:rPr>
        <w:t>’</w:t>
      </w:r>
      <w:r w:rsidRPr="00894396">
        <w:rPr>
          <w:szCs w:val="32"/>
        </w:rPr>
        <w:t>apercevra bientôt que je vis encore</w:t>
      </w:r>
      <w:r>
        <w:rPr>
          <w:szCs w:val="32"/>
        </w:rPr>
        <w:t xml:space="preserve">, </w:t>
      </w:r>
      <w:r w:rsidRPr="00894396">
        <w:rPr>
          <w:szCs w:val="32"/>
        </w:rPr>
        <w:t>déclara-t-il d</w:t>
      </w:r>
      <w:r>
        <w:rPr>
          <w:szCs w:val="32"/>
        </w:rPr>
        <w:t>’</w:t>
      </w:r>
      <w:r w:rsidRPr="00894396">
        <w:rPr>
          <w:szCs w:val="32"/>
        </w:rPr>
        <w:t>un ton dogmatique</w:t>
      </w:r>
      <w:r>
        <w:rPr>
          <w:szCs w:val="32"/>
        </w:rPr>
        <w:t xml:space="preserve">. </w:t>
      </w:r>
      <w:r w:rsidRPr="00894396">
        <w:rPr>
          <w:szCs w:val="32"/>
        </w:rPr>
        <w:t>C</w:t>
      </w:r>
      <w:r>
        <w:rPr>
          <w:szCs w:val="32"/>
        </w:rPr>
        <w:t>’</w:t>
      </w:r>
      <w:r w:rsidRPr="00894396">
        <w:rPr>
          <w:szCs w:val="32"/>
        </w:rPr>
        <w:t>est une affaire particulière</w:t>
      </w:r>
      <w:r>
        <w:rPr>
          <w:szCs w:val="32"/>
        </w:rPr>
        <w:t xml:space="preserve">, </w:t>
      </w:r>
      <w:r w:rsidRPr="00894396">
        <w:rPr>
          <w:szCs w:val="32"/>
        </w:rPr>
        <w:t>une vieille affaire d</w:t>
      </w:r>
      <w:r>
        <w:rPr>
          <w:szCs w:val="32"/>
        </w:rPr>
        <w:t>’</w:t>
      </w:r>
      <w:r w:rsidRPr="00894396">
        <w:rPr>
          <w:szCs w:val="32"/>
        </w:rPr>
        <w:t>honneur</w:t>
      </w:r>
      <w:r>
        <w:rPr>
          <w:szCs w:val="32"/>
        </w:rPr>
        <w:t xml:space="preserve">. </w:t>
      </w:r>
      <w:r w:rsidRPr="00894396">
        <w:rPr>
          <w:szCs w:val="32"/>
        </w:rPr>
        <w:t>Bah</w:t>
      </w:r>
      <w:r>
        <w:rPr>
          <w:szCs w:val="32"/>
        </w:rPr>
        <w:t xml:space="preserve"> ! </w:t>
      </w:r>
      <w:r w:rsidRPr="00894396">
        <w:rPr>
          <w:szCs w:val="32"/>
        </w:rPr>
        <w:t>notre honneur ne compte pas</w:t>
      </w:r>
      <w:r>
        <w:rPr>
          <w:szCs w:val="32"/>
        </w:rPr>
        <w:t xml:space="preserve">. </w:t>
      </w:r>
      <w:r w:rsidRPr="00894396">
        <w:rPr>
          <w:szCs w:val="32"/>
        </w:rPr>
        <w:t>On nous parque ici</w:t>
      </w:r>
      <w:r>
        <w:rPr>
          <w:szCs w:val="32"/>
        </w:rPr>
        <w:t xml:space="preserve">, </w:t>
      </w:r>
      <w:r w:rsidRPr="00894396">
        <w:rPr>
          <w:szCs w:val="32"/>
        </w:rPr>
        <w:t>l</w:t>
      </w:r>
      <w:r>
        <w:rPr>
          <w:szCs w:val="32"/>
        </w:rPr>
        <w:t>’</w:t>
      </w:r>
      <w:r w:rsidRPr="00894396">
        <w:rPr>
          <w:szCs w:val="32"/>
        </w:rPr>
        <w:t>oreille fendue</w:t>
      </w:r>
      <w:r>
        <w:rPr>
          <w:szCs w:val="32"/>
        </w:rPr>
        <w:t xml:space="preserve">, </w:t>
      </w:r>
      <w:r w:rsidRPr="00894396">
        <w:rPr>
          <w:szCs w:val="32"/>
        </w:rPr>
        <w:t>comme un troupeau de chevaux réformés</w:t>
      </w:r>
      <w:r>
        <w:rPr>
          <w:szCs w:val="32"/>
        </w:rPr>
        <w:t xml:space="preserve">, </w:t>
      </w:r>
      <w:r w:rsidRPr="00894396">
        <w:rPr>
          <w:szCs w:val="32"/>
        </w:rPr>
        <w:t>bons pour l</w:t>
      </w:r>
      <w:r>
        <w:rPr>
          <w:szCs w:val="32"/>
        </w:rPr>
        <w:t>’</w:t>
      </w:r>
      <w:r w:rsidRPr="00894396">
        <w:rPr>
          <w:szCs w:val="32"/>
        </w:rPr>
        <w:t>équarrisseur</w:t>
      </w:r>
      <w:r>
        <w:rPr>
          <w:szCs w:val="32"/>
        </w:rPr>
        <w:t xml:space="preserve">. </w:t>
      </w:r>
      <w:r w:rsidRPr="00894396">
        <w:rPr>
          <w:szCs w:val="32"/>
        </w:rPr>
        <w:t>Mais ce serait une façon de frapper un coup pour l</w:t>
      </w:r>
      <w:r>
        <w:rPr>
          <w:szCs w:val="32"/>
        </w:rPr>
        <w:t>’</w:t>
      </w:r>
      <w:r w:rsidRPr="00894396">
        <w:rPr>
          <w:szCs w:val="32"/>
        </w:rPr>
        <w:t>Empereur</w:t>
      </w:r>
      <w:r>
        <w:rPr>
          <w:szCs w:val="32"/>
        </w:rPr>
        <w:t xml:space="preserve">. </w:t>
      </w:r>
      <w:r w:rsidRPr="00894396">
        <w:rPr>
          <w:szCs w:val="32"/>
        </w:rPr>
        <w:t>Messieurs</w:t>
      </w:r>
      <w:r>
        <w:rPr>
          <w:szCs w:val="32"/>
        </w:rPr>
        <w:t xml:space="preserve">, </w:t>
      </w:r>
      <w:r w:rsidRPr="00894396">
        <w:rPr>
          <w:szCs w:val="32"/>
        </w:rPr>
        <w:t>j</w:t>
      </w:r>
      <w:r>
        <w:rPr>
          <w:szCs w:val="32"/>
        </w:rPr>
        <w:t>’</w:t>
      </w:r>
      <w:r w:rsidRPr="00894396">
        <w:rPr>
          <w:szCs w:val="32"/>
        </w:rPr>
        <w:t>aurai besoin de deux d</w:t>
      </w:r>
      <w:r>
        <w:rPr>
          <w:szCs w:val="32"/>
        </w:rPr>
        <w:t>’</w:t>
      </w:r>
      <w:r w:rsidRPr="00894396">
        <w:rPr>
          <w:szCs w:val="32"/>
        </w:rPr>
        <w:t>entre vous</w:t>
      </w:r>
      <w:r>
        <w:rPr>
          <w:szCs w:val="32"/>
        </w:rPr>
        <w:t>.</w:t>
      </w:r>
    </w:p>
    <w:p w14:paraId="7A455E61" w14:textId="77777777" w:rsidR="008D6F52" w:rsidRDefault="00000000" w:rsidP="008D6F52">
      <w:pPr>
        <w:rPr>
          <w:szCs w:val="32"/>
        </w:rPr>
      </w:pPr>
      <w:r w:rsidRPr="00894396">
        <w:rPr>
          <w:szCs w:val="32"/>
        </w:rPr>
        <w:t>Tous s</w:t>
      </w:r>
      <w:r w:rsidR="008D6F52">
        <w:rPr>
          <w:szCs w:val="32"/>
        </w:rPr>
        <w:t>’</w:t>
      </w:r>
      <w:r w:rsidRPr="00894396">
        <w:rPr>
          <w:szCs w:val="32"/>
        </w:rPr>
        <w:t>offrirent</w:t>
      </w:r>
      <w:r w:rsidR="008D6F52">
        <w:rPr>
          <w:szCs w:val="32"/>
        </w:rPr>
        <w:t xml:space="preserve">. </w:t>
      </w:r>
      <w:r w:rsidRPr="00894396">
        <w:rPr>
          <w:szCs w:val="32"/>
        </w:rPr>
        <w:t>Profondément touché de cette démonstration</w:t>
      </w:r>
      <w:r w:rsidR="008D6F52">
        <w:rPr>
          <w:szCs w:val="32"/>
        </w:rPr>
        <w:t xml:space="preserve">, </w:t>
      </w:r>
      <w:r w:rsidRPr="00894396">
        <w:rPr>
          <w:szCs w:val="32"/>
        </w:rPr>
        <w:t>le général Féraud choisit avec émotion le cuirassier borgne et l</w:t>
      </w:r>
      <w:r w:rsidR="008D6F52">
        <w:rPr>
          <w:szCs w:val="32"/>
        </w:rPr>
        <w:t>’</w:t>
      </w:r>
      <w:r w:rsidRPr="00894396">
        <w:rPr>
          <w:szCs w:val="32"/>
        </w:rPr>
        <w:t>officier de chasseurs à cheval qui avait laissé le bout de son nez en Russie</w:t>
      </w:r>
      <w:r w:rsidR="008D6F52">
        <w:rPr>
          <w:szCs w:val="32"/>
        </w:rPr>
        <w:t xml:space="preserve">. </w:t>
      </w:r>
      <w:r w:rsidRPr="00894396">
        <w:rPr>
          <w:szCs w:val="32"/>
        </w:rPr>
        <w:t>Il s</w:t>
      </w:r>
      <w:r w:rsidR="008D6F52">
        <w:rPr>
          <w:szCs w:val="32"/>
        </w:rPr>
        <w:t>’</w:t>
      </w:r>
      <w:r w:rsidRPr="00894396">
        <w:rPr>
          <w:szCs w:val="32"/>
        </w:rPr>
        <w:t>excusa auprès des autres</w:t>
      </w:r>
      <w:r w:rsidR="008D6F52">
        <w:rPr>
          <w:szCs w:val="32"/>
        </w:rPr>
        <w:t>.</w:t>
      </w:r>
    </w:p>
    <w:p w14:paraId="625CFEDD" w14:textId="77777777" w:rsidR="008D6F52" w:rsidRDefault="008D6F52" w:rsidP="008D6F52">
      <w:pPr>
        <w:rPr>
          <w:szCs w:val="32"/>
        </w:rPr>
      </w:pPr>
      <w:r>
        <w:t>— </w:t>
      </w:r>
      <w:r w:rsidRPr="00894396">
        <w:rPr>
          <w:szCs w:val="32"/>
        </w:rPr>
        <w:t>C</w:t>
      </w:r>
      <w:r>
        <w:rPr>
          <w:szCs w:val="32"/>
        </w:rPr>
        <w:t>’</w:t>
      </w:r>
      <w:r w:rsidRPr="00894396">
        <w:rPr>
          <w:szCs w:val="32"/>
        </w:rPr>
        <w:t>est une affaire de cavalerie</w:t>
      </w:r>
      <w:r>
        <w:rPr>
          <w:szCs w:val="32"/>
        </w:rPr>
        <w:t xml:space="preserve">, </w:t>
      </w:r>
      <w:r w:rsidRPr="00894396">
        <w:rPr>
          <w:szCs w:val="32"/>
        </w:rPr>
        <w:t>vous comprenez</w:t>
      </w:r>
      <w:r>
        <w:rPr>
          <w:szCs w:val="32"/>
        </w:rPr>
        <w:t>.</w:t>
      </w:r>
    </w:p>
    <w:p w14:paraId="34E4235B" w14:textId="77777777" w:rsidR="008D6F52" w:rsidRDefault="00000000" w:rsidP="008D6F52">
      <w:pPr>
        <w:rPr>
          <w:szCs w:val="32"/>
        </w:rPr>
      </w:pPr>
      <w:r w:rsidRPr="00894396">
        <w:rPr>
          <w:szCs w:val="32"/>
        </w:rPr>
        <w:t>Un tumulte d</w:t>
      </w:r>
      <w:r w:rsidR="008D6F52">
        <w:rPr>
          <w:szCs w:val="32"/>
        </w:rPr>
        <w:t>’</w:t>
      </w:r>
      <w:r w:rsidRPr="00894396">
        <w:rPr>
          <w:szCs w:val="32"/>
        </w:rPr>
        <w:t>acclamations lui répondit</w:t>
      </w:r>
      <w:r w:rsidR="008D6F52">
        <w:rPr>
          <w:szCs w:val="32"/>
        </w:rPr>
        <w:t> :</w:t>
      </w:r>
    </w:p>
    <w:p w14:paraId="710AD44E" w14:textId="77777777" w:rsidR="008D6F52" w:rsidRDefault="008D6F52" w:rsidP="008D6F52">
      <w:pPr>
        <w:rPr>
          <w:szCs w:val="32"/>
        </w:rPr>
      </w:pPr>
      <w:r>
        <w:t>— </w:t>
      </w:r>
      <w:r w:rsidRPr="00894396">
        <w:rPr>
          <w:szCs w:val="32"/>
        </w:rPr>
        <w:t>Parfaitement</w:t>
      </w:r>
      <w:r>
        <w:rPr>
          <w:szCs w:val="32"/>
        </w:rPr>
        <w:t xml:space="preserve">, </w:t>
      </w:r>
      <w:r w:rsidRPr="00894396">
        <w:rPr>
          <w:szCs w:val="32"/>
        </w:rPr>
        <w:t>mon général</w:t>
      </w:r>
      <w:r>
        <w:rPr>
          <w:szCs w:val="32"/>
        </w:rPr>
        <w:t xml:space="preserve">… </w:t>
      </w:r>
      <w:r w:rsidRPr="00894396">
        <w:rPr>
          <w:szCs w:val="32"/>
        </w:rPr>
        <w:t>C</w:t>
      </w:r>
      <w:r>
        <w:rPr>
          <w:szCs w:val="32"/>
        </w:rPr>
        <w:t>’</w:t>
      </w:r>
      <w:r w:rsidRPr="00894396">
        <w:rPr>
          <w:szCs w:val="32"/>
        </w:rPr>
        <w:t>est juste</w:t>
      </w:r>
      <w:r>
        <w:rPr>
          <w:szCs w:val="32"/>
        </w:rPr>
        <w:t xml:space="preserve">… </w:t>
      </w:r>
      <w:r w:rsidRPr="00894396">
        <w:rPr>
          <w:szCs w:val="32"/>
        </w:rPr>
        <w:t>Parbleu</w:t>
      </w:r>
      <w:r>
        <w:rPr>
          <w:szCs w:val="32"/>
        </w:rPr>
        <w:t xml:space="preserve">, </w:t>
      </w:r>
      <w:r w:rsidRPr="00894396">
        <w:rPr>
          <w:szCs w:val="32"/>
        </w:rPr>
        <w:t>c</w:t>
      </w:r>
      <w:r>
        <w:rPr>
          <w:szCs w:val="32"/>
        </w:rPr>
        <w:t>’</w:t>
      </w:r>
      <w:r w:rsidRPr="00894396">
        <w:rPr>
          <w:szCs w:val="32"/>
        </w:rPr>
        <w:t>est connu</w:t>
      </w:r>
      <w:r>
        <w:rPr>
          <w:szCs w:val="32"/>
        </w:rPr>
        <w:t>…</w:t>
      </w:r>
    </w:p>
    <w:p w14:paraId="090186AD" w14:textId="77777777" w:rsidR="008D6F52" w:rsidRDefault="00000000" w:rsidP="008D6F52">
      <w:pPr>
        <w:rPr>
          <w:szCs w:val="32"/>
        </w:rPr>
      </w:pPr>
      <w:r w:rsidRPr="00894396">
        <w:rPr>
          <w:szCs w:val="32"/>
        </w:rPr>
        <w:t>Tout le monde était satisfait</w:t>
      </w:r>
      <w:r w:rsidR="008D6F52">
        <w:rPr>
          <w:szCs w:val="32"/>
        </w:rPr>
        <w:t xml:space="preserve">. </w:t>
      </w:r>
      <w:r w:rsidRPr="00894396">
        <w:rPr>
          <w:szCs w:val="32"/>
        </w:rPr>
        <w:t>Les trois hommes quittèrent le café</w:t>
      </w:r>
      <w:r w:rsidR="008D6F52">
        <w:rPr>
          <w:szCs w:val="32"/>
        </w:rPr>
        <w:t xml:space="preserve">, </w:t>
      </w:r>
      <w:r w:rsidRPr="00894396">
        <w:rPr>
          <w:szCs w:val="32"/>
        </w:rPr>
        <w:t xml:space="preserve">salués par des souhaits de </w:t>
      </w:r>
      <w:r w:rsidR="008D6F52">
        <w:rPr>
          <w:szCs w:val="32"/>
        </w:rPr>
        <w:t>« </w:t>
      </w:r>
      <w:r w:rsidRPr="00894396">
        <w:rPr>
          <w:szCs w:val="32"/>
        </w:rPr>
        <w:t>Bonne chance</w:t>
      </w:r>
      <w:r w:rsidR="008D6F52">
        <w:rPr>
          <w:szCs w:val="32"/>
        </w:rPr>
        <w:t> ».</w:t>
      </w:r>
    </w:p>
    <w:p w14:paraId="5DBFD1D1" w14:textId="77777777" w:rsidR="008D6F52" w:rsidRDefault="00000000" w:rsidP="008D6F52">
      <w:pPr>
        <w:rPr>
          <w:szCs w:val="32"/>
        </w:rPr>
      </w:pPr>
      <w:r w:rsidRPr="00894396">
        <w:rPr>
          <w:szCs w:val="32"/>
        </w:rPr>
        <w:lastRenderedPageBreak/>
        <w:t>Dans la rue ils se prirent le bras</w:t>
      </w:r>
      <w:r w:rsidR="008D6F52">
        <w:rPr>
          <w:szCs w:val="32"/>
        </w:rPr>
        <w:t xml:space="preserve">, </w:t>
      </w:r>
      <w:r w:rsidRPr="00894396">
        <w:rPr>
          <w:szCs w:val="32"/>
        </w:rPr>
        <w:t>le général au milieu</w:t>
      </w:r>
      <w:r w:rsidR="008D6F52">
        <w:rPr>
          <w:szCs w:val="32"/>
        </w:rPr>
        <w:t xml:space="preserve">. </w:t>
      </w:r>
      <w:r w:rsidRPr="00894396">
        <w:rPr>
          <w:szCs w:val="32"/>
        </w:rPr>
        <w:t>Les trois chapeaux roussis portés en bataille avec une obliquité sinistre</w:t>
      </w:r>
      <w:r w:rsidR="008D6F52">
        <w:rPr>
          <w:szCs w:val="32"/>
        </w:rPr>
        <w:t xml:space="preserve">, </w:t>
      </w:r>
      <w:r w:rsidRPr="00894396">
        <w:rPr>
          <w:szCs w:val="32"/>
        </w:rPr>
        <w:t>barraient presque entièrement la rue étroite</w:t>
      </w:r>
      <w:r w:rsidR="008D6F52">
        <w:rPr>
          <w:szCs w:val="32"/>
        </w:rPr>
        <w:t xml:space="preserve">. </w:t>
      </w:r>
      <w:r w:rsidRPr="00894396">
        <w:rPr>
          <w:szCs w:val="32"/>
        </w:rPr>
        <w:t>Surchauffée</w:t>
      </w:r>
      <w:r w:rsidR="008D6F52">
        <w:rPr>
          <w:szCs w:val="32"/>
        </w:rPr>
        <w:t xml:space="preserve">, </w:t>
      </w:r>
      <w:r w:rsidRPr="00894396">
        <w:rPr>
          <w:szCs w:val="32"/>
        </w:rPr>
        <w:t>la petite ville aux murs gris et aux toits rouges dormait son sommeil d</w:t>
      </w:r>
      <w:r w:rsidR="008D6F52">
        <w:rPr>
          <w:szCs w:val="32"/>
        </w:rPr>
        <w:t>’</w:t>
      </w:r>
      <w:r w:rsidRPr="00894396">
        <w:rPr>
          <w:szCs w:val="32"/>
        </w:rPr>
        <w:t>après-midi provincial sous le ciel bleu</w:t>
      </w:r>
      <w:r w:rsidR="008D6F52">
        <w:rPr>
          <w:szCs w:val="32"/>
        </w:rPr>
        <w:t xml:space="preserve">. </w:t>
      </w:r>
      <w:r w:rsidRPr="00894396">
        <w:rPr>
          <w:szCs w:val="32"/>
        </w:rPr>
        <w:t>Les coups sonores et réguliers d</w:t>
      </w:r>
      <w:r w:rsidR="008D6F52">
        <w:rPr>
          <w:szCs w:val="32"/>
        </w:rPr>
        <w:t>’</w:t>
      </w:r>
      <w:r w:rsidRPr="00894396">
        <w:rPr>
          <w:szCs w:val="32"/>
        </w:rPr>
        <w:t>un tonnelier qui cerclait une futaille se répercutaient entre les maisons</w:t>
      </w:r>
      <w:r w:rsidR="008D6F52">
        <w:rPr>
          <w:szCs w:val="32"/>
        </w:rPr>
        <w:t xml:space="preserve">. </w:t>
      </w:r>
      <w:r w:rsidRPr="00894396">
        <w:rPr>
          <w:szCs w:val="32"/>
        </w:rPr>
        <w:t>Le général retira un peu son pied gauche dans l</w:t>
      </w:r>
      <w:r w:rsidR="008D6F52">
        <w:rPr>
          <w:szCs w:val="32"/>
        </w:rPr>
        <w:t>’</w:t>
      </w:r>
      <w:r w:rsidRPr="00894396">
        <w:rPr>
          <w:szCs w:val="32"/>
        </w:rPr>
        <w:t>ombre du mur</w:t>
      </w:r>
      <w:r w:rsidR="008D6F52">
        <w:rPr>
          <w:szCs w:val="32"/>
        </w:rPr>
        <w:t>.</w:t>
      </w:r>
    </w:p>
    <w:p w14:paraId="33D5A277" w14:textId="77777777" w:rsidR="008D6F52" w:rsidRDefault="008D6F52" w:rsidP="008D6F52">
      <w:pPr>
        <w:rPr>
          <w:szCs w:val="32"/>
        </w:rPr>
      </w:pPr>
      <w:r>
        <w:t>— </w:t>
      </w:r>
      <w:r w:rsidRPr="00894396">
        <w:rPr>
          <w:szCs w:val="32"/>
        </w:rPr>
        <w:t>Ce maudit hiver de 1813 m</w:t>
      </w:r>
      <w:r>
        <w:rPr>
          <w:szCs w:val="32"/>
        </w:rPr>
        <w:t>’</w:t>
      </w:r>
      <w:r w:rsidRPr="00894396">
        <w:rPr>
          <w:szCs w:val="32"/>
        </w:rPr>
        <w:t>est rentré jusqu</w:t>
      </w:r>
      <w:r>
        <w:rPr>
          <w:szCs w:val="32"/>
        </w:rPr>
        <w:t>’</w:t>
      </w:r>
      <w:r w:rsidRPr="00894396">
        <w:rPr>
          <w:szCs w:val="32"/>
        </w:rPr>
        <w:t>au fond des os</w:t>
      </w:r>
      <w:r>
        <w:rPr>
          <w:szCs w:val="32"/>
        </w:rPr>
        <w:t xml:space="preserve">. </w:t>
      </w:r>
      <w:r w:rsidRPr="00894396">
        <w:rPr>
          <w:szCs w:val="32"/>
        </w:rPr>
        <w:t>N</w:t>
      </w:r>
      <w:r>
        <w:rPr>
          <w:szCs w:val="32"/>
        </w:rPr>
        <w:t>’</w:t>
      </w:r>
      <w:r w:rsidRPr="00894396">
        <w:rPr>
          <w:szCs w:val="32"/>
        </w:rPr>
        <w:t>importe</w:t>
      </w:r>
      <w:r>
        <w:rPr>
          <w:szCs w:val="32"/>
        </w:rPr>
        <w:t xml:space="preserve"> ; </w:t>
      </w:r>
      <w:r w:rsidRPr="00894396">
        <w:rPr>
          <w:szCs w:val="32"/>
        </w:rPr>
        <w:t>on prendra des pistolets</w:t>
      </w:r>
      <w:r>
        <w:rPr>
          <w:szCs w:val="32"/>
        </w:rPr>
        <w:t xml:space="preserve">, </w:t>
      </w:r>
      <w:r w:rsidRPr="00894396">
        <w:rPr>
          <w:szCs w:val="32"/>
        </w:rPr>
        <w:t>voilà tout</w:t>
      </w:r>
      <w:r>
        <w:rPr>
          <w:szCs w:val="32"/>
        </w:rPr>
        <w:t xml:space="preserve">. </w:t>
      </w:r>
      <w:r w:rsidRPr="00894396">
        <w:rPr>
          <w:szCs w:val="32"/>
        </w:rPr>
        <w:t>Un peu de lumbago</w:t>
      </w:r>
      <w:r>
        <w:rPr>
          <w:szCs w:val="32"/>
        </w:rPr>
        <w:t xml:space="preserve">. </w:t>
      </w:r>
      <w:r w:rsidRPr="00894396">
        <w:rPr>
          <w:szCs w:val="32"/>
        </w:rPr>
        <w:t>Des pistolets</w:t>
      </w:r>
      <w:r>
        <w:rPr>
          <w:szCs w:val="32"/>
        </w:rPr>
        <w:t xml:space="preserve">, </w:t>
      </w:r>
      <w:r w:rsidRPr="00894396">
        <w:rPr>
          <w:szCs w:val="32"/>
        </w:rPr>
        <w:t>oui</w:t>
      </w:r>
      <w:r>
        <w:rPr>
          <w:szCs w:val="32"/>
        </w:rPr>
        <w:t xml:space="preserve">. </w:t>
      </w:r>
      <w:r w:rsidRPr="00894396">
        <w:rPr>
          <w:szCs w:val="32"/>
        </w:rPr>
        <w:t>Cela fera du beau gibier pour ma carnassière</w:t>
      </w:r>
      <w:r>
        <w:rPr>
          <w:szCs w:val="32"/>
        </w:rPr>
        <w:t xml:space="preserve">. </w:t>
      </w:r>
      <w:r w:rsidRPr="00894396">
        <w:rPr>
          <w:szCs w:val="32"/>
        </w:rPr>
        <w:t>J</w:t>
      </w:r>
      <w:r>
        <w:rPr>
          <w:szCs w:val="32"/>
        </w:rPr>
        <w:t>’</w:t>
      </w:r>
      <w:r w:rsidRPr="00894396">
        <w:rPr>
          <w:szCs w:val="32"/>
        </w:rPr>
        <w:t>ai l</w:t>
      </w:r>
      <w:r>
        <w:rPr>
          <w:szCs w:val="32"/>
        </w:rPr>
        <w:t>’</w:t>
      </w:r>
      <w:r w:rsidRPr="00894396">
        <w:rPr>
          <w:szCs w:val="32"/>
        </w:rPr>
        <w:t>œil aussi vif que jamais</w:t>
      </w:r>
      <w:r>
        <w:rPr>
          <w:szCs w:val="32"/>
        </w:rPr>
        <w:t xml:space="preserve">. </w:t>
      </w:r>
      <w:r w:rsidRPr="00894396">
        <w:rPr>
          <w:szCs w:val="32"/>
        </w:rPr>
        <w:t>J</w:t>
      </w:r>
      <w:r>
        <w:rPr>
          <w:szCs w:val="32"/>
        </w:rPr>
        <w:t>’</w:t>
      </w:r>
      <w:r w:rsidRPr="00894396">
        <w:rPr>
          <w:szCs w:val="32"/>
        </w:rPr>
        <w:t>aurais voulu que vous me vissiez</w:t>
      </w:r>
      <w:r>
        <w:rPr>
          <w:szCs w:val="32"/>
        </w:rPr>
        <w:t xml:space="preserve">, </w:t>
      </w:r>
      <w:r w:rsidRPr="00894396">
        <w:rPr>
          <w:szCs w:val="32"/>
        </w:rPr>
        <w:t>en Russie</w:t>
      </w:r>
      <w:r>
        <w:rPr>
          <w:szCs w:val="32"/>
        </w:rPr>
        <w:t xml:space="preserve">, </w:t>
      </w:r>
      <w:r w:rsidRPr="00894396">
        <w:rPr>
          <w:szCs w:val="32"/>
        </w:rPr>
        <w:t>décrocher au vol des Cosaques avec un vieux fusil d</w:t>
      </w:r>
      <w:r>
        <w:rPr>
          <w:szCs w:val="32"/>
        </w:rPr>
        <w:t>’</w:t>
      </w:r>
      <w:r w:rsidRPr="00894396">
        <w:rPr>
          <w:szCs w:val="32"/>
        </w:rPr>
        <w:t>infanterie</w:t>
      </w:r>
      <w:r>
        <w:rPr>
          <w:szCs w:val="32"/>
        </w:rPr>
        <w:t xml:space="preserve">. </w:t>
      </w:r>
      <w:r w:rsidRPr="00894396">
        <w:rPr>
          <w:szCs w:val="32"/>
        </w:rPr>
        <w:t>J</w:t>
      </w:r>
      <w:r>
        <w:rPr>
          <w:szCs w:val="32"/>
        </w:rPr>
        <w:t>’</w:t>
      </w:r>
      <w:r w:rsidRPr="00894396">
        <w:rPr>
          <w:szCs w:val="32"/>
        </w:rPr>
        <w:t>ai des dons naturels de tireur</w:t>
      </w:r>
      <w:r>
        <w:rPr>
          <w:szCs w:val="32"/>
        </w:rPr>
        <w:t>.</w:t>
      </w:r>
    </w:p>
    <w:p w14:paraId="4D00E3A6" w14:textId="77777777" w:rsidR="008D6F52" w:rsidRDefault="00000000" w:rsidP="008D6F52">
      <w:pPr>
        <w:rPr>
          <w:szCs w:val="32"/>
        </w:rPr>
      </w:pPr>
      <w:r w:rsidRPr="00894396">
        <w:rPr>
          <w:szCs w:val="32"/>
        </w:rPr>
        <w:t>Le général pérorait</w:t>
      </w:r>
      <w:r w:rsidR="008D6F52">
        <w:rPr>
          <w:szCs w:val="32"/>
        </w:rPr>
        <w:t xml:space="preserve">, </w:t>
      </w:r>
      <w:r w:rsidRPr="00894396">
        <w:rPr>
          <w:szCs w:val="32"/>
        </w:rPr>
        <w:t>redressant sa tête aux yeux de chouette et au nez d</w:t>
      </w:r>
      <w:r w:rsidR="008D6F52">
        <w:rPr>
          <w:szCs w:val="32"/>
        </w:rPr>
        <w:t>’</w:t>
      </w:r>
      <w:r w:rsidRPr="00894396">
        <w:rPr>
          <w:szCs w:val="32"/>
        </w:rPr>
        <w:t>oiseau de proie</w:t>
      </w:r>
      <w:r w:rsidR="008D6F52">
        <w:rPr>
          <w:szCs w:val="32"/>
        </w:rPr>
        <w:t xml:space="preserve">. </w:t>
      </w:r>
      <w:r w:rsidRPr="00894396">
        <w:rPr>
          <w:szCs w:val="32"/>
        </w:rPr>
        <w:t>Simple combattant toute sa vie</w:t>
      </w:r>
      <w:r w:rsidR="008D6F52">
        <w:rPr>
          <w:szCs w:val="32"/>
        </w:rPr>
        <w:t xml:space="preserve">, </w:t>
      </w:r>
      <w:r w:rsidRPr="00894396">
        <w:rPr>
          <w:szCs w:val="32"/>
        </w:rPr>
        <w:t>cavalier</w:t>
      </w:r>
      <w:r w:rsidR="008D6F52">
        <w:rPr>
          <w:szCs w:val="32"/>
        </w:rPr>
        <w:t xml:space="preserve">, </w:t>
      </w:r>
      <w:r w:rsidRPr="00894396">
        <w:rPr>
          <w:szCs w:val="32"/>
        </w:rPr>
        <w:t>sabreur</w:t>
      </w:r>
      <w:r w:rsidR="008D6F52">
        <w:rPr>
          <w:szCs w:val="32"/>
        </w:rPr>
        <w:t xml:space="preserve">, </w:t>
      </w:r>
      <w:r w:rsidRPr="00894396">
        <w:rPr>
          <w:szCs w:val="32"/>
        </w:rPr>
        <w:t>il concevait la guerre avec la plus grande simplicité</w:t>
      </w:r>
      <w:r w:rsidR="008D6F52">
        <w:rPr>
          <w:szCs w:val="32"/>
        </w:rPr>
        <w:t xml:space="preserve">, </w:t>
      </w:r>
      <w:r w:rsidRPr="00894396">
        <w:rPr>
          <w:szCs w:val="32"/>
        </w:rPr>
        <w:t>comme une foule de combats singuliers</w:t>
      </w:r>
      <w:r w:rsidR="008D6F52">
        <w:rPr>
          <w:szCs w:val="32"/>
        </w:rPr>
        <w:t xml:space="preserve">, </w:t>
      </w:r>
      <w:r w:rsidRPr="00894396">
        <w:rPr>
          <w:szCs w:val="32"/>
        </w:rPr>
        <w:t>une sorte de duel collectif</w:t>
      </w:r>
      <w:r w:rsidR="008D6F52">
        <w:rPr>
          <w:szCs w:val="32"/>
        </w:rPr>
        <w:t xml:space="preserve">. </w:t>
      </w:r>
      <w:r w:rsidRPr="00894396">
        <w:rPr>
          <w:szCs w:val="32"/>
        </w:rPr>
        <w:t>Et voilà qu</w:t>
      </w:r>
      <w:r w:rsidR="008D6F52">
        <w:rPr>
          <w:szCs w:val="32"/>
        </w:rPr>
        <w:t>’</w:t>
      </w:r>
      <w:r w:rsidRPr="00894396">
        <w:rPr>
          <w:szCs w:val="32"/>
        </w:rPr>
        <w:t>il retrouvait sa propre guerre</w:t>
      </w:r>
      <w:r w:rsidR="008D6F52">
        <w:rPr>
          <w:szCs w:val="32"/>
        </w:rPr>
        <w:t xml:space="preserve">. </w:t>
      </w:r>
      <w:r w:rsidRPr="00894396">
        <w:rPr>
          <w:szCs w:val="32"/>
        </w:rPr>
        <w:t>Il revivait</w:t>
      </w:r>
      <w:r w:rsidR="008D6F52">
        <w:rPr>
          <w:szCs w:val="32"/>
        </w:rPr>
        <w:t xml:space="preserve">. </w:t>
      </w:r>
      <w:r w:rsidRPr="00894396">
        <w:rPr>
          <w:szCs w:val="32"/>
        </w:rPr>
        <w:t>L</w:t>
      </w:r>
      <w:r w:rsidR="008D6F52">
        <w:rPr>
          <w:szCs w:val="32"/>
        </w:rPr>
        <w:t>’</w:t>
      </w:r>
      <w:r w:rsidRPr="00894396">
        <w:rPr>
          <w:szCs w:val="32"/>
        </w:rPr>
        <w:t>ombre de la paix s</w:t>
      </w:r>
      <w:r w:rsidR="008D6F52">
        <w:rPr>
          <w:szCs w:val="32"/>
        </w:rPr>
        <w:t>’</w:t>
      </w:r>
      <w:r w:rsidRPr="00894396">
        <w:rPr>
          <w:szCs w:val="32"/>
        </w:rPr>
        <w:t>écartait de lui comme une ombre de mort</w:t>
      </w:r>
      <w:r w:rsidR="008D6F52">
        <w:rPr>
          <w:szCs w:val="32"/>
        </w:rPr>
        <w:t xml:space="preserve">. </w:t>
      </w:r>
      <w:r w:rsidRPr="00894396">
        <w:rPr>
          <w:szCs w:val="32"/>
        </w:rPr>
        <w:t>C</w:t>
      </w:r>
      <w:r w:rsidR="008D6F52">
        <w:rPr>
          <w:szCs w:val="32"/>
        </w:rPr>
        <w:t>’</w:t>
      </w:r>
      <w:r w:rsidRPr="00894396">
        <w:rPr>
          <w:szCs w:val="32"/>
        </w:rPr>
        <w:t>était la résurrection merveilleuse du nommé Féraud</w:t>
      </w:r>
      <w:r w:rsidR="008D6F52">
        <w:rPr>
          <w:szCs w:val="32"/>
        </w:rPr>
        <w:t xml:space="preserve">, </w:t>
      </w:r>
      <w:r w:rsidRPr="00894396">
        <w:rPr>
          <w:szCs w:val="32"/>
        </w:rPr>
        <w:t>Gabriel-Florian</w:t>
      </w:r>
      <w:r w:rsidR="008D6F52">
        <w:rPr>
          <w:szCs w:val="32"/>
        </w:rPr>
        <w:t xml:space="preserve">, </w:t>
      </w:r>
      <w:r w:rsidRPr="00894396">
        <w:rPr>
          <w:szCs w:val="32"/>
        </w:rPr>
        <w:t>engagé volontaire de 1793</w:t>
      </w:r>
      <w:r w:rsidR="008D6F52">
        <w:rPr>
          <w:szCs w:val="32"/>
        </w:rPr>
        <w:t xml:space="preserve">, </w:t>
      </w:r>
      <w:r w:rsidRPr="00894396">
        <w:rPr>
          <w:szCs w:val="32"/>
        </w:rPr>
        <w:t>général de 1814</w:t>
      </w:r>
      <w:r w:rsidR="008D6F52">
        <w:rPr>
          <w:szCs w:val="32"/>
        </w:rPr>
        <w:t xml:space="preserve">, </w:t>
      </w:r>
      <w:r w:rsidRPr="00894396">
        <w:rPr>
          <w:szCs w:val="32"/>
        </w:rPr>
        <w:t>enterré sans cérémonie par un ordre de service du ministère de la Guerre de la seconde Restauration</w:t>
      </w:r>
      <w:r w:rsidR="008D6F52">
        <w:rPr>
          <w:szCs w:val="32"/>
        </w:rPr>
        <w:t>.</w:t>
      </w:r>
    </w:p>
    <w:p w14:paraId="730F0D97" w14:textId="25C68C4B" w:rsidR="00C71140" w:rsidRPr="006643D3" w:rsidRDefault="00000000" w:rsidP="008D6F52">
      <w:pPr>
        <w:pStyle w:val="Titre2"/>
        <w:pageBreakBefore/>
        <w:rPr>
          <w:sz w:val="40"/>
        </w:rPr>
      </w:pPr>
      <w:bookmarkStart w:id="22" w:name="_Toc199599808"/>
      <w:r w:rsidRPr="006643D3">
        <w:rPr>
          <w:sz w:val="40"/>
        </w:rPr>
        <w:lastRenderedPageBreak/>
        <w:t>IV</w:t>
      </w:r>
      <w:bookmarkEnd w:id="22"/>
    </w:p>
    <w:p w14:paraId="238940A9" w14:textId="77777777" w:rsidR="00C71140" w:rsidRPr="00894396" w:rsidRDefault="00C71140" w:rsidP="00830A5C">
      <w:pPr>
        <w:rPr>
          <w:szCs w:val="32"/>
        </w:rPr>
      </w:pPr>
    </w:p>
    <w:p w14:paraId="31334EB4" w14:textId="77777777" w:rsidR="008D6F52" w:rsidRDefault="00000000" w:rsidP="008D6F52">
      <w:pPr>
        <w:rPr>
          <w:szCs w:val="32"/>
        </w:rPr>
      </w:pPr>
      <w:r w:rsidRPr="00894396">
        <w:rPr>
          <w:szCs w:val="32"/>
        </w:rPr>
        <w:t>Aucun de nous ne réussit dans toutes ses entreprises</w:t>
      </w:r>
      <w:r w:rsidR="008D6F52">
        <w:rPr>
          <w:szCs w:val="32"/>
        </w:rPr>
        <w:t xml:space="preserve">, </w:t>
      </w:r>
      <w:r w:rsidRPr="00894396">
        <w:rPr>
          <w:szCs w:val="32"/>
        </w:rPr>
        <w:t>et notre existence à tous comporte quelque faillite</w:t>
      </w:r>
      <w:r w:rsidR="008D6F52">
        <w:rPr>
          <w:szCs w:val="32"/>
        </w:rPr>
        <w:t xml:space="preserve"> ; </w:t>
      </w:r>
      <w:r w:rsidRPr="00894396">
        <w:rPr>
          <w:szCs w:val="32"/>
        </w:rPr>
        <w:t>l</w:t>
      </w:r>
      <w:r w:rsidR="008D6F52">
        <w:rPr>
          <w:szCs w:val="32"/>
        </w:rPr>
        <w:t>’</w:t>
      </w:r>
      <w:r w:rsidRPr="00894396">
        <w:rPr>
          <w:szCs w:val="32"/>
        </w:rPr>
        <w:t>essentiel</w:t>
      </w:r>
      <w:r w:rsidR="008D6F52">
        <w:rPr>
          <w:szCs w:val="32"/>
        </w:rPr>
        <w:t xml:space="preserve">, </w:t>
      </w:r>
      <w:r w:rsidRPr="00894396">
        <w:rPr>
          <w:szCs w:val="32"/>
        </w:rPr>
        <w:t>c</w:t>
      </w:r>
      <w:r w:rsidR="008D6F52">
        <w:rPr>
          <w:szCs w:val="32"/>
        </w:rPr>
        <w:t>’</w:t>
      </w:r>
      <w:r w:rsidRPr="00894396">
        <w:rPr>
          <w:szCs w:val="32"/>
        </w:rPr>
        <w:t>est de ne pas flancher au moment d</w:t>
      </w:r>
      <w:r w:rsidR="008D6F52">
        <w:rPr>
          <w:szCs w:val="32"/>
        </w:rPr>
        <w:t>’</w:t>
      </w:r>
      <w:r w:rsidRPr="00894396">
        <w:rPr>
          <w:szCs w:val="32"/>
        </w:rPr>
        <w:t>une tentative</w:t>
      </w:r>
      <w:r w:rsidR="008D6F52">
        <w:rPr>
          <w:szCs w:val="32"/>
        </w:rPr>
        <w:t xml:space="preserve">, </w:t>
      </w:r>
      <w:r w:rsidRPr="00894396">
        <w:rPr>
          <w:szCs w:val="32"/>
        </w:rPr>
        <w:t>et de soutenir jusqu</w:t>
      </w:r>
      <w:r w:rsidR="008D6F52">
        <w:rPr>
          <w:szCs w:val="32"/>
        </w:rPr>
        <w:t>’</w:t>
      </w:r>
      <w:r w:rsidRPr="00894396">
        <w:rPr>
          <w:szCs w:val="32"/>
        </w:rPr>
        <w:t>au bout l</w:t>
      </w:r>
      <w:r w:rsidR="008D6F52">
        <w:rPr>
          <w:szCs w:val="32"/>
        </w:rPr>
        <w:t>’</w:t>
      </w:r>
      <w:r w:rsidRPr="00894396">
        <w:rPr>
          <w:szCs w:val="32"/>
        </w:rPr>
        <w:t>effort de notre vie</w:t>
      </w:r>
      <w:r w:rsidR="008D6F52">
        <w:rPr>
          <w:szCs w:val="32"/>
        </w:rPr>
        <w:t xml:space="preserve">. </w:t>
      </w:r>
      <w:r w:rsidRPr="00894396">
        <w:rPr>
          <w:szCs w:val="32"/>
        </w:rPr>
        <w:t>D</w:t>
      </w:r>
      <w:r w:rsidR="008D6F52">
        <w:rPr>
          <w:szCs w:val="32"/>
        </w:rPr>
        <w:t>’</w:t>
      </w:r>
      <w:r w:rsidRPr="00894396">
        <w:rPr>
          <w:szCs w:val="32"/>
        </w:rPr>
        <w:t>ordinaire</w:t>
      </w:r>
      <w:r w:rsidR="008D6F52">
        <w:rPr>
          <w:szCs w:val="32"/>
        </w:rPr>
        <w:t xml:space="preserve">, </w:t>
      </w:r>
      <w:r w:rsidRPr="00894396">
        <w:rPr>
          <w:szCs w:val="32"/>
        </w:rPr>
        <w:t>c</w:t>
      </w:r>
      <w:r w:rsidR="008D6F52">
        <w:rPr>
          <w:szCs w:val="32"/>
        </w:rPr>
        <w:t>’</w:t>
      </w:r>
      <w:r w:rsidRPr="00894396">
        <w:rPr>
          <w:szCs w:val="32"/>
        </w:rPr>
        <w:t>est la vanité qui nous égare et nous lance dans les aventures d</w:t>
      </w:r>
      <w:r w:rsidR="008D6F52">
        <w:rPr>
          <w:szCs w:val="32"/>
        </w:rPr>
        <w:t>’</w:t>
      </w:r>
      <w:r w:rsidRPr="00894396">
        <w:rPr>
          <w:szCs w:val="32"/>
        </w:rPr>
        <w:t>où nous ne pouvons sortir indemnes</w:t>
      </w:r>
      <w:r w:rsidR="008D6F52">
        <w:rPr>
          <w:szCs w:val="32"/>
        </w:rPr>
        <w:t xml:space="preserve">. </w:t>
      </w:r>
      <w:r w:rsidRPr="00894396">
        <w:rPr>
          <w:szCs w:val="32"/>
        </w:rPr>
        <w:t>L</w:t>
      </w:r>
      <w:r w:rsidR="008D6F52">
        <w:rPr>
          <w:szCs w:val="32"/>
        </w:rPr>
        <w:t>’</w:t>
      </w:r>
      <w:r w:rsidRPr="00894396">
        <w:rPr>
          <w:szCs w:val="32"/>
        </w:rPr>
        <w:t>orgueil</w:t>
      </w:r>
      <w:r w:rsidR="008D6F52">
        <w:rPr>
          <w:szCs w:val="32"/>
        </w:rPr>
        <w:t xml:space="preserve">, </w:t>
      </w:r>
      <w:r w:rsidRPr="00894396">
        <w:rPr>
          <w:szCs w:val="32"/>
        </w:rPr>
        <w:t>au contraire</w:t>
      </w:r>
      <w:r w:rsidR="008D6F52">
        <w:rPr>
          <w:szCs w:val="32"/>
        </w:rPr>
        <w:t xml:space="preserve">, </w:t>
      </w:r>
      <w:r w:rsidRPr="00894396">
        <w:rPr>
          <w:szCs w:val="32"/>
        </w:rPr>
        <w:t>est notre sauvegarde</w:t>
      </w:r>
      <w:r w:rsidR="008D6F52">
        <w:rPr>
          <w:szCs w:val="32"/>
        </w:rPr>
        <w:t xml:space="preserve">, </w:t>
      </w:r>
      <w:r w:rsidRPr="00894396">
        <w:rPr>
          <w:szCs w:val="32"/>
        </w:rPr>
        <w:t>par la réserve qu</w:t>
      </w:r>
      <w:r w:rsidR="008D6F52">
        <w:rPr>
          <w:szCs w:val="32"/>
        </w:rPr>
        <w:t>’</w:t>
      </w:r>
      <w:r w:rsidRPr="00894396">
        <w:rPr>
          <w:szCs w:val="32"/>
        </w:rPr>
        <w:t>il impose au choix de nos tentatives</w:t>
      </w:r>
      <w:r w:rsidR="008D6F52">
        <w:rPr>
          <w:szCs w:val="32"/>
        </w:rPr>
        <w:t xml:space="preserve">, </w:t>
      </w:r>
      <w:r w:rsidRPr="00894396">
        <w:rPr>
          <w:szCs w:val="32"/>
        </w:rPr>
        <w:t>autant que par la force qu</w:t>
      </w:r>
      <w:r w:rsidR="008D6F52">
        <w:rPr>
          <w:szCs w:val="32"/>
        </w:rPr>
        <w:t>’</w:t>
      </w:r>
      <w:r w:rsidRPr="00894396">
        <w:rPr>
          <w:szCs w:val="32"/>
        </w:rPr>
        <w:t>il nous assure</w:t>
      </w:r>
      <w:r w:rsidR="008D6F52">
        <w:rPr>
          <w:szCs w:val="32"/>
        </w:rPr>
        <w:t>.</w:t>
      </w:r>
    </w:p>
    <w:p w14:paraId="15E8AC2B" w14:textId="77777777" w:rsidR="008D6F52" w:rsidRDefault="00000000" w:rsidP="008D6F52">
      <w:pPr>
        <w:rPr>
          <w:szCs w:val="32"/>
        </w:rPr>
      </w:pPr>
      <w:r w:rsidRPr="00894396">
        <w:rPr>
          <w:szCs w:val="32"/>
        </w:rPr>
        <w:t>Le général d</w:t>
      </w:r>
      <w:r w:rsidR="008D6F52">
        <w:rPr>
          <w:szCs w:val="32"/>
        </w:rPr>
        <w:t>’</w:t>
      </w:r>
      <w:r w:rsidRPr="00894396">
        <w:rPr>
          <w:szCs w:val="32"/>
        </w:rPr>
        <w:t>Hubert était fier et réservé</w:t>
      </w:r>
      <w:r w:rsidR="008D6F52">
        <w:rPr>
          <w:szCs w:val="32"/>
        </w:rPr>
        <w:t xml:space="preserve">. </w:t>
      </w:r>
      <w:r w:rsidRPr="00894396">
        <w:rPr>
          <w:szCs w:val="32"/>
        </w:rPr>
        <w:t>Il s</w:t>
      </w:r>
      <w:r w:rsidR="008D6F52">
        <w:rPr>
          <w:szCs w:val="32"/>
        </w:rPr>
        <w:t>’</w:t>
      </w:r>
      <w:r w:rsidRPr="00894396">
        <w:rPr>
          <w:szCs w:val="32"/>
        </w:rPr>
        <w:t>était toujours tiré sans dommage d</w:t>
      </w:r>
      <w:r w:rsidR="008D6F52">
        <w:rPr>
          <w:szCs w:val="32"/>
        </w:rPr>
        <w:t>’</w:t>
      </w:r>
      <w:r w:rsidRPr="00894396">
        <w:rPr>
          <w:szCs w:val="32"/>
        </w:rPr>
        <w:t>amours passagères</w:t>
      </w:r>
      <w:r w:rsidR="008D6F52">
        <w:rPr>
          <w:szCs w:val="32"/>
        </w:rPr>
        <w:t xml:space="preserve">, </w:t>
      </w:r>
      <w:r w:rsidRPr="00894396">
        <w:rPr>
          <w:szCs w:val="32"/>
        </w:rPr>
        <w:t>heureuses ou non</w:t>
      </w:r>
      <w:r w:rsidR="008D6F52">
        <w:rPr>
          <w:szCs w:val="32"/>
        </w:rPr>
        <w:t xml:space="preserve">. </w:t>
      </w:r>
      <w:r w:rsidRPr="00894396">
        <w:rPr>
          <w:szCs w:val="32"/>
        </w:rPr>
        <w:t>Dans son corps</w:t>
      </w:r>
      <w:r w:rsidR="008D6F52">
        <w:rPr>
          <w:szCs w:val="32"/>
        </w:rPr>
        <w:t xml:space="preserve">, </w:t>
      </w:r>
      <w:r w:rsidRPr="00894396">
        <w:rPr>
          <w:szCs w:val="32"/>
        </w:rPr>
        <w:t>couvert de cicatrices guerrières</w:t>
      </w:r>
      <w:r w:rsidR="008D6F52">
        <w:rPr>
          <w:szCs w:val="32"/>
        </w:rPr>
        <w:t xml:space="preserve">, </w:t>
      </w:r>
      <w:r w:rsidRPr="00894396">
        <w:rPr>
          <w:szCs w:val="32"/>
        </w:rPr>
        <w:t>son cœur de quarante ans restait intact</w:t>
      </w:r>
      <w:r w:rsidR="008D6F52">
        <w:rPr>
          <w:szCs w:val="32"/>
        </w:rPr>
        <w:t xml:space="preserve">. </w:t>
      </w:r>
      <w:r w:rsidRPr="00894396">
        <w:rPr>
          <w:szCs w:val="32"/>
        </w:rPr>
        <w:t>Entré avec circonspection dans les projets matrimoniaux de sa sœur</w:t>
      </w:r>
      <w:r w:rsidR="008D6F52">
        <w:rPr>
          <w:szCs w:val="32"/>
        </w:rPr>
        <w:t xml:space="preserve">, </w:t>
      </w:r>
      <w:r w:rsidRPr="00894396">
        <w:rPr>
          <w:szCs w:val="32"/>
        </w:rPr>
        <w:t>il s</w:t>
      </w:r>
      <w:r w:rsidR="008D6F52">
        <w:rPr>
          <w:szCs w:val="32"/>
        </w:rPr>
        <w:t>’</w:t>
      </w:r>
      <w:r w:rsidRPr="00894396">
        <w:rPr>
          <w:szCs w:val="32"/>
        </w:rPr>
        <w:t>était irrémédiablement jeté dans l</w:t>
      </w:r>
      <w:r w:rsidR="008D6F52">
        <w:rPr>
          <w:szCs w:val="32"/>
        </w:rPr>
        <w:t>’</w:t>
      </w:r>
      <w:r w:rsidRPr="00894396">
        <w:rPr>
          <w:szCs w:val="32"/>
        </w:rPr>
        <w:t>amour</w:t>
      </w:r>
      <w:r w:rsidR="008D6F52">
        <w:rPr>
          <w:szCs w:val="32"/>
        </w:rPr>
        <w:t xml:space="preserve">, </w:t>
      </w:r>
      <w:r w:rsidRPr="00894396">
        <w:rPr>
          <w:szCs w:val="32"/>
        </w:rPr>
        <w:t>comme on tombe d</w:t>
      </w:r>
      <w:r w:rsidR="008D6F52">
        <w:rPr>
          <w:szCs w:val="32"/>
        </w:rPr>
        <w:t>’</w:t>
      </w:r>
      <w:r w:rsidRPr="00894396">
        <w:rPr>
          <w:szCs w:val="32"/>
        </w:rPr>
        <w:t>un toit</w:t>
      </w:r>
      <w:r w:rsidR="008D6F52">
        <w:rPr>
          <w:szCs w:val="32"/>
        </w:rPr>
        <w:t xml:space="preserve">. </w:t>
      </w:r>
      <w:r w:rsidRPr="00894396">
        <w:rPr>
          <w:szCs w:val="32"/>
        </w:rPr>
        <w:t>Il était trop fier pour être épouvanté</w:t>
      </w:r>
      <w:r w:rsidR="008D6F52">
        <w:rPr>
          <w:szCs w:val="32"/>
        </w:rPr>
        <w:t xml:space="preserve">, </w:t>
      </w:r>
      <w:r w:rsidRPr="00894396">
        <w:rPr>
          <w:szCs w:val="32"/>
        </w:rPr>
        <w:t>et la sensation était trop délicieuse pour être alarmante</w:t>
      </w:r>
      <w:r w:rsidR="008D6F52">
        <w:rPr>
          <w:szCs w:val="32"/>
        </w:rPr>
        <w:t>.</w:t>
      </w:r>
    </w:p>
    <w:p w14:paraId="1958D4CC" w14:textId="77777777" w:rsidR="008D6F52" w:rsidRDefault="00000000" w:rsidP="008D6F52">
      <w:pPr>
        <w:rPr>
          <w:szCs w:val="32"/>
        </w:rPr>
      </w:pPr>
      <w:r w:rsidRPr="00894396">
        <w:rPr>
          <w:szCs w:val="32"/>
        </w:rPr>
        <w:t>L</w:t>
      </w:r>
      <w:r w:rsidR="008D6F52">
        <w:rPr>
          <w:szCs w:val="32"/>
        </w:rPr>
        <w:t>’</w:t>
      </w:r>
      <w:r w:rsidRPr="00894396">
        <w:rPr>
          <w:szCs w:val="32"/>
        </w:rPr>
        <w:t>inexpérience de la quarantaine est bien plus grave que celle de la vingtième année</w:t>
      </w:r>
      <w:r w:rsidR="008D6F52">
        <w:rPr>
          <w:szCs w:val="32"/>
        </w:rPr>
        <w:t xml:space="preserve">, </w:t>
      </w:r>
      <w:r w:rsidRPr="00894396">
        <w:rPr>
          <w:szCs w:val="32"/>
        </w:rPr>
        <w:t>parce qu</w:t>
      </w:r>
      <w:r w:rsidR="008D6F52">
        <w:rPr>
          <w:szCs w:val="32"/>
        </w:rPr>
        <w:t>’</w:t>
      </w:r>
      <w:r w:rsidRPr="00894396">
        <w:rPr>
          <w:szCs w:val="32"/>
        </w:rPr>
        <w:t>elle n</w:t>
      </w:r>
      <w:r w:rsidR="008D6F52">
        <w:rPr>
          <w:szCs w:val="32"/>
        </w:rPr>
        <w:t>’</w:t>
      </w:r>
      <w:r w:rsidRPr="00894396">
        <w:rPr>
          <w:szCs w:val="32"/>
        </w:rPr>
        <w:t>est pas compensée par l</w:t>
      </w:r>
      <w:r w:rsidR="008D6F52">
        <w:rPr>
          <w:szCs w:val="32"/>
        </w:rPr>
        <w:t>’</w:t>
      </w:r>
      <w:r w:rsidRPr="00894396">
        <w:rPr>
          <w:szCs w:val="32"/>
        </w:rPr>
        <w:t>ardeur d</w:t>
      </w:r>
      <w:r w:rsidR="008D6F52">
        <w:rPr>
          <w:szCs w:val="32"/>
        </w:rPr>
        <w:t>’</w:t>
      </w:r>
      <w:r w:rsidRPr="00894396">
        <w:rPr>
          <w:szCs w:val="32"/>
        </w:rPr>
        <w:t>un sang chaud</w:t>
      </w:r>
      <w:r w:rsidR="008D6F52">
        <w:rPr>
          <w:szCs w:val="32"/>
        </w:rPr>
        <w:t xml:space="preserve">. </w:t>
      </w:r>
      <w:r w:rsidRPr="00894396">
        <w:rPr>
          <w:szCs w:val="32"/>
        </w:rPr>
        <w:t>La jeune fille était mystérieuse</w:t>
      </w:r>
      <w:r w:rsidR="008D6F52">
        <w:rPr>
          <w:szCs w:val="32"/>
        </w:rPr>
        <w:t xml:space="preserve">, </w:t>
      </w:r>
      <w:r w:rsidRPr="00894396">
        <w:rPr>
          <w:szCs w:val="32"/>
        </w:rPr>
        <w:t>comme le sont les jeunes filles</w:t>
      </w:r>
      <w:r w:rsidR="008D6F52">
        <w:rPr>
          <w:szCs w:val="32"/>
        </w:rPr>
        <w:t xml:space="preserve">, </w:t>
      </w:r>
      <w:r w:rsidRPr="00894396">
        <w:rPr>
          <w:szCs w:val="32"/>
        </w:rPr>
        <w:t>par le seul effet de leur réserve ingénue</w:t>
      </w:r>
      <w:r w:rsidR="008D6F52">
        <w:rPr>
          <w:szCs w:val="32"/>
        </w:rPr>
        <w:t xml:space="preserve">, </w:t>
      </w:r>
      <w:r w:rsidRPr="00894396">
        <w:rPr>
          <w:szCs w:val="32"/>
        </w:rPr>
        <w:t>mais le mystère de celle-là lui semblait exceptionnel et fascinant</w:t>
      </w:r>
      <w:r w:rsidR="008D6F52">
        <w:rPr>
          <w:szCs w:val="32"/>
        </w:rPr>
        <w:t xml:space="preserve">. </w:t>
      </w:r>
      <w:r w:rsidRPr="00894396">
        <w:rPr>
          <w:szCs w:val="32"/>
        </w:rPr>
        <w:t>Au moins n</w:t>
      </w:r>
      <w:r w:rsidR="008D6F52">
        <w:rPr>
          <w:szCs w:val="32"/>
        </w:rPr>
        <w:t>’</w:t>
      </w:r>
      <w:r w:rsidRPr="00894396">
        <w:rPr>
          <w:szCs w:val="32"/>
        </w:rPr>
        <w:t>y avait-il rien de mystérieux dans les projets de mariage échafaudés par madame Léonie</w:t>
      </w:r>
      <w:r w:rsidR="008D6F52">
        <w:rPr>
          <w:szCs w:val="32"/>
        </w:rPr>
        <w:t xml:space="preserve">, </w:t>
      </w:r>
      <w:r w:rsidRPr="00894396">
        <w:rPr>
          <w:szCs w:val="32"/>
        </w:rPr>
        <w:t>et rien de particulier non plus</w:t>
      </w:r>
      <w:r w:rsidR="008D6F52">
        <w:rPr>
          <w:szCs w:val="32"/>
        </w:rPr>
        <w:t xml:space="preserve">. </w:t>
      </w:r>
      <w:r w:rsidRPr="00894396">
        <w:rPr>
          <w:szCs w:val="32"/>
        </w:rPr>
        <w:t>C</w:t>
      </w:r>
      <w:r w:rsidR="008D6F52">
        <w:rPr>
          <w:szCs w:val="32"/>
        </w:rPr>
        <w:t>’</w:t>
      </w:r>
      <w:r w:rsidRPr="00894396">
        <w:rPr>
          <w:szCs w:val="32"/>
        </w:rPr>
        <w:t>était une union des mieux assorties</w:t>
      </w:r>
      <w:r w:rsidR="008D6F52">
        <w:rPr>
          <w:szCs w:val="32"/>
        </w:rPr>
        <w:t xml:space="preserve">, </w:t>
      </w:r>
      <w:r w:rsidRPr="00894396">
        <w:rPr>
          <w:szCs w:val="32"/>
        </w:rPr>
        <w:t>parfaitement accueillie par la mère de la jeune fille</w:t>
      </w:r>
      <w:r w:rsidR="008D6F52">
        <w:rPr>
          <w:szCs w:val="32"/>
        </w:rPr>
        <w:t xml:space="preserve"> (</w:t>
      </w:r>
      <w:r w:rsidRPr="00894396">
        <w:rPr>
          <w:szCs w:val="32"/>
        </w:rPr>
        <w:t>le père était mort</w:t>
      </w:r>
      <w:r w:rsidR="008D6F52">
        <w:rPr>
          <w:szCs w:val="32"/>
        </w:rPr>
        <w:t xml:space="preserve">) </w:t>
      </w:r>
      <w:r w:rsidRPr="00894396">
        <w:rPr>
          <w:szCs w:val="32"/>
        </w:rPr>
        <w:t>et acceptée par son oncle</w:t>
      </w:r>
      <w:r w:rsidR="008D6F52">
        <w:rPr>
          <w:szCs w:val="32"/>
        </w:rPr>
        <w:t xml:space="preserve">, </w:t>
      </w:r>
      <w:r w:rsidRPr="00894396">
        <w:rPr>
          <w:szCs w:val="32"/>
        </w:rPr>
        <w:t>vieil émigré récemment rentré d</w:t>
      </w:r>
      <w:r w:rsidR="008D6F52">
        <w:rPr>
          <w:szCs w:val="32"/>
        </w:rPr>
        <w:t>’</w:t>
      </w:r>
      <w:r w:rsidRPr="00894396">
        <w:rPr>
          <w:szCs w:val="32"/>
        </w:rPr>
        <w:t>Allemagne</w:t>
      </w:r>
      <w:r w:rsidR="008D6F52">
        <w:rPr>
          <w:szCs w:val="32"/>
        </w:rPr>
        <w:t xml:space="preserve">, </w:t>
      </w:r>
      <w:r w:rsidRPr="00894396">
        <w:rPr>
          <w:szCs w:val="32"/>
        </w:rPr>
        <w:t>et qui parcourait</w:t>
      </w:r>
      <w:r w:rsidR="008D6F52">
        <w:rPr>
          <w:szCs w:val="32"/>
        </w:rPr>
        <w:t xml:space="preserve">, </w:t>
      </w:r>
      <w:r w:rsidRPr="00894396">
        <w:rPr>
          <w:szCs w:val="32"/>
        </w:rPr>
        <w:lastRenderedPageBreak/>
        <w:t>canne en main</w:t>
      </w:r>
      <w:r w:rsidR="008D6F52">
        <w:rPr>
          <w:szCs w:val="32"/>
        </w:rPr>
        <w:t xml:space="preserve">, </w:t>
      </w:r>
      <w:r w:rsidRPr="00894396">
        <w:rPr>
          <w:szCs w:val="32"/>
        </w:rPr>
        <w:t>les allées du jardin ancestral</w:t>
      </w:r>
      <w:r w:rsidR="008D6F52">
        <w:rPr>
          <w:szCs w:val="32"/>
        </w:rPr>
        <w:t xml:space="preserve">, </w:t>
      </w:r>
      <w:r w:rsidRPr="00894396">
        <w:rPr>
          <w:szCs w:val="32"/>
        </w:rPr>
        <w:t>comme un fantôme émacié de l</w:t>
      </w:r>
      <w:r w:rsidR="008D6F52">
        <w:rPr>
          <w:szCs w:val="32"/>
        </w:rPr>
        <w:t>’</w:t>
      </w:r>
      <w:r w:rsidRPr="00894396">
        <w:rPr>
          <w:szCs w:val="32"/>
        </w:rPr>
        <w:t>ancien régime</w:t>
      </w:r>
      <w:r w:rsidR="008D6F52">
        <w:rPr>
          <w:szCs w:val="32"/>
        </w:rPr>
        <w:t>.</w:t>
      </w:r>
    </w:p>
    <w:p w14:paraId="0ED4603A" w14:textId="77777777" w:rsidR="008D6F52" w:rsidRDefault="00000000" w:rsidP="008D6F52">
      <w:pPr>
        <w:rPr>
          <w:szCs w:val="32"/>
        </w:rPr>
      </w:pPr>
      <w:r w:rsidRPr="00894396">
        <w:rPr>
          <w:szCs w:val="32"/>
        </w:rPr>
        <w:t>Le général d</w:t>
      </w:r>
      <w:r w:rsidR="008D6F52">
        <w:rPr>
          <w:szCs w:val="32"/>
        </w:rPr>
        <w:t>’</w:t>
      </w:r>
      <w:r w:rsidRPr="00894396">
        <w:rPr>
          <w:szCs w:val="32"/>
        </w:rPr>
        <w:t>Hubert n</w:t>
      </w:r>
      <w:r w:rsidR="008D6F52">
        <w:rPr>
          <w:szCs w:val="32"/>
        </w:rPr>
        <w:t>’</w:t>
      </w:r>
      <w:r w:rsidRPr="00894396">
        <w:rPr>
          <w:szCs w:val="32"/>
        </w:rPr>
        <w:t>était pas homme à se satisfaire d</w:t>
      </w:r>
      <w:r w:rsidR="008D6F52">
        <w:rPr>
          <w:szCs w:val="32"/>
        </w:rPr>
        <w:t>’</w:t>
      </w:r>
      <w:r w:rsidRPr="00894396">
        <w:rPr>
          <w:szCs w:val="32"/>
        </w:rPr>
        <w:t>une femme et d</w:t>
      </w:r>
      <w:r w:rsidR="008D6F52">
        <w:rPr>
          <w:szCs w:val="32"/>
        </w:rPr>
        <w:t>’</w:t>
      </w:r>
      <w:r w:rsidRPr="00894396">
        <w:rPr>
          <w:szCs w:val="32"/>
        </w:rPr>
        <w:t>une fortune</w:t>
      </w:r>
      <w:r w:rsidR="008D6F52">
        <w:rPr>
          <w:szCs w:val="32"/>
        </w:rPr>
        <w:t xml:space="preserve">. </w:t>
      </w:r>
      <w:r w:rsidRPr="00894396">
        <w:rPr>
          <w:szCs w:val="32"/>
        </w:rPr>
        <w:t>Son orgueil</w:t>
      </w:r>
      <w:r w:rsidR="008D6F52">
        <w:rPr>
          <w:szCs w:val="32"/>
        </w:rPr>
        <w:t xml:space="preserve"> (</w:t>
      </w:r>
      <w:r w:rsidRPr="00894396">
        <w:rPr>
          <w:szCs w:val="32"/>
        </w:rPr>
        <w:t>et l</w:t>
      </w:r>
      <w:r w:rsidR="008D6F52">
        <w:rPr>
          <w:szCs w:val="32"/>
        </w:rPr>
        <w:t>’</w:t>
      </w:r>
      <w:r w:rsidRPr="00894396">
        <w:rPr>
          <w:szCs w:val="32"/>
        </w:rPr>
        <w:t>orgueil cherche toujours le vrai succès</w:t>
      </w:r>
      <w:r w:rsidR="008D6F52">
        <w:rPr>
          <w:szCs w:val="32"/>
        </w:rPr>
        <w:t xml:space="preserve">) </w:t>
      </w:r>
      <w:r w:rsidRPr="00894396">
        <w:rPr>
          <w:szCs w:val="32"/>
        </w:rPr>
        <w:t>ne pouvait se contenter que de l</w:t>
      </w:r>
      <w:r w:rsidR="008D6F52">
        <w:rPr>
          <w:szCs w:val="32"/>
        </w:rPr>
        <w:t>’</w:t>
      </w:r>
      <w:r w:rsidRPr="00894396">
        <w:rPr>
          <w:szCs w:val="32"/>
        </w:rPr>
        <w:t>amour</w:t>
      </w:r>
      <w:r w:rsidR="008D6F52">
        <w:rPr>
          <w:szCs w:val="32"/>
        </w:rPr>
        <w:t xml:space="preserve">. </w:t>
      </w:r>
      <w:r w:rsidRPr="00894396">
        <w:rPr>
          <w:szCs w:val="32"/>
        </w:rPr>
        <w:t>Et comme l</w:t>
      </w:r>
      <w:r w:rsidR="008D6F52">
        <w:rPr>
          <w:szCs w:val="32"/>
        </w:rPr>
        <w:t>’</w:t>
      </w:r>
      <w:r w:rsidRPr="00894396">
        <w:rPr>
          <w:szCs w:val="32"/>
        </w:rPr>
        <w:t>amour exclut aussi la vanité</w:t>
      </w:r>
      <w:r w:rsidR="008D6F52">
        <w:rPr>
          <w:szCs w:val="32"/>
        </w:rPr>
        <w:t xml:space="preserve">, </w:t>
      </w:r>
      <w:r w:rsidRPr="00894396">
        <w:rPr>
          <w:szCs w:val="32"/>
        </w:rPr>
        <w:t>il n</w:t>
      </w:r>
      <w:r w:rsidR="008D6F52">
        <w:rPr>
          <w:szCs w:val="32"/>
        </w:rPr>
        <w:t>’</w:t>
      </w:r>
      <w:r w:rsidRPr="00894396">
        <w:rPr>
          <w:szCs w:val="32"/>
        </w:rPr>
        <w:t>imaginait guère que cette mystérieuse créature aux yeux brillants et profonds de violette éprouvât pour lui un sentiment plus chaud que de l</w:t>
      </w:r>
      <w:r w:rsidR="008D6F52">
        <w:rPr>
          <w:szCs w:val="32"/>
        </w:rPr>
        <w:t>’</w:t>
      </w:r>
      <w:r w:rsidRPr="00894396">
        <w:rPr>
          <w:szCs w:val="32"/>
        </w:rPr>
        <w:t>indifférence</w:t>
      </w:r>
      <w:r w:rsidR="008D6F52">
        <w:rPr>
          <w:szCs w:val="32"/>
        </w:rPr>
        <w:t xml:space="preserve">. </w:t>
      </w:r>
      <w:r w:rsidRPr="00894396">
        <w:rPr>
          <w:szCs w:val="32"/>
        </w:rPr>
        <w:t>La jeune fille</w:t>
      </w:r>
      <w:r w:rsidR="008D6F52">
        <w:rPr>
          <w:szCs w:val="32"/>
        </w:rPr>
        <w:t xml:space="preserve"> (</w:t>
      </w:r>
      <w:r w:rsidRPr="00894396">
        <w:rPr>
          <w:szCs w:val="32"/>
        </w:rPr>
        <w:t>elle s</w:t>
      </w:r>
      <w:r w:rsidR="008D6F52">
        <w:rPr>
          <w:szCs w:val="32"/>
        </w:rPr>
        <w:t>’</w:t>
      </w:r>
      <w:r w:rsidRPr="00894396">
        <w:rPr>
          <w:szCs w:val="32"/>
        </w:rPr>
        <w:t>appelait Adèle</w:t>
      </w:r>
      <w:r w:rsidR="008D6F52">
        <w:rPr>
          <w:szCs w:val="32"/>
        </w:rPr>
        <w:t xml:space="preserve">) </w:t>
      </w:r>
      <w:r w:rsidRPr="00894396">
        <w:rPr>
          <w:szCs w:val="32"/>
        </w:rPr>
        <w:t>déjouait toutes ses tentatives de claire entente sur ce point</w:t>
      </w:r>
      <w:r w:rsidR="008D6F52">
        <w:rPr>
          <w:szCs w:val="32"/>
        </w:rPr>
        <w:t xml:space="preserve">. </w:t>
      </w:r>
      <w:r w:rsidRPr="00894396">
        <w:rPr>
          <w:szCs w:val="32"/>
        </w:rPr>
        <w:t>Il est vrai que ces tentatives étaient gauches et timides</w:t>
      </w:r>
      <w:r w:rsidR="008D6F52">
        <w:rPr>
          <w:szCs w:val="32"/>
        </w:rPr>
        <w:t xml:space="preserve">, </w:t>
      </w:r>
      <w:r w:rsidRPr="00894396">
        <w:rPr>
          <w:szCs w:val="32"/>
        </w:rPr>
        <w:t>parce que le général se rendait un compte trop précis du nombre de ses années</w:t>
      </w:r>
      <w:r w:rsidR="008D6F52">
        <w:rPr>
          <w:szCs w:val="32"/>
        </w:rPr>
        <w:t xml:space="preserve">, </w:t>
      </w:r>
      <w:r w:rsidRPr="00894396">
        <w:rPr>
          <w:szCs w:val="32"/>
        </w:rPr>
        <w:t>de ses blessures et de ses imperfections morales</w:t>
      </w:r>
      <w:r w:rsidR="008D6F52">
        <w:rPr>
          <w:szCs w:val="32"/>
        </w:rPr>
        <w:t xml:space="preserve">, </w:t>
      </w:r>
      <w:r w:rsidRPr="00894396">
        <w:rPr>
          <w:szCs w:val="32"/>
        </w:rPr>
        <w:t>de son indignité totale</w:t>
      </w:r>
      <w:r w:rsidR="008D6F52">
        <w:rPr>
          <w:szCs w:val="32"/>
        </w:rPr>
        <w:t xml:space="preserve">, </w:t>
      </w:r>
      <w:r w:rsidRPr="00894396">
        <w:rPr>
          <w:szCs w:val="32"/>
        </w:rPr>
        <w:t>en un mot</w:t>
      </w:r>
      <w:r w:rsidR="008D6F52">
        <w:rPr>
          <w:szCs w:val="32"/>
        </w:rPr>
        <w:t xml:space="preserve">, </w:t>
      </w:r>
      <w:r w:rsidRPr="00894396">
        <w:rPr>
          <w:szCs w:val="32"/>
        </w:rPr>
        <w:t xml:space="preserve">et apprenait par expérience le sens du mot </w:t>
      </w:r>
      <w:r w:rsidR="008D6F52">
        <w:rPr>
          <w:szCs w:val="32"/>
        </w:rPr>
        <w:t>« </w:t>
      </w:r>
      <w:r w:rsidRPr="00894396">
        <w:rPr>
          <w:szCs w:val="32"/>
        </w:rPr>
        <w:t>peur</w:t>
      </w:r>
      <w:r w:rsidR="008D6F52">
        <w:rPr>
          <w:szCs w:val="32"/>
        </w:rPr>
        <w:t xml:space="preserve"> ». </w:t>
      </w:r>
      <w:r w:rsidRPr="00894396">
        <w:rPr>
          <w:szCs w:val="32"/>
        </w:rPr>
        <w:t>Il avait cru comprendre</w:t>
      </w:r>
      <w:r w:rsidR="008D6F52">
        <w:rPr>
          <w:szCs w:val="32"/>
        </w:rPr>
        <w:t xml:space="preserve">, </w:t>
      </w:r>
      <w:r w:rsidRPr="00894396">
        <w:rPr>
          <w:szCs w:val="32"/>
        </w:rPr>
        <w:t>à entendre Adèle</w:t>
      </w:r>
      <w:r w:rsidR="008D6F52">
        <w:rPr>
          <w:szCs w:val="32"/>
        </w:rPr>
        <w:t xml:space="preserve">, </w:t>
      </w:r>
      <w:r w:rsidRPr="00894396">
        <w:rPr>
          <w:szCs w:val="32"/>
        </w:rPr>
        <w:t>qu</w:t>
      </w:r>
      <w:r w:rsidR="008D6F52">
        <w:rPr>
          <w:szCs w:val="32"/>
        </w:rPr>
        <w:t>’</w:t>
      </w:r>
      <w:r w:rsidRPr="00894396">
        <w:rPr>
          <w:szCs w:val="32"/>
        </w:rPr>
        <w:t>avec une confiance sans bornes dans l</w:t>
      </w:r>
      <w:r w:rsidR="008D6F52">
        <w:rPr>
          <w:szCs w:val="32"/>
        </w:rPr>
        <w:t>’</w:t>
      </w:r>
      <w:r w:rsidRPr="00894396">
        <w:rPr>
          <w:szCs w:val="32"/>
        </w:rPr>
        <w:t>affection et la sagesse maternelles</w:t>
      </w:r>
      <w:r w:rsidR="008D6F52">
        <w:rPr>
          <w:szCs w:val="32"/>
        </w:rPr>
        <w:t xml:space="preserve">, </w:t>
      </w:r>
      <w:r w:rsidRPr="00894396">
        <w:rPr>
          <w:szCs w:val="32"/>
        </w:rPr>
        <w:t>elle n</w:t>
      </w:r>
      <w:r w:rsidR="008D6F52">
        <w:rPr>
          <w:szCs w:val="32"/>
        </w:rPr>
        <w:t>’</w:t>
      </w:r>
      <w:r w:rsidRPr="00894396">
        <w:rPr>
          <w:szCs w:val="32"/>
        </w:rPr>
        <w:t>éprouvait pas pour sa personne une insurmontable aversion</w:t>
      </w:r>
      <w:r w:rsidR="008D6F52">
        <w:rPr>
          <w:szCs w:val="32"/>
        </w:rPr>
        <w:t xml:space="preserve">, </w:t>
      </w:r>
      <w:r w:rsidRPr="00894396">
        <w:rPr>
          <w:szCs w:val="32"/>
        </w:rPr>
        <w:t>et que l</w:t>
      </w:r>
      <w:r w:rsidR="008D6F52">
        <w:rPr>
          <w:szCs w:val="32"/>
        </w:rPr>
        <w:t>’</w:t>
      </w:r>
      <w:r w:rsidRPr="00894396">
        <w:rPr>
          <w:szCs w:val="32"/>
        </w:rPr>
        <w:t>on ne saurait exiger plus d</w:t>
      </w:r>
      <w:r w:rsidR="008D6F52">
        <w:rPr>
          <w:szCs w:val="32"/>
        </w:rPr>
        <w:t>’</w:t>
      </w:r>
      <w:r w:rsidRPr="00894396">
        <w:rPr>
          <w:szCs w:val="32"/>
        </w:rPr>
        <w:t>une jeune fille bien élevée</w:t>
      </w:r>
      <w:r w:rsidR="008D6F52">
        <w:rPr>
          <w:szCs w:val="32"/>
        </w:rPr>
        <w:t xml:space="preserve">, </w:t>
      </w:r>
      <w:r w:rsidRPr="00894396">
        <w:rPr>
          <w:szCs w:val="32"/>
        </w:rPr>
        <w:t>pour inaugurer l</w:t>
      </w:r>
      <w:r w:rsidR="008D6F52">
        <w:rPr>
          <w:szCs w:val="32"/>
        </w:rPr>
        <w:t>’</w:t>
      </w:r>
      <w:r w:rsidRPr="00894396">
        <w:rPr>
          <w:szCs w:val="32"/>
        </w:rPr>
        <w:t>existence conjugale</w:t>
      </w:r>
      <w:r w:rsidR="008D6F52">
        <w:rPr>
          <w:szCs w:val="32"/>
        </w:rPr>
        <w:t xml:space="preserve">. </w:t>
      </w:r>
      <w:r w:rsidRPr="00894396">
        <w:rPr>
          <w:szCs w:val="32"/>
        </w:rPr>
        <w:t>Cette idée blessait et tourmentait l</w:t>
      </w:r>
      <w:r w:rsidR="008D6F52">
        <w:rPr>
          <w:szCs w:val="32"/>
        </w:rPr>
        <w:t>’</w:t>
      </w:r>
      <w:r w:rsidRPr="00894396">
        <w:rPr>
          <w:szCs w:val="32"/>
        </w:rPr>
        <w:t>orgueil du général</w:t>
      </w:r>
      <w:r w:rsidR="008D6F52">
        <w:rPr>
          <w:szCs w:val="32"/>
        </w:rPr>
        <w:t xml:space="preserve">. </w:t>
      </w:r>
      <w:r w:rsidRPr="00894396">
        <w:rPr>
          <w:szCs w:val="32"/>
        </w:rPr>
        <w:t>Qu</w:t>
      </w:r>
      <w:r w:rsidR="008D6F52">
        <w:rPr>
          <w:szCs w:val="32"/>
        </w:rPr>
        <w:t>’</w:t>
      </w:r>
      <w:r w:rsidRPr="00894396">
        <w:rPr>
          <w:szCs w:val="32"/>
        </w:rPr>
        <w:t>aurait-il pu attendre de plus</w:t>
      </w:r>
      <w:r w:rsidR="008D6F52">
        <w:rPr>
          <w:szCs w:val="32"/>
        </w:rPr>
        <w:t xml:space="preserve">, </w:t>
      </w:r>
      <w:r w:rsidRPr="00894396">
        <w:rPr>
          <w:szCs w:val="32"/>
        </w:rPr>
        <w:t>pourtant</w:t>
      </w:r>
      <w:r w:rsidR="008D6F52">
        <w:rPr>
          <w:szCs w:val="32"/>
        </w:rPr>
        <w:t xml:space="preserve">, </w:t>
      </w:r>
      <w:r w:rsidRPr="00894396">
        <w:rPr>
          <w:szCs w:val="32"/>
        </w:rPr>
        <w:t>se demandait-il avec une sorte de désespoir</w:t>
      </w:r>
      <w:r w:rsidR="008D6F52">
        <w:rPr>
          <w:szCs w:val="32"/>
        </w:rPr>
        <w:t xml:space="preserve">. </w:t>
      </w:r>
      <w:r w:rsidRPr="00894396">
        <w:rPr>
          <w:szCs w:val="32"/>
        </w:rPr>
        <w:t>Elle avait le front lisse et lumineux et ses yeux de violette riaient</w:t>
      </w:r>
      <w:r w:rsidR="008D6F52">
        <w:rPr>
          <w:szCs w:val="32"/>
        </w:rPr>
        <w:t xml:space="preserve">, </w:t>
      </w:r>
      <w:r w:rsidRPr="00894396">
        <w:rPr>
          <w:szCs w:val="32"/>
        </w:rPr>
        <w:t>tandis que ses lèvres et son menton gardaient une gravité admirable</w:t>
      </w:r>
      <w:r w:rsidR="008D6F52">
        <w:rPr>
          <w:szCs w:val="32"/>
        </w:rPr>
        <w:t xml:space="preserve">. </w:t>
      </w:r>
      <w:r w:rsidRPr="00894396">
        <w:rPr>
          <w:szCs w:val="32"/>
        </w:rPr>
        <w:t>Tout cela était complété par une masse si glorieuse de cheveux blonds</w:t>
      </w:r>
      <w:r w:rsidR="008D6F52">
        <w:rPr>
          <w:szCs w:val="32"/>
        </w:rPr>
        <w:t xml:space="preserve">, </w:t>
      </w:r>
      <w:r w:rsidRPr="00894396">
        <w:rPr>
          <w:szCs w:val="32"/>
        </w:rPr>
        <w:t>par un teint si merveilleux</w:t>
      </w:r>
      <w:r w:rsidR="008D6F52">
        <w:rPr>
          <w:szCs w:val="32"/>
        </w:rPr>
        <w:t xml:space="preserve">, </w:t>
      </w:r>
      <w:r w:rsidRPr="00894396">
        <w:rPr>
          <w:szCs w:val="32"/>
        </w:rPr>
        <w:t>par une telle grâce d</w:t>
      </w:r>
      <w:r w:rsidR="008D6F52">
        <w:rPr>
          <w:szCs w:val="32"/>
        </w:rPr>
        <w:t>’</w:t>
      </w:r>
      <w:r w:rsidRPr="00894396">
        <w:rPr>
          <w:szCs w:val="32"/>
        </w:rPr>
        <w:t>expression</w:t>
      </w:r>
      <w:r w:rsidR="008D6F52">
        <w:rPr>
          <w:szCs w:val="32"/>
        </w:rPr>
        <w:t xml:space="preserve">, </w:t>
      </w:r>
      <w:r w:rsidRPr="00894396">
        <w:rPr>
          <w:szCs w:val="32"/>
        </w:rPr>
        <w:t>que d</w:t>
      </w:r>
      <w:r w:rsidR="008D6F52">
        <w:rPr>
          <w:szCs w:val="32"/>
        </w:rPr>
        <w:t>’</w:t>
      </w:r>
      <w:r w:rsidRPr="00894396">
        <w:rPr>
          <w:szCs w:val="32"/>
        </w:rPr>
        <w:t>Hubert ne trouvait jamais le temps d</w:t>
      </w:r>
      <w:r w:rsidR="008D6F52">
        <w:rPr>
          <w:szCs w:val="32"/>
        </w:rPr>
        <w:t>’</w:t>
      </w:r>
      <w:r w:rsidRPr="00894396">
        <w:rPr>
          <w:szCs w:val="32"/>
        </w:rPr>
        <w:t>examiner avec un détachement suffisant les exigences altières de son orgueil</w:t>
      </w:r>
      <w:r w:rsidR="008D6F52">
        <w:rPr>
          <w:szCs w:val="32"/>
        </w:rPr>
        <w:t xml:space="preserve">. </w:t>
      </w:r>
      <w:r w:rsidRPr="00894396">
        <w:rPr>
          <w:szCs w:val="32"/>
        </w:rPr>
        <w:t>À vrai dire</w:t>
      </w:r>
      <w:r w:rsidR="008D6F52">
        <w:rPr>
          <w:szCs w:val="32"/>
        </w:rPr>
        <w:t xml:space="preserve">, </w:t>
      </w:r>
      <w:r w:rsidRPr="00894396">
        <w:rPr>
          <w:szCs w:val="32"/>
        </w:rPr>
        <w:t>il redoutait un peu cette sorte d</w:t>
      </w:r>
      <w:r w:rsidR="008D6F52">
        <w:rPr>
          <w:szCs w:val="32"/>
        </w:rPr>
        <w:t>’</w:t>
      </w:r>
      <w:r w:rsidRPr="00894396">
        <w:rPr>
          <w:szCs w:val="32"/>
        </w:rPr>
        <w:t>enquête intérieure qui l</w:t>
      </w:r>
      <w:r w:rsidR="008D6F52">
        <w:rPr>
          <w:szCs w:val="32"/>
        </w:rPr>
        <w:t>’</w:t>
      </w:r>
      <w:r w:rsidRPr="00894396">
        <w:rPr>
          <w:szCs w:val="32"/>
        </w:rPr>
        <w:t>avait conduit une ou deux fois à une crise de frénésie solitaire</w:t>
      </w:r>
      <w:r w:rsidR="008D6F52">
        <w:rPr>
          <w:szCs w:val="32"/>
        </w:rPr>
        <w:t xml:space="preserve">, </w:t>
      </w:r>
      <w:r w:rsidRPr="00894396">
        <w:rPr>
          <w:szCs w:val="32"/>
        </w:rPr>
        <w:t>et lui avait fait sentir qu</w:t>
      </w:r>
      <w:r w:rsidR="008D6F52">
        <w:rPr>
          <w:szCs w:val="32"/>
        </w:rPr>
        <w:t>’</w:t>
      </w:r>
      <w:r w:rsidRPr="00894396">
        <w:rPr>
          <w:szCs w:val="32"/>
        </w:rPr>
        <w:t>il aimait assez la jeune fille pour la tuer plutôt que de la perdre</w:t>
      </w:r>
      <w:r w:rsidR="008D6F52">
        <w:rPr>
          <w:szCs w:val="32"/>
        </w:rPr>
        <w:t xml:space="preserve">. </w:t>
      </w:r>
      <w:r w:rsidRPr="00894396">
        <w:rPr>
          <w:szCs w:val="32"/>
        </w:rPr>
        <w:t>Ces crises</w:t>
      </w:r>
      <w:r w:rsidR="008D6F52">
        <w:rPr>
          <w:szCs w:val="32"/>
        </w:rPr>
        <w:t xml:space="preserve">, </w:t>
      </w:r>
      <w:r w:rsidRPr="00894396">
        <w:rPr>
          <w:szCs w:val="32"/>
        </w:rPr>
        <w:t>fréquentes chez les hommes de quarante ans</w:t>
      </w:r>
      <w:r w:rsidR="008D6F52">
        <w:rPr>
          <w:szCs w:val="32"/>
        </w:rPr>
        <w:t xml:space="preserve">, </w:t>
      </w:r>
      <w:r w:rsidRPr="00894396">
        <w:rPr>
          <w:szCs w:val="32"/>
        </w:rPr>
        <w:t xml:space="preserve">le </w:t>
      </w:r>
      <w:r w:rsidRPr="00894396">
        <w:rPr>
          <w:szCs w:val="32"/>
        </w:rPr>
        <w:lastRenderedPageBreak/>
        <w:t>laissaient épuisé</w:t>
      </w:r>
      <w:r w:rsidR="008D6F52">
        <w:rPr>
          <w:szCs w:val="32"/>
        </w:rPr>
        <w:t xml:space="preserve">, </w:t>
      </w:r>
      <w:r w:rsidRPr="00894396">
        <w:rPr>
          <w:szCs w:val="32"/>
        </w:rPr>
        <w:t>brisé</w:t>
      </w:r>
      <w:r w:rsidR="008D6F52">
        <w:rPr>
          <w:szCs w:val="32"/>
        </w:rPr>
        <w:t xml:space="preserve">, </w:t>
      </w:r>
      <w:r w:rsidRPr="00894396">
        <w:rPr>
          <w:szCs w:val="32"/>
        </w:rPr>
        <w:t>repentant</w:t>
      </w:r>
      <w:r w:rsidR="008D6F52">
        <w:rPr>
          <w:szCs w:val="32"/>
        </w:rPr>
        <w:t xml:space="preserve">, </w:t>
      </w:r>
      <w:r w:rsidRPr="00894396">
        <w:rPr>
          <w:szCs w:val="32"/>
        </w:rPr>
        <w:t>un peu épouvanté aussi</w:t>
      </w:r>
      <w:r w:rsidR="008D6F52">
        <w:rPr>
          <w:szCs w:val="32"/>
        </w:rPr>
        <w:t xml:space="preserve">. </w:t>
      </w:r>
      <w:r w:rsidRPr="00894396">
        <w:rPr>
          <w:szCs w:val="32"/>
        </w:rPr>
        <w:t>Il trouvait heureusement une consolation puissante dans la pratique quiétiste de longues stations nocturnes à sa fenêtre ouverte</w:t>
      </w:r>
      <w:r w:rsidR="008D6F52">
        <w:rPr>
          <w:szCs w:val="32"/>
        </w:rPr>
        <w:t xml:space="preserve">, </w:t>
      </w:r>
      <w:r w:rsidRPr="00894396">
        <w:rPr>
          <w:szCs w:val="32"/>
        </w:rPr>
        <w:t>et de méditations sur le prodige de l</w:t>
      </w:r>
      <w:r w:rsidR="008D6F52">
        <w:rPr>
          <w:szCs w:val="32"/>
        </w:rPr>
        <w:t>’</w:t>
      </w:r>
      <w:r w:rsidRPr="00894396">
        <w:rPr>
          <w:szCs w:val="32"/>
        </w:rPr>
        <w:t>existence de sa fiancée</w:t>
      </w:r>
      <w:r w:rsidR="008D6F52">
        <w:rPr>
          <w:szCs w:val="32"/>
        </w:rPr>
        <w:t xml:space="preserve">, </w:t>
      </w:r>
      <w:r w:rsidRPr="00894396">
        <w:rPr>
          <w:szCs w:val="32"/>
        </w:rPr>
        <w:t>comme un croyant perdu dans la contemplation mystique de sa foi</w:t>
      </w:r>
      <w:r w:rsidR="008D6F52">
        <w:rPr>
          <w:szCs w:val="32"/>
        </w:rPr>
        <w:t>.</w:t>
      </w:r>
    </w:p>
    <w:p w14:paraId="2DE5C5F7" w14:textId="77777777" w:rsidR="008D6F52" w:rsidRDefault="00000000" w:rsidP="008D6F52">
      <w:pPr>
        <w:rPr>
          <w:szCs w:val="32"/>
        </w:rPr>
      </w:pPr>
      <w:r w:rsidRPr="00894396">
        <w:rPr>
          <w:szCs w:val="32"/>
        </w:rPr>
        <w:t>Il ne faudrait pas croire que toutes ces variations de son humeur intime se reflétassent à l</w:t>
      </w:r>
      <w:r w:rsidR="008D6F52">
        <w:rPr>
          <w:szCs w:val="32"/>
        </w:rPr>
        <w:t>’</w:t>
      </w:r>
      <w:r w:rsidRPr="00894396">
        <w:rPr>
          <w:szCs w:val="32"/>
        </w:rPr>
        <w:t>extérieur</w:t>
      </w:r>
      <w:r w:rsidR="008D6F52">
        <w:rPr>
          <w:szCs w:val="32"/>
        </w:rPr>
        <w:t xml:space="preserve">. </w:t>
      </w:r>
      <w:r w:rsidRPr="00894396">
        <w:rPr>
          <w:szCs w:val="32"/>
        </w:rPr>
        <w:t>D</w:t>
      </w:r>
      <w:r w:rsidR="008D6F52">
        <w:rPr>
          <w:szCs w:val="32"/>
        </w:rPr>
        <w:t>’</w:t>
      </w:r>
      <w:r w:rsidRPr="00894396">
        <w:rPr>
          <w:szCs w:val="32"/>
        </w:rPr>
        <w:t>Hubert n</w:t>
      </w:r>
      <w:r w:rsidR="008D6F52">
        <w:rPr>
          <w:szCs w:val="32"/>
        </w:rPr>
        <w:t>’</w:t>
      </w:r>
      <w:r w:rsidRPr="00894396">
        <w:rPr>
          <w:szCs w:val="32"/>
        </w:rPr>
        <w:t>éprouvait aucune peine à paraître tout épanoui de sourires</w:t>
      </w:r>
      <w:r w:rsidR="008D6F52">
        <w:rPr>
          <w:szCs w:val="32"/>
        </w:rPr>
        <w:t xml:space="preserve">. </w:t>
      </w:r>
      <w:r w:rsidRPr="00894396">
        <w:rPr>
          <w:szCs w:val="32"/>
        </w:rPr>
        <w:t>Et en fait</w:t>
      </w:r>
      <w:r w:rsidR="008D6F52">
        <w:rPr>
          <w:szCs w:val="32"/>
        </w:rPr>
        <w:t xml:space="preserve">, </w:t>
      </w:r>
      <w:r w:rsidRPr="00894396">
        <w:rPr>
          <w:szCs w:val="32"/>
        </w:rPr>
        <w:t>il était très heureux</w:t>
      </w:r>
      <w:r w:rsidR="008D6F52">
        <w:rPr>
          <w:szCs w:val="32"/>
        </w:rPr>
        <w:t xml:space="preserve">. </w:t>
      </w:r>
      <w:r w:rsidRPr="00894396">
        <w:rPr>
          <w:szCs w:val="32"/>
        </w:rPr>
        <w:t>Il obéissait aux règles établies des fiançailles</w:t>
      </w:r>
      <w:r w:rsidR="008D6F52">
        <w:rPr>
          <w:szCs w:val="32"/>
        </w:rPr>
        <w:t xml:space="preserve">, </w:t>
      </w:r>
      <w:r w:rsidRPr="00894396">
        <w:rPr>
          <w:szCs w:val="32"/>
        </w:rPr>
        <w:t>envoyait chaque matin des fleurs cueillies dans le jardin ou les serres de sa sœur</w:t>
      </w:r>
      <w:r w:rsidR="008D6F52">
        <w:rPr>
          <w:szCs w:val="32"/>
        </w:rPr>
        <w:t xml:space="preserve">, </w:t>
      </w:r>
      <w:r w:rsidRPr="00894396">
        <w:rPr>
          <w:szCs w:val="32"/>
        </w:rPr>
        <w:t>puis</w:t>
      </w:r>
      <w:r w:rsidR="008D6F52">
        <w:rPr>
          <w:szCs w:val="32"/>
        </w:rPr>
        <w:t xml:space="preserve">, </w:t>
      </w:r>
      <w:r w:rsidRPr="00894396">
        <w:rPr>
          <w:szCs w:val="32"/>
        </w:rPr>
        <w:t>un peu plus tard</w:t>
      </w:r>
      <w:r w:rsidR="008D6F52">
        <w:rPr>
          <w:szCs w:val="32"/>
        </w:rPr>
        <w:t xml:space="preserve">, </w:t>
      </w:r>
      <w:r w:rsidRPr="00894396">
        <w:rPr>
          <w:szCs w:val="32"/>
        </w:rPr>
        <w:t>s</w:t>
      </w:r>
      <w:r w:rsidR="008D6F52">
        <w:rPr>
          <w:szCs w:val="32"/>
        </w:rPr>
        <w:t>’</w:t>
      </w:r>
      <w:r w:rsidRPr="00894396">
        <w:rPr>
          <w:szCs w:val="32"/>
        </w:rPr>
        <w:t>en allait déjeuner avec sa fiancée</w:t>
      </w:r>
      <w:r w:rsidR="008D6F52">
        <w:rPr>
          <w:szCs w:val="32"/>
        </w:rPr>
        <w:t xml:space="preserve">, </w:t>
      </w:r>
      <w:r w:rsidRPr="00894396">
        <w:rPr>
          <w:szCs w:val="32"/>
        </w:rPr>
        <w:t>sa mère et son émigré d</w:t>
      </w:r>
      <w:r w:rsidR="008D6F52">
        <w:rPr>
          <w:szCs w:val="32"/>
        </w:rPr>
        <w:t>’</w:t>
      </w:r>
      <w:r w:rsidRPr="00894396">
        <w:rPr>
          <w:szCs w:val="32"/>
        </w:rPr>
        <w:t>oncle</w:t>
      </w:r>
      <w:r w:rsidR="008D6F52">
        <w:rPr>
          <w:szCs w:val="32"/>
        </w:rPr>
        <w:t xml:space="preserve">. </w:t>
      </w:r>
      <w:r w:rsidRPr="00894396">
        <w:rPr>
          <w:szCs w:val="32"/>
        </w:rPr>
        <w:t>On passait le milieu de la journée à l</w:t>
      </w:r>
      <w:r w:rsidR="008D6F52">
        <w:rPr>
          <w:szCs w:val="32"/>
        </w:rPr>
        <w:t>’</w:t>
      </w:r>
      <w:r w:rsidRPr="00894396">
        <w:rPr>
          <w:szCs w:val="32"/>
        </w:rPr>
        <w:t>ombre des arbres ou en lentes promenades</w:t>
      </w:r>
      <w:r w:rsidR="008D6F52">
        <w:rPr>
          <w:szCs w:val="32"/>
        </w:rPr>
        <w:t xml:space="preserve">. </w:t>
      </w:r>
      <w:r w:rsidRPr="00894396">
        <w:rPr>
          <w:szCs w:val="32"/>
        </w:rPr>
        <w:t>Une déférence vigilante</w:t>
      </w:r>
      <w:r w:rsidR="008D6F52">
        <w:rPr>
          <w:szCs w:val="32"/>
        </w:rPr>
        <w:t xml:space="preserve">, </w:t>
      </w:r>
      <w:r w:rsidRPr="00894396">
        <w:rPr>
          <w:szCs w:val="32"/>
        </w:rPr>
        <w:t>toute voisine d</w:t>
      </w:r>
      <w:r w:rsidR="008D6F52">
        <w:rPr>
          <w:szCs w:val="32"/>
        </w:rPr>
        <w:t>’</w:t>
      </w:r>
      <w:r w:rsidRPr="00894396">
        <w:rPr>
          <w:szCs w:val="32"/>
        </w:rPr>
        <w:t>une frémissante tendresse</w:t>
      </w:r>
      <w:r w:rsidR="008D6F52">
        <w:rPr>
          <w:szCs w:val="32"/>
        </w:rPr>
        <w:t xml:space="preserve">, </w:t>
      </w:r>
      <w:r w:rsidRPr="00894396">
        <w:rPr>
          <w:szCs w:val="32"/>
        </w:rPr>
        <w:t>caractérisait l</w:t>
      </w:r>
      <w:r w:rsidR="008D6F52">
        <w:rPr>
          <w:szCs w:val="32"/>
        </w:rPr>
        <w:t>’</w:t>
      </w:r>
      <w:r w:rsidRPr="00894396">
        <w:rPr>
          <w:szCs w:val="32"/>
        </w:rPr>
        <w:t>attitude du général</w:t>
      </w:r>
      <w:r w:rsidR="008D6F52">
        <w:rPr>
          <w:szCs w:val="32"/>
        </w:rPr>
        <w:t xml:space="preserve">, </w:t>
      </w:r>
      <w:r w:rsidRPr="00894396">
        <w:rPr>
          <w:szCs w:val="32"/>
        </w:rPr>
        <w:t>avec un tour enjoué destiné à masquer le trouble profond que causait à son être tout entier une inaccessible proximité</w:t>
      </w:r>
      <w:r w:rsidR="008D6F52">
        <w:rPr>
          <w:szCs w:val="32"/>
        </w:rPr>
        <w:t xml:space="preserve">. </w:t>
      </w:r>
      <w:r w:rsidRPr="00894396">
        <w:rPr>
          <w:szCs w:val="32"/>
        </w:rPr>
        <w:t>À la fin de l</w:t>
      </w:r>
      <w:r w:rsidR="008D6F52">
        <w:rPr>
          <w:szCs w:val="32"/>
        </w:rPr>
        <w:t>’</w:t>
      </w:r>
      <w:r w:rsidRPr="00894396">
        <w:rPr>
          <w:szCs w:val="32"/>
        </w:rPr>
        <w:t>après-midi</w:t>
      </w:r>
      <w:r w:rsidR="008D6F52">
        <w:rPr>
          <w:szCs w:val="32"/>
        </w:rPr>
        <w:t xml:space="preserve">, </w:t>
      </w:r>
      <w:r w:rsidRPr="00894396">
        <w:rPr>
          <w:szCs w:val="32"/>
        </w:rPr>
        <w:t>d</w:t>
      </w:r>
      <w:r w:rsidR="008D6F52">
        <w:rPr>
          <w:szCs w:val="32"/>
        </w:rPr>
        <w:t>’</w:t>
      </w:r>
      <w:r w:rsidRPr="00894396">
        <w:rPr>
          <w:szCs w:val="32"/>
        </w:rPr>
        <w:t>Hubert regagnait son logis entre les champs de vignes</w:t>
      </w:r>
      <w:r w:rsidR="008D6F52">
        <w:rPr>
          <w:szCs w:val="32"/>
        </w:rPr>
        <w:t xml:space="preserve">, </w:t>
      </w:r>
      <w:r w:rsidRPr="00894396">
        <w:rPr>
          <w:szCs w:val="32"/>
        </w:rPr>
        <w:t>certains jours affreusement malheureux</w:t>
      </w:r>
      <w:r w:rsidR="008D6F52">
        <w:rPr>
          <w:szCs w:val="32"/>
        </w:rPr>
        <w:t xml:space="preserve">, </w:t>
      </w:r>
      <w:r w:rsidRPr="00894396">
        <w:rPr>
          <w:szCs w:val="32"/>
        </w:rPr>
        <w:t>d</w:t>
      </w:r>
      <w:r w:rsidR="008D6F52">
        <w:rPr>
          <w:szCs w:val="32"/>
        </w:rPr>
        <w:t>’</w:t>
      </w:r>
      <w:r w:rsidRPr="00894396">
        <w:rPr>
          <w:szCs w:val="32"/>
        </w:rPr>
        <w:t>autres suprêmement heureux</w:t>
      </w:r>
      <w:r w:rsidR="008D6F52">
        <w:rPr>
          <w:szCs w:val="32"/>
        </w:rPr>
        <w:t xml:space="preserve">, </w:t>
      </w:r>
      <w:r w:rsidRPr="00894396">
        <w:rPr>
          <w:szCs w:val="32"/>
        </w:rPr>
        <w:t>le lendemain en proie à une tristesse pensive</w:t>
      </w:r>
      <w:r w:rsidR="008D6F52">
        <w:rPr>
          <w:szCs w:val="32"/>
        </w:rPr>
        <w:t xml:space="preserve"> ; </w:t>
      </w:r>
      <w:r w:rsidRPr="00894396">
        <w:rPr>
          <w:szCs w:val="32"/>
        </w:rPr>
        <w:t>au moins éprouvait-il toujours une intensité particulière de vie</w:t>
      </w:r>
      <w:r w:rsidR="008D6F52">
        <w:rPr>
          <w:szCs w:val="32"/>
        </w:rPr>
        <w:t xml:space="preserve">, </w:t>
      </w:r>
      <w:r w:rsidRPr="00894396">
        <w:rPr>
          <w:szCs w:val="32"/>
        </w:rPr>
        <w:t>cette exaltation commune aux artistes</w:t>
      </w:r>
      <w:r w:rsidR="008D6F52">
        <w:rPr>
          <w:szCs w:val="32"/>
        </w:rPr>
        <w:t xml:space="preserve">, </w:t>
      </w:r>
      <w:r w:rsidRPr="00894396">
        <w:rPr>
          <w:szCs w:val="32"/>
        </w:rPr>
        <w:t>aux poètes et aux amoureux</w:t>
      </w:r>
      <w:r w:rsidR="008D6F52">
        <w:rPr>
          <w:szCs w:val="32"/>
        </w:rPr>
        <w:t xml:space="preserve">, </w:t>
      </w:r>
      <w:r w:rsidRPr="00894396">
        <w:rPr>
          <w:szCs w:val="32"/>
        </w:rPr>
        <w:t>aux hommes hantés par une grande passion</w:t>
      </w:r>
      <w:r w:rsidR="008D6F52">
        <w:rPr>
          <w:szCs w:val="32"/>
        </w:rPr>
        <w:t xml:space="preserve">, </w:t>
      </w:r>
      <w:r w:rsidRPr="00894396">
        <w:rPr>
          <w:szCs w:val="32"/>
        </w:rPr>
        <w:t>une noble pensée</w:t>
      </w:r>
      <w:r w:rsidR="008D6F52">
        <w:rPr>
          <w:szCs w:val="32"/>
        </w:rPr>
        <w:t xml:space="preserve">, </w:t>
      </w:r>
      <w:r w:rsidRPr="00894396">
        <w:rPr>
          <w:szCs w:val="32"/>
        </w:rPr>
        <w:t>ou la vision nouvelle de la beauté plastique</w:t>
      </w:r>
      <w:r w:rsidR="008D6F52">
        <w:rPr>
          <w:szCs w:val="32"/>
        </w:rPr>
        <w:t>.</w:t>
      </w:r>
    </w:p>
    <w:p w14:paraId="0706C9D2" w14:textId="77777777" w:rsidR="008D6F52" w:rsidRDefault="00000000" w:rsidP="008D6F52">
      <w:pPr>
        <w:rPr>
          <w:szCs w:val="32"/>
        </w:rPr>
      </w:pPr>
      <w:r w:rsidRPr="00894396">
        <w:rPr>
          <w:szCs w:val="32"/>
        </w:rPr>
        <w:t>Le monde extérieur n</w:t>
      </w:r>
      <w:r w:rsidR="008D6F52">
        <w:rPr>
          <w:szCs w:val="32"/>
        </w:rPr>
        <w:t>’</w:t>
      </w:r>
      <w:r w:rsidRPr="00894396">
        <w:rPr>
          <w:szCs w:val="32"/>
        </w:rPr>
        <w:t>avait pas</w:t>
      </w:r>
      <w:r w:rsidR="008D6F52">
        <w:rPr>
          <w:szCs w:val="32"/>
        </w:rPr>
        <w:t xml:space="preserve">, </w:t>
      </w:r>
      <w:r w:rsidRPr="00894396">
        <w:rPr>
          <w:szCs w:val="32"/>
        </w:rPr>
        <w:t>à cette époque</w:t>
      </w:r>
      <w:r w:rsidR="008D6F52">
        <w:rPr>
          <w:szCs w:val="32"/>
        </w:rPr>
        <w:t xml:space="preserve">, </w:t>
      </w:r>
      <w:r w:rsidRPr="00894396">
        <w:rPr>
          <w:szCs w:val="32"/>
        </w:rPr>
        <w:t>d</w:t>
      </w:r>
      <w:r w:rsidR="008D6F52">
        <w:rPr>
          <w:szCs w:val="32"/>
        </w:rPr>
        <w:t>’</w:t>
      </w:r>
      <w:r w:rsidRPr="00894396">
        <w:rPr>
          <w:szCs w:val="32"/>
        </w:rPr>
        <w:t>existence réelle pour le général d</w:t>
      </w:r>
      <w:r w:rsidR="008D6F52">
        <w:rPr>
          <w:szCs w:val="32"/>
        </w:rPr>
        <w:t>’</w:t>
      </w:r>
      <w:r w:rsidRPr="00894396">
        <w:rPr>
          <w:szCs w:val="32"/>
        </w:rPr>
        <w:t>Hubert</w:t>
      </w:r>
      <w:r w:rsidR="008D6F52">
        <w:rPr>
          <w:szCs w:val="32"/>
        </w:rPr>
        <w:t xml:space="preserve">. </w:t>
      </w:r>
      <w:r w:rsidRPr="00894396">
        <w:rPr>
          <w:szCs w:val="32"/>
        </w:rPr>
        <w:t>Un soir pourtant</w:t>
      </w:r>
      <w:r w:rsidR="008D6F52">
        <w:rPr>
          <w:szCs w:val="32"/>
        </w:rPr>
        <w:t xml:space="preserve">, </w:t>
      </w:r>
      <w:r w:rsidRPr="00894396">
        <w:rPr>
          <w:szCs w:val="32"/>
        </w:rPr>
        <w:t>du sommet d</w:t>
      </w:r>
      <w:r w:rsidR="008D6F52">
        <w:rPr>
          <w:szCs w:val="32"/>
        </w:rPr>
        <w:t>’</w:t>
      </w:r>
      <w:r w:rsidRPr="00894396">
        <w:rPr>
          <w:szCs w:val="32"/>
        </w:rPr>
        <w:t>une crête qui commandait la vue sur les deux domaines</w:t>
      </w:r>
      <w:r w:rsidR="008D6F52">
        <w:rPr>
          <w:szCs w:val="32"/>
        </w:rPr>
        <w:t xml:space="preserve">, </w:t>
      </w:r>
      <w:r w:rsidRPr="00894396">
        <w:rPr>
          <w:szCs w:val="32"/>
        </w:rPr>
        <w:t>il distingua deux silhouettes dans le lointain de la route</w:t>
      </w:r>
      <w:r w:rsidR="008D6F52">
        <w:rPr>
          <w:szCs w:val="32"/>
        </w:rPr>
        <w:t xml:space="preserve">. </w:t>
      </w:r>
      <w:r w:rsidRPr="00894396">
        <w:rPr>
          <w:szCs w:val="32"/>
        </w:rPr>
        <w:t>La journée avait été divine</w:t>
      </w:r>
      <w:r w:rsidR="008D6F52">
        <w:rPr>
          <w:szCs w:val="32"/>
        </w:rPr>
        <w:t xml:space="preserve">. </w:t>
      </w:r>
      <w:r w:rsidRPr="00894396">
        <w:rPr>
          <w:szCs w:val="32"/>
        </w:rPr>
        <w:t>Le décor somptueux d</w:t>
      </w:r>
      <w:r w:rsidR="008D6F52">
        <w:rPr>
          <w:szCs w:val="32"/>
        </w:rPr>
        <w:t>’</w:t>
      </w:r>
      <w:r w:rsidRPr="00894396">
        <w:rPr>
          <w:szCs w:val="32"/>
        </w:rPr>
        <w:t>un ciel enflammé parait d</w:t>
      </w:r>
      <w:r w:rsidR="008D6F52">
        <w:rPr>
          <w:szCs w:val="32"/>
        </w:rPr>
        <w:t>’</w:t>
      </w:r>
      <w:r w:rsidRPr="00894396">
        <w:rPr>
          <w:szCs w:val="32"/>
        </w:rPr>
        <w:t xml:space="preserve">un éclat doux les lignes sobres du </w:t>
      </w:r>
      <w:r w:rsidRPr="00894396">
        <w:rPr>
          <w:szCs w:val="32"/>
        </w:rPr>
        <w:lastRenderedPageBreak/>
        <w:t>paysage méridional</w:t>
      </w:r>
      <w:r w:rsidR="008D6F52">
        <w:rPr>
          <w:szCs w:val="32"/>
        </w:rPr>
        <w:t xml:space="preserve">. </w:t>
      </w:r>
      <w:r w:rsidRPr="00894396">
        <w:rPr>
          <w:szCs w:val="32"/>
        </w:rPr>
        <w:t>Rochers gris</w:t>
      </w:r>
      <w:r w:rsidR="008D6F52">
        <w:rPr>
          <w:szCs w:val="32"/>
        </w:rPr>
        <w:t xml:space="preserve">, </w:t>
      </w:r>
      <w:r w:rsidRPr="00894396">
        <w:rPr>
          <w:szCs w:val="32"/>
        </w:rPr>
        <w:t>champs bruns</w:t>
      </w:r>
      <w:r w:rsidR="008D6F52">
        <w:rPr>
          <w:szCs w:val="32"/>
        </w:rPr>
        <w:t xml:space="preserve">, </w:t>
      </w:r>
      <w:r w:rsidRPr="00894396">
        <w:rPr>
          <w:szCs w:val="32"/>
        </w:rPr>
        <w:t>lointains violets et onduleux s</w:t>
      </w:r>
      <w:r w:rsidR="008D6F52">
        <w:rPr>
          <w:szCs w:val="32"/>
        </w:rPr>
        <w:t>’</w:t>
      </w:r>
      <w:r w:rsidRPr="00894396">
        <w:rPr>
          <w:szCs w:val="32"/>
        </w:rPr>
        <w:t>harmonisaient en un lumineux accord</w:t>
      </w:r>
      <w:r w:rsidR="008D6F52">
        <w:rPr>
          <w:szCs w:val="32"/>
        </w:rPr>
        <w:t xml:space="preserve">, </w:t>
      </w:r>
      <w:r w:rsidRPr="00894396">
        <w:rPr>
          <w:szCs w:val="32"/>
        </w:rPr>
        <w:t>et exhalaient déjà les parfums du soir</w:t>
      </w:r>
      <w:r w:rsidR="008D6F52">
        <w:rPr>
          <w:szCs w:val="32"/>
        </w:rPr>
        <w:t xml:space="preserve">. </w:t>
      </w:r>
      <w:r w:rsidRPr="00894396">
        <w:rPr>
          <w:szCs w:val="32"/>
        </w:rPr>
        <w:t>Les deux silhouettes se détachaient en noir sur le ruban blanc de la route poussiéreuse</w:t>
      </w:r>
      <w:r w:rsidR="008D6F52">
        <w:rPr>
          <w:szCs w:val="32"/>
        </w:rPr>
        <w:t xml:space="preserve">, </w:t>
      </w:r>
      <w:r w:rsidRPr="00894396">
        <w:rPr>
          <w:szCs w:val="32"/>
        </w:rPr>
        <w:t>comme deux pantins de bois rigides</w:t>
      </w:r>
      <w:r w:rsidR="008D6F52">
        <w:rPr>
          <w:szCs w:val="32"/>
        </w:rPr>
        <w:t xml:space="preserve">. </w:t>
      </w:r>
      <w:r w:rsidRPr="00894396">
        <w:rPr>
          <w:szCs w:val="32"/>
        </w:rPr>
        <w:t>D</w:t>
      </w:r>
      <w:r w:rsidR="008D6F52">
        <w:rPr>
          <w:szCs w:val="32"/>
        </w:rPr>
        <w:t>’</w:t>
      </w:r>
      <w:r w:rsidRPr="00894396">
        <w:rPr>
          <w:szCs w:val="32"/>
        </w:rPr>
        <w:t>Hubert distingua les longues capotes militaires toutes droites</w:t>
      </w:r>
      <w:r w:rsidR="008D6F52">
        <w:rPr>
          <w:szCs w:val="32"/>
        </w:rPr>
        <w:t xml:space="preserve">, </w:t>
      </w:r>
      <w:r w:rsidRPr="00894396">
        <w:rPr>
          <w:szCs w:val="32"/>
        </w:rPr>
        <w:t>boutonnées jusqu</w:t>
      </w:r>
      <w:r w:rsidR="008D6F52">
        <w:rPr>
          <w:szCs w:val="32"/>
        </w:rPr>
        <w:t>’</w:t>
      </w:r>
      <w:r w:rsidRPr="00894396">
        <w:rPr>
          <w:szCs w:val="32"/>
        </w:rPr>
        <w:t>au menton</w:t>
      </w:r>
      <w:r w:rsidR="008D6F52">
        <w:rPr>
          <w:szCs w:val="32"/>
        </w:rPr>
        <w:t xml:space="preserve">, </w:t>
      </w:r>
      <w:r w:rsidRPr="00894396">
        <w:rPr>
          <w:szCs w:val="32"/>
        </w:rPr>
        <w:t>les chapeaux retroussés</w:t>
      </w:r>
      <w:r w:rsidR="008D6F52">
        <w:rPr>
          <w:szCs w:val="32"/>
        </w:rPr>
        <w:t xml:space="preserve">, </w:t>
      </w:r>
      <w:r w:rsidRPr="00894396">
        <w:rPr>
          <w:szCs w:val="32"/>
        </w:rPr>
        <w:t>les traits accusés et amaigris</w:t>
      </w:r>
      <w:r w:rsidR="008D6F52">
        <w:rPr>
          <w:szCs w:val="32"/>
        </w:rPr>
        <w:t xml:space="preserve"> ; </w:t>
      </w:r>
      <w:r w:rsidRPr="00894396">
        <w:rPr>
          <w:szCs w:val="32"/>
        </w:rPr>
        <w:t>c</w:t>
      </w:r>
      <w:r w:rsidR="008D6F52">
        <w:rPr>
          <w:szCs w:val="32"/>
        </w:rPr>
        <w:t>’</w:t>
      </w:r>
      <w:r w:rsidRPr="00894396">
        <w:rPr>
          <w:szCs w:val="32"/>
        </w:rPr>
        <w:t>étaient de vieux soldats</w:t>
      </w:r>
      <w:r w:rsidR="008D6F52">
        <w:rPr>
          <w:szCs w:val="32"/>
        </w:rPr>
        <w:t xml:space="preserve">, </w:t>
      </w:r>
      <w:r w:rsidRPr="00894396">
        <w:rPr>
          <w:szCs w:val="32"/>
        </w:rPr>
        <w:t>de vieilles moustaches</w:t>
      </w:r>
      <w:r w:rsidR="008D6F52">
        <w:rPr>
          <w:szCs w:val="32"/>
        </w:rPr>
        <w:t xml:space="preserve">. </w:t>
      </w:r>
      <w:r w:rsidRPr="00894396">
        <w:rPr>
          <w:szCs w:val="32"/>
        </w:rPr>
        <w:t>Le plus âgé des deux portait un carré noir sur un œil</w:t>
      </w:r>
      <w:r w:rsidR="008D6F52">
        <w:rPr>
          <w:szCs w:val="32"/>
        </w:rPr>
        <w:t xml:space="preserve"> ; </w:t>
      </w:r>
      <w:r w:rsidRPr="00894396">
        <w:rPr>
          <w:szCs w:val="32"/>
        </w:rPr>
        <w:t>le visage sec et dur de l</w:t>
      </w:r>
      <w:r w:rsidR="008D6F52">
        <w:rPr>
          <w:szCs w:val="32"/>
        </w:rPr>
        <w:t>’</w:t>
      </w:r>
      <w:r w:rsidRPr="00894396">
        <w:rPr>
          <w:szCs w:val="32"/>
        </w:rPr>
        <w:t>autre offrait une particularité bizarre et inquiétante qui</w:t>
      </w:r>
      <w:r w:rsidR="008D6F52">
        <w:rPr>
          <w:szCs w:val="32"/>
        </w:rPr>
        <w:t xml:space="preserve">, </w:t>
      </w:r>
      <w:r w:rsidRPr="00894396">
        <w:rPr>
          <w:szCs w:val="32"/>
        </w:rPr>
        <w:t>à plus ample examen</w:t>
      </w:r>
      <w:r w:rsidR="008D6F52">
        <w:rPr>
          <w:szCs w:val="32"/>
        </w:rPr>
        <w:t xml:space="preserve">, </w:t>
      </w:r>
      <w:r w:rsidRPr="00894396">
        <w:rPr>
          <w:szCs w:val="32"/>
        </w:rPr>
        <w:t>se révélait comme l</w:t>
      </w:r>
      <w:r w:rsidR="008D6F52">
        <w:rPr>
          <w:szCs w:val="32"/>
        </w:rPr>
        <w:t>’</w:t>
      </w:r>
      <w:r w:rsidRPr="00894396">
        <w:rPr>
          <w:szCs w:val="32"/>
        </w:rPr>
        <w:t>absence d</w:t>
      </w:r>
      <w:r w:rsidR="008D6F52">
        <w:rPr>
          <w:szCs w:val="32"/>
        </w:rPr>
        <w:t>’</w:t>
      </w:r>
      <w:r w:rsidRPr="00894396">
        <w:rPr>
          <w:szCs w:val="32"/>
        </w:rPr>
        <w:t>un morceau de nez</w:t>
      </w:r>
      <w:r w:rsidR="008D6F52">
        <w:rPr>
          <w:szCs w:val="32"/>
        </w:rPr>
        <w:t xml:space="preserve">. </w:t>
      </w:r>
      <w:r w:rsidRPr="00894396">
        <w:rPr>
          <w:szCs w:val="32"/>
        </w:rPr>
        <w:t>Levant la main d</w:t>
      </w:r>
      <w:r w:rsidR="008D6F52">
        <w:rPr>
          <w:szCs w:val="32"/>
        </w:rPr>
        <w:t>’</w:t>
      </w:r>
      <w:r w:rsidRPr="00894396">
        <w:rPr>
          <w:szCs w:val="32"/>
        </w:rPr>
        <w:t>un seul mouvement pour saluer le civil qui appuyait sur une grosse canne sa boiterie légère</w:t>
      </w:r>
      <w:r w:rsidR="008D6F52">
        <w:rPr>
          <w:szCs w:val="32"/>
        </w:rPr>
        <w:t xml:space="preserve">, </w:t>
      </w:r>
      <w:r w:rsidRPr="00894396">
        <w:rPr>
          <w:szCs w:val="32"/>
        </w:rPr>
        <w:t>ils s</w:t>
      </w:r>
      <w:r w:rsidR="008D6F52">
        <w:rPr>
          <w:szCs w:val="32"/>
        </w:rPr>
        <w:t>’</w:t>
      </w:r>
      <w:r w:rsidRPr="00894396">
        <w:rPr>
          <w:szCs w:val="32"/>
        </w:rPr>
        <w:t>enquirent de la maison où habitait le général baron d</w:t>
      </w:r>
      <w:r w:rsidR="008D6F52">
        <w:rPr>
          <w:szCs w:val="32"/>
        </w:rPr>
        <w:t>’</w:t>
      </w:r>
      <w:r w:rsidRPr="00894396">
        <w:rPr>
          <w:szCs w:val="32"/>
        </w:rPr>
        <w:t>Hubert</w:t>
      </w:r>
      <w:r w:rsidR="008D6F52">
        <w:rPr>
          <w:szCs w:val="32"/>
        </w:rPr>
        <w:t xml:space="preserve">, </w:t>
      </w:r>
      <w:r w:rsidRPr="00894396">
        <w:rPr>
          <w:szCs w:val="32"/>
        </w:rPr>
        <w:t>et de la meilleure façon de lui parler tranquillement</w:t>
      </w:r>
      <w:r w:rsidR="008D6F52">
        <w:rPr>
          <w:szCs w:val="32"/>
        </w:rPr>
        <w:t>.</w:t>
      </w:r>
    </w:p>
    <w:p w14:paraId="091F408C" w14:textId="77777777" w:rsidR="008D6F52" w:rsidRDefault="008D6F52" w:rsidP="008D6F52">
      <w:pPr>
        <w:rPr>
          <w:szCs w:val="32"/>
        </w:rPr>
      </w:pPr>
      <w:r>
        <w:t>— </w:t>
      </w:r>
      <w:r w:rsidRPr="00894396">
        <w:rPr>
          <w:szCs w:val="32"/>
        </w:rPr>
        <w:t>Vous vous trouverez peut-être assez tranquilles ici</w:t>
      </w:r>
      <w:r>
        <w:rPr>
          <w:szCs w:val="32"/>
        </w:rPr>
        <w:t xml:space="preserve">, </w:t>
      </w:r>
      <w:r w:rsidRPr="00894396">
        <w:rPr>
          <w:szCs w:val="32"/>
        </w:rPr>
        <w:t>répondit le général en regardant les vignes baignées de teintes de pourpre et dominées par les murs jaunes et gris d</w:t>
      </w:r>
      <w:r>
        <w:rPr>
          <w:szCs w:val="32"/>
        </w:rPr>
        <w:t>’</w:t>
      </w:r>
      <w:r w:rsidRPr="00894396">
        <w:rPr>
          <w:szCs w:val="32"/>
        </w:rPr>
        <w:t>un village niché sur une colline conique</w:t>
      </w:r>
      <w:r>
        <w:rPr>
          <w:szCs w:val="32"/>
        </w:rPr>
        <w:t xml:space="preserve">, </w:t>
      </w:r>
      <w:r w:rsidRPr="00894396">
        <w:rPr>
          <w:szCs w:val="32"/>
        </w:rPr>
        <w:t>où le clocher trapu d</w:t>
      </w:r>
      <w:r>
        <w:rPr>
          <w:szCs w:val="32"/>
        </w:rPr>
        <w:t>’</w:t>
      </w:r>
      <w:r w:rsidRPr="00894396">
        <w:rPr>
          <w:szCs w:val="32"/>
        </w:rPr>
        <w:t>une église affectait la silhouette d</w:t>
      </w:r>
      <w:r>
        <w:rPr>
          <w:szCs w:val="32"/>
        </w:rPr>
        <w:t>’</w:t>
      </w:r>
      <w:r w:rsidRPr="00894396">
        <w:rPr>
          <w:szCs w:val="32"/>
        </w:rPr>
        <w:t>un sommet rocheux</w:t>
      </w:r>
      <w:r>
        <w:rPr>
          <w:szCs w:val="32"/>
        </w:rPr>
        <w:t xml:space="preserve">. </w:t>
      </w:r>
      <w:r w:rsidRPr="00894396">
        <w:rPr>
          <w:szCs w:val="32"/>
        </w:rPr>
        <w:t>Vous pouvez donc me parler</w:t>
      </w:r>
      <w:r>
        <w:rPr>
          <w:szCs w:val="32"/>
        </w:rPr>
        <w:t xml:space="preserve">, </w:t>
      </w:r>
      <w:r w:rsidRPr="00894396">
        <w:rPr>
          <w:szCs w:val="32"/>
        </w:rPr>
        <w:t>et je vous prie</w:t>
      </w:r>
      <w:r>
        <w:rPr>
          <w:szCs w:val="32"/>
        </w:rPr>
        <w:t xml:space="preserve">, </w:t>
      </w:r>
      <w:r w:rsidRPr="00894396">
        <w:rPr>
          <w:szCs w:val="32"/>
        </w:rPr>
        <w:t>camarades</w:t>
      </w:r>
      <w:r>
        <w:rPr>
          <w:szCs w:val="32"/>
        </w:rPr>
        <w:t xml:space="preserve">, </w:t>
      </w:r>
      <w:r w:rsidRPr="00894396">
        <w:rPr>
          <w:szCs w:val="32"/>
        </w:rPr>
        <w:t>de le faire ouvertement</w:t>
      </w:r>
      <w:r>
        <w:rPr>
          <w:szCs w:val="32"/>
        </w:rPr>
        <w:t xml:space="preserve">, </w:t>
      </w:r>
      <w:r w:rsidRPr="00894396">
        <w:rPr>
          <w:szCs w:val="32"/>
        </w:rPr>
        <w:t>en toute confiance</w:t>
      </w:r>
      <w:r>
        <w:rPr>
          <w:szCs w:val="32"/>
        </w:rPr>
        <w:t>.</w:t>
      </w:r>
    </w:p>
    <w:p w14:paraId="72B6A21E" w14:textId="77777777" w:rsidR="008D6F52" w:rsidRDefault="00000000" w:rsidP="008D6F52">
      <w:pPr>
        <w:rPr>
          <w:szCs w:val="32"/>
        </w:rPr>
      </w:pPr>
      <w:r w:rsidRPr="00894396">
        <w:rPr>
          <w:szCs w:val="32"/>
        </w:rPr>
        <w:t>Ils reculèrent d</w:t>
      </w:r>
      <w:r w:rsidR="008D6F52">
        <w:rPr>
          <w:szCs w:val="32"/>
        </w:rPr>
        <w:t>’</w:t>
      </w:r>
      <w:r w:rsidRPr="00894396">
        <w:rPr>
          <w:szCs w:val="32"/>
        </w:rPr>
        <w:t>un pas</w:t>
      </w:r>
      <w:r w:rsidR="008D6F52">
        <w:rPr>
          <w:szCs w:val="32"/>
        </w:rPr>
        <w:t xml:space="preserve">, </w:t>
      </w:r>
      <w:r w:rsidRPr="00894396">
        <w:rPr>
          <w:szCs w:val="32"/>
        </w:rPr>
        <w:t>et levèrent à nouveau la main à leur chapeau</w:t>
      </w:r>
      <w:r w:rsidR="008D6F52">
        <w:rPr>
          <w:szCs w:val="32"/>
        </w:rPr>
        <w:t xml:space="preserve">, </w:t>
      </w:r>
      <w:r w:rsidRPr="00894396">
        <w:rPr>
          <w:szCs w:val="32"/>
        </w:rPr>
        <w:t>en un salut cérémonieux</w:t>
      </w:r>
      <w:r w:rsidR="008D6F52">
        <w:rPr>
          <w:szCs w:val="32"/>
        </w:rPr>
        <w:t xml:space="preserve">. </w:t>
      </w:r>
      <w:r w:rsidRPr="00894396">
        <w:rPr>
          <w:szCs w:val="32"/>
        </w:rPr>
        <w:t>Alors l</w:t>
      </w:r>
      <w:r w:rsidR="008D6F52">
        <w:rPr>
          <w:szCs w:val="32"/>
        </w:rPr>
        <w:t>’</w:t>
      </w:r>
      <w:r w:rsidRPr="00894396">
        <w:rPr>
          <w:szCs w:val="32"/>
        </w:rPr>
        <w:t>homme au nez gelé</w:t>
      </w:r>
      <w:r w:rsidR="008D6F52">
        <w:rPr>
          <w:szCs w:val="32"/>
        </w:rPr>
        <w:t xml:space="preserve">, </w:t>
      </w:r>
      <w:r w:rsidRPr="00894396">
        <w:rPr>
          <w:szCs w:val="32"/>
        </w:rPr>
        <w:t>parlant en leur nom à tous deux</w:t>
      </w:r>
      <w:r w:rsidR="008D6F52">
        <w:rPr>
          <w:szCs w:val="32"/>
        </w:rPr>
        <w:t xml:space="preserve">, </w:t>
      </w:r>
      <w:r w:rsidRPr="00894396">
        <w:rPr>
          <w:szCs w:val="32"/>
        </w:rPr>
        <w:t>fit observer que l</w:t>
      </w:r>
      <w:r w:rsidR="008D6F52">
        <w:rPr>
          <w:szCs w:val="32"/>
        </w:rPr>
        <w:t>’</w:t>
      </w:r>
      <w:r w:rsidRPr="00894396">
        <w:rPr>
          <w:szCs w:val="32"/>
        </w:rPr>
        <w:t>affaire était confidentielle et exigeait de la discrétion</w:t>
      </w:r>
      <w:r w:rsidR="008D6F52">
        <w:rPr>
          <w:szCs w:val="32"/>
        </w:rPr>
        <w:t xml:space="preserve">. </w:t>
      </w:r>
      <w:r w:rsidRPr="00894396">
        <w:rPr>
          <w:szCs w:val="32"/>
        </w:rPr>
        <w:t>Ils avaient établi leur quartier général là-bas dans ce</w:t>
      </w:r>
      <w:r w:rsidRPr="00894396">
        <w:rPr>
          <w:szCs w:val="32"/>
          <w:vertAlign w:val="subscript"/>
        </w:rPr>
        <w:t xml:space="preserve"> </w:t>
      </w:r>
      <w:r w:rsidRPr="00894396">
        <w:rPr>
          <w:szCs w:val="32"/>
        </w:rPr>
        <w:t>village</w:t>
      </w:r>
      <w:r w:rsidR="008D6F52">
        <w:rPr>
          <w:szCs w:val="32"/>
        </w:rPr>
        <w:t xml:space="preserve">, </w:t>
      </w:r>
      <w:r w:rsidRPr="00894396">
        <w:rPr>
          <w:szCs w:val="32"/>
        </w:rPr>
        <w:t>où les maudits croquants</w:t>
      </w:r>
      <w:r w:rsidR="008D6F52">
        <w:rPr>
          <w:szCs w:val="32"/>
        </w:rPr>
        <w:t xml:space="preserve"> – </w:t>
      </w:r>
      <w:r w:rsidRPr="00894396">
        <w:rPr>
          <w:szCs w:val="32"/>
        </w:rPr>
        <w:t>le diable emporte leurs cœurs de damnés royalistes</w:t>
      </w:r>
      <w:r w:rsidR="008D6F52">
        <w:rPr>
          <w:szCs w:val="32"/>
        </w:rPr>
        <w:t xml:space="preserve"> – </w:t>
      </w:r>
      <w:r w:rsidRPr="00894396">
        <w:rPr>
          <w:szCs w:val="32"/>
        </w:rPr>
        <w:t>regardaient de travers trois militaires modestes</w:t>
      </w:r>
      <w:r w:rsidR="008D6F52">
        <w:rPr>
          <w:szCs w:val="32"/>
        </w:rPr>
        <w:t xml:space="preserve">. </w:t>
      </w:r>
      <w:r w:rsidRPr="00894396">
        <w:rPr>
          <w:szCs w:val="32"/>
        </w:rPr>
        <w:t>Pour le moment</w:t>
      </w:r>
      <w:r w:rsidR="008D6F52">
        <w:rPr>
          <w:szCs w:val="32"/>
        </w:rPr>
        <w:t xml:space="preserve">, </w:t>
      </w:r>
      <w:r w:rsidRPr="00894396">
        <w:rPr>
          <w:szCs w:val="32"/>
        </w:rPr>
        <w:t>il ne pouvait que demander le nom de deux amis du général d</w:t>
      </w:r>
      <w:r w:rsidR="008D6F52">
        <w:rPr>
          <w:szCs w:val="32"/>
        </w:rPr>
        <w:t>’</w:t>
      </w:r>
      <w:r w:rsidRPr="00894396">
        <w:rPr>
          <w:szCs w:val="32"/>
        </w:rPr>
        <w:t>Hubert</w:t>
      </w:r>
      <w:r w:rsidR="008D6F52">
        <w:rPr>
          <w:szCs w:val="32"/>
        </w:rPr>
        <w:t>.</w:t>
      </w:r>
    </w:p>
    <w:p w14:paraId="4C736124" w14:textId="77777777" w:rsidR="008D6F52" w:rsidRDefault="008D6F52" w:rsidP="008D6F52">
      <w:pPr>
        <w:rPr>
          <w:szCs w:val="32"/>
        </w:rPr>
      </w:pPr>
      <w:r>
        <w:lastRenderedPageBreak/>
        <w:t>— </w:t>
      </w:r>
      <w:r w:rsidRPr="00894396">
        <w:rPr>
          <w:szCs w:val="32"/>
        </w:rPr>
        <w:t>Deux amis</w:t>
      </w:r>
      <w:r>
        <w:rPr>
          <w:szCs w:val="32"/>
        </w:rPr>
        <w:t xml:space="preserve"> ? </w:t>
      </w:r>
      <w:r w:rsidRPr="00894396">
        <w:rPr>
          <w:szCs w:val="32"/>
        </w:rPr>
        <w:t>fit avec stupeur le général</w:t>
      </w:r>
      <w:r>
        <w:rPr>
          <w:szCs w:val="32"/>
        </w:rPr>
        <w:t xml:space="preserve">, </w:t>
      </w:r>
      <w:r w:rsidRPr="00894396">
        <w:rPr>
          <w:szCs w:val="32"/>
        </w:rPr>
        <w:t>tout désorienté</w:t>
      </w:r>
      <w:r>
        <w:rPr>
          <w:szCs w:val="32"/>
        </w:rPr>
        <w:t xml:space="preserve">, </w:t>
      </w:r>
      <w:r w:rsidRPr="00894396">
        <w:rPr>
          <w:szCs w:val="32"/>
        </w:rPr>
        <w:t>J</w:t>
      </w:r>
      <w:r>
        <w:rPr>
          <w:szCs w:val="32"/>
        </w:rPr>
        <w:t>’</w:t>
      </w:r>
      <w:r w:rsidRPr="00894396">
        <w:rPr>
          <w:szCs w:val="32"/>
        </w:rPr>
        <w:t>habite chez mon beau-frère</w:t>
      </w:r>
      <w:r>
        <w:rPr>
          <w:szCs w:val="32"/>
        </w:rPr>
        <w:t xml:space="preserve">, </w:t>
      </w:r>
      <w:r w:rsidRPr="00894396">
        <w:rPr>
          <w:szCs w:val="32"/>
        </w:rPr>
        <w:t>là-bas</w:t>
      </w:r>
      <w:r>
        <w:rPr>
          <w:szCs w:val="32"/>
        </w:rPr>
        <w:t>.</w:t>
      </w:r>
    </w:p>
    <w:p w14:paraId="3D82F227" w14:textId="77777777" w:rsidR="008D6F52" w:rsidRDefault="008D6F52" w:rsidP="008D6F52">
      <w:pPr>
        <w:rPr>
          <w:szCs w:val="32"/>
        </w:rPr>
      </w:pPr>
      <w:r>
        <w:t>— </w:t>
      </w:r>
      <w:r w:rsidRPr="00894396">
        <w:rPr>
          <w:szCs w:val="32"/>
        </w:rPr>
        <w:t>Eh bien</w:t>
      </w:r>
      <w:r>
        <w:rPr>
          <w:szCs w:val="32"/>
        </w:rPr>
        <w:t xml:space="preserve">, </w:t>
      </w:r>
      <w:r w:rsidRPr="00894396">
        <w:rPr>
          <w:szCs w:val="32"/>
        </w:rPr>
        <w:t>celui-là fera l</w:t>
      </w:r>
      <w:r>
        <w:rPr>
          <w:szCs w:val="32"/>
        </w:rPr>
        <w:t>’</w:t>
      </w:r>
      <w:r w:rsidRPr="00894396">
        <w:rPr>
          <w:szCs w:val="32"/>
        </w:rPr>
        <w:t>affaire</w:t>
      </w:r>
      <w:r>
        <w:rPr>
          <w:szCs w:val="32"/>
        </w:rPr>
        <w:t xml:space="preserve">, </w:t>
      </w:r>
      <w:r w:rsidRPr="00894396">
        <w:rPr>
          <w:szCs w:val="32"/>
        </w:rPr>
        <w:t>fit le vétéran mutilé</w:t>
      </w:r>
      <w:r>
        <w:rPr>
          <w:szCs w:val="32"/>
        </w:rPr>
        <w:t>.</w:t>
      </w:r>
    </w:p>
    <w:p w14:paraId="3AF21611" w14:textId="77777777" w:rsidR="008D6F52" w:rsidRDefault="008D6F52" w:rsidP="008D6F52">
      <w:pPr>
        <w:rPr>
          <w:szCs w:val="32"/>
        </w:rPr>
      </w:pPr>
      <w:r>
        <w:t>— </w:t>
      </w:r>
      <w:r w:rsidRPr="00894396">
        <w:rPr>
          <w:szCs w:val="32"/>
        </w:rPr>
        <w:t>Nous sommes les amis du général Féraud</w:t>
      </w:r>
      <w:r>
        <w:rPr>
          <w:szCs w:val="32"/>
        </w:rPr>
        <w:t xml:space="preserve">, </w:t>
      </w:r>
      <w:r w:rsidRPr="00894396">
        <w:rPr>
          <w:szCs w:val="32"/>
        </w:rPr>
        <w:t>intervint l</w:t>
      </w:r>
      <w:r>
        <w:rPr>
          <w:szCs w:val="32"/>
        </w:rPr>
        <w:t>’</w:t>
      </w:r>
      <w:r w:rsidRPr="00894396">
        <w:rPr>
          <w:szCs w:val="32"/>
        </w:rPr>
        <w:t>autre</w:t>
      </w:r>
      <w:r>
        <w:rPr>
          <w:szCs w:val="32"/>
        </w:rPr>
        <w:t xml:space="preserve">, </w:t>
      </w:r>
      <w:r w:rsidRPr="00894396">
        <w:rPr>
          <w:szCs w:val="32"/>
        </w:rPr>
        <w:t>qui avait jusque-là gardé le silence</w:t>
      </w:r>
      <w:r>
        <w:rPr>
          <w:szCs w:val="32"/>
        </w:rPr>
        <w:t xml:space="preserve">, </w:t>
      </w:r>
      <w:r w:rsidRPr="00894396">
        <w:rPr>
          <w:szCs w:val="32"/>
        </w:rPr>
        <w:t>et se contentait de dévorer du regard de son œil unique l</w:t>
      </w:r>
      <w:r>
        <w:rPr>
          <w:szCs w:val="32"/>
        </w:rPr>
        <w:t>’</w:t>
      </w:r>
      <w:r w:rsidRPr="00894396">
        <w:rPr>
          <w:szCs w:val="32"/>
        </w:rPr>
        <w:t>homme qui n</w:t>
      </w:r>
      <w:r>
        <w:rPr>
          <w:szCs w:val="32"/>
        </w:rPr>
        <w:t>’</w:t>
      </w:r>
      <w:r w:rsidRPr="00894396">
        <w:rPr>
          <w:szCs w:val="32"/>
        </w:rPr>
        <w:t xml:space="preserve">avait </w:t>
      </w:r>
      <w:r w:rsidRPr="00894396">
        <w:rPr>
          <w:i/>
          <w:iCs/>
          <w:szCs w:val="32"/>
        </w:rPr>
        <w:t xml:space="preserve">jamais </w:t>
      </w:r>
      <w:r w:rsidRPr="00894396">
        <w:rPr>
          <w:szCs w:val="32"/>
        </w:rPr>
        <w:t>aimé l</w:t>
      </w:r>
      <w:r>
        <w:rPr>
          <w:szCs w:val="32"/>
        </w:rPr>
        <w:t>’</w:t>
      </w:r>
      <w:r w:rsidRPr="00894396">
        <w:rPr>
          <w:szCs w:val="32"/>
        </w:rPr>
        <w:t>Empereur</w:t>
      </w:r>
      <w:r>
        <w:rPr>
          <w:szCs w:val="32"/>
        </w:rPr>
        <w:t>.</w:t>
      </w:r>
    </w:p>
    <w:p w14:paraId="22631E6D" w14:textId="77777777" w:rsidR="008D6F52" w:rsidRDefault="00000000" w:rsidP="008D6F52">
      <w:pPr>
        <w:rPr>
          <w:szCs w:val="32"/>
        </w:rPr>
      </w:pPr>
      <w:r w:rsidRPr="00894396">
        <w:rPr>
          <w:szCs w:val="32"/>
        </w:rPr>
        <w:t>C</w:t>
      </w:r>
      <w:r w:rsidR="008D6F52">
        <w:rPr>
          <w:szCs w:val="32"/>
        </w:rPr>
        <w:t>’</w:t>
      </w:r>
      <w:r w:rsidRPr="00894396">
        <w:rPr>
          <w:szCs w:val="32"/>
        </w:rPr>
        <w:t>était un spectacle qui en valait la peine</w:t>
      </w:r>
      <w:r w:rsidR="008D6F52">
        <w:rPr>
          <w:szCs w:val="32"/>
        </w:rPr>
        <w:t xml:space="preserve">. </w:t>
      </w:r>
      <w:r w:rsidRPr="00894396">
        <w:rPr>
          <w:szCs w:val="32"/>
        </w:rPr>
        <w:t>Car même les Judas brodés d</w:t>
      </w:r>
      <w:r w:rsidR="008D6F52">
        <w:rPr>
          <w:szCs w:val="32"/>
        </w:rPr>
        <w:t>’</w:t>
      </w:r>
      <w:r w:rsidRPr="00894396">
        <w:rPr>
          <w:szCs w:val="32"/>
        </w:rPr>
        <w:t>or</w:t>
      </w:r>
      <w:r w:rsidR="008D6F52">
        <w:rPr>
          <w:szCs w:val="32"/>
        </w:rPr>
        <w:t xml:space="preserve">, </w:t>
      </w:r>
      <w:r w:rsidRPr="00894396">
        <w:rPr>
          <w:szCs w:val="32"/>
        </w:rPr>
        <w:t>qui l</w:t>
      </w:r>
      <w:r w:rsidR="008D6F52">
        <w:rPr>
          <w:szCs w:val="32"/>
        </w:rPr>
        <w:t>’</w:t>
      </w:r>
      <w:r w:rsidRPr="00894396">
        <w:rPr>
          <w:szCs w:val="32"/>
        </w:rPr>
        <w:t>avaient vendu aux Anglais</w:t>
      </w:r>
      <w:r w:rsidR="008D6F52">
        <w:rPr>
          <w:szCs w:val="32"/>
        </w:rPr>
        <w:t xml:space="preserve">, </w:t>
      </w:r>
      <w:r w:rsidRPr="00894396">
        <w:rPr>
          <w:szCs w:val="32"/>
        </w:rPr>
        <w:t>les maréchaux et les princes l</w:t>
      </w:r>
      <w:r w:rsidR="008D6F52">
        <w:rPr>
          <w:szCs w:val="32"/>
        </w:rPr>
        <w:t>’</w:t>
      </w:r>
      <w:r w:rsidRPr="00894396">
        <w:rPr>
          <w:szCs w:val="32"/>
        </w:rPr>
        <w:t>avaient aimé un jour ou l</w:t>
      </w:r>
      <w:r w:rsidR="008D6F52">
        <w:rPr>
          <w:szCs w:val="32"/>
        </w:rPr>
        <w:t>’</w:t>
      </w:r>
      <w:r w:rsidRPr="00894396">
        <w:rPr>
          <w:szCs w:val="32"/>
        </w:rPr>
        <w:t>autre</w:t>
      </w:r>
      <w:r w:rsidR="008D6F52">
        <w:rPr>
          <w:szCs w:val="32"/>
        </w:rPr>
        <w:t xml:space="preserve">. </w:t>
      </w:r>
      <w:r w:rsidRPr="00894396">
        <w:rPr>
          <w:szCs w:val="32"/>
        </w:rPr>
        <w:t>Mais cet homme-là n</w:t>
      </w:r>
      <w:r w:rsidR="008D6F52">
        <w:rPr>
          <w:szCs w:val="32"/>
        </w:rPr>
        <w:t>’</w:t>
      </w:r>
      <w:r w:rsidRPr="00894396">
        <w:rPr>
          <w:szCs w:val="32"/>
        </w:rPr>
        <w:t xml:space="preserve">avait </w:t>
      </w:r>
      <w:r w:rsidRPr="00894396">
        <w:rPr>
          <w:i/>
          <w:iCs/>
          <w:szCs w:val="32"/>
        </w:rPr>
        <w:t xml:space="preserve">jamais </w:t>
      </w:r>
      <w:r w:rsidRPr="00894396">
        <w:rPr>
          <w:szCs w:val="32"/>
        </w:rPr>
        <w:t>aimé l</w:t>
      </w:r>
      <w:r w:rsidR="008D6F52">
        <w:rPr>
          <w:szCs w:val="32"/>
        </w:rPr>
        <w:t>’</w:t>
      </w:r>
      <w:r w:rsidRPr="00894396">
        <w:rPr>
          <w:szCs w:val="32"/>
        </w:rPr>
        <w:t>Empereur</w:t>
      </w:r>
      <w:r w:rsidR="008D6F52">
        <w:rPr>
          <w:szCs w:val="32"/>
        </w:rPr>
        <w:t xml:space="preserve">, </w:t>
      </w:r>
      <w:r w:rsidRPr="00894396">
        <w:rPr>
          <w:szCs w:val="32"/>
        </w:rPr>
        <w:t>le général Féraud l</w:t>
      </w:r>
      <w:r w:rsidR="008D6F52">
        <w:rPr>
          <w:szCs w:val="32"/>
        </w:rPr>
        <w:t>’</w:t>
      </w:r>
      <w:r w:rsidRPr="00894396">
        <w:rPr>
          <w:szCs w:val="32"/>
        </w:rPr>
        <w:t>affirmait péremptoirement</w:t>
      </w:r>
      <w:r w:rsidR="008D6F52">
        <w:rPr>
          <w:szCs w:val="32"/>
        </w:rPr>
        <w:t>.</w:t>
      </w:r>
    </w:p>
    <w:p w14:paraId="52D37E9C" w14:textId="77777777" w:rsidR="008D6F52" w:rsidRDefault="00000000" w:rsidP="008D6F52">
      <w:pPr>
        <w:rPr>
          <w:szCs w:val="32"/>
        </w:rPr>
      </w:pPr>
      <w:r w:rsidRPr="00894396">
        <w:rPr>
          <w:szCs w:val="32"/>
        </w:rPr>
        <w:t>Le général d</w:t>
      </w:r>
      <w:r w:rsidR="008D6F52">
        <w:rPr>
          <w:szCs w:val="32"/>
        </w:rPr>
        <w:t>’</w:t>
      </w:r>
      <w:r w:rsidRPr="00894396">
        <w:rPr>
          <w:szCs w:val="32"/>
        </w:rPr>
        <w:t>Hubert ressentit un coup dans la poitrine</w:t>
      </w:r>
      <w:r w:rsidR="008D6F52">
        <w:rPr>
          <w:szCs w:val="32"/>
        </w:rPr>
        <w:t xml:space="preserve">. </w:t>
      </w:r>
      <w:r w:rsidRPr="00894396">
        <w:rPr>
          <w:szCs w:val="32"/>
        </w:rPr>
        <w:t>Pendant une imperceptible fraction de seconde</w:t>
      </w:r>
      <w:r w:rsidR="008D6F52">
        <w:rPr>
          <w:szCs w:val="32"/>
        </w:rPr>
        <w:t xml:space="preserve">, </w:t>
      </w:r>
      <w:r w:rsidRPr="00894396">
        <w:rPr>
          <w:szCs w:val="32"/>
        </w:rPr>
        <w:t>il lui sembla que le mouvement de la terre était devenu perceptible</w:t>
      </w:r>
      <w:r w:rsidR="008D6F52">
        <w:rPr>
          <w:szCs w:val="32"/>
        </w:rPr>
        <w:t xml:space="preserve">, </w:t>
      </w:r>
      <w:r w:rsidRPr="00894396">
        <w:rPr>
          <w:szCs w:val="32"/>
        </w:rPr>
        <w:t>sous forme d</w:t>
      </w:r>
      <w:r w:rsidR="008D6F52">
        <w:rPr>
          <w:szCs w:val="32"/>
        </w:rPr>
        <w:t>’</w:t>
      </w:r>
      <w:r w:rsidRPr="00894396">
        <w:rPr>
          <w:szCs w:val="32"/>
        </w:rPr>
        <w:t>un frémissement subtil et terrible dans l</w:t>
      </w:r>
      <w:r w:rsidR="008D6F52">
        <w:rPr>
          <w:szCs w:val="32"/>
        </w:rPr>
        <w:t>’</w:t>
      </w:r>
      <w:r w:rsidRPr="00894396">
        <w:rPr>
          <w:szCs w:val="32"/>
        </w:rPr>
        <w:t>immobilité éternelle des espaces</w:t>
      </w:r>
      <w:r w:rsidR="008D6F52">
        <w:rPr>
          <w:szCs w:val="32"/>
        </w:rPr>
        <w:t xml:space="preserve">. </w:t>
      </w:r>
      <w:r w:rsidRPr="00894396">
        <w:rPr>
          <w:szCs w:val="32"/>
        </w:rPr>
        <w:t>Mais le bruit de sang se tut presque aussitôt dans ses oreilles</w:t>
      </w:r>
      <w:r w:rsidR="008D6F52">
        <w:rPr>
          <w:szCs w:val="32"/>
        </w:rPr>
        <w:t xml:space="preserve">. </w:t>
      </w:r>
      <w:r w:rsidRPr="00894396">
        <w:rPr>
          <w:szCs w:val="32"/>
        </w:rPr>
        <w:t>Il murmura involontairement</w:t>
      </w:r>
      <w:r w:rsidR="008D6F52">
        <w:rPr>
          <w:szCs w:val="32"/>
        </w:rPr>
        <w:t> :</w:t>
      </w:r>
    </w:p>
    <w:p w14:paraId="05193D5A" w14:textId="77777777" w:rsidR="008D6F52" w:rsidRDefault="008D6F52" w:rsidP="008D6F52">
      <w:pPr>
        <w:rPr>
          <w:szCs w:val="32"/>
        </w:rPr>
      </w:pPr>
      <w:r>
        <w:t>— </w:t>
      </w:r>
      <w:r w:rsidRPr="00894396">
        <w:rPr>
          <w:szCs w:val="32"/>
        </w:rPr>
        <w:t>Féraud</w:t>
      </w:r>
      <w:r>
        <w:rPr>
          <w:szCs w:val="32"/>
        </w:rPr>
        <w:t xml:space="preserve">… ; </w:t>
      </w:r>
      <w:r w:rsidRPr="00894396">
        <w:rPr>
          <w:szCs w:val="32"/>
        </w:rPr>
        <w:t>j</w:t>
      </w:r>
      <w:r>
        <w:rPr>
          <w:szCs w:val="32"/>
        </w:rPr>
        <w:t>’</w:t>
      </w:r>
      <w:r w:rsidRPr="00894396">
        <w:rPr>
          <w:szCs w:val="32"/>
        </w:rPr>
        <w:t>avais oublié son existence</w:t>
      </w:r>
      <w:r>
        <w:rPr>
          <w:szCs w:val="32"/>
        </w:rPr>
        <w:t>.</w:t>
      </w:r>
    </w:p>
    <w:p w14:paraId="7EAD2657" w14:textId="77777777" w:rsidR="008D6F52" w:rsidRDefault="008D6F52" w:rsidP="008D6F52">
      <w:pPr>
        <w:rPr>
          <w:szCs w:val="32"/>
        </w:rPr>
      </w:pPr>
      <w:r>
        <w:t>— </w:t>
      </w:r>
      <w:r w:rsidRPr="00894396">
        <w:rPr>
          <w:szCs w:val="32"/>
        </w:rPr>
        <w:t>Il existe pourtant</w:t>
      </w:r>
      <w:r>
        <w:rPr>
          <w:szCs w:val="32"/>
        </w:rPr>
        <w:t xml:space="preserve">, </w:t>
      </w:r>
      <w:r w:rsidRPr="00894396">
        <w:rPr>
          <w:szCs w:val="32"/>
        </w:rPr>
        <w:t>bien qu</w:t>
      </w:r>
      <w:r>
        <w:rPr>
          <w:szCs w:val="32"/>
        </w:rPr>
        <w:t>’</w:t>
      </w:r>
      <w:r w:rsidRPr="00894396">
        <w:rPr>
          <w:szCs w:val="32"/>
        </w:rPr>
        <w:t>assez mal en point</w:t>
      </w:r>
      <w:r>
        <w:rPr>
          <w:szCs w:val="32"/>
        </w:rPr>
        <w:t xml:space="preserve">, </w:t>
      </w:r>
      <w:r w:rsidRPr="00894396">
        <w:rPr>
          <w:szCs w:val="32"/>
        </w:rPr>
        <w:t>à vrai dire</w:t>
      </w:r>
      <w:r>
        <w:rPr>
          <w:szCs w:val="32"/>
        </w:rPr>
        <w:t xml:space="preserve">, </w:t>
      </w:r>
      <w:r w:rsidRPr="00894396">
        <w:rPr>
          <w:szCs w:val="32"/>
        </w:rPr>
        <w:t>dans l</w:t>
      </w:r>
      <w:r>
        <w:rPr>
          <w:szCs w:val="32"/>
        </w:rPr>
        <w:t>’</w:t>
      </w:r>
      <w:r w:rsidRPr="00894396">
        <w:rPr>
          <w:szCs w:val="32"/>
        </w:rPr>
        <w:t>infâme auberge de ce nid de sauvages</w:t>
      </w:r>
      <w:r>
        <w:rPr>
          <w:szCs w:val="32"/>
        </w:rPr>
        <w:t xml:space="preserve">, </w:t>
      </w:r>
      <w:r w:rsidRPr="00894396">
        <w:rPr>
          <w:szCs w:val="32"/>
        </w:rPr>
        <w:t>fit sèchement le cuirassier borgne</w:t>
      </w:r>
      <w:r>
        <w:rPr>
          <w:szCs w:val="32"/>
        </w:rPr>
        <w:t xml:space="preserve">. </w:t>
      </w:r>
      <w:r w:rsidRPr="00894396">
        <w:rPr>
          <w:szCs w:val="32"/>
        </w:rPr>
        <w:t>Nous sommes arrivés tout à l</w:t>
      </w:r>
      <w:r>
        <w:rPr>
          <w:szCs w:val="32"/>
        </w:rPr>
        <w:t>’</w:t>
      </w:r>
      <w:r w:rsidRPr="00894396">
        <w:rPr>
          <w:szCs w:val="32"/>
        </w:rPr>
        <w:t>heure dans votre pays sur des chevaux de poste</w:t>
      </w:r>
      <w:r>
        <w:rPr>
          <w:szCs w:val="32"/>
        </w:rPr>
        <w:t xml:space="preserve">. </w:t>
      </w:r>
      <w:r w:rsidRPr="00894396">
        <w:rPr>
          <w:szCs w:val="32"/>
        </w:rPr>
        <w:t>Il attend notre retour avec impatience</w:t>
      </w:r>
      <w:r>
        <w:rPr>
          <w:szCs w:val="32"/>
        </w:rPr>
        <w:t xml:space="preserve">. </w:t>
      </w:r>
      <w:r w:rsidRPr="00894396">
        <w:rPr>
          <w:szCs w:val="32"/>
        </w:rPr>
        <w:t>Nous sommes pressés</w:t>
      </w:r>
      <w:r>
        <w:rPr>
          <w:szCs w:val="32"/>
        </w:rPr>
        <w:t xml:space="preserve">, </w:t>
      </w:r>
      <w:r w:rsidRPr="00894396">
        <w:rPr>
          <w:szCs w:val="32"/>
        </w:rPr>
        <w:t>vous savez</w:t>
      </w:r>
      <w:r>
        <w:rPr>
          <w:szCs w:val="32"/>
        </w:rPr>
        <w:t xml:space="preserve">. </w:t>
      </w:r>
      <w:r w:rsidRPr="00894396">
        <w:rPr>
          <w:szCs w:val="32"/>
        </w:rPr>
        <w:t>Le général a contrevenu aux ordres ministériels pour vous demander la satisfaction à laquelle lui donnent droit les lois de l</w:t>
      </w:r>
      <w:r>
        <w:rPr>
          <w:szCs w:val="32"/>
        </w:rPr>
        <w:t>’</w:t>
      </w:r>
      <w:r w:rsidRPr="00894396">
        <w:rPr>
          <w:szCs w:val="32"/>
        </w:rPr>
        <w:t>honneur</w:t>
      </w:r>
      <w:r>
        <w:rPr>
          <w:szCs w:val="32"/>
        </w:rPr>
        <w:t xml:space="preserve">, </w:t>
      </w:r>
      <w:r w:rsidRPr="00894396">
        <w:rPr>
          <w:szCs w:val="32"/>
        </w:rPr>
        <w:t>et naturellement il a envie de finir la chose avant que la gendarmerie ne soit à ses trousses</w:t>
      </w:r>
      <w:r>
        <w:rPr>
          <w:szCs w:val="32"/>
        </w:rPr>
        <w:t>.</w:t>
      </w:r>
    </w:p>
    <w:p w14:paraId="74C73FA7" w14:textId="77777777" w:rsidR="008D6F52" w:rsidRDefault="00000000" w:rsidP="008D6F52">
      <w:pPr>
        <w:rPr>
          <w:szCs w:val="32"/>
        </w:rPr>
      </w:pPr>
      <w:r w:rsidRPr="00894396">
        <w:rPr>
          <w:szCs w:val="32"/>
        </w:rPr>
        <w:t>L</w:t>
      </w:r>
      <w:r w:rsidR="008D6F52">
        <w:rPr>
          <w:szCs w:val="32"/>
        </w:rPr>
        <w:t>’</w:t>
      </w:r>
      <w:r w:rsidRPr="00894396">
        <w:rPr>
          <w:szCs w:val="32"/>
        </w:rPr>
        <w:t>autre élucida un peu mieux la question</w:t>
      </w:r>
      <w:r w:rsidR="008D6F52">
        <w:rPr>
          <w:szCs w:val="32"/>
        </w:rPr>
        <w:t> :</w:t>
      </w:r>
    </w:p>
    <w:p w14:paraId="65495F0A" w14:textId="77777777" w:rsidR="008D6F52" w:rsidRDefault="008D6F52" w:rsidP="008D6F52">
      <w:pPr>
        <w:rPr>
          <w:szCs w:val="32"/>
        </w:rPr>
      </w:pPr>
      <w:r>
        <w:lastRenderedPageBreak/>
        <w:t>— </w:t>
      </w:r>
      <w:r w:rsidRPr="00894396">
        <w:rPr>
          <w:szCs w:val="32"/>
        </w:rPr>
        <w:t>Revenir en douce</w:t>
      </w:r>
      <w:r>
        <w:rPr>
          <w:szCs w:val="32"/>
        </w:rPr>
        <w:t xml:space="preserve">, </w:t>
      </w:r>
      <w:r w:rsidRPr="00894396">
        <w:rPr>
          <w:szCs w:val="32"/>
        </w:rPr>
        <w:t>comprenez-vous</w:t>
      </w:r>
      <w:r>
        <w:rPr>
          <w:szCs w:val="32"/>
        </w:rPr>
        <w:t xml:space="preserve"> ? </w:t>
      </w:r>
      <w:proofErr w:type="spellStart"/>
      <w:r w:rsidRPr="00894396">
        <w:rPr>
          <w:szCs w:val="32"/>
        </w:rPr>
        <w:t>Fuitt</w:t>
      </w:r>
      <w:proofErr w:type="spellEnd"/>
      <w:r>
        <w:rPr>
          <w:szCs w:val="32"/>
        </w:rPr>
        <w:t xml:space="preserve">… </w:t>
      </w:r>
      <w:r w:rsidRPr="00894396">
        <w:rPr>
          <w:szCs w:val="32"/>
        </w:rPr>
        <w:t>Ni vu</w:t>
      </w:r>
      <w:r>
        <w:rPr>
          <w:szCs w:val="32"/>
        </w:rPr>
        <w:t xml:space="preserve">, </w:t>
      </w:r>
      <w:r w:rsidRPr="00894396">
        <w:rPr>
          <w:szCs w:val="32"/>
        </w:rPr>
        <w:t>ni connu</w:t>
      </w:r>
      <w:r>
        <w:rPr>
          <w:szCs w:val="32"/>
        </w:rPr>
        <w:t xml:space="preserve">. </w:t>
      </w:r>
      <w:r w:rsidRPr="00894396">
        <w:rPr>
          <w:szCs w:val="32"/>
        </w:rPr>
        <w:t>Nous avons pris la poudre d</w:t>
      </w:r>
      <w:r>
        <w:rPr>
          <w:szCs w:val="32"/>
        </w:rPr>
        <w:t>’</w:t>
      </w:r>
      <w:r w:rsidRPr="00894396">
        <w:rPr>
          <w:szCs w:val="32"/>
        </w:rPr>
        <w:t>escampette</w:t>
      </w:r>
      <w:r>
        <w:rPr>
          <w:szCs w:val="32"/>
        </w:rPr>
        <w:t xml:space="preserve">, </w:t>
      </w:r>
      <w:r w:rsidRPr="00894396">
        <w:rPr>
          <w:szCs w:val="32"/>
        </w:rPr>
        <w:t>nous aussi</w:t>
      </w:r>
      <w:r>
        <w:rPr>
          <w:szCs w:val="32"/>
        </w:rPr>
        <w:t xml:space="preserve">. </w:t>
      </w:r>
      <w:r w:rsidRPr="00894396">
        <w:rPr>
          <w:szCs w:val="32"/>
        </w:rPr>
        <w:t>Votre ami le roi serait heureux de nous supprimer notre maigre pitance sous le premier prétexte venu</w:t>
      </w:r>
      <w:r>
        <w:rPr>
          <w:szCs w:val="32"/>
        </w:rPr>
        <w:t xml:space="preserve">. </w:t>
      </w:r>
      <w:r w:rsidRPr="00894396">
        <w:rPr>
          <w:szCs w:val="32"/>
        </w:rPr>
        <w:t>C</w:t>
      </w:r>
      <w:r>
        <w:rPr>
          <w:szCs w:val="32"/>
        </w:rPr>
        <w:t>’</w:t>
      </w:r>
      <w:r w:rsidRPr="00894396">
        <w:rPr>
          <w:szCs w:val="32"/>
        </w:rPr>
        <w:t>est un risque</w:t>
      </w:r>
      <w:r>
        <w:rPr>
          <w:szCs w:val="32"/>
        </w:rPr>
        <w:t xml:space="preserve">. </w:t>
      </w:r>
      <w:r w:rsidRPr="00894396">
        <w:rPr>
          <w:szCs w:val="32"/>
        </w:rPr>
        <w:t>Mais l</w:t>
      </w:r>
      <w:r>
        <w:rPr>
          <w:szCs w:val="32"/>
        </w:rPr>
        <w:t>’</w:t>
      </w:r>
      <w:r w:rsidRPr="00894396">
        <w:rPr>
          <w:szCs w:val="32"/>
        </w:rPr>
        <w:t>honneur avant tout</w:t>
      </w:r>
      <w:r>
        <w:rPr>
          <w:szCs w:val="32"/>
        </w:rPr>
        <w:t>.</w:t>
      </w:r>
    </w:p>
    <w:p w14:paraId="256EE6EE" w14:textId="77777777" w:rsidR="008D6F52" w:rsidRDefault="00000000" w:rsidP="008D6F52">
      <w:pPr>
        <w:rPr>
          <w:szCs w:val="32"/>
        </w:rPr>
      </w:pPr>
      <w:r w:rsidRPr="00894396">
        <w:rPr>
          <w:szCs w:val="32"/>
        </w:rPr>
        <w:t>D</w:t>
      </w:r>
      <w:r w:rsidR="008D6F52">
        <w:rPr>
          <w:szCs w:val="32"/>
        </w:rPr>
        <w:t>’</w:t>
      </w:r>
      <w:r w:rsidRPr="00894396">
        <w:rPr>
          <w:szCs w:val="32"/>
        </w:rPr>
        <w:t>Hubert avait retrouvé la parole</w:t>
      </w:r>
      <w:r w:rsidR="008D6F52">
        <w:rPr>
          <w:szCs w:val="32"/>
        </w:rPr>
        <w:t>.</w:t>
      </w:r>
    </w:p>
    <w:p w14:paraId="0A25E8B2" w14:textId="77777777" w:rsidR="008D6F52" w:rsidRDefault="008D6F52" w:rsidP="008D6F52">
      <w:pPr>
        <w:rPr>
          <w:szCs w:val="32"/>
        </w:rPr>
      </w:pPr>
      <w:r>
        <w:t>— </w:t>
      </w:r>
      <w:r w:rsidRPr="00894396">
        <w:rPr>
          <w:szCs w:val="32"/>
        </w:rPr>
        <w:t>Alors</w:t>
      </w:r>
      <w:r>
        <w:rPr>
          <w:szCs w:val="32"/>
        </w:rPr>
        <w:t xml:space="preserve">, </w:t>
      </w:r>
      <w:r w:rsidRPr="00894396">
        <w:rPr>
          <w:szCs w:val="32"/>
        </w:rPr>
        <w:t>vous venez comme cela</w:t>
      </w:r>
      <w:r>
        <w:rPr>
          <w:szCs w:val="32"/>
        </w:rPr>
        <w:t xml:space="preserve">, </w:t>
      </w:r>
      <w:r w:rsidRPr="00894396">
        <w:rPr>
          <w:szCs w:val="32"/>
        </w:rPr>
        <w:t>sur cette route</w:t>
      </w:r>
      <w:r>
        <w:rPr>
          <w:szCs w:val="32"/>
        </w:rPr>
        <w:t xml:space="preserve">, </w:t>
      </w:r>
      <w:r w:rsidRPr="00894396">
        <w:rPr>
          <w:szCs w:val="32"/>
        </w:rPr>
        <w:t>pour m</w:t>
      </w:r>
      <w:r>
        <w:rPr>
          <w:szCs w:val="32"/>
        </w:rPr>
        <w:t>’</w:t>
      </w:r>
      <w:r w:rsidRPr="00894396">
        <w:rPr>
          <w:szCs w:val="32"/>
        </w:rPr>
        <w:t>inviter à me couper la gorge avec ce</w:t>
      </w:r>
      <w:r>
        <w:rPr>
          <w:szCs w:val="32"/>
        </w:rPr>
        <w:t xml:space="preserve">… </w:t>
      </w:r>
      <w:r w:rsidRPr="00894396">
        <w:rPr>
          <w:szCs w:val="32"/>
        </w:rPr>
        <w:t>ce</w:t>
      </w:r>
      <w:r>
        <w:rPr>
          <w:szCs w:val="32"/>
        </w:rPr>
        <w:t xml:space="preserve">… </w:t>
      </w:r>
      <w:r w:rsidRPr="00894396">
        <w:rPr>
          <w:szCs w:val="32"/>
        </w:rPr>
        <w:t>Un rire de fureur le secoua</w:t>
      </w:r>
      <w:r>
        <w:rPr>
          <w:szCs w:val="32"/>
        </w:rPr>
        <w:t xml:space="preserve"> : </w:t>
      </w:r>
      <w:r w:rsidRPr="00894396">
        <w:rPr>
          <w:szCs w:val="32"/>
        </w:rPr>
        <w:t>Ha</w:t>
      </w:r>
      <w:r>
        <w:rPr>
          <w:szCs w:val="32"/>
        </w:rPr>
        <w:t xml:space="preserve"> ! </w:t>
      </w:r>
      <w:r w:rsidRPr="00894396">
        <w:rPr>
          <w:szCs w:val="32"/>
        </w:rPr>
        <w:t>Ha</w:t>
      </w:r>
      <w:r>
        <w:rPr>
          <w:szCs w:val="32"/>
        </w:rPr>
        <w:t xml:space="preserve"> ! </w:t>
      </w:r>
      <w:r w:rsidRPr="00894396">
        <w:rPr>
          <w:szCs w:val="32"/>
        </w:rPr>
        <w:t>Ha</w:t>
      </w:r>
      <w:r>
        <w:rPr>
          <w:szCs w:val="32"/>
        </w:rPr>
        <w:t> !</w:t>
      </w:r>
    </w:p>
    <w:p w14:paraId="5D3DD827" w14:textId="77777777" w:rsidR="008D6F52" w:rsidRDefault="00000000" w:rsidP="008D6F52">
      <w:pPr>
        <w:rPr>
          <w:szCs w:val="32"/>
        </w:rPr>
      </w:pPr>
      <w:r w:rsidRPr="00894396">
        <w:rPr>
          <w:szCs w:val="32"/>
        </w:rPr>
        <w:t>Les poings sur les hanches</w:t>
      </w:r>
      <w:r w:rsidR="008D6F52">
        <w:rPr>
          <w:szCs w:val="32"/>
        </w:rPr>
        <w:t xml:space="preserve">, </w:t>
      </w:r>
      <w:r w:rsidRPr="00894396">
        <w:rPr>
          <w:szCs w:val="32"/>
        </w:rPr>
        <w:t>il riait sans arrêt</w:t>
      </w:r>
      <w:r w:rsidR="008D6F52">
        <w:rPr>
          <w:szCs w:val="32"/>
        </w:rPr>
        <w:t xml:space="preserve">, </w:t>
      </w:r>
      <w:r w:rsidRPr="00894396">
        <w:rPr>
          <w:szCs w:val="32"/>
        </w:rPr>
        <w:t>devant ces hommes efflanqués</w:t>
      </w:r>
      <w:r w:rsidR="008D6F52">
        <w:rPr>
          <w:szCs w:val="32"/>
        </w:rPr>
        <w:t xml:space="preserve">, </w:t>
      </w:r>
      <w:r w:rsidRPr="00894396">
        <w:rPr>
          <w:szCs w:val="32"/>
        </w:rPr>
        <w:t>qui se tenaient tout droits</w:t>
      </w:r>
      <w:r w:rsidR="008D6F52">
        <w:rPr>
          <w:szCs w:val="32"/>
        </w:rPr>
        <w:t xml:space="preserve">, </w:t>
      </w:r>
      <w:r w:rsidRPr="00894396">
        <w:rPr>
          <w:szCs w:val="32"/>
        </w:rPr>
        <w:t>comme s</w:t>
      </w:r>
      <w:r w:rsidR="008D6F52">
        <w:rPr>
          <w:szCs w:val="32"/>
        </w:rPr>
        <w:t>’</w:t>
      </w:r>
      <w:r w:rsidRPr="00894396">
        <w:rPr>
          <w:szCs w:val="32"/>
        </w:rPr>
        <w:t>ils eussent été lancés par un ressort à travers une trappe</w:t>
      </w:r>
      <w:r w:rsidR="008D6F52">
        <w:rPr>
          <w:szCs w:val="32"/>
        </w:rPr>
        <w:t xml:space="preserve">. </w:t>
      </w:r>
      <w:r w:rsidRPr="00894396">
        <w:rPr>
          <w:szCs w:val="32"/>
        </w:rPr>
        <w:t>Maîtres de l</w:t>
      </w:r>
      <w:r w:rsidR="008D6F52">
        <w:rPr>
          <w:szCs w:val="32"/>
        </w:rPr>
        <w:t>’</w:t>
      </w:r>
      <w:r w:rsidRPr="00894396">
        <w:rPr>
          <w:szCs w:val="32"/>
        </w:rPr>
        <w:t>Europe</w:t>
      </w:r>
      <w:r w:rsidR="008D6F52">
        <w:rPr>
          <w:szCs w:val="32"/>
        </w:rPr>
        <w:t xml:space="preserve">, </w:t>
      </w:r>
      <w:r w:rsidRPr="00894396">
        <w:rPr>
          <w:szCs w:val="32"/>
        </w:rPr>
        <w:t>vingt-quatre mois plus tôt</w:t>
      </w:r>
      <w:r w:rsidR="008D6F52">
        <w:rPr>
          <w:szCs w:val="32"/>
        </w:rPr>
        <w:t xml:space="preserve">, </w:t>
      </w:r>
      <w:r w:rsidRPr="00894396">
        <w:rPr>
          <w:szCs w:val="32"/>
        </w:rPr>
        <w:t>ils prenaient déjà la mine de fantômes antédiluviens</w:t>
      </w:r>
      <w:r w:rsidR="008D6F52">
        <w:rPr>
          <w:szCs w:val="32"/>
        </w:rPr>
        <w:t xml:space="preserve">, </w:t>
      </w:r>
      <w:r w:rsidRPr="00894396">
        <w:rPr>
          <w:szCs w:val="32"/>
        </w:rPr>
        <w:t>et paraissaient moins consistants</w:t>
      </w:r>
      <w:r w:rsidR="008D6F52">
        <w:rPr>
          <w:szCs w:val="32"/>
        </w:rPr>
        <w:t xml:space="preserve">, </w:t>
      </w:r>
      <w:r w:rsidRPr="00894396">
        <w:rPr>
          <w:szCs w:val="32"/>
        </w:rPr>
        <w:t>dans leurs capotes fanées</w:t>
      </w:r>
      <w:r w:rsidR="008D6F52">
        <w:rPr>
          <w:szCs w:val="32"/>
        </w:rPr>
        <w:t xml:space="preserve">, </w:t>
      </w:r>
      <w:r w:rsidRPr="00894396">
        <w:rPr>
          <w:szCs w:val="32"/>
        </w:rPr>
        <w:t>que leurs ombres étriquées</w:t>
      </w:r>
      <w:r w:rsidR="008D6F52">
        <w:rPr>
          <w:szCs w:val="32"/>
        </w:rPr>
        <w:t xml:space="preserve">, </w:t>
      </w:r>
      <w:r w:rsidRPr="00894396">
        <w:rPr>
          <w:szCs w:val="32"/>
        </w:rPr>
        <w:t>toutes noires sur la route blanche</w:t>
      </w:r>
      <w:r w:rsidR="008D6F52">
        <w:rPr>
          <w:szCs w:val="32"/>
        </w:rPr>
        <w:t xml:space="preserve">. </w:t>
      </w:r>
      <w:r w:rsidRPr="00894396">
        <w:rPr>
          <w:szCs w:val="32"/>
        </w:rPr>
        <w:t>Ombres militaires et grotesques de vingt ans de guerres et de conquêtes</w:t>
      </w:r>
      <w:r w:rsidR="008D6F52">
        <w:rPr>
          <w:szCs w:val="32"/>
        </w:rPr>
        <w:t xml:space="preserve">. </w:t>
      </w:r>
      <w:r w:rsidRPr="00894396">
        <w:rPr>
          <w:szCs w:val="32"/>
        </w:rPr>
        <w:t>Ils avaient l</w:t>
      </w:r>
      <w:r w:rsidR="008D6F52">
        <w:rPr>
          <w:szCs w:val="32"/>
        </w:rPr>
        <w:t>’</w:t>
      </w:r>
      <w:r w:rsidRPr="00894396">
        <w:rPr>
          <w:szCs w:val="32"/>
        </w:rPr>
        <w:t>aspect étrange de deux bonzes imperturbables de la religion du sabre</w:t>
      </w:r>
      <w:r w:rsidR="008D6F52">
        <w:rPr>
          <w:szCs w:val="32"/>
        </w:rPr>
        <w:t xml:space="preserve">. </w:t>
      </w:r>
      <w:r w:rsidRPr="00894396">
        <w:rPr>
          <w:szCs w:val="32"/>
        </w:rPr>
        <w:t>Et le général d</w:t>
      </w:r>
      <w:r w:rsidR="008D6F52">
        <w:rPr>
          <w:szCs w:val="32"/>
        </w:rPr>
        <w:t>’</w:t>
      </w:r>
      <w:r w:rsidRPr="00894396">
        <w:rPr>
          <w:szCs w:val="32"/>
        </w:rPr>
        <w:t>Hubert</w:t>
      </w:r>
      <w:r w:rsidR="008D6F52">
        <w:rPr>
          <w:szCs w:val="32"/>
        </w:rPr>
        <w:t xml:space="preserve">, </w:t>
      </w:r>
      <w:r w:rsidRPr="00894396">
        <w:rPr>
          <w:szCs w:val="32"/>
        </w:rPr>
        <w:t>l</w:t>
      </w:r>
      <w:r w:rsidR="008D6F52">
        <w:rPr>
          <w:szCs w:val="32"/>
        </w:rPr>
        <w:t>’</w:t>
      </w:r>
      <w:r w:rsidRPr="00894396">
        <w:rPr>
          <w:szCs w:val="32"/>
        </w:rPr>
        <w:t>un des anciens maîtres de l</w:t>
      </w:r>
      <w:r w:rsidR="008D6F52">
        <w:rPr>
          <w:szCs w:val="32"/>
        </w:rPr>
        <w:t>’</w:t>
      </w:r>
      <w:r w:rsidRPr="00894396">
        <w:rPr>
          <w:szCs w:val="32"/>
        </w:rPr>
        <w:t>Europe aussi</w:t>
      </w:r>
      <w:r w:rsidR="008D6F52">
        <w:rPr>
          <w:szCs w:val="32"/>
        </w:rPr>
        <w:t xml:space="preserve">, </w:t>
      </w:r>
      <w:r w:rsidRPr="00894396">
        <w:rPr>
          <w:szCs w:val="32"/>
        </w:rPr>
        <w:t>riait de ces fossiles solennels</w:t>
      </w:r>
      <w:r w:rsidR="008D6F52">
        <w:rPr>
          <w:szCs w:val="32"/>
        </w:rPr>
        <w:t xml:space="preserve">, </w:t>
      </w:r>
      <w:r w:rsidRPr="00894396">
        <w:rPr>
          <w:szCs w:val="32"/>
        </w:rPr>
        <w:t>dressés sur son chemin</w:t>
      </w:r>
      <w:r w:rsidR="008D6F52">
        <w:rPr>
          <w:szCs w:val="32"/>
        </w:rPr>
        <w:t>.</w:t>
      </w:r>
    </w:p>
    <w:p w14:paraId="403B7E84" w14:textId="77777777" w:rsidR="008D6F52" w:rsidRDefault="00000000" w:rsidP="008D6F52">
      <w:pPr>
        <w:rPr>
          <w:szCs w:val="32"/>
        </w:rPr>
      </w:pPr>
      <w:r w:rsidRPr="00894396">
        <w:rPr>
          <w:szCs w:val="32"/>
        </w:rPr>
        <w:t>L</w:t>
      </w:r>
      <w:r w:rsidR="008D6F52">
        <w:rPr>
          <w:szCs w:val="32"/>
        </w:rPr>
        <w:t>’</w:t>
      </w:r>
      <w:r w:rsidRPr="00894396">
        <w:rPr>
          <w:szCs w:val="32"/>
        </w:rPr>
        <w:t>un d</w:t>
      </w:r>
      <w:r w:rsidR="008D6F52">
        <w:rPr>
          <w:szCs w:val="32"/>
        </w:rPr>
        <w:t>’</w:t>
      </w:r>
      <w:r w:rsidRPr="00894396">
        <w:rPr>
          <w:szCs w:val="32"/>
        </w:rPr>
        <w:t>eux fit</w:t>
      </w:r>
      <w:r w:rsidR="008D6F52">
        <w:rPr>
          <w:szCs w:val="32"/>
        </w:rPr>
        <w:t xml:space="preserve">, </w:t>
      </w:r>
      <w:r w:rsidRPr="00894396">
        <w:rPr>
          <w:szCs w:val="32"/>
        </w:rPr>
        <w:t>en désignant le général d</w:t>
      </w:r>
      <w:r w:rsidR="008D6F52">
        <w:rPr>
          <w:szCs w:val="32"/>
        </w:rPr>
        <w:t>’</w:t>
      </w:r>
      <w:r w:rsidRPr="00894396">
        <w:rPr>
          <w:szCs w:val="32"/>
        </w:rPr>
        <w:t>un hochement de tête</w:t>
      </w:r>
      <w:r w:rsidR="008D6F52">
        <w:rPr>
          <w:szCs w:val="32"/>
        </w:rPr>
        <w:t> :</w:t>
      </w:r>
    </w:p>
    <w:p w14:paraId="29C1B2C4" w14:textId="77777777" w:rsidR="008D6F52" w:rsidRDefault="008D6F52" w:rsidP="008D6F52">
      <w:pPr>
        <w:rPr>
          <w:szCs w:val="32"/>
        </w:rPr>
      </w:pPr>
      <w:r>
        <w:t>— </w:t>
      </w:r>
      <w:r w:rsidRPr="00894396">
        <w:rPr>
          <w:szCs w:val="32"/>
        </w:rPr>
        <w:t>Voilà un joyeux compagnon</w:t>
      </w:r>
      <w:r>
        <w:rPr>
          <w:szCs w:val="32"/>
        </w:rPr>
        <w:t>.</w:t>
      </w:r>
    </w:p>
    <w:p w14:paraId="52F2CA58" w14:textId="77777777" w:rsidR="008D6F52" w:rsidRDefault="008D6F52" w:rsidP="008D6F52">
      <w:pPr>
        <w:rPr>
          <w:szCs w:val="32"/>
        </w:rPr>
      </w:pPr>
      <w:r>
        <w:t>— </w:t>
      </w:r>
      <w:r w:rsidRPr="00894396">
        <w:rPr>
          <w:szCs w:val="32"/>
        </w:rPr>
        <w:t>Il y en a parmi nous qui n</w:t>
      </w:r>
      <w:r>
        <w:rPr>
          <w:szCs w:val="32"/>
        </w:rPr>
        <w:t>’</w:t>
      </w:r>
      <w:r w:rsidRPr="00894396">
        <w:rPr>
          <w:szCs w:val="32"/>
        </w:rPr>
        <w:t>ont plus souri</w:t>
      </w:r>
      <w:r>
        <w:rPr>
          <w:szCs w:val="32"/>
        </w:rPr>
        <w:t xml:space="preserve">, </w:t>
      </w:r>
      <w:r w:rsidRPr="00894396">
        <w:rPr>
          <w:szCs w:val="32"/>
        </w:rPr>
        <w:t>depuis le jour où l</w:t>
      </w:r>
      <w:r>
        <w:rPr>
          <w:szCs w:val="32"/>
        </w:rPr>
        <w:t>’</w:t>
      </w:r>
      <w:r w:rsidRPr="00894396">
        <w:rPr>
          <w:szCs w:val="32"/>
        </w:rPr>
        <w:t>Autre est parti</w:t>
      </w:r>
      <w:r>
        <w:rPr>
          <w:szCs w:val="32"/>
        </w:rPr>
        <w:t xml:space="preserve">, </w:t>
      </w:r>
      <w:r w:rsidRPr="00894396">
        <w:rPr>
          <w:szCs w:val="32"/>
        </w:rPr>
        <w:t>remarqua son camarade</w:t>
      </w:r>
      <w:r>
        <w:rPr>
          <w:szCs w:val="32"/>
        </w:rPr>
        <w:t>.</w:t>
      </w:r>
    </w:p>
    <w:p w14:paraId="6697376C" w14:textId="77777777" w:rsidR="008D6F52" w:rsidRDefault="00000000" w:rsidP="008D6F52">
      <w:pPr>
        <w:rPr>
          <w:szCs w:val="32"/>
        </w:rPr>
      </w:pPr>
      <w:r w:rsidRPr="00894396">
        <w:rPr>
          <w:szCs w:val="32"/>
        </w:rPr>
        <w:t>Une violente envie de sauter sur ces deux spectres irréels et de les abattre épouvanta le général d</w:t>
      </w:r>
      <w:r w:rsidR="008D6F52">
        <w:rPr>
          <w:szCs w:val="32"/>
        </w:rPr>
        <w:t>’</w:t>
      </w:r>
      <w:r w:rsidRPr="00894396">
        <w:rPr>
          <w:szCs w:val="32"/>
        </w:rPr>
        <w:t>Hubert</w:t>
      </w:r>
      <w:r w:rsidR="008D6F52">
        <w:rPr>
          <w:szCs w:val="32"/>
        </w:rPr>
        <w:t xml:space="preserve">. </w:t>
      </w:r>
      <w:r w:rsidRPr="00894396">
        <w:rPr>
          <w:szCs w:val="32"/>
        </w:rPr>
        <w:t>Il cessa brusquement de rire</w:t>
      </w:r>
      <w:r w:rsidR="008D6F52">
        <w:rPr>
          <w:szCs w:val="32"/>
        </w:rPr>
        <w:t xml:space="preserve">. </w:t>
      </w:r>
      <w:r w:rsidRPr="00894396">
        <w:rPr>
          <w:szCs w:val="32"/>
        </w:rPr>
        <w:t>Tout son désir était maintenant d</w:t>
      </w:r>
      <w:r w:rsidR="008D6F52">
        <w:rPr>
          <w:szCs w:val="32"/>
        </w:rPr>
        <w:t>’</w:t>
      </w:r>
      <w:r w:rsidRPr="00894396">
        <w:rPr>
          <w:szCs w:val="32"/>
        </w:rPr>
        <w:t xml:space="preserve">en finir </w:t>
      </w:r>
      <w:r w:rsidRPr="00894396">
        <w:rPr>
          <w:szCs w:val="32"/>
        </w:rPr>
        <w:lastRenderedPageBreak/>
        <w:t>avec ces hommes</w:t>
      </w:r>
      <w:r w:rsidR="008D6F52">
        <w:rPr>
          <w:szCs w:val="32"/>
        </w:rPr>
        <w:t xml:space="preserve">, </w:t>
      </w:r>
      <w:r w:rsidRPr="00894396">
        <w:rPr>
          <w:szCs w:val="32"/>
        </w:rPr>
        <w:t>de les soustraire à sa vue</w:t>
      </w:r>
      <w:r w:rsidR="008D6F52">
        <w:rPr>
          <w:szCs w:val="32"/>
        </w:rPr>
        <w:t xml:space="preserve">, </w:t>
      </w:r>
      <w:r w:rsidRPr="00894396">
        <w:rPr>
          <w:szCs w:val="32"/>
        </w:rPr>
        <w:t>avant de perdre tout empire sur lui-même</w:t>
      </w:r>
      <w:r w:rsidR="008D6F52">
        <w:rPr>
          <w:szCs w:val="32"/>
        </w:rPr>
        <w:t xml:space="preserve">. </w:t>
      </w:r>
      <w:r w:rsidRPr="00894396">
        <w:rPr>
          <w:szCs w:val="32"/>
        </w:rPr>
        <w:t>Il s</w:t>
      </w:r>
      <w:r w:rsidR="008D6F52">
        <w:rPr>
          <w:szCs w:val="32"/>
        </w:rPr>
        <w:t>’</w:t>
      </w:r>
      <w:r w:rsidRPr="00894396">
        <w:rPr>
          <w:szCs w:val="32"/>
        </w:rPr>
        <w:t>étonna de la fureur qu</w:t>
      </w:r>
      <w:r w:rsidR="008D6F52">
        <w:rPr>
          <w:szCs w:val="32"/>
        </w:rPr>
        <w:t>’</w:t>
      </w:r>
      <w:r w:rsidRPr="00894396">
        <w:rPr>
          <w:szCs w:val="32"/>
        </w:rPr>
        <w:t>il sentait monter dans sa poitrine</w:t>
      </w:r>
      <w:r w:rsidR="008D6F52">
        <w:rPr>
          <w:szCs w:val="32"/>
        </w:rPr>
        <w:t xml:space="preserve">. </w:t>
      </w:r>
      <w:r w:rsidRPr="00894396">
        <w:rPr>
          <w:szCs w:val="32"/>
        </w:rPr>
        <w:t>Mais il n</w:t>
      </w:r>
      <w:r w:rsidR="008D6F52">
        <w:rPr>
          <w:szCs w:val="32"/>
        </w:rPr>
        <w:t>’</w:t>
      </w:r>
      <w:r w:rsidRPr="00894396">
        <w:rPr>
          <w:szCs w:val="32"/>
        </w:rPr>
        <w:t>avait pas</w:t>
      </w:r>
      <w:r w:rsidR="008D6F52">
        <w:rPr>
          <w:szCs w:val="32"/>
        </w:rPr>
        <w:t xml:space="preserve">, </w:t>
      </w:r>
      <w:r w:rsidRPr="00894396">
        <w:rPr>
          <w:szCs w:val="32"/>
        </w:rPr>
        <w:t>pour le moment</w:t>
      </w:r>
      <w:r w:rsidR="008D6F52">
        <w:rPr>
          <w:szCs w:val="32"/>
        </w:rPr>
        <w:t xml:space="preserve">, </w:t>
      </w:r>
      <w:r w:rsidRPr="00894396">
        <w:rPr>
          <w:szCs w:val="32"/>
        </w:rPr>
        <w:t>le temps d</w:t>
      </w:r>
      <w:r w:rsidR="008D6F52">
        <w:rPr>
          <w:szCs w:val="32"/>
        </w:rPr>
        <w:t>’</w:t>
      </w:r>
      <w:r w:rsidRPr="00894396">
        <w:rPr>
          <w:szCs w:val="32"/>
        </w:rPr>
        <w:t>analyser ses sensations</w:t>
      </w:r>
      <w:r w:rsidR="008D6F52">
        <w:rPr>
          <w:szCs w:val="32"/>
        </w:rPr>
        <w:t>.</w:t>
      </w:r>
    </w:p>
    <w:p w14:paraId="7EDF4C35" w14:textId="77777777" w:rsidR="008D6F52" w:rsidRDefault="008D6F52" w:rsidP="008D6F52">
      <w:pPr>
        <w:rPr>
          <w:szCs w:val="32"/>
        </w:rPr>
      </w:pPr>
      <w:r>
        <w:t>— </w:t>
      </w:r>
      <w:r w:rsidRPr="00894396">
        <w:rPr>
          <w:szCs w:val="32"/>
        </w:rPr>
        <w:t>Je comprends que vous désiriez régler cette affaire au plus vite</w:t>
      </w:r>
      <w:r>
        <w:rPr>
          <w:szCs w:val="32"/>
        </w:rPr>
        <w:t xml:space="preserve">. </w:t>
      </w:r>
      <w:r w:rsidRPr="00894396">
        <w:rPr>
          <w:szCs w:val="32"/>
        </w:rPr>
        <w:t>Ne perdons pas de temps en cérémonies oiseuses</w:t>
      </w:r>
      <w:r>
        <w:rPr>
          <w:szCs w:val="32"/>
        </w:rPr>
        <w:t xml:space="preserve">. </w:t>
      </w:r>
      <w:r w:rsidRPr="00894396">
        <w:rPr>
          <w:szCs w:val="32"/>
        </w:rPr>
        <w:t>Voyez-vous ce bois</w:t>
      </w:r>
      <w:r>
        <w:rPr>
          <w:szCs w:val="32"/>
        </w:rPr>
        <w:t xml:space="preserve">, </w:t>
      </w:r>
      <w:r w:rsidRPr="00894396">
        <w:rPr>
          <w:szCs w:val="32"/>
        </w:rPr>
        <w:t>là-bas</w:t>
      </w:r>
      <w:r>
        <w:rPr>
          <w:szCs w:val="32"/>
        </w:rPr>
        <w:t xml:space="preserve">, </w:t>
      </w:r>
      <w:r w:rsidRPr="00894396">
        <w:rPr>
          <w:szCs w:val="32"/>
        </w:rPr>
        <w:t>au pied de la côte</w:t>
      </w:r>
      <w:r>
        <w:rPr>
          <w:szCs w:val="32"/>
        </w:rPr>
        <w:t xml:space="preserve"> ? </w:t>
      </w:r>
      <w:r w:rsidRPr="00894396">
        <w:rPr>
          <w:szCs w:val="32"/>
        </w:rPr>
        <w:t>Oui</w:t>
      </w:r>
      <w:r>
        <w:rPr>
          <w:szCs w:val="32"/>
        </w:rPr>
        <w:t xml:space="preserve">, </w:t>
      </w:r>
      <w:r w:rsidRPr="00894396">
        <w:rPr>
          <w:szCs w:val="32"/>
        </w:rPr>
        <w:t>le bois de pins</w:t>
      </w:r>
      <w:r>
        <w:rPr>
          <w:szCs w:val="32"/>
        </w:rPr>
        <w:t xml:space="preserve">, </w:t>
      </w:r>
      <w:r w:rsidRPr="00894396">
        <w:rPr>
          <w:szCs w:val="32"/>
        </w:rPr>
        <w:t>rencontrons-nous là-bas au lever du soleil</w:t>
      </w:r>
      <w:r>
        <w:rPr>
          <w:szCs w:val="32"/>
        </w:rPr>
        <w:t xml:space="preserve">. </w:t>
      </w:r>
      <w:r w:rsidRPr="00894396">
        <w:rPr>
          <w:szCs w:val="32"/>
        </w:rPr>
        <w:t>J</w:t>
      </w:r>
      <w:r>
        <w:rPr>
          <w:szCs w:val="32"/>
        </w:rPr>
        <w:t>’</w:t>
      </w:r>
      <w:r w:rsidRPr="00894396">
        <w:rPr>
          <w:szCs w:val="32"/>
        </w:rPr>
        <w:t>apporterai épées ou pistolets</w:t>
      </w:r>
      <w:r>
        <w:rPr>
          <w:szCs w:val="32"/>
        </w:rPr>
        <w:t xml:space="preserve">, </w:t>
      </w:r>
      <w:r w:rsidRPr="00894396">
        <w:rPr>
          <w:szCs w:val="32"/>
        </w:rPr>
        <w:t>à moins que vous ne préfériez les deux</w:t>
      </w:r>
      <w:r>
        <w:rPr>
          <w:szCs w:val="32"/>
        </w:rPr>
        <w:t>.</w:t>
      </w:r>
    </w:p>
    <w:p w14:paraId="3867A4D7" w14:textId="77777777" w:rsidR="008D6F52" w:rsidRDefault="00000000" w:rsidP="008D6F52">
      <w:pPr>
        <w:rPr>
          <w:szCs w:val="32"/>
        </w:rPr>
      </w:pPr>
      <w:r w:rsidRPr="00894396">
        <w:rPr>
          <w:szCs w:val="32"/>
        </w:rPr>
        <w:t>Les témoins de Féraud se regardèrent</w:t>
      </w:r>
      <w:r w:rsidR="008D6F52">
        <w:rPr>
          <w:szCs w:val="32"/>
        </w:rPr>
        <w:t>.</w:t>
      </w:r>
    </w:p>
    <w:p w14:paraId="53453533" w14:textId="77777777" w:rsidR="008D6F52" w:rsidRDefault="008D6F52" w:rsidP="008D6F52">
      <w:pPr>
        <w:rPr>
          <w:szCs w:val="32"/>
        </w:rPr>
      </w:pPr>
      <w:r>
        <w:t>— </w:t>
      </w:r>
      <w:r w:rsidRPr="00894396">
        <w:rPr>
          <w:szCs w:val="32"/>
        </w:rPr>
        <w:t>Des pistolets</w:t>
      </w:r>
      <w:r>
        <w:rPr>
          <w:szCs w:val="32"/>
        </w:rPr>
        <w:t xml:space="preserve">, </w:t>
      </w:r>
      <w:r w:rsidRPr="00894396">
        <w:rPr>
          <w:szCs w:val="32"/>
        </w:rPr>
        <w:t>général</w:t>
      </w:r>
      <w:r>
        <w:rPr>
          <w:szCs w:val="32"/>
        </w:rPr>
        <w:t xml:space="preserve">, </w:t>
      </w:r>
      <w:r w:rsidRPr="00894396">
        <w:rPr>
          <w:szCs w:val="32"/>
        </w:rPr>
        <w:t>fit le cuirassier</w:t>
      </w:r>
      <w:r>
        <w:rPr>
          <w:szCs w:val="32"/>
        </w:rPr>
        <w:t>.</w:t>
      </w:r>
    </w:p>
    <w:p w14:paraId="0176024A" w14:textId="77777777" w:rsidR="008D6F52" w:rsidRDefault="008D6F52" w:rsidP="008D6F52">
      <w:pPr>
        <w:rPr>
          <w:szCs w:val="32"/>
        </w:rPr>
      </w:pPr>
      <w:r>
        <w:t>— </w:t>
      </w:r>
      <w:r w:rsidRPr="00894396">
        <w:rPr>
          <w:szCs w:val="32"/>
        </w:rPr>
        <w:t>Soit</w:t>
      </w:r>
      <w:r>
        <w:rPr>
          <w:szCs w:val="32"/>
        </w:rPr>
        <w:t xml:space="preserve"> ! </w:t>
      </w:r>
      <w:r w:rsidRPr="00894396">
        <w:rPr>
          <w:szCs w:val="32"/>
        </w:rPr>
        <w:t>Au revoir</w:t>
      </w:r>
      <w:r>
        <w:rPr>
          <w:szCs w:val="32"/>
        </w:rPr>
        <w:t xml:space="preserve"> ; </w:t>
      </w:r>
      <w:r w:rsidRPr="00894396">
        <w:rPr>
          <w:szCs w:val="32"/>
        </w:rPr>
        <w:t>à demain matin</w:t>
      </w:r>
      <w:r>
        <w:rPr>
          <w:szCs w:val="32"/>
        </w:rPr>
        <w:t xml:space="preserve">. </w:t>
      </w:r>
      <w:r w:rsidRPr="00894396">
        <w:rPr>
          <w:szCs w:val="32"/>
        </w:rPr>
        <w:t>Jusque-là</w:t>
      </w:r>
      <w:r>
        <w:rPr>
          <w:szCs w:val="32"/>
        </w:rPr>
        <w:t xml:space="preserve">, </w:t>
      </w:r>
      <w:r w:rsidRPr="00894396">
        <w:rPr>
          <w:szCs w:val="32"/>
        </w:rPr>
        <w:t>laissez-moi vous conseiller de vous tenir cois</w:t>
      </w:r>
      <w:r>
        <w:rPr>
          <w:szCs w:val="32"/>
        </w:rPr>
        <w:t xml:space="preserve">, </w:t>
      </w:r>
      <w:r w:rsidRPr="00894396">
        <w:rPr>
          <w:szCs w:val="32"/>
        </w:rPr>
        <w:t>si vous ne voulez pas que la gendarmerie vienne faire une enquête sur votre compte avant la nuit</w:t>
      </w:r>
      <w:r>
        <w:rPr>
          <w:szCs w:val="32"/>
        </w:rPr>
        <w:t xml:space="preserve">. </w:t>
      </w:r>
      <w:r w:rsidRPr="00894396">
        <w:rPr>
          <w:szCs w:val="32"/>
        </w:rPr>
        <w:t>On ne voit pas souvent d</w:t>
      </w:r>
      <w:r>
        <w:rPr>
          <w:szCs w:val="32"/>
        </w:rPr>
        <w:t>’</w:t>
      </w:r>
      <w:r w:rsidRPr="00894396">
        <w:rPr>
          <w:szCs w:val="32"/>
        </w:rPr>
        <w:t>étrangers par ici</w:t>
      </w:r>
      <w:r>
        <w:rPr>
          <w:szCs w:val="32"/>
        </w:rPr>
        <w:t>.</w:t>
      </w:r>
    </w:p>
    <w:p w14:paraId="3D4715D2" w14:textId="77777777" w:rsidR="008D6F52" w:rsidRDefault="00000000" w:rsidP="008D6F52">
      <w:pPr>
        <w:rPr>
          <w:szCs w:val="32"/>
        </w:rPr>
      </w:pPr>
      <w:r w:rsidRPr="00894396">
        <w:rPr>
          <w:szCs w:val="32"/>
        </w:rPr>
        <w:t>Ils saluèrent silencieusement et s</w:t>
      </w:r>
      <w:r w:rsidR="008D6F52">
        <w:rPr>
          <w:szCs w:val="32"/>
        </w:rPr>
        <w:t>’</w:t>
      </w:r>
      <w:r w:rsidRPr="00894396">
        <w:rPr>
          <w:szCs w:val="32"/>
        </w:rPr>
        <w:t>éloignèrent</w:t>
      </w:r>
      <w:r w:rsidR="008D6F52">
        <w:rPr>
          <w:szCs w:val="32"/>
        </w:rPr>
        <w:t>.</w:t>
      </w:r>
    </w:p>
    <w:p w14:paraId="4FEEA30A" w14:textId="77777777" w:rsidR="008D6F52" w:rsidRDefault="00000000" w:rsidP="008D6F52">
      <w:pPr>
        <w:rPr>
          <w:szCs w:val="32"/>
        </w:rPr>
      </w:pPr>
      <w:r w:rsidRPr="00894396">
        <w:rPr>
          <w:szCs w:val="32"/>
        </w:rPr>
        <w:t>Le général d</w:t>
      </w:r>
      <w:r w:rsidR="008D6F52">
        <w:rPr>
          <w:szCs w:val="32"/>
        </w:rPr>
        <w:t>’</w:t>
      </w:r>
      <w:r w:rsidRPr="00894396">
        <w:rPr>
          <w:szCs w:val="32"/>
        </w:rPr>
        <w:t>Hubert leur tourna le dos et resta longuement planté au milieu de la route</w:t>
      </w:r>
      <w:r w:rsidR="008D6F52">
        <w:rPr>
          <w:szCs w:val="32"/>
        </w:rPr>
        <w:t xml:space="preserve">, </w:t>
      </w:r>
      <w:r w:rsidRPr="00894396">
        <w:rPr>
          <w:szCs w:val="32"/>
        </w:rPr>
        <w:t>en se mordant les lèvres et en regardant à ses pieds</w:t>
      </w:r>
      <w:r w:rsidR="008D6F52">
        <w:rPr>
          <w:szCs w:val="32"/>
        </w:rPr>
        <w:t xml:space="preserve">. </w:t>
      </w:r>
      <w:r w:rsidRPr="00894396">
        <w:rPr>
          <w:szCs w:val="32"/>
        </w:rPr>
        <w:t>Puis il se mit à marcher droit devant lui</w:t>
      </w:r>
      <w:r w:rsidR="008D6F52">
        <w:rPr>
          <w:szCs w:val="32"/>
        </w:rPr>
        <w:t xml:space="preserve">, </w:t>
      </w:r>
      <w:r w:rsidRPr="00894396">
        <w:rPr>
          <w:szCs w:val="32"/>
        </w:rPr>
        <w:t>revenant sur ses pas jusqu</w:t>
      </w:r>
      <w:r w:rsidR="008D6F52">
        <w:rPr>
          <w:szCs w:val="32"/>
        </w:rPr>
        <w:t>’</w:t>
      </w:r>
      <w:r w:rsidRPr="00894396">
        <w:rPr>
          <w:szCs w:val="32"/>
        </w:rPr>
        <w:t>à la grille du parc de sa fiancée</w:t>
      </w:r>
      <w:r w:rsidR="008D6F52">
        <w:rPr>
          <w:szCs w:val="32"/>
        </w:rPr>
        <w:t xml:space="preserve">. </w:t>
      </w:r>
      <w:r w:rsidRPr="00894396">
        <w:rPr>
          <w:szCs w:val="32"/>
        </w:rPr>
        <w:t>Le crépuscule tombait</w:t>
      </w:r>
      <w:r w:rsidR="008D6F52">
        <w:rPr>
          <w:szCs w:val="32"/>
        </w:rPr>
        <w:t xml:space="preserve">. </w:t>
      </w:r>
      <w:r w:rsidRPr="00894396">
        <w:rPr>
          <w:szCs w:val="32"/>
        </w:rPr>
        <w:t>Immobile</w:t>
      </w:r>
      <w:r w:rsidR="008D6F52">
        <w:rPr>
          <w:szCs w:val="32"/>
        </w:rPr>
        <w:t xml:space="preserve">, </w:t>
      </w:r>
      <w:r w:rsidRPr="00894396">
        <w:rPr>
          <w:szCs w:val="32"/>
        </w:rPr>
        <w:t>il regardait à travers les barreaux la façade de la maison toute claire derrière les massifs</w:t>
      </w:r>
      <w:r w:rsidR="008D6F52">
        <w:rPr>
          <w:szCs w:val="32"/>
        </w:rPr>
        <w:t xml:space="preserve">. </w:t>
      </w:r>
      <w:r w:rsidRPr="00894396">
        <w:rPr>
          <w:szCs w:val="32"/>
        </w:rPr>
        <w:t>Des pas sonnèrent sur le gravier</w:t>
      </w:r>
      <w:r w:rsidR="008D6F52">
        <w:rPr>
          <w:szCs w:val="32"/>
        </w:rPr>
        <w:t xml:space="preserve">, </w:t>
      </w:r>
      <w:r w:rsidRPr="00894396">
        <w:rPr>
          <w:szCs w:val="32"/>
        </w:rPr>
        <w:t>et bientôt une haute silhouette voûtée émergea d</w:t>
      </w:r>
      <w:r w:rsidR="008D6F52">
        <w:rPr>
          <w:szCs w:val="32"/>
        </w:rPr>
        <w:t>’</w:t>
      </w:r>
      <w:r w:rsidRPr="00894396">
        <w:rPr>
          <w:szCs w:val="32"/>
        </w:rPr>
        <w:t>une allée latérale pour suivre à l</w:t>
      </w:r>
      <w:r w:rsidR="008D6F52">
        <w:rPr>
          <w:szCs w:val="32"/>
        </w:rPr>
        <w:t>’</w:t>
      </w:r>
      <w:r w:rsidRPr="00894396">
        <w:rPr>
          <w:szCs w:val="32"/>
        </w:rPr>
        <w:t>intérieur la clôture du parc</w:t>
      </w:r>
      <w:r w:rsidR="008D6F52">
        <w:rPr>
          <w:szCs w:val="32"/>
        </w:rPr>
        <w:t>.</w:t>
      </w:r>
    </w:p>
    <w:p w14:paraId="1E4BC31D" w14:textId="77777777" w:rsidR="008D6F52" w:rsidRDefault="00000000" w:rsidP="008D6F52">
      <w:pPr>
        <w:rPr>
          <w:szCs w:val="32"/>
        </w:rPr>
      </w:pPr>
      <w:r w:rsidRPr="00894396">
        <w:rPr>
          <w:szCs w:val="32"/>
        </w:rPr>
        <w:t xml:space="preserve">Le chevalier de </w:t>
      </w:r>
      <w:proofErr w:type="spellStart"/>
      <w:r w:rsidRPr="00894396">
        <w:rPr>
          <w:szCs w:val="32"/>
        </w:rPr>
        <w:t>Valmassigue</w:t>
      </w:r>
      <w:proofErr w:type="spellEnd"/>
      <w:r w:rsidR="008D6F52">
        <w:rPr>
          <w:szCs w:val="32"/>
        </w:rPr>
        <w:t xml:space="preserve">, </w:t>
      </w:r>
      <w:r w:rsidRPr="00894396">
        <w:rPr>
          <w:szCs w:val="32"/>
        </w:rPr>
        <w:t>oncle de l</w:t>
      </w:r>
      <w:r w:rsidR="008D6F52">
        <w:rPr>
          <w:szCs w:val="32"/>
        </w:rPr>
        <w:t>’</w:t>
      </w:r>
      <w:r w:rsidRPr="00894396">
        <w:rPr>
          <w:szCs w:val="32"/>
        </w:rPr>
        <w:t>adorable Adèle</w:t>
      </w:r>
      <w:r w:rsidR="008D6F52">
        <w:rPr>
          <w:szCs w:val="32"/>
        </w:rPr>
        <w:t xml:space="preserve">, </w:t>
      </w:r>
      <w:r w:rsidRPr="00894396">
        <w:rPr>
          <w:szCs w:val="32"/>
        </w:rPr>
        <w:t>ex-général de l</w:t>
      </w:r>
      <w:r w:rsidR="008D6F52">
        <w:rPr>
          <w:szCs w:val="32"/>
        </w:rPr>
        <w:t>’</w:t>
      </w:r>
      <w:r w:rsidRPr="00894396">
        <w:rPr>
          <w:szCs w:val="32"/>
        </w:rPr>
        <w:t>armée des Princes</w:t>
      </w:r>
      <w:r w:rsidR="008D6F52">
        <w:rPr>
          <w:szCs w:val="32"/>
        </w:rPr>
        <w:t xml:space="preserve">, </w:t>
      </w:r>
      <w:r w:rsidRPr="00894396">
        <w:rPr>
          <w:szCs w:val="32"/>
        </w:rPr>
        <w:t>relieur à Alton</w:t>
      </w:r>
      <w:r w:rsidR="008D6F52">
        <w:rPr>
          <w:szCs w:val="32"/>
        </w:rPr>
        <w:t xml:space="preserve"> (</w:t>
      </w:r>
      <w:r w:rsidRPr="00894396">
        <w:rPr>
          <w:szCs w:val="32"/>
        </w:rPr>
        <w:t>plus tard bottier avec grande réputation d</w:t>
      </w:r>
      <w:r w:rsidR="008D6F52">
        <w:rPr>
          <w:szCs w:val="32"/>
        </w:rPr>
        <w:t>’</w:t>
      </w:r>
      <w:r w:rsidRPr="00894396">
        <w:rPr>
          <w:szCs w:val="32"/>
        </w:rPr>
        <w:t>élégance pour la façon des chaussures de dames dans une autre petite ville d</w:t>
      </w:r>
      <w:r w:rsidR="008D6F52">
        <w:rPr>
          <w:szCs w:val="32"/>
        </w:rPr>
        <w:t>’</w:t>
      </w:r>
      <w:r w:rsidRPr="00894396">
        <w:rPr>
          <w:szCs w:val="32"/>
        </w:rPr>
        <w:t>Allemagne</w:t>
      </w:r>
      <w:r w:rsidR="008D6F52">
        <w:rPr>
          <w:szCs w:val="32"/>
        </w:rPr>
        <w:t xml:space="preserve">), </w:t>
      </w:r>
      <w:r w:rsidRPr="00894396">
        <w:rPr>
          <w:szCs w:val="32"/>
        </w:rPr>
        <w:lastRenderedPageBreak/>
        <w:t>portait des bas de soie sur ses jambes maigres</w:t>
      </w:r>
      <w:r w:rsidR="008D6F52">
        <w:rPr>
          <w:szCs w:val="32"/>
        </w:rPr>
        <w:t xml:space="preserve">, </w:t>
      </w:r>
      <w:r w:rsidRPr="00894396">
        <w:rPr>
          <w:szCs w:val="32"/>
        </w:rPr>
        <w:t>des souliers à boucles d</w:t>
      </w:r>
      <w:r w:rsidR="008D6F52">
        <w:rPr>
          <w:szCs w:val="32"/>
        </w:rPr>
        <w:t>’</w:t>
      </w:r>
      <w:r w:rsidRPr="00894396">
        <w:rPr>
          <w:szCs w:val="32"/>
        </w:rPr>
        <w:t>argent et un gilet à ramages</w:t>
      </w:r>
      <w:r w:rsidR="008D6F52">
        <w:rPr>
          <w:szCs w:val="32"/>
        </w:rPr>
        <w:t xml:space="preserve">. </w:t>
      </w:r>
      <w:r w:rsidRPr="00894396">
        <w:rPr>
          <w:szCs w:val="32"/>
        </w:rPr>
        <w:t>Un habit à longues basques à la française épousait la courbure de son dos maigre</w:t>
      </w:r>
      <w:r w:rsidR="008D6F52">
        <w:rPr>
          <w:szCs w:val="32"/>
        </w:rPr>
        <w:t xml:space="preserve">. </w:t>
      </w:r>
      <w:r w:rsidRPr="00894396">
        <w:rPr>
          <w:szCs w:val="32"/>
        </w:rPr>
        <w:t>Un petit tricorne reposait sur son abondante chevelure grise nouée en queue</w:t>
      </w:r>
      <w:r w:rsidR="008D6F52">
        <w:rPr>
          <w:szCs w:val="32"/>
        </w:rPr>
        <w:t>.</w:t>
      </w:r>
    </w:p>
    <w:p w14:paraId="30AFD6C7" w14:textId="77777777" w:rsidR="008D6F52" w:rsidRDefault="008D6F52" w:rsidP="008D6F52">
      <w:pPr>
        <w:rPr>
          <w:szCs w:val="32"/>
        </w:rPr>
      </w:pPr>
      <w:r>
        <w:t>— </w:t>
      </w:r>
      <w:r w:rsidRPr="00894396">
        <w:rPr>
          <w:szCs w:val="32"/>
        </w:rPr>
        <w:t>Monsieur le Chevalier</w:t>
      </w:r>
      <w:r>
        <w:rPr>
          <w:szCs w:val="32"/>
        </w:rPr>
        <w:t xml:space="preserve">, – </w:t>
      </w:r>
      <w:r w:rsidRPr="00894396">
        <w:rPr>
          <w:szCs w:val="32"/>
        </w:rPr>
        <w:t>héla doucement d</w:t>
      </w:r>
      <w:r>
        <w:rPr>
          <w:szCs w:val="32"/>
        </w:rPr>
        <w:t>’</w:t>
      </w:r>
      <w:r w:rsidRPr="00894396">
        <w:rPr>
          <w:szCs w:val="32"/>
        </w:rPr>
        <w:t>Hubert</w:t>
      </w:r>
      <w:r>
        <w:rPr>
          <w:szCs w:val="32"/>
        </w:rPr>
        <w:t>.</w:t>
      </w:r>
    </w:p>
    <w:p w14:paraId="7FEE9CA5" w14:textId="77777777" w:rsidR="008D6F52" w:rsidRDefault="008D6F52" w:rsidP="008D6F52">
      <w:pPr>
        <w:rPr>
          <w:szCs w:val="32"/>
        </w:rPr>
      </w:pPr>
      <w:r>
        <w:t>— </w:t>
      </w:r>
      <w:r w:rsidRPr="00894396">
        <w:rPr>
          <w:szCs w:val="32"/>
        </w:rPr>
        <w:t>Quoi</w:t>
      </w:r>
      <w:r>
        <w:rPr>
          <w:szCs w:val="32"/>
        </w:rPr>
        <w:t xml:space="preserve"> ! </w:t>
      </w:r>
      <w:r w:rsidRPr="00894396">
        <w:rPr>
          <w:szCs w:val="32"/>
        </w:rPr>
        <w:t>Encore ici</w:t>
      </w:r>
      <w:r>
        <w:rPr>
          <w:szCs w:val="32"/>
        </w:rPr>
        <w:t xml:space="preserve">, </w:t>
      </w:r>
      <w:r w:rsidRPr="00894396">
        <w:rPr>
          <w:szCs w:val="32"/>
        </w:rPr>
        <w:t>mon ami</w:t>
      </w:r>
      <w:r>
        <w:rPr>
          <w:szCs w:val="32"/>
        </w:rPr>
        <w:t xml:space="preserve"> ? </w:t>
      </w:r>
      <w:r w:rsidRPr="00894396">
        <w:rPr>
          <w:szCs w:val="32"/>
        </w:rPr>
        <w:t>Auriez-vous oublié quelque chose</w:t>
      </w:r>
      <w:r>
        <w:rPr>
          <w:szCs w:val="32"/>
        </w:rPr>
        <w:t> ?</w:t>
      </w:r>
    </w:p>
    <w:p w14:paraId="1315121A" w14:textId="77777777" w:rsidR="008D6F52" w:rsidRDefault="008D6F52" w:rsidP="008D6F52">
      <w:pPr>
        <w:rPr>
          <w:szCs w:val="32"/>
        </w:rPr>
      </w:pPr>
      <w:r>
        <w:t>— </w:t>
      </w:r>
      <w:r w:rsidRPr="00894396">
        <w:rPr>
          <w:szCs w:val="32"/>
        </w:rPr>
        <w:t>C</w:t>
      </w:r>
      <w:r>
        <w:rPr>
          <w:szCs w:val="32"/>
        </w:rPr>
        <w:t>’</w:t>
      </w:r>
      <w:r w:rsidRPr="00894396">
        <w:rPr>
          <w:szCs w:val="32"/>
        </w:rPr>
        <w:t>est cela</w:t>
      </w:r>
      <w:r>
        <w:rPr>
          <w:szCs w:val="32"/>
        </w:rPr>
        <w:t xml:space="preserve">, </w:t>
      </w:r>
      <w:r w:rsidRPr="00894396">
        <w:rPr>
          <w:szCs w:val="32"/>
        </w:rPr>
        <w:t>tonnerre</w:t>
      </w:r>
      <w:r>
        <w:rPr>
          <w:szCs w:val="32"/>
        </w:rPr>
        <w:t xml:space="preserve"> ! </w:t>
      </w:r>
      <w:r w:rsidRPr="00894396">
        <w:rPr>
          <w:szCs w:val="32"/>
        </w:rPr>
        <w:t>J</w:t>
      </w:r>
      <w:r>
        <w:rPr>
          <w:szCs w:val="32"/>
        </w:rPr>
        <w:t>’</w:t>
      </w:r>
      <w:r w:rsidRPr="00894396">
        <w:rPr>
          <w:szCs w:val="32"/>
        </w:rPr>
        <w:t>avais oublié quelque chose que je suis venu vous dire</w:t>
      </w:r>
      <w:r>
        <w:rPr>
          <w:szCs w:val="32"/>
        </w:rPr>
        <w:t xml:space="preserve">. </w:t>
      </w:r>
      <w:r w:rsidRPr="00894396">
        <w:rPr>
          <w:szCs w:val="32"/>
        </w:rPr>
        <w:t>Non</w:t>
      </w:r>
      <w:r>
        <w:rPr>
          <w:szCs w:val="32"/>
        </w:rPr>
        <w:t xml:space="preserve">… </w:t>
      </w:r>
      <w:r w:rsidRPr="00894396">
        <w:rPr>
          <w:szCs w:val="32"/>
        </w:rPr>
        <w:t>dehors</w:t>
      </w:r>
      <w:r>
        <w:rPr>
          <w:szCs w:val="32"/>
        </w:rPr>
        <w:t xml:space="preserve">. </w:t>
      </w:r>
      <w:r w:rsidRPr="00894396">
        <w:rPr>
          <w:szCs w:val="32"/>
        </w:rPr>
        <w:t>Derrière le mur</w:t>
      </w:r>
      <w:r>
        <w:rPr>
          <w:szCs w:val="32"/>
        </w:rPr>
        <w:t xml:space="preserve">. </w:t>
      </w:r>
      <w:r w:rsidRPr="00894396">
        <w:rPr>
          <w:szCs w:val="32"/>
        </w:rPr>
        <w:t>C</w:t>
      </w:r>
      <w:r>
        <w:rPr>
          <w:szCs w:val="32"/>
        </w:rPr>
        <w:t>’</w:t>
      </w:r>
      <w:r w:rsidRPr="00894396">
        <w:rPr>
          <w:szCs w:val="32"/>
        </w:rPr>
        <w:t>est une chose trop affreuse pour la raconter dans un endroit où elle habite</w:t>
      </w:r>
      <w:r>
        <w:rPr>
          <w:szCs w:val="32"/>
        </w:rPr>
        <w:t>.</w:t>
      </w:r>
    </w:p>
    <w:p w14:paraId="6085336B" w14:textId="77777777" w:rsidR="008D6F52" w:rsidRDefault="00000000" w:rsidP="008D6F52">
      <w:pPr>
        <w:rPr>
          <w:szCs w:val="32"/>
        </w:rPr>
      </w:pPr>
      <w:r w:rsidRPr="00894396">
        <w:rPr>
          <w:szCs w:val="32"/>
        </w:rPr>
        <w:t>Le Chevalier sortit tout de suite</w:t>
      </w:r>
      <w:r w:rsidR="008D6F52">
        <w:rPr>
          <w:szCs w:val="32"/>
        </w:rPr>
        <w:t xml:space="preserve">, </w:t>
      </w:r>
      <w:r w:rsidRPr="00894396">
        <w:rPr>
          <w:szCs w:val="32"/>
        </w:rPr>
        <w:t>avec cette résignation bienveillante dont font montre certains vieillards pour les fugues de la jeunesse</w:t>
      </w:r>
      <w:r w:rsidR="008D6F52">
        <w:rPr>
          <w:szCs w:val="32"/>
        </w:rPr>
        <w:t xml:space="preserve">. </w:t>
      </w:r>
      <w:r w:rsidRPr="00894396">
        <w:rPr>
          <w:szCs w:val="32"/>
        </w:rPr>
        <w:t>Plus âgé d</w:t>
      </w:r>
      <w:r w:rsidR="008D6F52">
        <w:rPr>
          <w:szCs w:val="32"/>
        </w:rPr>
        <w:t>’</w:t>
      </w:r>
      <w:r w:rsidRPr="00894396">
        <w:rPr>
          <w:szCs w:val="32"/>
        </w:rPr>
        <w:t>un quart de siècle que le général d</w:t>
      </w:r>
      <w:r w:rsidR="008D6F52">
        <w:rPr>
          <w:szCs w:val="32"/>
        </w:rPr>
        <w:t>’</w:t>
      </w:r>
      <w:r w:rsidRPr="00894396">
        <w:rPr>
          <w:szCs w:val="32"/>
        </w:rPr>
        <w:t>Hubert</w:t>
      </w:r>
      <w:r w:rsidR="008D6F52">
        <w:rPr>
          <w:szCs w:val="32"/>
        </w:rPr>
        <w:t xml:space="preserve">, </w:t>
      </w:r>
      <w:r w:rsidRPr="00894396">
        <w:rPr>
          <w:szCs w:val="32"/>
        </w:rPr>
        <w:t>il le tenait</w:t>
      </w:r>
      <w:r w:rsidR="008D6F52">
        <w:rPr>
          <w:szCs w:val="32"/>
        </w:rPr>
        <w:t xml:space="preserve">, </w:t>
      </w:r>
      <w:r w:rsidRPr="00894396">
        <w:rPr>
          <w:szCs w:val="32"/>
        </w:rPr>
        <w:t>dans le fond de son cœur</w:t>
      </w:r>
      <w:r w:rsidR="008D6F52">
        <w:rPr>
          <w:szCs w:val="32"/>
        </w:rPr>
        <w:t xml:space="preserve">, </w:t>
      </w:r>
      <w:r w:rsidRPr="00894396">
        <w:rPr>
          <w:szCs w:val="32"/>
        </w:rPr>
        <w:t>pour un jeune amoureux assez fâcheux</w:t>
      </w:r>
      <w:r w:rsidR="008D6F52">
        <w:rPr>
          <w:szCs w:val="32"/>
        </w:rPr>
        <w:t xml:space="preserve">. </w:t>
      </w:r>
      <w:r w:rsidRPr="00894396">
        <w:rPr>
          <w:szCs w:val="32"/>
        </w:rPr>
        <w:t>Il avait bien entendu ses paroles énigmatiques</w:t>
      </w:r>
      <w:r w:rsidR="008D6F52">
        <w:rPr>
          <w:szCs w:val="32"/>
        </w:rPr>
        <w:t xml:space="preserve">, </w:t>
      </w:r>
      <w:r w:rsidRPr="00894396">
        <w:rPr>
          <w:szCs w:val="32"/>
        </w:rPr>
        <w:t>mais n</w:t>
      </w:r>
      <w:r w:rsidR="008D6F52">
        <w:rPr>
          <w:szCs w:val="32"/>
        </w:rPr>
        <w:t>’</w:t>
      </w:r>
      <w:r w:rsidRPr="00894396">
        <w:rPr>
          <w:szCs w:val="32"/>
        </w:rPr>
        <w:t>attachait pas une importance excessive à ce que peut raconter un quadragénaire si durement touché</w:t>
      </w:r>
      <w:r w:rsidR="008D6F52">
        <w:rPr>
          <w:szCs w:val="32"/>
        </w:rPr>
        <w:t xml:space="preserve">. </w:t>
      </w:r>
      <w:r w:rsidRPr="00894396">
        <w:rPr>
          <w:szCs w:val="32"/>
        </w:rPr>
        <w:t>L</w:t>
      </w:r>
      <w:r w:rsidR="008D6F52">
        <w:rPr>
          <w:szCs w:val="32"/>
        </w:rPr>
        <w:t>’</w:t>
      </w:r>
      <w:r w:rsidRPr="00894396">
        <w:rPr>
          <w:szCs w:val="32"/>
        </w:rPr>
        <w:t>état d</w:t>
      </w:r>
      <w:r w:rsidR="008D6F52">
        <w:rPr>
          <w:szCs w:val="32"/>
        </w:rPr>
        <w:t>’</w:t>
      </w:r>
      <w:r w:rsidRPr="00894396">
        <w:rPr>
          <w:szCs w:val="32"/>
        </w:rPr>
        <w:t>esprit de la génération française mûrie pendant ses années d</w:t>
      </w:r>
      <w:r w:rsidR="008D6F52">
        <w:rPr>
          <w:szCs w:val="32"/>
        </w:rPr>
        <w:t>’</w:t>
      </w:r>
      <w:r w:rsidRPr="00894396">
        <w:rPr>
          <w:szCs w:val="32"/>
        </w:rPr>
        <w:t>exil lui restait à peu près inintelligible</w:t>
      </w:r>
      <w:r w:rsidR="008D6F52">
        <w:rPr>
          <w:szCs w:val="32"/>
        </w:rPr>
        <w:t xml:space="preserve">. </w:t>
      </w:r>
      <w:r w:rsidRPr="00894396">
        <w:rPr>
          <w:szCs w:val="32"/>
        </w:rPr>
        <w:t>Les sentiments de ces gens-là avaient pour lui une absurde violence</w:t>
      </w:r>
      <w:r w:rsidR="008D6F52">
        <w:rPr>
          <w:szCs w:val="32"/>
        </w:rPr>
        <w:t xml:space="preserve">, </w:t>
      </w:r>
      <w:r w:rsidRPr="00894396">
        <w:rPr>
          <w:szCs w:val="32"/>
        </w:rPr>
        <w:t>manquaient de tact et de mesure</w:t>
      </w:r>
      <w:r w:rsidR="008D6F52">
        <w:rPr>
          <w:szCs w:val="32"/>
        </w:rPr>
        <w:t xml:space="preserve">, </w:t>
      </w:r>
      <w:r w:rsidRPr="00894396">
        <w:rPr>
          <w:szCs w:val="32"/>
        </w:rPr>
        <w:t>leur langage était inutilement exagéré</w:t>
      </w:r>
      <w:r w:rsidR="008D6F52">
        <w:rPr>
          <w:szCs w:val="32"/>
        </w:rPr>
        <w:t xml:space="preserve">. </w:t>
      </w:r>
      <w:r w:rsidRPr="00894396">
        <w:rPr>
          <w:szCs w:val="32"/>
        </w:rPr>
        <w:t>Il rejoignit tranquillement le général sur la route</w:t>
      </w:r>
      <w:r w:rsidR="008D6F52">
        <w:rPr>
          <w:szCs w:val="32"/>
        </w:rPr>
        <w:t xml:space="preserve">, </w:t>
      </w:r>
      <w:r w:rsidRPr="00894396">
        <w:rPr>
          <w:szCs w:val="32"/>
        </w:rPr>
        <w:t>et ils firent quelques pas en silence</w:t>
      </w:r>
      <w:r w:rsidR="008D6F52">
        <w:rPr>
          <w:szCs w:val="32"/>
        </w:rPr>
        <w:t xml:space="preserve"> ; </w:t>
      </w:r>
      <w:r w:rsidRPr="00894396">
        <w:rPr>
          <w:szCs w:val="32"/>
        </w:rPr>
        <w:t>d</w:t>
      </w:r>
      <w:r w:rsidR="008D6F52">
        <w:rPr>
          <w:szCs w:val="32"/>
        </w:rPr>
        <w:t>’</w:t>
      </w:r>
      <w:r w:rsidRPr="00894396">
        <w:rPr>
          <w:szCs w:val="32"/>
        </w:rPr>
        <w:t>Hubert s</w:t>
      </w:r>
      <w:r w:rsidR="008D6F52">
        <w:rPr>
          <w:szCs w:val="32"/>
        </w:rPr>
        <w:t>’</w:t>
      </w:r>
      <w:r w:rsidRPr="00894396">
        <w:rPr>
          <w:szCs w:val="32"/>
        </w:rPr>
        <w:t>efforçait de maîtriser son agitation et de retrouver le calme de sa voix</w:t>
      </w:r>
      <w:r w:rsidR="008D6F52">
        <w:rPr>
          <w:szCs w:val="32"/>
        </w:rPr>
        <w:t>.</w:t>
      </w:r>
    </w:p>
    <w:p w14:paraId="6E9B8CAD" w14:textId="77777777" w:rsidR="008D6F52" w:rsidRDefault="008D6F52" w:rsidP="008D6F52">
      <w:pPr>
        <w:rPr>
          <w:szCs w:val="32"/>
        </w:rPr>
      </w:pPr>
      <w:r>
        <w:t>— </w:t>
      </w:r>
      <w:r w:rsidRPr="00894396">
        <w:rPr>
          <w:szCs w:val="32"/>
        </w:rPr>
        <w:t>C</w:t>
      </w:r>
      <w:r>
        <w:rPr>
          <w:szCs w:val="32"/>
        </w:rPr>
        <w:t>’</w:t>
      </w:r>
      <w:r w:rsidRPr="00894396">
        <w:rPr>
          <w:szCs w:val="32"/>
        </w:rPr>
        <w:t>est parfaitement exact</w:t>
      </w:r>
      <w:r>
        <w:rPr>
          <w:szCs w:val="32"/>
        </w:rPr>
        <w:t xml:space="preserve"> ; </w:t>
      </w:r>
      <w:r w:rsidRPr="00894396">
        <w:rPr>
          <w:szCs w:val="32"/>
        </w:rPr>
        <w:t>j</w:t>
      </w:r>
      <w:r>
        <w:rPr>
          <w:szCs w:val="32"/>
        </w:rPr>
        <w:t>’</w:t>
      </w:r>
      <w:r w:rsidRPr="00894396">
        <w:rPr>
          <w:szCs w:val="32"/>
        </w:rPr>
        <w:t>avais oublié quelque chose</w:t>
      </w:r>
      <w:r>
        <w:rPr>
          <w:szCs w:val="32"/>
        </w:rPr>
        <w:t xml:space="preserve"> ; </w:t>
      </w:r>
      <w:r w:rsidRPr="00894396">
        <w:rPr>
          <w:szCs w:val="32"/>
        </w:rPr>
        <w:t>j</w:t>
      </w:r>
      <w:r>
        <w:rPr>
          <w:szCs w:val="32"/>
        </w:rPr>
        <w:t>’</w:t>
      </w:r>
      <w:r w:rsidRPr="00894396">
        <w:rPr>
          <w:szCs w:val="32"/>
        </w:rPr>
        <w:t>avais oublié</w:t>
      </w:r>
      <w:r>
        <w:rPr>
          <w:szCs w:val="32"/>
        </w:rPr>
        <w:t xml:space="preserve">, </w:t>
      </w:r>
      <w:r w:rsidRPr="00894396">
        <w:rPr>
          <w:szCs w:val="32"/>
        </w:rPr>
        <w:t>jusqu</w:t>
      </w:r>
      <w:r>
        <w:rPr>
          <w:szCs w:val="32"/>
        </w:rPr>
        <w:t>’</w:t>
      </w:r>
      <w:r w:rsidRPr="00894396">
        <w:rPr>
          <w:szCs w:val="32"/>
        </w:rPr>
        <w:t>à l</w:t>
      </w:r>
      <w:r>
        <w:rPr>
          <w:szCs w:val="32"/>
        </w:rPr>
        <w:t>’</w:t>
      </w:r>
      <w:r w:rsidRPr="00894396">
        <w:rPr>
          <w:szCs w:val="32"/>
        </w:rPr>
        <w:t>heure dernière</w:t>
      </w:r>
      <w:r>
        <w:rPr>
          <w:szCs w:val="32"/>
        </w:rPr>
        <w:t xml:space="preserve">, </w:t>
      </w:r>
      <w:r w:rsidRPr="00894396">
        <w:rPr>
          <w:szCs w:val="32"/>
        </w:rPr>
        <w:t>que j</w:t>
      </w:r>
      <w:r>
        <w:rPr>
          <w:szCs w:val="32"/>
        </w:rPr>
        <w:t>’</w:t>
      </w:r>
      <w:r w:rsidRPr="00894396">
        <w:rPr>
          <w:szCs w:val="32"/>
        </w:rPr>
        <w:t xml:space="preserve">avais une </w:t>
      </w:r>
      <w:r w:rsidRPr="00894396">
        <w:rPr>
          <w:szCs w:val="32"/>
        </w:rPr>
        <w:lastRenderedPageBreak/>
        <w:t>affaire d</w:t>
      </w:r>
      <w:r>
        <w:rPr>
          <w:szCs w:val="32"/>
        </w:rPr>
        <w:t>’</w:t>
      </w:r>
      <w:r w:rsidRPr="00894396">
        <w:rPr>
          <w:szCs w:val="32"/>
        </w:rPr>
        <w:t>honneur urgente sur les bras</w:t>
      </w:r>
      <w:r>
        <w:rPr>
          <w:szCs w:val="32"/>
        </w:rPr>
        <w:t xml:space="preserve">. </w:t>
      </w:r>
      <w:r w:rsidRPr="00894396">
        <w:rPr>
          <w:szCs w:val="32"/>
        </w:rPr>
        <w:t>C</w:t>
      </w:r>
      <w:r>
        <w:rPr>
          <w:szCs w:val="32"/>
        </w:rPr>
        <w:t>’</w:t>
      </w:r>
      <w:r w:rsidRPr="00894396">
        <w:rPr>
          <w:szCs w:val="32"/>
        </w:rPr>
        <w:t>est incroyable</w:t>
      </w:r>
      <w:r>
        <w:rPr>
          <w:szCs w:val="32"/>
        </w:rPr>
        <w:t xml:space="preserve">, </w:t>
      </w:r>
      <w:r w:rsidRPr="00894396">
        <w:rPr>
          <w:szCs w:val="32"/>
        </w:rPr>
        <w:t>mais c</w:t>
      </w:r>
      <w:r>
        <w:rPr>
          <w:szCs w:val="32"/>
        </w:rPr>
        <w:t>’</w:t>
      </w:r>
      <w:r w:rsidRPr="00894396">
        <w:rPr>
          <w:szCs w:val="32"/>
        </w:rPr>
        <w:t>est vrai</w:t>
      </w:r>
      <w:r>
        <w:rPr>
          <w:szCs w:val="32"/>
        </w:rPr>
        <w:t>.</w:t>
      </w:r>
    </w:p>
    <w:p w14:paraId="620BC766" w14:textId="77777777" w:rsidR="008D6F52" w:rsidRDefault="00000000" w:rsidP="008D6F52">
      <w:pPr>
        <w:rPr>
          <w:szCs w:val="32"/>
        </w:rPr>
      </w:pPr>
      <w:r w:rsidRPr="00894396">
        <w:rPr>
          <w:szCs w:val="32"/>
        </w:rPr>
        <w:t>Il y eut un instant de profond silence</w:t>
      </w:r>
      <w:r w:rsidR="008D6F52">
        <w:rPr>
          <w:szCs w:val="32"/>
        </w:rPr>
        <w:t xml:space="preserve">. </w:t>
      </w:r>
      <w:r w:rsidRPr="00894396">
        <w:rPr>
          <w:szCs w:val="32"/>
        </w:rPr>
        <w:t>Puis dans la paix vespérale de la campagne</w:t>
      </w:r>
      <w:r w:rsidR="008D6F52">
        <w:rPr>
          <w:szCs w:val="32"/>
        </w:rPr>
        <w:t xml:space="preserve">, </w:t>
      </w:r>
      <w:r w:rsidRPr="00894396">
        <w:rPr>
          <w:szCs w:val="32"/>
        </w:rPr>
        <w:t>la vieille voix claire du chevalier s</w:t>
      </w:r>
      <w:r w:rsidR="008D6F52">
        <w:rPr>
          <w:szCs w:val="32"/>
        </w:rPr>
        <w:t>’</w:t>
      </w:r>
      <w:r w:rsidRPr="00894396">
        <w:rPr>
          <w:szCs w:val="32"/>
        </w:rPr>
        <w:t>éleva</w:t>
      </w:r>
      <w:r w:rsidR="008D6F52">
        <w:rPr>
          <w:szCs w:val="32"/>
        </w:rPr>
        <w:t xml:space="preserve">, </w:t>
      </w:r>
      <w:r w:rsidRPr="00894396">
        <w:rPr>
          <w:szCs w:val="32"/>
        </w:rPr>
        <w:t>légèrement chevrotante</w:t>
      </w:r>
      <w:r w:rsidR="008D6F52">
        <w:rPr>
          <w:szCs w:val="32"/>
        </w:rPr>
        <w:t> :</w:t>
      </w:r>
    </w:p>
    <w:p w14:paraId="4A35BDFD" w14:textId="77777777" w:rsidR="008D6F52" w:rsidRDefault="008D6F52" w:rsidP="008D6F52">
      <w:pPr>
        <w:rPr>
          <w:szCs w:val="32"/>
        </w:rPr>
      </w:pPr>
      <w:r>
        <w:t>— </w:t>
      </w:r>
      <w:r w:rsidRPr="00894396">
        <w:rPr>
          <w:szCs w:val="32"/>
        </w:rPr>
        <w:t>Monsieur</w:t>
      </w:r>
      <w:r>
        <w:rPr>
          <w:szCs w:val="32"/>
        </w:rPr>
        <w:t xml:space="preserve">, </w:t>
      </w:r>
      <w:r w:rsidRPr="00894396">
        <w:rPr>
          <w:szCs w:val="32"/>
        </w:rPr>
        <w:t>c</w:t>
      </w:r>
      <w:r>
        <w:rPr>
          <w:szCs w:val="32"/>
        </w:rPr>
        <w:t>’</w:t>
      </w:r>
      <w:r w:rsidRPr="00894396">
        <w:rPr>
          <w:szCs w:val="32"/>
        </w:rPr>
        <w:t>est une indignité</w:t>
      </w:r>
      <w:r>
        <w:rPr>
          <w:szCs w:val="32"/>
        </w:rPr>
        <w:t> !</w:t>
      </w:r>
    </w:p>
    <w:p w14:paraId="7A4987C7" w14:textId="77777777" w:rsidR="008D6F52" w:rsidRDefault="00000000" w:rsidP="008D6F52">
      <w:pPr>
        <w:rPr>
          <w:szCs w:val="32"/>
        </w:rPr>
      </w:pPr>
      <w:r w:rsidRPr="00894396">
        <w:rPr>
          <w:szCs w:val="32"/>
        </w:rPr>
        <w:t>Telle fut sa première pensée</w:t>
      </w:r>
      <w:r w:rsidR="008D6F52">
        <w:rPr>
          <w:szCs w:val="32"/>
        </w:rPr>
        <w:t xml:space="preserve">. </w:t>
      </w:r>
      <w:r w:rsidRPr="00894396">
        <w:rPr>
          <w:szCs w:val="32"/>
        </w:rPr>
        <w:t>L</w:t>
      </w:r>
      <w:r w:rsidR="008D6F52">
        <w:rPr>
          <w:szCs w:val="32"/>
        </w:rPr>
        <w:t>’</w:t>
      </w:r>
      <w:r w:rsidRPr="00894396">
        <w:rPr>
          <w:szCs w:val="32"/>
        </w:rPr>
        <w:t>enfant née pendant son exil</w:t>
      </w:r>
      <w:r w:rsidR="008D6F52">
        <w:rPr>
          <w:szCs w:val="32"/>
        </w:rPr>
        <w:t xml:space="preserve">, </w:t>
      </w:r>
      <w:r w:rsidRPr="00894396">
        <w:rPr>
          <w:szCs w:val="32"/>
        </w:rPr>
        <w:t>la fille posthume de son pauvre frère</w:t>
      </w:r>
      <w:r w:rsidR="008D6F52">
        <w:rPr>
          <w:szCs w:val="32"/>
        </w:rPr>
        <w:t xml:space="preserve">, </w:t>
      </w:r>
      <w:r w:rsidRPr="00894396">
        <w:rPr>
          <w:szCs w:val="32"/>
        </w:rPr>
        <w:t>assassiné par une bande de Jacobins</w:t>
      </w:r>
      <w:r w:rsidR="008D6F52">
        <w:rPr>
          <w:szCs w:val="32"/>
        </w:rPr>
        <w:t xml:space="preserve">, </w:t>
      </w:r>
      <w:r w:rsidRPr="00894396">
        <w:rPr>
          <w:szCs w:val="32"/>
        </w:rPr>
        <w:t>était devenue</w:t>
      </w:r>
      <w:r w:rsidR="008D6F52">
        <w:rPr>
          <w:szCs w:val="32"/>
        </w:rPr>
        <w:t xml:space="preserve">, </w:t>
      </w:r>
      <w:r w:rsidRPr="00894396">
        <w:rPr>
          <w:szCs w:val="32"/>
        </w:rPr>
        <w:t>depuis son retour</w:t>
      </w:r>
      <w:r w:rsidR="008D6F52">
        <w:rPr>
          <w:szCs w:val="32"/>
        </w:rPr>
        <w:t xml:space="preserve">, </w:t>
      </w:r>
      <w:r w:rsidRPr="00894396">
        <w:rPr>
          <w:szCs w:val="32"/>
        </w:rPr>
        <w:t>très chère à son vieux cœur</w:t>
      </w:r>
      <w:r w:rsidR="008D6F52">
        <w:rPr>
          <w:szCs w:val="32"/>
        </w:rPr>
        <w:t xml:space="preserve">, </w:t>
      </w:r>
      <w:r w:rsidRPr="00894396">
        <w:rPr>
          <w:szCs w:val="32"/>
        </w:rPr>
        <w:t>qui n</w:t>
      </w:r>
      <w:r w:rsidR="008D6F52">
        <w:rPr>
          <w:szCs w:val="32"/>
        </w:rPr>
        <w:t>’</w:t>
      </w:r>
      <w:r w:rsidRPr="00894396">
        <w:rPr>
          <w:szCs w:val="32"/>
        </w:rPr>
        <w:t>avait vécu tant d</w:t>
      </w:r>
      <w:r w:rsidR="008D6F52">
        <w:rPr>
          <w:szCs w:val="32"/>
        </w:rPr>
        <w:t>’</w:t>
      </w:r>
      <w:r w:rsidRPr="00894396">
        <w:rPr>
          <w:szCs w:val="32"/>
        </w:rPr>
        <w:t>années que des souvenirs d</w:t>
      </w:r>
      <w:r w:rsidR="008D6F52">
        <w:rPr>
          <w:szCs w:val="32"/>
        </w:rPr>
        <w:t>’</w:t>
      </w:r>
      <w:r w:rsidRPr="00894396">
        <w:rPr>
          <w:szCs w:val="32"/>
        </w:rPr>
        <w:t>anciennes tendresses</w:t>
      </w:r>
      <w:r w:rsidR="008D6F52">
        <w:rPr>
          <w:szCs w:val="32"/>
        </w:rPr>
        <w:t>.</w:t>
      </w:r>
    </w:p>
    <w:p w14:paraId="5C178DAC" w14:textId="77777777" w:rsidR="008D6F52" w:rsidRDefault="008D6F52" w:rsidP="008D6F52">
      <w:pPr>
        <w:rPr>
          <w:szCs w:val="32"/>
        </w:rPr>
      </w:pPr>
      <w:r>
        <w:t>— </w:t>
      </w:r>
      <w:r w:rsidRPr="00894396">
        <w:rPr>
          <w:szCs w:val="32"/>
        </w:rPr>
        <w:t>C</w:t>
      </w:r>
      <w:r>
        <w:rPr>
          <w:szCs w:val="32"/>
        </w:rPr>
        <w:t>’</w:t>
      </w:r>
      <w:r w:rsidRPr="00894396">
        <w:rPr>
          <w:szCs w:val="32"/>
        </w:rPr>
        <w:t>est une chose inconcevable</w:t>
      </w:r>
      <w:r>
        <w:rPr>
          <w:szCs w:val="32"/>
        </w:rPr>
        <w:t xml:space="preserve">, </w:t>
      </w:r>
      <w:r w:rsidRPr="00894396">
        <w:rPr>
          <w:szCs w:val="32"/>
        </w:rPr>
        <w:t>vous savez</w:t>
      </w:r>
      <w:r>
        <w:rPr>
          <w:szCs w:val="32"/>
        </w:rPr>
        <w:t xml:space="preserve"> ! </w:t>
      </w:r>
      <w:r w:rsidRPr="00894396">
        <w:rPr>
          <w:szCs w:val="32"/>
        </w:rPr>
        <w:t>Un homme règle les affaires de ce genre</w:t>
      </w:r>
      <w:r>
        <w:rPr>
          <w:szCs w:val="32"/>
        </w:rPr>
        <w:t xml:space="preserve">, </w:t>
      </w:r>
      <w:r w:rsidRPr="00894396">
        <w:rPr>
          <w:szCs w:val="32"/>
        </w:rPr>
        <w:t>avant de demander la main d</w:t>
      </w:r>
      <w:r>
        <w:rPr>
          <w:szCs w:val="32"/>
        </w:rPr>
        <w:t>’</w:t>
      </w:r>
      <w:r w:rsidRPr="00894396">
        <w:rPr>
          <w:szCs w:val="32"/>
        </w:rPr>
        <w:t>une jeune fille</w:t>
      </w:r>
      <w:r>
        <w:rPr>
          <w:szCs w:val="32"/>
        </w:rPr>
        <w:t xml:space="preserve">. </w:t>
      </w:r>
      <w:r w:rsidRPr="00894396">
        <w:rPr>
          <w:szCs w:val="32"/>
        </w:rPr>
        <w:t>Eh</w:t>
      </w:r>
      <w:r>
        <w:rPr>
          <w:szCs w:val="32"/>
        </w:rPr>
        <w:t xml:space="preserve"> ! </w:t>
      </w:r>
      <w:r w:rsidRPr="00894396">
        <w:rPr>
          <w:szCs w:val="32"/>
        </w:rPr>
        <w:t>si vous aviez oublié votre histoire dix jours de plus</w:t>
      </w:r>
      <w:r>
        <w:rPr>
          <w:szCs w:val="32"/>
        </w:rPr>
        <w:t xml:space="preserve">, </w:t>
      </w:r>
      <w:r w:rsidRPr="00894396">
        <w:rPr>
          <w:szCs w:val="32"/>
        </w:rPr>
        <w:t>vous auriez été marié avant que la mémoire ne vous fût revenue</w:t>
      </w:r>
      <w:r>
        <w:rPr>
          <w:szCs w:val="32"/>
        </w:rPr>
        <w:t xml:space="preserve">. </w:t>
      </w:r>
      <w:r w:rsidRPr="00894396">
        <w:rPr>
          <w:szCs w:val="32"/>
        </w:rPr>
        <w:t>De mon temps les hommes n</w:t>
      </w:r>
      <w:r>
        <w:rPr>
          <w:szCs w:val="32"/>
        </w:rPr>
        <w:t>’</w:t>
      </w:r>
      <w:r w:rsidRPr="00894396">
        <w:rPr>
          <w:szCs w:val="32"/>
        </w:rPr>
        <w:t>oubliaient ni de telles obligations</w:t>
      </w:r>
      <w:r>
        <w:rPr>
          <w:szCs w:val="32"/>
        </w:rPr>
        <w:t xml:space="preserve">, </w:t>
      </w:r>
      <w:r w:rsidRPr="00894396">
        <w:rPr>
          <w:szCs w:val="32"/>
        </w:rPr>
        <w:t>ni le respect dû aux sentiments d</w:t>
      </w:r>
      <w:r>
        <w:rPr>
          <w:szCs w:val="32"/>
        </w:rPr>
        <w:t>’</w:t>
      </w:r>
      <w:r w:rsidRPr="00894396">
        <w:rPr>
          <w:szCs w:val="32"/>
        </w:rPr>
        <w:t>une enfant innocente</w:t>
      </w:r>
      <w:r>
        <w:rPr>
          <w:szCs w:val="32"/>
        </w:rPr>
        <w:t xml:space="preserve">. </w:t>
      </w:r>
      <w:r w:rsidRPr="00894396">
        <w:rPr>
          <w:szCs w:val="32"/>
        </w:rPr>
        <w:t>Si je ne les respectais pas moi-même</w:t>
      </w:r>
      <w:r>
        <w:rPr>
          <w:szCs w:val="32"/>
        </w:rPr>
        <w:t xml:space="preserve">, </w:t>
      </w:r>
      <w:r w:rsidRPr="00894396">
        <w:rPr>
          <w:szCs w:val="32"/>
        </w:rPr>
        <w:t>je qualifierais votre conduite d</w:t>
      </w:r>
      <w:r>
        <w:rPr>
          <w:szCs w:val="32"/>
        </w:rPr>
        <w:t>’</w:t>
      </w:r>
      <w:r w:rsidRPr="00894396">
        <w:rPr>
          <w:szCs w:val="32"/>
        </w:rPr>
        <w:t>une façon qui ne vous plairait guère</w:t>
      </w:r>
      <w:r>
        <w:rPr>
          <w:szCs w:val="32"/>
        </w:rPr>
        <w:t>.</w:t>
      </w:r>
    </w:p>
    <w:p w14:paraId="1BA87219" w14:textId="77777777" w:rsidR="008D6F52" w:rsidRDefault="00000000" w:rsidP="008D6F52">
      <w:pPr>
        <w:rPr>
          <w:szCs w:val="32"/>
        </w:rPr>
      </w:pPr>
      <w:r w:rsidRPr="00894396">
        <w:rPr>
          <w:szCs w:val="32"/>
        </w:rPr>
        <w:t>Le général d</w:t>
      </w:r>
      <w:r w:rsidR="008D6F52">
        <w:rPr>
          <w:szCs w:val="32"/>
        </w:rPr>
        <w:t>’</w:t>
      </w:r>
      <w:r w:rsidRPr="00894396">
        <w:rPr>
          <w:szCs w:val="32"/>
        </w:rPr>
        <w:t>Hubert laissa échapper un gémissement</w:t>
      </w:r>
      <w:r w:rsidR="008D6F52">
        <w:rPr>
          <w:szCs w:val="32"/>
        </w:rPr>
        <w:t> :</w:t>
      </w:r>
    </w:p>
    <w:p w14:paraId="05364BD0" w14:textId="77777777" w:rsidR="008D6F52" w:rsidRDefault="008D6F52" w:rsidP="008D6F52">
      <w:pPr>
        <w:rPr>
          <w:szCs w:val="32"/>
        </w:rPr>
      </w:pPr>
      <w:r>
        <w:t>— </w:t>
      </w:r>
      <w:r w:rsidRPr="00894396">
        <w:rPr>
          <w:szCs w:val="32"/>
        </w:rPr>
        <w:t>Que cette considération ne vous retienne pas</w:t>
      </w:r>
      <w:r>
        <w:rPr>
          <w:szCs w:val="32"/>
        </w:rPr>
        <w:t xml:space="preserve">. </w:t>
      </w:r>
      <w:r w:rsidRPr="00894396">
        <w:rPr>
          <w:szCs w:val="32"/>
        </w:rPr>
        <w:t>Vous ne courez pas grand risque de l</w:t>
      </w:r>
      <w:r>
        <w:rPr>
          <w:szCs w:val="32"/>
        </w:rPr>
        <w:t>’</w:t>
      </w:r>
      <w:r w:rsidRPr="00894396">
        <w:rPr>
          <w:szCs w:val="32"/>
        </w:rPr>
        <w:t>offenser mortellement</w:t>
      </w:r>
      <w:r>
        <w:rPr>
          <w:szCs w:val="32"/>
        </w:rPr>
        <w:t>.</w:t>
      </w:r>
    </w:p>
    <w:p w14:paraId="1C945447" w14:textId="77777777" w:rsidR="008D6F52" w:rsidRDefault="00000000" w:rsidP="008D6F52">
      <w:pPr>
        <w:rPr>
          <w:szCs w:val="32"/>
        </w:rPr>
      </w:pPr>
      <w:r w:rsidRPr="00894396">
        <w:rPr>
          <w:szCs w:val="32"/>
        </w:rPr>
        <w:t>Le vieillard ne faisait pas attention à cette ineptie d</w:t>
      </w:r>
      <w:r w:rsidR="008D6F52">
        <w:rPr>
          <w:szCs w:val="32"/>
        </w:rPr>
        <w:t>’</w:t>
      </w:r>
      <w:r w:rsidRPr="00894396">
        <w:rPr>
          <w:szCs w:val="32"/>
        </w:rPr>
        <w:t>amoureux</w:t>
      </w:r>
      <w:r w:rsidR="008D6F52">
        <w:rPr>
          <w:szCs w:val="32"/>
        </w:rPr>
        <w:t xml:space="preserve">. </w:t>
      </w:r>
      <w:r w:rsidRPr="00894396">
        <w:rPr>
          <w:szCs w:val="32"/>
        </w:rPr>
        <w:t>Peut-être ne l</w:t>
      </w:r>
      <w:r w:rsidR="008D6F52">
        <w:rPr>
          <w:szCs w:val="32"/>
        </w:rPr>
        <w:t>’</w:t>
      </w:r>
      <w:r w:rsidRPr="00894396">
        <w:rPr>
          <w:szCs w:val="32"/>
        </w:rPr>
        <w:t>entendit-il même pas</w:t>
      </w:r>
      <w:r w:rsidR="008D6F52">
        <w:rPr>
          <w:szCs w:val="32"/>
        </w:rPr>
        <w:t>.</w:t>
      </w:r>
    </w:p>
    <w:p w14:paraId="08407461" w14:textId="77777777" w:rsidR="008D6F52" w:rsidRDefault="008D6F52" w:rsidP="008D6F52">
      <w:pPr>
        <w:rPr>
          <w:szCs w:val="32"/>
        </w:rPr>
      </w:pPr>
      <w:r>
        <w:t>— </w:t>
      </w:r>
      <w:r w:rsidRPr="00894396">
        <w:rPr>
          <w:szCs w:val="32"/>
        </w:rPr>
        <w:t>De quoi s</w:t>
      </w:r>
      <w:r>
        <w:rPr>
          <w:szCs w:val="32"/>
        </w:rPr>
        <w:t>’</w:t>
      </w:r>
      <w:r w:rsidRPr="00894396">
        <w:rPr>
          <w:szCs w:val="32"/>
        </w:rPr>
        <w:t>agit-il</w:t>
      </w:r>
      <w:r>
        <w:rPr>
          <w:szCs w:val="32"/>
        </w:rPr>
        <w:t xml:space="preserve"> ? </w:t>
      </w:r>
      <w:r w:rsidRPr="00894396">
        <w:rPr>
          <w:szCs w:val="32"/>
        </w:rPr>
        <w:t>demanda-t-il</w:t>
      </w:r>
      <w:r>
        <w:rPr>
          <w:szCs w:val="32"/>
        </w:rPr>
        <w:t xml:space="preserve">. </w:t>
      </w:r>
      <w:r w:rsidRPr="00894396">
        <w:rPr>
          <w:szCs w:val="32"/>
        </w:rPr>
        <w:t>Quelle est la nature de cette</w:t>
      </w:r>
      <w:r>
        <w:rPr>
          <w:szCs w:val="32"/>
        </w:rPr>
        <w:t>…</w:t>
      </w:r>
    </w:p>
    <w:p w14:paraId="1C539CB9" w14:textId="77777777" w:rsidR="008D6F52" w:rsidRDefault="008D6F52" w:rsidP="008D6F52">
      <w:pPr>
        <w:rPr>
          <w:szCs w:val="32"/>
        </w:rPr>
      </w:pPr>
      <w:r>
        <w:lastRenderedPageBreak/>
        <w:t>— </w:t>
      </w:r>
      <w:r w:rsidRPr="00894396">
        <w:rPr>
          <w:szCs w:val="32"/>
        </w:rPr>
        <w:t>Dites de cette folie de jeunesse</w:t>
      </w:r>
      <w:r>
        <w:rPr>
          <w:szCs w:val="32"/>
        </w:rPr>
        <w:t xml:space="preserve">, </w:t>
      </w:r>
      <w:r w:rsidRPr="00894396">
        <w:rPr>
          <w:szCs w:val="32"/>
        </w:rPr>
        <w:t>monsieur le Chevalier</w:t>
      </w:r>
      <w:r>
        <w:rPr>
          <w:szCs w:val="32"/>
        </w:rPr>
        <w:t xml:space="preserve">. </w:t>
      </w:r>
      <w:r w:rsidRPr="00894396">
        <w:rPr>
          <w:szCs w:val="32"/>
        </w:rPr>
        <w:t>C</w:t>
      </w:r>
      <w:r>
        <w:rPr>
          <w:szCs w:val="32"/>
        </w:rPr>
        <w:t>’</w:t>
      </w:r>
      <w:r w:rsidRPr="00894396">
        <w:rPr>
          <w:szCs w:val="32"/>
        </w:rPr>
        <w:t>est le résultat incroyable</w:t>
      </w:r>
      <w:r>
        <w:rPr>
          <w:szCs w:val="32"/>
        </w:rPr>
        <w:t xml:space="preserve">, </w:t>
      </w:r>
      <w:r w:rsidRPr="00894396">
        <w:rPr>
          <w:szCs w:val="32"/>
        </w:rPr>
        <w:t>inconcevable de</w:t>
      </w:r>
      <w:r>
        <w:rPr>
          <w:szCs w:val="32"/>
        </w:rPr>
        <w:t xml:space="preserve">… </w:t>
      </w:r>
      <w:r w:rsidRPr="00894396">
        <w:rPr>
          <w:szCs w:val="32"/>
        </w:rPr>
        <w:t>Il s</w:t>
      </w:r>
      <w:r>
        <w:rPr>
          <w:szCs w:val="32"/>
        </w:rPr>
        <w:t>’</w:t>
      </w:r>
      <w:r w:rsidRPr="00894396">
        <w:rPr>
          <w:szCs w:val="32"/>
        </w:rPr>
        <w:t>arrêta court</w:t>
      </w:r>
      <w:r>
        <w:rPr>
          <w:szCs w:val="32"/>
        </w:rPr>
        <w:t xml:space="preserve">. </w:t>
      </w:r>
      <w:r w:rsidRPr="00894396">
        <w:rPr>
          <w:szCs w:val="32"/>
        </w:rPr>
        <w:t>Il ne voudra jamais me croire</w:t>
      </w:r>
      <w:r>
        <w:rPr>
          <w:szCs w:val="32"/>
        </w:rPr>
        <w:t xml:space="preserve">, </w:t>
      </w:r>
      <w:r w:rsidRPr="00894396">
        <w:rPr>
          <w:szCs w:val="32"/>
        </w:rPr>
        <w:t>se dit-il</w:t>
      </w:r>
      <w:r>
        <w:rPr>
          <w:szCs w:val="32"/>
        </w:rPr>
        <w:t xml:space="preserve">. </w:t>
      </w:r>
      <w:r w:rsidRPr="00894396">
        <w:rPr>
          <w:szCs w:val="32"/>
        </w:rPr>
        <w:t>Il va penser que je le prends pour un imbécile</w:t>
      </w:r>
      <w:r>
        <w:rPr>
          <w:szCs w:val="32"/>
        </w:rPr>
        <w:t xml:space="preserve">, </w:t>
      </w:r>
      <w:r w:rsidRPr="00894396">
        <w:rPr>
          <w:szCs w:val="32"/>
        </w:rPr>
        <w:t>et se jugera offensé</w:t>
      </w:r>
      <w:r>
        <w:rPr>
          <w:szCs w:val="32"/>
        </w:rPr>
        <w:t xml:space="preserve">. </w:t>
      </w:r>
      <w:r w:rsidRPr="00894396">
        <w:rPr>
          <w:szCs w:val="32"/>
        </w:rPr>
        <w:t>D</w:t>
      </w:r>
      <w:r>
        <w:rPr>
          <w:szCs w:val="32"/>
        </w:rPr>
        <w:t>’</w:t>
      </w:r>
      <w:r w:rsidRPr="00894396">
        <w:rPr>
          <w:szCs w:val="32"/>
        </w:rPr>
        <w:t>Hubert reprit</w:t>
      </w:r>
      <w:r>
        <w:rPr>
          <w:szCs w:val="32"/>
        </w:rPr>
        <w:t xml:space="preserve"> : </w:t>
      </w:r>
      <w:r w:rsidRPr="00894396">
        <w:rPr>
          <w:szCs w:val="32"/>
        </w:rPr>
        <w:t>Oui</w:t>
      </w:r>
      <w:r>
        <w:rPr>
          <w:szCs w:val="32"/>
        </w:rPr>
        <w:t xml:space="preserve">, </w:t>
      </w:r>
      <w:r w:rsidRPr="00894396">
        <w:rPr>
          <w:szCs w:val="32"/>
        </w:rPr>
        <w:t>née d</w:t>
      </w:r>
      <w:r>
        <w:rPr>
          <w:szCs w:val="32"/>
        </w:rPr>
        <w:t>’</w:t>
      </w:r>
      <w:r w:rsidRPr="00894396">
        <w:rPr>
          <w:szCs w:val="32"/>
        </w:rPr>
        <w:t>une folie de jeunesse</w:t>
      </w:r>
      <w:r>
        <w:rPr>
          <w:szCs w:val="32"/>
        </w:rPr>
        <w:t xml:space="preserve">, </w:t>
      </w:r>
      <w:r w:rsidRPr="00894396">
        <w:rPr>
          <w:szCs w:val="32"/>
        </w:rPr>
        <w:t>elle est devenue</w:t>
      </w:r>
      <w:r>
        <w:rPr>
          <w:szCs w:val="32"/>
        </w:rPr>
        <w:t>…</w:t>
      </w:r>
    </w:p>
    <w:p w14:paraId="584BE9AB" w14:textId="77777777" w:rsidR="008D6F52" w:rsidRDefault="008D6F52" w:rsidP="008D6F52">
      <w:pPr>
        <w:rPr>
          <w:szCs w:val="32"/>
        </w:rPr>
      </w:pPr>
      <w:r>
        <w:t>— </w:t>
      </w:r>
      <w:r w:rsidRPr="00894396">
        <w:rPr>
          <w:szCs w:val="32"/>
        </w:rPr>
        <w:t>Eh bien</w:t>
      </w:r>
      <w:r>
        <w:rPr>
          <w:szCs w:val="32"/>
        </w:rPr>
        <w:t xml:space="preserve">, </w:t>
      </w:r>
      <w:r w:rsidRPr="00894396">
        <w:rPr>
          <w:szCs w:val="32"/>
        </w:rPr>
        <w:t>il faut arranger les choses</w:t>
      </w:r>
      <w:r>
        <w:rPr>
          <w:szCs w:val="32"/>
        </w:rPr>
        <w:t xml:space="preserve">, </w:t>
      </w:r>
      <w:r w:rsidRPr="00894396">
        <w:rPr>
          <w:szCs w:val="32"/>
        </w:rPr>
        <w:t>interrompit le chevalier</w:t>
      </w:r>
      <w:r>
        <w:rPr>
          <w:szCs w:val="32"/>
        </w:rPr>
        <w:t>.</w:t>
      </w:r>
    </w:p>
    <w:p w14:paraId="6378B845" w14:textId="77777777" w:rsidR="008D6F52" w:rsidRDefault="008D6F52" w:rsidP="008D6F52">
      <w:pPr>
        <w:rPr>
          <w:szCs w:val="32"/>
        </w:rPr>
      </w:pPr>
      <w:r>
        <w:t>— </w:t>
      </w:r>
      <w:r w:rsidRPr="00894396">
        <w:rPr>
          <w:szCs w:val="32"/>
        </w:rPr>
        <w:t>Arranger</w:t>
      </w:r>
      <w:r>
        <w:rPr>
          <w:szCs w:val="32"/>
        </w:rPr>
        <w:t> ?</w:t>
      </w:r>
    </w:p>
    <w:p w14:paraId="693F1134" w14:textId="77777777" w:rsidR="008D6F52" w:rsidRDefault="008D6F52" w:rsidP="008D6F52">
      <w:pPr>
        <w:rPr>
          <w:szCs w:val="32"/>
        </w:rPr>
      </w:pPr>
      <w:r>
        <w:t>— </w:t>
      </w:r>
      <w:r w:rsidRPr="00894396">
        <w:rPr>
          <w:szCs w:val="32"/>
        </w:rPr>
        <w:t>Oui</w:t>
      </w:r>
      <w:r>
        <w:rPr>
          <w:szCs w:val="32"/>
        </w:rPr>
        <w:t xml:space="preserve">, </w:t>
      </w:r>
      <w:proofErr w:type="spellStart"/>
      <w:r w:rsidRPr="00894396">
        <w:rPr>
          <w:szCs w:val="32"/>
        </w:rPr>
        <w:t>dût-il</w:t>
      </w:r>
      <w:proofErr w:type="spellEnd"/>
      <w:r w:rsidRPr="00894396">
        <w:rPr>
          <w:szCs w:val="32"/>
        </w:rPr>
        <w:t xml:space="preserve"> en coûter à votre amour-propre</w:t>
      </w:r>
      <w:r>
        <w:rPr>
          <w:szCs w:val="32"/>
        </w:rPr>
        <w:t xml:space="preserve">. </w:t>
      </w:r>
      <w:r w:rsidRPr="00894396">
        <w:rPr>
          <w:szCs w:val="32"/>
        </w:rPr>
        <w:t>Vous auriez dû vous rappeler que vous étiez fiancé</w:t>
      </w:r>
      <w:r>
        <w:rPr>
          <w:szCs w:val="32"/>
        </w:rPr>
        <w:t xml:space="preserve">. </w:t>
      </w:r>
      <w:r w:rsidRPr="00894396">
        <w:rPr>
          <w:szCs w:val="32"/>
        </w:rPr>
        <w:t>Vous l</w:t>
      </w:r>
      <w:r>
        <w:rPr>
          <w:szCs w:val="32"/>
        </w:rPr>
        <w:t>’</w:t>
      </w:r>
      <w:r w:rsidRPr="00894396">
        <w:rPr>
          <w:szCs w:val="32"/>
        </w:rPr>
        <w:t>avez oublié aussi</w:t>
      </w:r>
      <w:r>
        <w:rPr>
          <w:szCs w:val="32"/>
        </w:rPr>
        <w:t xml:space="preserve">, </w:t>
      </w:r>
      <w:r w:rsidRPr="00894396">
        <w:rPr>
          <w:szCs w:val="32"/>
        </w:rPr>
        <w:t>sans doute</w:t>
      </w:r>
      <w:r>
        <w:rPr>
          <w:szCs w:val="32"/>
        </w:rPr>
        <w:t xml:space="preserve">. </w:t>
      </w:r>
      <w:r w:rsidRPr="00894396">
        <w:rPr>
          <w:szCs w:val="32"/>
        </w:rPr>
        <w:t>Et voilà que vous oubliez votre querelle</w:t>
      </w:r>
      <w:r>
        <w:rPr>
          <w:szCs w:val="32"/>
        </w:rPr>
        <w:t xml:space="preserve">. </w:t>
      </w:r>
      <w:r w:rsidRPr="00894396">
        <w:rPr>
          <w:szCs w:val="32"/>
        </w:rPr>
        <w:t>C</w:t>
      </w:r>
      <w:r>
        <w:rPr>
          <w:szCs w:val="32"/>
        </w:rPr>
        <w:t>’</w:t>
      </w:r>
      <w:r w:rsidRPr="00894396">
        <w:rPr>
          <w:szCs w:val="32"/>
        </w:rPr>
        <w:t>est le plus déplorable exemple de légèreté dont j</w:t>
      </w:r>
      <w:r>
        <w:rPr>
          <w:szCs w:val="32"/>
        </w:rPr>
        <w:t>’</w:t>
      </w:r>
      <w:r w:rsidRPr="00894396">
        <w:rPr>
          <w:szCs w:val="32"/>
        </w:rPr>
        <w:t>aie jamais entendu parler</w:t>
      </w:r>
      <w:r>
        <w:rPr>
          <w:szCs w:val="32"/>
        </w:rPr>
        <w:t>.</w:t>
      </w:r>
    </w:p>
    <w:p w14:paraId="67C90E49" w14:textId="77777777" w:rsidR="008D6F52" w:rsidRDefault="008D6F52" w:rsidP="008D6F52">
      <w:pPr>
        <w:rPr>
          <w:szCs w:val="32"/>
        </w:rPr>
      </w:pPr>
      <w:r>
        <w:t>— </w:t>
      </w:r>
      <w:r w:rsidRPr="00894396">
        <w:rPr>
          <w:szCs w:val="32"/>
        </w:rPr>
        <w:t>Grands dieux</w:t>
      </w:r>
      <w:r>
        <w:rPr>
          <w:szCs w:val="32"/>
        </w:rPr>
        <w:t xml:space="preserve">, </w:t>
      </w:r>
      <w:r w:rsidRPr="00894396">
        <w:rPr>
          <w:szCs w:val="32"/>
        </w:rPr>
        <w:t>monsieur</w:t>
      </w:r>
      <w:r>
        <w:rPr>
          <w:szCs w:val="32"/>
        </w:rPr>
        <w:t xml:space="preserve"> ! </w:t>
      </w:r>
      <w:r w:rsidRPr="00894396">
        <w:rPr>
          <w:szCs w:val="32"/>
        </w:rPr>
        <w:t>Vous ne vous figurez pas que j</w:t>
      </w:r>
      <w:r>
        <w:rPr>
          <w:szCs w:val="32"/>
        </w:rPr>
        <w:t>’</w:t>
      </w:r>
      <w:r w:rsidRPr="00894396">
        <w:rPr>
          <w:szCs w:val="32"/>
        </w:rPr>
        <w:t>aie été ramasser ce duel lors de mon dernier séjour à Paris</w:t>
      </w:r>
      <w:r>
        <w:rPr>
          <w:szCs w:val="32"/>
        </w:rPr>
        <w:t xml:space="preserve">, </w:t>
      </w:r>
      <w:r w:rsidRPr="00894396">
        <w:rPr>
          <w:szCs w:val="32"/>
        </w:rPr>
        <w:t>peut-être</w:t>
      </w:r>
      <w:r>
        <w:rPr>
          <w:szCs w:val="32"/>
        </w:rPr>
        <w:t xml:space="preserve">, </w:t>
      </w:r>
      <w:r w:rsidRPr="00894396">
        <w:rPr>
          <w:szCs w:val="32"/>
        </w:rPr>
        <w:t>ou depuis quelques jours</w:t>
      </w:r>
      <w:r>
        <w:rPr>
          <w:szCs w:val="32"/>
        </w:rPr>
        <w:t>.</w:t>
      </w:r>
    </w:p>
    <w:p w14:paraId="5DEF016A" w14:textId="77777777" w:rsidR="008D6F52" w:rsidRDefault="008D6F52" w:rsidP="008D6F52">
      <w:pPr>
        <w:rPr>
          <w:szCs w:val="32"/>
        </w:rPr>
      </w:pPr>
      <w:r>
        <w:t>— </w:t>
      </w:r>
      <w:r w:rsidRPr="00894396">
        <w:rPr>
          <w:szCs w:val="32"/>
        </w:rPr>
        <w:t>Eh</w:t>
      </w:r>
      <w:r>
        <w:rPr>
          <w:szCs w:val="32"/>
        </w:rPr>
        <w:t xml:space="preserve"> ! </w:t>
      </w:r>
      <w:r w:rsidRPr="00894396">
        <w:rPr>
          <w:szCs w:val="32"/>
        </w:rPr>
        <w:t>qu</w:t>
      </w:r>
      <w:r>
        <w:rPr>
          <w:szCs w:val="32"/>
        </w:rPr>
        <w:t>’</w:t>
      </w:r>
      <w:r w:rsidRPr="00894396">
        <w:rPr>
          <w:szCs w:val="32"/>
        </w:rPr>
        <w:t>importe la date précise de votre folie</w:t>
      </w:r>
      <w:r>
        <w:rPr>
          <w:szCs w:val="32"/>
        </w:rPr>
        <w:t xml:space="preserve">, </w:t>
      </w:r>
      <w:r w:rsidRPr="00894396">
        <w:rPr>
          <w:szCs w:val="32"/>
        </w:rPr>
        <w:t>monsieur</w:t>
      </w:r>
      <w:r>
        <w:rPr>
          <w:szCs w:val="32"/>
        </w:rPr>
        <w:t xml:space="preserve"> ! </w:t>
      </w:r>
      <w:r w:rsidRPr="00894396">
        <w:rPr>
          <w:szCs w:val="32"/>
        </w:rPr>
        <w:t>s</w:t>
      </w:r>
      <w:r>
        <w:rPr>
          <w:szCs w:val="32"/>
        </w:rPr>
        <w:t>’</w:t>
      </w:r>
      <w:r w:rsidRPr="00894396">
        <w:rPr>
          <w:szCs w:val="32"/>
        </w:rPr>
        <w:t>écria sèchement le chevalier</w:t>
      </w:r>
      <w:r>
        <w:rPr>
          <w:szCs w:val="32"/>
        </w:rPr>
        <w:t xml:space="preserve">. </w:t>
      </w:r>
      <w:r w:rsidRPr="00894396">
        <w:rPr>
          <w:szCs w:val="32"/>
        </w:rPr>
        <w:t>Le principal</w:t>
      </w:r>
      <w:r>
        <w:rPr>
          <w:szCs w:val="32"/>
        </w:rPr>
        <w:t xml:space="preserve">, </w:t>
      </w:r>
      <w:r w:rsidRPr="00894396">
        <w:rPr>
          <w:szCs w:val="32"/>
        </w:rPr>
        <w:t>c</w:t>
      </w:r>
      <w:r>
        <w:rPr>
          <w:szCs w:val="32"/>
        </w:rPr>
        <w:t>’</w:t>
      </w:r>
      <w:r w:rsidRPr="00894396">
        <w:rPr>
          <w:szCs w:val="32"/>
        </w:rPr>
        <w:t>est d</w:t>
      </w:r>
      <w:r>
        <w:rPr>
          <w:szCs w:val="32"/>
        </w:rPr>
        <w:t>’</w:t>
      </w:r>
      <w:r w:rsidRPr="00894396">
        <w:rPr>
          <w:szCs w:val="32"/>
        </w:rPr>
        <w:t>arranger l</w:t>
      </w:r>
      <w:r>
        <w:rPr>
          <w:szCs w:val="32"/>
        </w:rPr>
        <w:t>’</w:t>
      </w:r>
      <w:r w:rsidRPr="00894396">
        <w:rPr>
          <w:szCs w:val="32"/>
        </w:rPr>
        <w:t>affaire</w:t>
      </w:r>
      <w:r>
        <w:rPr>
          <w:szCs w:val="32"/>
        </w:rPr>
        <w:t>.</w:t>
      </w:r>
    </w:p>
    <w:p w14:paraId="2C4A37D5" w14:textId="77777777" w:rsidR="008D6F52" w:rsidRDefault="00000000" w:rsidP="008D6F52">
      <w:pPr>
        <w:rPr>
          <w:szCs w:val="32"/>
        </w:rPr>
      </w:pPr>
      <w:r w:rsidRPr="00894396">
        <w:rPr>
          <w:szCs w:val="32"/>
        </w:rPr>
        <w:t>Voyant le général tressaillir</w:t>
      </w:r>
      <w:r w:rsidR="008D6F52">
        <w:rPr>
          <w:szCs w:val="32"/>
        </w:rPr>
        <w:t xml:space="preserve">, </w:t>
      </w:r>
      <w:r w:rsidRPr="00894396">
        <w:rPr>
          <w:szCs w:val="32"/>
        </w:rPr>
        <w:t>et chercher à placer un mot</w:t>
      </w:r>
      <w:r w:rsidR="008D6F52">
        <w:rPr>
          <w:szCs w:val="32"/>
        </w:rPr>
        <w:t xml:space="preserve">, </w:t>
      </w:r>
      <w:r w:rsidRPr="00894396">
        <w:rPr>
          <w:szCs w:val="32"/>
        </w:rPr>
        <w:t>le vieil émigré leva la main et ajouta avec dignité</w:t>
      </w:r>
      <w:r w:rsidR="008D6F52">
        <w:rPr>
          <w:szCs w:val="32"/>
        </w:rPr>
        <w:t> :</w:t>
      </w:r>
    </w:p>
    <w:p w14:paraId="37B0CA73" w14:textId="77777777" w:rsidR="008D6F52" w:rsidRDefault="008D6F52" w:rsidP="008D6F52">
      <w:pPr>
        <w:rPr>
          <w:szCs w:val="32"/>
        </w:rPr>
      </w:pPr>
      <w:r>
        <w:t>— </w:t>
      </w:r>
      <w:r w:rsidRPr="00894396">
        <w:rPr>
          <w:szCs w:val="32"/>
        </w:rPr>
        <w:t>J</w:t>
      </w:r>
      <w:r>
        <w:rPr>
          <w:szCs w:val="32"/>
        </w:rPr>
        <w:t>’</w:t>
      </w:r>
      <w:r w:rsidRPr="00894396">
        <w:rPr>
          <w:szCs w:val="32"/>
        </w:rPr>
        <w:t>ai été soldat aussi</w:t>
      </w:r>
      <w:r>
        <w:rPr>
          <w:szCs w:val="32"/>
        </w:rPr>
        <w:t xml:space="preserve">. </w:t>
      </w:r>
      <w:r w:rsidRPr="00894396">
        <w:rPr>
          <w:szCs w:val="32"/>
        </w:rPr>
        <w:t>Je n</w:t>
      </w:r>
      <w:r>
        <w:rPr>
          <w:szCs w:val="32"/>
        </w:rPr>
        <w:t>’</w:t>
      </w:r>
      <w:r w:rsidRPr="00894396">
        <w:rPr>
          <w:szCs w:val="32"/>
        </w:rPr>
        <w:t>oserais pas proposer une démarche douteuse à l</w:t>
      </w:r>
      <w:r>
        <w:rPr>
          <w:szCs w:val="32"/>
        </w:rPr>
        <w:t>’</w:t>
      </w:r>
      <w:r w:rsidRPr="00894396">
        <w:rPr>
          <w:szCs w:val="32"/>
        </w:rPr>
        <w:t>homme dont ma nièce doit porter le nom</w:t>
      </w:r>
      <w:r>
        <w:rPr>
          <w:szCs w:val="32"/>
        </w:rPr>
        <w:t xml:space="preserve">. </w:t>
      </w:r>
      <w:r w:rsidRPr="00894396">
        <w:rPr>
          <w:szCs w:val="32"/>
        </w:rPr>
        <w:t>Je vous affirme qu</w:t>
      </w:r>
      <w:r>
        <w:rPr>
          <w:szCs w:val="32"/>
        </w:rPr>
        <w:t>’</w:t>
      </w:r>
      <w:r w:rsidRPr="00894396">
        <w:rPr>
          <w:szCs w:val="32"/>
        </w:rPr>
        <w:t>entre galants hommes</w:t>
      </w:r>
      <w:r>
        <w:rPr>
          <w:szCs w:val="32"/>
        </w:rPr>
        <w:t xml:space="preserve">, </w:t>
      </w:r>
      <w:r w:rsidRPr="00894396">
        <w:rPr>
          <w:szCs w:val="32"/>
        </w:rPr>
        <w:t>une affaire peut toujours s</w:t>
      </w:r>
      <w:r>
        <w:rPr>
          <w:szCs w:val="32"/>
        </w:rPr>
        <w:t>’</w:t>
      </w:r>
      <w:r w:rsidRPr="00894396">
        <w:rPr>
          <w:szCs w:val="32"/>
        </w:rPr>
        <w:t>arranger</w:t>
      </w:r>
      <w:r>
        <w:rPr>
          <w:szCs w:val="32"/>
        </w:rPr>
        <w:t>.</w:t>
      </w:r>
    </w:p>
    <w:p w14:paraId="60E73CA8" w14:textId="77777777" w:rsidR="008D6F52" w:rsidRDefault="008D6F52" w:rsidP="008D6F52">
      <w:pPr>
        <w:rPr>
          <w:szCs w:val="32"/>
        </w:rPr>
      </w:pPr>
      <w:r>
        <w:t>— </w:t>
      </w:r>
      <w:r w:rsidRPr="00894396">
        <w:rPr>
          <w:szCs w:val="32"/>
        </w:rPr>
        <w:t>Mais</w:t>
      </w:r>
      <w:r>
        <w:rPr>
          <w:szCs w:val="32"/>
        </w:rPr>
        <w:t xml:space="preserve">, </w:t>
      </w:r>
      <w:r w:rsidRPr="00894396">
        <w:rPr>
          <w:szCs w:val="32"/>
        </w:rPr>
        <w:t>saperlotte</w:t>
      </w:r>
      <w:r>
        <w:rPr>
          <w:szCs w:val="32"/>
        </w:rPr>
        <w:t xml:space="preserve">, </w:t>
      </w:r>
      <w:r w:rsidRPr="00894396">
        <w:rPr>
          <w:szCs w:val="32"/>
        </w:rPr>
        <w:t>monsieur le Chevalier</w:t>
      </w:r>
      <w:r>
        <w:rPr>
          <w:szCs w:val="32"/>
        </w:rPr>
        <w:t xml:space="preserve">, </w:t>
      </w:r>
      <w:r w:rsidRPr="00894396">
        <w:rPr>
          <w:szCs w:val="32"/>
        </w:rPr>
        <w:t>celle-là date de quinze ou seize ans</w:t>
      </w:r>
      <w:r>
        <w:rPr>
          <w:szCs w:val="32"/>
        </w:rPr>
        <w:t xml:space="preserve"> ! </w:t>
      </w:r>
      <w:r w:rsidRPr="00894396">
        <w:rPr>
          <w:szCs w:val="32"/>
        </w:rPr>
        <w:t>J</w:t>
      </w:r>
      <w:r>
        <w:rPr>
          <w:szCs w:val="32"/>
        </w:rPr>
        <w:t>’</w:t>
      </w:r>
      <w:r w:rsidRPr="00894396">
        <w:rPr>
          <w:szCs w:val="32"/>
        </w:rPr>
        <w:t>étais lieutenant de hussards</w:t>
      </w:r>
      <w:r>
        <w:rPr>
          <w:szCs w:val="32"/>
        </w:rPr>
        <w:t xml:space="preserve">, </w:t>
      </w:r>
      <w:r w:rsidRPr="00894396">
        <w:rPr>
          <w:szCs w:val="32"/>
        </w:rPr>
        <w:t>à l</w:t>
      </w:r>
      <w:r>
        <w:rPr>
          <w:szCs w:val="32"/>
        </w:rPr>
        <w:t>’</w:t>
      </w:r>
      <w:r w:rsidRPr="00894396">
        <w:rPr>
          <w:szCs w:val="32"/>
        </w:rPr>
        <w:t>époque</w:t>
      </w:r>
      <w:r>
        <w:rPr>
          <w:szCs w:val="32"/>
        </w:rPr>
        <w:t>.</w:t>
      </w:r>
    </w:p>
    <w:p w14:paraId="2E85BDA2" w14:textId="77777777" w:rsidR="008D6F52" w:rsidRDefault="00000000" w:rsidP="008D6F52">
      <w:pPr>
        <w:rPr>
          <w:szCs w:val="32"/>
        </w:rPr>
      </w:pPr>
      <w:r w:rsidRPr="00894396">
        <w:rPr>
          <w:szCs w:val="32"/>
        </w:rPr>
        <w:lastRenderedPageBreak/>
        <w:t>Le vieux chevalier resta confondu devant l</w:t>
      </w:r>
      <w:r w:rsidR="008D6F52">
        <w:rPr>
          <w:szCs w:val="32"/>
        </w:rPr>
        <w:t>’</w:t>
      </w:r>
      <w:r w:rsidRPr="00894396">
        <w:rPr>
          <w:szCs w:val="32"/>
        </w:rPr>
        <w:t>accent de véhément désespoir de cette affirmation</w:t>
      </w:r>
      <w:r w:rsidR="008D6F52">
        <w:rPr>
          <w:szCs w:val="32"/>
        </w:rPr>
        <w:t>.</w:t>
      </w:r>
    </w:p>
    <w:p w14:paraId="3DE08026" w14:textId="77777777" w:rsidR="008D6F52" w:rsidRDefault="008D6F52" w:rsidP="008D6F52">
      <w:pPr>
        <w:rPr>
          <w:szCs w:val="32"/>
        </w:rPr>
      </w:pPr>
      <w:r>
        <w:t>— </w:t>
      </w:r>
      <w:r w:rsidRPr="00894396">
        <w:rPr>
          <w:szCs w:val="32"/>
        </w:rPr>
        <w:t>Vous étiez lieutenant de hussards</w:t>
      </w:r>
      <w:r>
        <w:rPr>
          <w:szCs w:val="32"/>
        </w:rPr>
        <w:t xml:space="preserve">, </w:t>
      </w:r>
      <w:r w:rsidRPr="00894396">
        <w:rPr>
          <w:szCs w:val="32"/>
        </w:rPr>
        <w:t>il y a seize ans</w:t>
      </w:r>
      <w:r>
        <w:rPr>
          <w:szCs w:val="32"/>
        </w:rPr>
        <w:t xml:space="preserve"> ? </w:t>
      </w:r>
      <w:r w:rsidRPr="00894396">
        <w:rPr>
          <w:szCs w:val="32"/>
        </w:rPr>
        <w:t>balbutia-t-il avec stupeur</w:t>
      </w:r>
      <w:r>
        <w:rPr>
          <w:szCs w:val="32"/>
        </w:rPr>
        <w:t>.</w:t>
      </w:r>
    </w:p>
    <w:p w14:paraId="06793CE9" w14:textId="77777777" w:rsidR="008D6F52" w:rsidRDefault="008D6F52" w:rsidP="008D6F52">
      <w:pPr>
        <w:rPr>
          <w:szCs w:val="32"/>
        </w:rPr>
      </w:pPr>
      <w:r>
        <w:t>— </w:t>
      </w:r>
      <w:r w:rsidRPr="00894396">
        <w:rPr>
          <w:szCs w:val="32"/>
        </w:rPr>
        <w:t>Évidemment</w:t>
      </w:r>
      <w:r>
        <w:rPr>
          <w:szCs w:val="32"/>
        </w:rPr>
        <w:t xml:space="preserve">. </w:t>
      </w:r>
      <w:r w:rsidRPr="00894396">
        <w:rPr>
          <w:szCs w:val="32"/>
        </w:rPr>
        <w:t>Vous ne pensez pas que j</w:t>
      </w:r>
      <w:r>
        <w:rPr>
          <w:szCs w:val="32"/>
        </w:rPr>
        <w:t>’</w:t>
      </w:r>
      <w:r w:rsidRPr="00894396">
        <w:rPr>
          <w:szCs w:val="32"/>
        </w:rPr>
        <w:t>aie été nommé général au berceau</w:t>
      </w:r>
      <w:r>
        <w:rPr>
          <w:szCs w:val="32"/>
        </w:rPr>
        <w:t xml:space="preserve">, </w:t>
      </w:r>
      <w:r w:rsidRPr="00894396">
        <w:rPr>
          <w:szCs w:val="32"/>
        </w:rPr>
        <w:t>comme un prince du sang</w:t>
      </w:r>
      <w:r>
        <w:rPr>
          <w:szCs w:val="32"/>
        </w:rPr>
        <w:t> ?</w:t>
      </w:r>
    </w:p>
    <w:p w14:paraId="65039350" w14:textId="77777777" w:rsidR="008D6F52" w:rsidRDefault="00000000" w:rsidP="008D6F52">
      <w:pPr>
        <w:rPr>
          <w:szCs w:val="32"/>
        </w:rPr>
      </w:pPr>
      <w:r w:rsidRPr="00894396">
        <w:rPr>
          <w:szCs w:val="32"/>
        </w:rPr>
        <w:t>Dans le crépuscule mauve qui s</w:t>
      </w:r>
      <w:r w:rsidR="008D6F52">
        <w:rPr>
          <w:szCs w:val="32"/>
        </w:rPr>
        <w:t>’</w:t>
      </w:r>
      <w:r w:rsidRPr="00894396">
        <w:rPr>
          <w:szCs w:val="32"/>
        </w:rPr>
        <w:t>épaississait sur les vignes</w:t>
      </w:r>
      <w:r w:rsidR="008D6F52">
        <w:rPr>
          <w:szCs w:val="32"/>
        </w:rPr>
        <w:t xml:space="preserve">, </w:t>
      </w:r>
      <w:r w:rsidRPr="00894396">
        <w:rPr>
          <w:szCs w:val="32"/>
        </w:rPr>
        <w:t>avec une sombre bande pourpre très bas au couchant</w:t>
      </w:r>
      <w:r w:rsidR="008D6F52">
        <w:rPr>
          <w:szCs w:val="32"/>
        </w:rPr>
        <w:t xml:space="preserve">, </w:t>
      </w:r>
      <w:r w:rsidRPr="00894396">
        <w:rPr>
          <w:szCs w:val="32"/>
        </w:rPr>
        <w:t>la voix de l</w:t>
      </w:r>
      <w:r w:rsidR="008D6F52">
        <w:rPr>
          <w:szCs w:val="32"/>
        </w:rPr>
        <w:t>’</w:t>
      </w:r>
      <w:r w:rsidRPr="00894396">
        <w:rPr>
          <w:szCs w:val="32"/>
        </w:rPr>
        <w:t>ex-officier à l</w:t>
      </w:r>
      <w:r w:rsidR="008D6F52">
        <w:rPr>
          <w:szCs w:val="32"/>
        </w:rPr>
        <w:t>’</w:t>
      </w:r>
      <w:r w:rsidRPr="00894396">
        <w:rPr>
          <w:szCs w:val="32"/>
        </w:rPr>
        <w:t>armée des Princes se fit très nette</w:t>
      </w:r>
      <w:r w:rsidR="008D6F52">
        <w:rPr>
          <w:szCs w:val="32"/>
        </w:rPr>
        <w:t xml:space="preserve">, </w:t>
      </w:r>
      <w:r w:rsidRPr="00894396">
        <w:rPr>
          <w:szCs w:val="32"/>
        </w:rPr>
        <w:t>méticuleusement polie</w:t>
      </w:r>
      <w:r w:rsidR="008D6F52">
        <w:rPr>
          <w:szCs w:val="32"/>
        </w:rPr>
        <w:t>.</w:t>
      </w:r>
    </w:p>
    <w:p w14:paraId="48845C95" w14:textId="77777777" w:rsidR="008D6F52" w:rsidRDefault="008D6F52" w:rsidP="008D6F52">
      <w:pPr>
        <w:rPr>
          <w:szCs w:val="32"/>
        </w:rPr>
      </w:pPr>
      <w:r>
        <w:t>— </w:t>
      </w:r>
      <w:r w:rsidRPr="00894396">
        <w:rPr>
          <w:szCs w:val="32"/>
        </w:rPr>
        <w:t>Je rêve</w:t>
      </w:r>
      <w:r>
        <w:rPr>
          <w:szCs w:val="32"/>
        </w:rPr>
        <w:t xml:space="preserve">. </w:t>
      </w:r>
      <w:r w:rsidRPr="00894396">
        <w:rPr>
          <w:szCs w:val="32"/>
        </w:rPr>
        <w:t>Est-ce que vous plaisantez</w:t>
      </w:r>
      <w:r>
        <w:rPr>
          <w:szCs w:val="32"/>
        </w:rPr>
        <w:t xml:space="preserve">, </w:t>
      </w:r>
      <w:r w:rsidRPr="00894396">
        <w:rPr>
          <w:szCs w:val="32"/>
        </w:rPr>
        <w:t>ou dois-je comprendre que vous</w:t>
      </w:r>
      <w:r w:rsidRPr="00894396">
        <w:t xml:space="preserve"> </w:t>
      </w:r>
      <w:r w:rsidRPr="00894396">
        <w:rPr>
          <w:szCs w:val="32"/>
        </w:rPr>
        <w:t>avez laissé dormir une affaire d</w:t>
      </w:r>
      <w:r>
        <w:rPr>
          <w:szCs w:val="32"/>
        </w:rPr>
        <w:t>’</w:t>
      </w:r>
      <w:r w:rsidRPr="00894396">
        <w:rPr>
          <w:szCs w:val="32"/>
        </w:rPr>
        <w:t>honneur pendant seize ans</w:t>
      </w:r>
      <w:r>
        <w:rPr>
          <w:szCs w:val="32"/>
        </w:rPr>
        <w:t> ?</w:t>
      </w:r>
    </w:p>
    <w:p w14:paraId="7C544731" w14:textId="77777777" w:rsidR="008D6F52" w:rsidRDefault="008D6F52" w:rsidP="008D6F52">
      <w:pPr>
        <w:rPr>
          <w:szCs w:val="32"/>
        </w:rPr>
      </w:pPr>
      <w:r>
        <w:t>— </w:t>
      </w:r>
      <w:r w:rsidRPr="00894396">
        <w:rPr>
          <w:szCs w:val="32"/>
        </w:rPr>
        <w:t>Elle m</w:t>
      </w:r>
      <w:r>
        <w:rPr>
          <w:szCs w:val="32"/>
        </w:rPr>
        <w:t>’</w:t>
      </w:r>
      <w:r w:rsidRPr="00894396">
        <w:rPr>
          <w:szCs w:val="32"/>
        </w:rPr>
        <w:t>a poursuivi tout ce temps-là</w:t>
      </w:r>
      <w:r>
        <w:rPr>
          <w:szCs w:val="32"/>
        </w:rPr>
        <w:t xml:space="preserve">, </w:t>
      </w:r>
      <w:r w:rsidRPr="00894396">
        <w:rPr>
          <w:szCs w:val="32"/>
        </w:rPr>
        <w:t>voilà ce que je veux dire</w:t>
      </w:r>
      <w:r>
        <w:rPr>
          <w:szCs w:val="32"/>
        </w:rPr>
        <w:t xml:space="preserve">. </w:t>
      </w:r>
      <w:r w:rsidRPr="00894396">
        <w:rPr>
          <w:szCs w:val="32"/>
        </w:rPr>
        <w:t>Son origine n</w:t>
      </w:r>
      <w:r>
        <w:rPr>
          <w:szCs w:val="32"/>
        </w:rPr>
        <w:t>’</w:t>
      </w:r>
      <w:r w:rsidRPr="00894396">
        <w:rPr>
          <w:szCs w:val="32"/>
        </w:rPr>
        <w:t>est pas facile à expliquer</w:t>
      </w:r>
      <w:r>
        <w:rPr>
          <w:szCs w:val="32"/>
        </w:rPr>
        <w:t xml:space="preserve">. </w:t>
      </w:r>
      <w:r w:rsidRPr="00894396">
        <w:rPr>
          <w:szCs w:val="32"/>
        </w:rPr>
        <w:t>Nous nous sommes rencontrés plusieurs fois sur le terrain depuis le début de l</w:t>
      </w:r>
      <w:r>
        <w:rPr>
          <w:szCs w:val="32"/>
        </w:rPr>
        <w:t>’</w:t>
      </w:r>
      <w:r w:rsidRPr="00894396">
        <w:rPr>
          <w:szCs w:val="32"/>
        </w:rPr>
        <w:t>affaire</w:t>
      </w:r>
      <w:r>
        <w:rPr>
          <w:szCs w:val="32"/>
        </w:rPr>
        <w:t>.</w:t>
      </w:r>
    </w:p>
    <w:p w14:paraId="46512C86" w14:textId="77777777" w:rsidR="008D6F52" w:rsidRDefault="008D6F52" w:rsidP="008D6F52">
      <w:pPr>
        <w:rPr>
          <w:szCs w:val="32"/>
        </w:rPr>
      </w:pPr>
      <w:r>
        <w:t>— </w:t>
      </w:r>
      <w:r w:rsidRPr="00894396">
        <w:rPr>
          <w:szCs w:val="32"/>
        </w:rPr>
        <w:t>Quelles manières</w:t>
      </w:r>
      <w:r>
        <w:rPr>
          <w:szCs w:val="32"/>
        </w:rPr>
        <w:t xml:space="preserve"> ! </w:t>
      </w:r>
      <w:r w:rsidRPr="00894396">
        <w:rPr>
          <w:szCs w:val="32"/>
        </w:rPr>
        <w:t>Quelle horrible perversion du courage</w:t>
      </w:r>
      <w:r>
        <w:rPr>
          <w:szCs w:val="32"/>
        </w:rPr>
        <w:t xml:space="preserve"> ! </w:t>
      </w:r>
      <w:r w:rsidRPr="00894396">
        <w:rPr>
          <w:szCs w:val="32"/>
        </w:rPr>
        <w:t>Il faut la folie sanguinaire de la Révolution</w:t>
      </w:r>
      <w:r>
        <w:rPr>
          <w:szCs w:val="32"/>
        </w:rPr>
        <w:t xml:space="preserve">, </w:t>
      </w:r>
      <w:r w:rsidRPr="00894396">
        <w:rPr>
          <w:szCs w:val="32"/>
        </w:rPr>
        <w:t>qui a marqué toute une génération</w:t>
      </w:r>
      <w:r>
        <w:rPr>
          <w:szCs w:val="32"/>
        </w:rPr>
        <w:t xml:space="preserve">, </w:t>
      </w:r>
      <w:r w:rsidRPr="00894396">
        <w:rPr>
          <w:szCs w:val="32"/>
        </w:rPr>
        <w:t>pour expliquer une telle inhumanité</w:t>
      </w:r>
      <w:r>
        <w:rPr>
          <w:szCs w:val="32"/>
        </w:rPr>
        <w:t xml:space="preserve">, </w:t>
      </w:r>
      <w:r w:rsidRPr="00894396">
        <w:rPr>
          <w:szCs w:val="32"/>
        </w:rPr>
        <w:t>murmura le vieil émigré d</w:t>
      </w:r>
      <w:r>
        <w:rPr>
          <w:szCs w:val="32"/>
        </w:rPr>
        <w:t>’</w:t>
      </w:r>
      <w:r w:rsidRPr="00894396">
        <w:rPr>
          <w:szCs w:val="32"/>
        </w:rPr>
        <w:t>un ton pensif</w:t>
      </w:r>
      <w:r>
        <w:rPr>
          <w:szCs w:val="32"/>
        </w:rPr>
        <w:t xml:space="preserve">. </w:t>
      </w:r>
      <w:r w:rsidRPr="00894396">
        <w:rPr>
          <w:szCs w:val="32"/>
        </w:rPr>
        <w:t>Comment s</w:t>
      </w:r>
      <w:r>
        <w:rPr>
          <w:szCs w:val="32"/>
        </w:rPr>
        <w:t>’</w:t>
      </w:r>
      <w:r w:rsidRPr="00894396">
        <w:rPr>
          <w:szCs w:val="32"/>
        </w:rPr>
        <w:t>appelle votre adversaire</w:t>
      </w:r>
      <w:r>
        <w:rPr>
          <w:szCs w:val="32"/>
        </w:rPr>
        <w:t> ?</w:t>
      </w:r>
    </w:p>
    <w:p w14:paraId="50C26091" w14:textId="77777777" w:rsidR="008D6F52" w:rsidRDefault="008D6F52" w:rsidP="008D6F52">
      <w:pPr>
        <w:rPr>
          <w:szCs w:val="32"/>
        </w:rPr>
      </w:pPr>
      <w:r>
        <w:t>— </w:t>
      </w:r>
      <w:r w:rsidRPr="00894396">
        <w:rPr>
          <w:szCs w:val="32"/>
        </w:rPr>
        <w:t>Mon adversaire</w:t>
      </w:r>
      <w:r>
        <w:rPr>
          <w:szCs w:val="32"/>
        </w:rPr>
        <w:t xml:space="preserve"> ? </w:t>
      </w:r>
      <w:r w:rsidRPr="00894396">
        <w:rPr>
          <w:szCs w:val="32"/>
        </w:rPr>
        <w:t>Féraud</w:t>
      </w:r>
      <w:r>
        <w:rPr>
          <w:szCs w:val="32"/>
        </w:rPr>
        <w:t>.</w:t>
      </w:r>
    </w:p>
    <w:p w14:paraId="21092A6E" w14:textId="77777777" w:rsidR="008D6F52" w:rsidRDefault="00000000" w:rsidP="008D6F52">
      <w:pPr>
        <w:rPr>
          <w:szCs w:val="32"/>
        </w:rPr>
      </w:pPr>
      <w:r w:rsidRPr="00894396">
        <w:rPr>
          <w:szCs w:val="32"/>
        </w:rPr>
        <w:t>Diaphane</w:t>
      </w:r>
      <w:r w:rsidR="008D6F52">
        <w:rPr>
          <w:szCs w:val="32"/>
        </w:rPr>
        <w:t xml:space="preserve">, </w:t>
      </w:r>
      <w:r w:rsidRPr="00894396">
        <w:rPr>
          <w:szCs w:val="32"/>
        </w:rPr>
        <w:t>sous le tricorne et les vêtements anciens</w:t>
      </w:r>
      <w:r w:rsidR="008D6F52">
        <w:rPr>
          <w:szCs w:val="32"/>
        </w:rPr>
        <w:t xml:space="preserve">, </w:t>
      </w:r>
      <w:r w:rsidRPr="00894396">
        <w:rPr>
          <w:szCs w:val="32"/>
        </w:rPr>
        <w:t>comme un fantôme voûté et émacié de l</w:t>
      </w:r>
      <w:r w:rsidR="008D6F52">
        <w:rPr>
          <w:szCs w:val="32"/>
        </w:rPr>
        <w:t>’</w:t>
      </w:r>
      <w:r w:rsidRPr="00894396">
        <w:rPr>
          <w:szCs w:val="32"/>
        </w:rPr>
        <w:t>ancien régime</w:t>
      </w:r>
      <w:r w:rsidR="008D6F52">
        <w:rPr>
          <w:szCs w:val="32"/>
        </w:rPr>
        <w:t xml:space="preserve">, </w:t>
      </w:r>
      <w:r w:rsidRPr="00894396">
        <w:rPr>
          <w:szCs w:val="32"/>
        </w:rPr>
        <w:t>le</w:t>
      </w:r>
      <w:r w:rsidRPr="00894396">
        <w:rPr>
          <w:i/>
          <w:iCs/>
          <w:szCs w:val="32"/>
        </w:rPr>
        <w:t xml:space="preserve"> </w:t>
      </w:r>
      <w:r w:rsidRPr="00894396">
        <w:rPr>
          <w:szCs w:val="32"/>
        </w:rPr>
        <w:t>chevalier évoqua des souvenirs défunts</w:t>
      </w:r>
      <w:r w:rsidR="008D6F52">
        <w:rPr>
          <w:szCs w:val="32"/>
        </w:rPr>
        <w:t> :</w:t>
      </w:r>
    </w:p>
    <w:p w14:paraId="577A9E1A" w14:textId="77777777" w:rsidR="008D6F52" w:rsidRDefault="008D6F52" w:rsidP="008D6F52">
      <w:pPr>
        <w:rPr>
          <w:szCs w:val="32"/>
        </w:rPr>
      </w:pPr>
      <w:r>
        <w:t>— </w:t>
      </w:r>
      <w:r w:rsidRPr="00894396">
        <w:rPr>
          <w:szCs w:val="32"/>
        </w:rPr>
        <w:t>Je me souviens des démêlés</w:t>
      </w:r>
      <w:r>
        <w:rPr>
          <w:szCs w:val="32"/>
        </w:rPr>
        <w:t xml:space="preserve">, </w:t>
      </w:r>
      <w:r w:rsidRPr="00894396">
        <w:rPr>
          <w:szCs w:val="32"/>
        </w:rPr>
        <w:t>au sujet de la petite Sophie Derval</w:t>
      </w:r>
      <w:r>
        <w:rPr>
          <w:szCs w:val="32"/>
        </w:rPr>
        <w:t xml:space="preserve">, </w:t>
      </w:r>
      <w:r w:rsidRPr="00894396">
        <w:rPr>
          <w:szCs w:val="32"/>
        </w:rPr>
        <w:t>entre monsieur de Brissac</w:t>
      </w:r>
      <w:r>
        <w:rPr>
          <w:szCs w:val="32"/>
        </w:rPr>
        <w:t xml:space="preserve">, </w:t>
      </w:r>
      <w:r w:rsidRPr="00894396">
        <w:rPr>
          <w:szCs w:val="32"/>
        </w:rPr>
        <w:t xml:space="preserve">capitaine aux Gardes </w:t>
      </w:r>
      <w:r w:rsidRPr="00894396">
        <w:rPr>
          <w:szCs w:val="32"/>
        </w:rPr>
        <w:lastRenderedPageBreak/>
        <w:t>du Corps</w:t>
      </w:r>
      <w:r>
        <w:rPr>
          <w:szCs w:val="32"/>
        </w:rPr>
        <w:t xml:space="preserve">, </w:t>
      </w:r>
      <w:r w:rsidRPr="00894396">
        <w:rPr>
          <w:szCs w:val="32"/>
        </w:rPr>
        <w:t>et d</w:t>
      </w:r>
      <w:r>
        <w:rPr>
          <w:szCs w:val="32"/>
        </w:rPr>
        <w:t>’</w:t>
      </w:r>
      <w:proofErr w:type="spellStart"/>
      <w:r w:rsidRPr="00894396">
        <w:rPr>
          <w:szCs w:val="32"/>
        </w:rPr>
        <w:t>Anjorrant</w:t>
      </w:r>
      <w:proofErr w:type="spellEnd"/>
      <w:r>
        <w:rPr>
          <w:szCs w:val="32"/>
        </w:rPr>
        <w:t xml:space="preserve"> (</w:t>
      </w:r>
      <w:r w:rsidRPr="00894396">
        <w:rPr>
          <w:szCs w:val="32"/>
        </w:rPr>
        <w:t>pas le grêlé</w:t>
      </w:r>
      <w:r>
        <w:rPr>
          <w:szCs w:val="32"/>
        </w:rPr>
        <w:t xml:space="preserve">, </w:t>
      </w:r>
      <w:r w:rsidRPr="00894396">
        <w:rPr>
          <w:szCs w:val="32"/>
        </w:rPr>
        <w:t>l</w:t>
      </w:r>
      <w:r>
        <w:rPr>
          <w:szCs w:val="32"/>
        </w:rPr>
        <w:t>’</w:t>
      </w:r>
      <w:r w:rsidRPr="00894396">
        <w:rPr>
          <w:szCs w:val="32"/>
        </w:rPr>
        <w:t>autre</w:t>
      </w:r>
      <w:r>
        <w:rPr>
          <w:szCs w:val="32"/>
        </w:rPr>
        <w:t xml:space="preserve">, </w:t>
      </w:r>
      <w:r w:rsidRPr="00894396">
        <w:rPr>
          <w:szCs w:val="32"/>
        </w:rPr>
        <w:t>le beau d</w:t>
      </w:r>
      <w:r>
        <w:rPr>
          <w:szCs w:val="32"/>
        </w:rPr>
        <w:t>’</w:t>
      </w:r>
      <w:proofErr w:type="spellStart"/>
      <w:r w:rsidRPr="00894396">
        <w:rPr>
          <w:szCs w:val="32"/>
        </w:rPr>
        <w:t>Anjorrant</w:t>
      </w:r>
      <w:proofErr w:type="spellEnd"/>
      <w:r>
        <w:rPr>
          <w:szCs w:val="32"/>
        </w:rPr>
        <w:t xml:space="preserve">, </w:t>
      </w:r>
      <w:r w:rsidRPr="00894396">
        <w:rPr>
          <w:szCs w:val="32"/>
        </w:rPr>
        <w:t>comme on disait</w:t>
      </w:r>
      <w:r>
        <w:rPr>
          <w:szCs w:val="32"/>
        </w:rPr>
        <w:t xml:space="preserve">). </w:t>
      </w:r>
      <w:r w:rsidRPr="00894396">
        <w:rPr>
          <w:szCs w:val="32"/>
        </w:rPr>
        <w:t>Ils se rencontrèrent trois fois en dix-huit mois</w:t>
      </w:r>
      <w:r>
        <w:rPr>
          <w:szCs w:val="32"/>
        </w:rPr>
        <w:t xml:space="preserve">, </w:t>
      </w:r>
      <w:r w:rsidRPr="00894396">
        <w:rPr>
          <w:szCs w:val="32"/>
        </w:rPr>
        <w:t>le plus galamment du monde</w:t>
      </w:r>
      <w:r>
        <w:rPr>
          <w:szCs w:val="32"/>
        </w:rPr>
        <w:t xml:space="preserve">. </w:t>
      </w:r>
      <w:r w:rsidRPr="00894396">
        <w:rPr>
          <w:szCs w:val="32"/>
        </w:rPr>
        <w:t>C</w:t>
      </w:r>
      <w:r>
        <w:rPr>
          <w:szCs w:val="32"/>
        </w:rPr>
        <w:t>’</w:t>
      </w:r>
      <w:r w:rsidRPr="00894396">
        <w:rPr>
          <w:szCs w:val="32"/>
        </w:rPr>
        <w:t>était la faute de cette petite Sophie</w:t>
      </w:r>
      <w:r>
        <w:rPr>
          <w:szCs w:val="32"/>
        </w:rPr>
        <w:t xml:space="preserve">, </w:t>
      </w:r>
      <w:r w:rsidRPr="00894396">
        <w:rPr>
          <w:szCs w:val="32"/>
        </w:rPr>
        <w:t>qui s</w:t>
      </w:r>
      <w:r>
        <w:rPr>
          <w:szCs w:val="32"/>
        </w:rPr>
        <w:t>’</w:t>
      </w:r>
      <w:r w:rsidRPr="00894396">
        <w:rPr>
          <w:szCs w:val="32"/>
        </w:rPr>
        <w:t>obstinait à jouer</w:t>
      </w:r>
      <w:r>
        <w:rPr>
          <w:szCs w:val="32"/>
        </w:rPr>
        <w:t>…</w:t>
      </w:r>
    </w:p>
    <w:p w14:paraId="089AC358" w14:textId="77777777" w:rsidR="008D6F52" w:rsidRDefault="008D6F52" w:rsidP="008D6F52">
      <w:pPr>
        <w:rPr>
          <w:szCs w:val="32"/>
        </w:rPr>
      </w:pPr>
      <w:r>
        <w:t>— </w:t>
      </w:r>
      <w:r w:rsidRPr="00894396">
        <w:rPr>
          <w:szCs w:val="32"/>
        </w:rPr>
        <w:t>Il n</w:t>
      </w:r>
      <w:r>
        <w:rPr>
          <w:szCs w:val="32"/>
        </w:rPr>
        <w:t>’</w:t>
      </w:r>
      <w:r w:rsidRPr="00894396">
        <w:rPr>
          <w:szCs w:val="32"/>
        </w:rPr>
        <w:t>y a rien de pareil ici</w:t>
      </w:r>
      <w:r>
        <w:rPr>
          <w:szCs w:val="32"/>
        </w:rPr>
        <w:t xml:space="preserve">, </w:t>
      </w:r>
      <w:r w:rsidRPr="00894396">
        <w:rPr>
          <w:szCs w:val="32"/>
        </w:rPr>
        <w:t>interrompit le général d</w:t>
      </w:r>
      <w:r>
        <w:rPr>
          <w:szCs w:val="32"/>
        </w:rPr>
        <w:t>’</w:t>
      </w:r>
      <w:r w:rsidRPr="00894396">
        <w:rPr>
          <w:szCs w:val="32"/>
        </w:rPr>
        <w:t>Hubert avec un rire sardonique</w:t>
      </w:r>
      <w:r>
        <w:rPr>
          <w:szCs w:val="32"/>
        </w:rPr>
        <w:t xml:space="preserve">. </w:t>
      </w:r>
      <w:r w:rsidRPr="00894396">
        <w:rPr>
          <w:szCs w:val="32"/>
        </w:rPr>
        <w:t>L</w:t>
      </w:r>
      <w:r>
        <w:rPr>
          <w:szCs w:val="32"/>
        </w:rPr>
        <w:t>’</w:t>
      </w:r>
      <w:r w:rsidRPr="00894396">
        <w:rPr>
          <w:szCs w:val="32"/>
        </w:rPr>
        <w:t>affaire n</w:t>
      </w:r>
      <w:r>
        <w:rPr>
          <w:szCs w:val="32"/>
        </w:rPr>
        <w:t>’</w:t>
      </w:r>
      <w:r w:rsidRPr="00894396">
        <w:rPr>
          <w:szCs w:val="32"/>
        </w:rPr>
        <w:t>est pas du tout aussi simple</w:t>
      </w:r>
      <w:r>
        <w:rPr>
          <w:szCs w:val="32"/>
        </w:rPr>
        <w:t xml:space="preserve">, </w:t>
      </w:r>
      <w:r w:rsidRPr="00894396">
        <w:rPr>
          <w:szCs w:val="32"/>
        </w:rPr>
        <w:t>de moitié aussi raisonnable</w:t>
      </w:r>
      <w:r>
        <w:rPr>
          <w:szCs w:val="32"/>
        </w:rPr>
        <w:t xml:space="preserve">, </w:t>
      </w:r>
      <w:r w:rsidRPr="00894396">
        <w:rPr>
          <w:szCs w:val="32"/>
        </w:rPr>
        <w:t>ajouta-t-il</w:t>
      </w:r>
      <w:r>
        <w:rPr>
          <w:szCs w:val="32"/>
        </w:rPr>
        <w:t xml:space="preserve">, </w:t>
      </w:r>
      <w:r w:rsidRPr="00894396">
        <w:rPr>
          <w:szCs w:val="32"/>
        </w:rPr>
        <w:t>en grinçant des dents avec rage</w:t>
      </w:r>
      <w:r>
        <w:rPr>
          <w:szCs w:val="32"/>
        </w:rPr>
        <w:t>.</w:t>
      </w:r>
    </w:p>
    <w:p w14:paraId="4D15E90D" w14:textId="77777777" w:rsidR="008D6F52" w:rsidRDefault="00000000" w:rsidP="008D6F52">
      <w:pPr>
        <w:rPr>
          <w:szCs w:val="32"/>
        </w:rPr>
      </w:pPr>
      <w:r w:rsidRPr="00894396">
        <w:rPr>
          <w:szCs w:val="32"/>
        </w:rPr>
        <w:t>Il y eut un long moment de silence</w:t>
      </w:r>
      <w:r w:rsidR="008D6F52">
        <w:rPr>
          <w:szCs w:val="32"/>
        </w:rPr>
        <w:t xml:space="preserve">, </w:t>
      </w:r>
      <w:r w:rsidRPr="00894396">
        <w:rPr>
          <w:szCs w:val="32"/>
        </w:rPr>
        <w:t>que le chevalier rompit pour demander</w:t>
      </w:r>
      <w:r w:rsidR="008D6F52">
        <w:rPr>
          <w:szCs w:val="32"/>
        </w:rPr>
        <w:t xml:space="preserve">, </w:t>
      </w:r>
      <w:r w:rsidRPr="00894396">
        <w:rPr>
          <w:szCs w:val="32"/>
        </w:rPr>
        <w:t>sans animation</w:t>
      </w:r>
      <w:r w:rsidR="008D6F52">
        <w:rPr>
          <w:szCs w:val="32"/>
        </w:rPr>
        <w:t> :</w:t>
      </w:r>
    </w:p>
    <w:p w14:paraId="2A1AC8F9" w14:textId="77777777" w:rsidR="008D6F52" w:rsidRDefault="008D6F52" w:rsidP="008D6F52">
      <w:pPr>
        <w:rPr>
          <w:szCs w:val="32"/>
        </w:rPr>
      </w:pPr>
      <w:r>
        <w:t>— </w:t>
      </w:r>
      <w:r w:rsidRPr="00894396">
        <w:rPr>
          <w:szCs w:val="32"/>
        </w:rPr>
        <w:t>Qui est-ce</w:t>
      </w:r>
      <w:r>
        <w:rPr>
          <w:szCs w:val="32"/>
        </w:rPr>
        <w:t xml:space="preserve">, </w:t>
      </w:r>
      <w:r w:rsidRPr="00894396">
        <w:rPr>
          <w:szCs w:val="32"/>
        </w:rPr>
        <w:t>ce Féraud</w:t>
      </w:r>
      <w:r>
        <w:rPr>
          <w:szCs w:val="32"/>
        </w:rPr>
        <w:t> ?</w:t>
      </w:r>
    </w:p>
    <w:p w14:paraId="76ECB0F0" w14:textId="77777777" w:rsidR="008D6F52" w:rsidRDefault="008D6F52" w:rsidP="008D6F52">
      <w:pPr>
        <w:rPr>
          <w:szCs w:val="32"/>
        </w:rPr>
      </w:pPr>
      <w:r>
        <w:t>— </w:t>
      </w:r>
      <w:r w:rsidRPr="00894396">
        <w:rPr>
          <w:szCs w:val="32"/>
        </w:rPr>
        <w:t>Un lieutenant de hussards</w:t>
      </w:r>
      <w:r>
        <w:rPr>
          <w:szCs w:val="32"/>
        </w:rPr>
        <w:t xml:space="preserve">, </w:t>
      </w:r>
      <w:r w:rsidRPr="00894396">
        <w:rPr>
          <w:szCs w:val="32"/>
        </w:rPr>
        <w:t>aussi</w:t>
      </w:r>
      <w:r>
        <w:rPr>
          <w:szCs w:val="32"/>
        </w:rPr>
        <w:t xml:space="preserve">… </w:t>
      </w:r>
      <w:r w:rsidRPr="00894396">
        <w:rPr>
          <w:szCs w:val="32"/>
        </w:rPr>
        <w:t>pardon</w:t>
      </w:r>
      <w:r>
        <w:rPr>
          <w:szCs w:val="32"/>
        </w:rPr>
        <w:t xml:space="preserve"> ; </w:t>
      </w:r>
      <w:r w:rsidRPr="00894396">
        <w:rPr>
          <w:szCs w:val="32"/>
        </w:rPr>
        <w:t>il est général maintenant</w:t>
      </w:r>
      <w:r>
        <w:rPr>
          <w:szCs w:val="32"/>
        </w:rPr>
        <w:t xml:space="preserve">. </w:t>
      </w:r>
      <w:r w:rsidRPr="00894396">
        <w:rPr>
          <w:szCs w:val="32"/>
        </w:rPr>
        <w:t>C</w:t>
      </w:r>
      <w:r>
        <w:rPr>
          <w:szCs w:val="32"/>
        </w:rPr>
        <w:t>’</w:t>
      </w:r>
      <w:r w:rsidRPr="00894396">
        <w:rPr>
          <w:szCs w:val="32"/>
        </w:rPr>
        <w:t>est un Gascon</w:t>
      </w:r>
      <w:r>
        <w:rPr>
          <w:szCs w:val="32"/>
        </w:rPr>
        <w:t xml:space="preserve"> ; </w:t>
      </w:r>
      <w:r w:rsidRPr="00894396">
        <w:rPr>
          <w:szCs w:val="32"/>
        </w:rPr>
        <w:t>le fils d</w:t>
      </w:r>
      <w:r>
        <w:rPr>
          <w:szCs w:val="32"/>
        </w:rPr>
        <w:t>’</w:t>
      </w:r>
      <w:r w:rsidRPr="00894396">
        <w:rPr>
          <w:szCs w:val="32"/>
        </w:rPr>
        <w:t>un forgeron</w:t>
      </w:r>
      <w:r>
        <w:rPr>
          <w:szCs w:val="32"/>
        </w:rPr>
        <w:t xml:space="preserve">, </w:t>
      </w:r>
      <w:r w:rsidRPr="00894396">
        <w:rPr>
          <w:szCs w:val="32"/>
        </w:rPr>
        <w:t>je crois</w:t>
      </w:r>
      <w:r>
        <w:rPr>
          <w:szCs w:val="32"/>
        </w:rPr>
        <w:t>.</w:t>
      </w:r>
    </w:p>
    <w:p w14:paraId="2FB4694C" w14:textId="77777777" w:rsidR="008D6F52" w:rsidRDefault="008D6F52" w:rsidP="008D6F52">
      <w:pPr>
        <w:rPr>
          <w:szCs w:val="32"/>
        </w:rPr>
      </w:pPr>
      <w:r>
        <w:t>— </w:t>
      </w:r>
      <w:r w:rsidRPr="00894396">
        <w:rPr>
          <w:szCs w:val="32"/>
        </w:rPr>
        <w:t>Là</w:t>
      </w:r>
      <w:r>
        <w:rPr>
          <w:szCs w:val="32"/>
        </w:rPr>
        <w:t xml:space="preserve"> ! </w:t>
      </w:r>
      <w:r w:rsidRPr="00894396">
        <w:rPr>
          <w:szCs w:val="32"/>
        </w:rPr>
        <w:t>Je le pensais bien</w:t>
      </w:r>
      <w:r>
        <w:rPr>
          <w:szCs w:val="32"/>
        </w:rPr>
        <w:t xml:space="preserve">. </w:t>
      </w:r>
      <w:r w:rsidRPr="00894396">
        <w:rPr>
          <w:szCs w:val="32"/>
        </w:rPr>
        <w:t>Ce Bonaparte avait une prédilection pour la canaille</w:t>
      </w:r>
      <w:r>
        <w:rPr>
          <w:szCs w:val="32"/>
        </w:rPr>
        <w:t xml:space="preserve">. </w:t>
      </w:r>
      <w:r w:rsidRPr="00894396">
        <w:rPr>
          <w:szCs w:val="32"/>
        </w:rPr>
        <w:t>Je ne dis pas cela pour vous</w:t>
      </w:r>
      <w:r>
        <w:rPr>
          <w:szCs w:val="32"/>
        </w:rPr>
        <w:t xml:space="preserve">, </w:t>
      </w:r>
      <w:r w:rsidRPr="00894396">
        <w:rPr>
          <w:szCs w:val="32"/>
        </w:rPr>
        <w:t>d</w:t>
      </w:r>
      <w:r>
        <w:rPr>
          <w:szCs w:val="32"/>
        </w:rPr>
        <w:t>’</w:t>
      </w:r>
      <w:r w:rsidRPr="00894396">
        <w:rPr>
          <w:szCs w:val="32"/>
        </w:rPr>
        <w:t>Hubert</w:t>
      </w:r>
      <w:r>
        <w:rPr>
          <w:szCs w:val="32"/>
        </w:rPr>
        <w:t xml:space="preserve">. </w:t>
      </w:r>
      <w:r w:rsidRPr="00894396">
        <w:rPr>
          <w:szCs w:val="32"/>
        </w:rPr>
        <w:t>Vous êtes des nôtres</w:t>
      </w:r>
      <w:r>
        <w:rPr>
          <w:szCs w:val="32"/>
        </w:rPr>
        <w:t xml:space="preserve">, </w:t>
      </w:r>
      <w:r w:rsidRPr="00894396">
        <w:rPr>
          <w:szCs w:val="32"/>
        </w:rPr>
        <w:t>quoique vous ayez servi cet usurpateur qui</w:t>
      </w:r>
      <w:r>
        <w:rPr>
          <w:szCs w:val="32"/>
        </w:rPr>
        <w:t>…</w:t>
      </w:r>
    </w:p>
    <w:p w14:paraId="0987630E" w14:textId="77777777" w:rsidR="008D6F52" w:rsidRDefault="008D6F52" w:rsidP="008D6F52">
      <w:pPr>
        <w:rPr>
          <w:szCs w:val="32"/>
        </w:rPr>
      </w:pPr>
      <w:r>
        <w:t>— </w:t>
      </w:r>
      <w:r w:rsidRPr="00894396">
        <w:rPr>
          <w:szCs w:val="32"/>
        </w:rPr>
        <w:t>Laissez-le donc tranquille</w:t>
      </w:r>
      <w:r>
        <w:rPr>
          <w:szCs w:val="32"/>
        </w:rPr>
        <w:t xml:space="preserve"> ; </w:t>
      </w:r>
      <w:r w:rsidRPr="00894396">
        <w:rPr>
          <w:szCs w:val="32"/>
        </w:rPr>
        <w:t>il n</w:t>
      </w:r>
      <w:r>
        <w:rPr>
          <w:szCs w:val="32"/>
        </w:rPr>
        <w:t>’</w:t>
      </w:r>
      <w:r w:rsidRPr="00894396">
        <w:rPr>
          <w:szCs w:val="32"/>
        </w:rPr>
        <w:t>a rien à voir là-dedans</w:t>
      </w:r>
      <w:r>
        <w:rPr>
          <w:szCs w:val="32"/>
        </w:rPr>
        <w:t xml:space="preserve">, </w:t>
      </w:r>
      <w:r w:rsidRPr="00894396">
        <w:rPr>
          <w:szCs w:val="32"/>
        </w:rPr>
        <w:t>s</w:t>
      </w:r>
      <w:r>
        <w:rPr>
          <w:szCs w:val="32"/>
        </w:rPr>
        <w:t>’</w:t>
      </w:r>
      <w:r w:rsidRPr="00894396">
        <w:rPr>
          <w:szCs w:val="32"/>
        </w:rPr>
        <w:t>écria d</w:t>
      </w:r>
      <w:r>
        <w:rPr>
          <w:szCs w:val="32"/>
        </w:rPr>
        <w:t>’</w:t>
      </w:r>
      <w:r w:rsidRPr="00894396">
        <w:rPr>
          <w:szCs w:val="32"/>
        </w:rPr>
        <w:t>Hubert</w:t>
      </w:r>
      <w:r>
        <w:rPr>
          <w:szCs w:val="32"/>
        </w:rPr>
        <w:t>.</w:t>
      </w:r>
    </w:p>
    <w:p w14:paraId="701CA6BD" w14:textId="77777777" w:rsidR="008D6F52" w:rsidRDefault="00000000" w:rsidP="008D6F52">
      <w:pPr>
        <w:rPr>
          <w:szCs w:val="32"/>
        </w:rPr>
      </w:pPr>
      <w:r w:rsidRPr="00894396">
        <w:rPr>
          <w:szCs w:val="32"/>
        </w:rPr>
        <w:t>Le chevalier haussa ses maigres épaules</w:t>
      </w:r>
      <w:r w:rsidR="008D6F52">
        <w:rPr>
          <w:szCs w:val="32"/>
        </w:rPr>
        <w:t>.</w:t>
      </w:r>
    </w:p>
    <w:p w14:paraId="1F9A705E" w14:textId="77777777" w:rsidR="008D6F52" w:rsidRDefault="008D6F52" w:rsidP="008D6F52">
      <w:pPr>
        <w:rPr>
          <w:szCs w:val="32"/>
        </w:rPr>
      </w:pPr>
      <w:r>
        <w:t>— </w:t>
      </w:r>
      <w:r w:rsidRPr="00894396">
        <w:rPr>
          <w:szCs w:val="32"/>
        </w:rPr>
        <w:t>Des Féraud</w:t>
      </w:r>
      <w:r>
        <w:rPr>
          <w:szCs w:val="32"/>
        </w:rPr>
        <w:t xml:space="preserve"> ! </w:t>
      </w:r>
      <w:r w:rsidRPr="00894396">
        <w:rPr>
          <w:szCs w:val="32"/>
        </w:rPr>
        <w:t>Des enfants de forgeron et de traînées de village</w:t>
      </w:r>
      <w:r>
        <w:rPr>
          <w:szCs w:val="32"/>
        </w:rPr>
        <w:t xml:space="preserve">. </w:t>
      </w:r>
      <w:r w:rsidRPr="00894396">
        <w:rPr>
          <w:szCs w:val="32"/>
        </w:rPr>
        <w:t>Voyez ce que l</w:t>
      </w:r>
      <w:r>
        <w:rPr>
          <w:szCs w:val="32"/>
        </w:rPr>
        <w:t>’</w:t>
      </w:r>
      <w:r w:rsidRPr="00894396">
        <w:rPr>
          <w:szCs w:val="32"/>
        </w:rPr>
        <w:t>on gagne à se mêler à cette sorte de gens</w:t>
      </w:r>
      <w:r>
        <w:rPr>
          <w:szCs w:val="32"/>
        </w:rPr>
        <w:t>.</w:t>
      </w:r>
    </w:p>
    <w:p w14:paraId="52CD1F1D" w14:textId="77777777" w:rsidR="008D6F52" w:rsidRDefault="008D6F52" w:rsidP="008D6F52">
      <w:pPr>
        <w:rPr>
          <w:szCs w:val="32"/>
        </w:rPr>
      </w:pPr>
      <w:r>
        <w:t>— </w:t>
      </w:r>
      <w:r w:rsidRPr="00894396">
        <w:rPr>
          <w:szCs w:val="32"/>
        </w:rPr>
        <w:t>Vous avez fait des souliers</w:t>
      </w:r>
      <w:r>
        <w:rPr>
          <w:szCs w:val="32"/>
        </w:rPr>
        <w:t xml:space="preserve">, </w:t>
      </w:r>
      <w:r w:rsidRPr="00894396">
        <w:rPr>
          <w:szCs w:val="32"/>
        </w:rPr>
        <w:t>vous</w:t>
      </w:r>
      <w:r>
        <w:rPr>
          <w:szCs w:val="32"/>
        </w:rPr>
        <w:t xml:space="preserve">, </w:t>
      </w:r>
      <w:r w:rsidRPr="00894396">
        <w:rPr>
          <w:szCs w:val="32"/>
        </w:rPr>
        <w:t>chevalier</w:t>
      </w:r>
      <w:r>
        <w:rPr>
          <w:szCs w:val="32"/>
        </w:rPr>
        <w:t>.</w:t>
      </w:r>
    </w:p>
    <w:p w14:paraId="151DC55E" w14:textId="77777777" w:rsidR="008D6F52" w:rsidRDefault="008D6F52" w:rsidP="008D6F52">
      <w:pPr>
        <w:rPr>
          <w:szCs w:val="32"/>
        </w:rPr>
      </w:pPr>
      <w:r>
        <w:t>— </w:t>
      </w:r>
      <w:r w:rsidRPr="00894396">
        <w:rPr>
          <w:szCs w:val="32"/>
        </w:rPr>
        <w:t>D</w:t>
      </w:r>
      <w:r>
        <w:rPr>
          <w:szCs w:val="32"/>
        </w:rPr>
        <w:t>’</w:t>
      </w:r>
      <w:r w:rsidRPr="00894396">
        <w:rPr>
          <w:szCs w:val="32"/>
        </w:rPr>
        <w:t>accord</w:t>
      </w:r>
      <w:r>
        <w:rPr>
          <w:szCs w:val="32"/>
        </w:rPr>
        <w:t xml:space="preserve"> ; </w:t>
      </w:r>
      <w:r w:rsidRPr="00894396">
        <w:rPr>
          <w:szCs w:val="32"/>
        </w:rPr>
        <w:t>je ne suis pas fils de savetier</w:t>
      </w:r>
      <w:r>
        <w:rPr>
          <w:szCs w:val="32"/>
        </w:rPr>
        <w:t xml:space="preserve">. </w:t>
      </w:r>
      <w:r w:rsidRPr="00894396">
        <w:rPr>
          <w:szCs w:val="32"/>
        </w:rPr>
        <w:t>Ni vous non plus</w:t>
      </w:r>
      <w:r>
        <w:rPr>
          <w:szCs w:val="32"/>
        </w:rPr>
        <w:t xml:space="preserve">, </w:t>
      </w:r>
      <w:r w:rsidRPr="00894396">
        <w:rPr>
          <w:szCs w:val="32"/>
        </w:rPr>
        <w:t>monsieur d</w:t>
      </w:r>
      <w:r>
        <w:rPr>
          <w:szCs w:val="32"/>
        </w:rPr>
        <w:t>’</w:t>
      </w:r>
      <w:r w:rsidRPr="00894396">
        <w:rPr>
          <w:szCs w:val="32"/>
        </w:rPr>
        <w:t>Hubert</w:t>
      </w:r>
      <w:r>
        <w:rPr>
          <w:szCs w:val="32"/>
        </w:rPr>
        <w:t xml:space="preserve">. </w:t>
      </w:r>
      <w:r w:rsidRPr="00894396">
        <w:rPr>
          <w:szCs w:val="32"/>
        </w:rPr>
        <w:t>Nous avons l</w:t>
      </w:r>
      <w:r>
        <w:rPr>
          <w:szCs w:val="32"/>
        </w:rPr>
        <w:t>’</w:t>
      </w:r>
      <w:r w:rsidRPr="00894396">
        <w:rPr>
          <w:szCs w:val="32"/>
        </w:rPr>
        <w:t>un et l</w:t>
      </w:r>
      <w:r>
        <w:rPr>
          <w:szCs w:val="32"/>
        </w:rPr>
        <w:t>’</w:t>
      </w:r>
      <w:r w:rsidRPr="00894396">
        <w:rPr>
          <w:szCs w:val="32"/>
        </w:rPr>
        <w:t xml:space="preserve">autre quelque </w:t>
      </w:r>
      <w:r w:rsidRPr="00894396">
        <w:rPr>
          <w:szCs w:val="32"/>
        </w:rPr>
        <w:lastRenderedPageBreak/>
        <w:t>chose que n</w:t>
      </w:r>
      <w:r>
        <w:rPr>
          <w:szCs w:val="32"/>
        </w:rPr>
        <w:t>’</w:t>
      </w:r>
      <w:r w:rsidRPr="00894396">
        <w:rPr>
          <w:szCs w:val="32"/>
        </w:rPr>
        <w:t>ont pas tous les princes</w:t>
      </w:r>
      <w:r>
        <w:rPr>
          <w:szCs w:val="32"/>
        </w:rPr>
        <w:t xml:space="preserve">, </w:t>
      </w:r>
      <w:r w:rsidRPr="00894396">
        <w:rPr>
          <w:szCs w:val="32"/>
        </w:rPr>
        <w:t>tous les ducs</w:t>
      </w:r>
      <w:r>
        <w:rPr>
          <w:szCs w:val="32"/>
        </w:rPr>
        <w:t xml:space="preserve">, </w:t>
      </w:r>
      <w:r w:rsidRPr="00894396">
        <w:rPr>
          <w:szCs w:val="32"/>
        </w:rPr>
        <w:t>tous les maréchaux de votre Bonaparte</w:t>
      </w:r>
      <w:r>
        <w:rPr>
          <w:szCs w:val="32"/>
        </w:rPr>
        <w:t xml:space="preserve">, </w:t>
      </w:r>
      <w:r w:rsidRPr="00894396">
        <w:rPr>
          <w:szCs w:val="32"/>
        </w:rPr>
        <w:t>parce que nul pouvoir sur terre n</w:t>
      </w:r>
      <w:r>
        <w:rPr>
          <w:szCs w:val="32"/>
        </w:rPr>
        <w:t>’</w:t>
      </w:r>
      <w:r w:rsidRPr="00894396">
        <w:rPr>
          <w:szCs w:val="32"/>
        </w:rPr>
        <w:t>aurait pu le leur donner</w:t>
      </w:r>
      <w:r>
        <w:rPr>
          <w:szCs w:val="32"/>
        </w:rPr>
        <w:t xml:space="preserve">, </w:t>
      </w:r>
      <w:r w:rsidRPr="00894396">
        <w:rPr>
          <w:szCs w:val="32"/>
        </w:rPr>
        <w:t>riposta le vieil émigré avec l</w:t>
      </w:r>
      <w:r>
        <w:rPr>
          <w:szCs w:val="32"/>
        </w:rPr>
        <w:t>’</w:t>
      </w:r>
      <w:r w:rsidRPr="00894396">
        <w:rPr>
          <w:szCs w:val="32"/>
        </w:rPr>
        <w:t>animation croissante de l</w:t>
      </w:r>
      <w:r>
        <w:rPr>
          <w:szCs w:val="32"/>
        </w:rPr>
        <w:t>’</w:t>
      </w:r>
      <w:r w:rsidRPr="00894396">
        <w:rPr>
          <w:szCs w:val="32"/>
        </w:rPr>
        <w:t>homme qui a trouvé un argument solide</w:t>
      </w:r>
      <w:r>
        <w:rPr>
          <w:szCs w:val="32"/>
        </w:rPr>
        <w:t xml:space="preserve">. </w:t>
      </w:r>
      <w:r w:rsidRPr="00894396">
        <w:rPr>
          <w:szCs w:val="32"/>
        </w:rPr>
        <w:t>Ça n</w:t>
      </w:r>
      <w:r>
        <w:rPr>
          <w:szCs w:val="32"/>
        </w:rPr>
        <w:t>’</w:t>
      </w:r>
      <w:r w:rsidRPr="00894396">
        <w:rPr>
          <w:szCs w:val="32"/>
        </w:rPr>
        <w:t>existe pas</w:t>
      </w:r>
      <w:r>
        <w:rPr>
          <w:szCs w:val="32"/>
        </w:rPr>
        <w:t xml:space="preserve">, </w:t>
      </w:r>
      <w:r w:rsidRPr="00894396">
        <w:rPr>
          <w:szCs w:val="32"/>
        </w:rPr>
        <w:t>ces Féraud</w:t>
      </w:r>
      <w:r>
        <w:rPr>
          <w:szCs w:val="32"/>
        </w:rPr>
        <w:t xml:space="preserve"> ! </w:t>
      </w:r>
      <w:r w:rsidRPr="00894396">
        <w:rPr>
          <w:szCs w:val="32"/>
        </w:rPr>
        <w:t>Féraud</w:t>
      </w:r>
      <w:r>
        <w:rPr>
          <w:szCs w:val="32"/>
        </w:rPr>
        <w:t xml:space="preserve"> ! </w:t>
      </w:r>
      <w:r w:rsidRPr="00894396">
        <w:rPr>
          <w:szCs w:val="32"/>
        </w:rPr>
        <w:t>Qu</w:t>
      </w:r>
      <w:r>
        <w:rPr>
          <w:szCs w:val="32"/>
        </w:rPr>
        <w:t>’</w:t>
      </w:r>
      <w:r w:rsidRPr="00894396">
        <w:rPr>
          <w:szCs w:val="32"/>
        </w:rPr>
        <w:t>est-ce que c</w:t>
      </w:r>
      <w:r>
        <w:rPr>
          <w:szCs w:val="32"/>
        </w:rPr>
        <w:t>’</w:t>
      </w:r>
      <w:r w:rsidRPr="00894396">
        <w:rPr>
          <w:szCs w:val="32"/>
        </w:rPr>
        <w:t>est que Féraud</w:t>
      </w:r>
      <w:r>
        <w:rPr>
          <w:szCs w:val="32"/>
        </w:rPr>
        <w:t xml:space="preserve"> ? </w:t>
      </w:r>
      <w:r w:rsidRPr="00894396">
        <w:rPr>
          <w:szCs w:val="32"/>
        </w:rPr>
        <w:t>Un va-nu-pieds transformé en général par un aventurier Corse déguisé en empereur</w:t>
      </w:r>
      <w:r>
        <w:rPr>
          <w:szCs w:val="32"/>
        </w:rPr>
        <w:t xml:space="preserve">. </w:t>
      </w:r>
      <w:r w:rsidRPr="00894396">
        <w:rPr>
          <w:szCs w:val="32"/>
        </w:rPr>
        <w:t>Il n</w:t>
      </w:r>
      <w:r>
        <w:rPr>
          <w:szCs w:val="32"/>
        </w:rPr>
        <w:t>’</w:t>
      </w:r>
      <w:r w:rsidRPr="00894396">
        <w:rPr>
          <w:szCs w:val="32"/>
        </w:rPr>
        <w:t>y a pas de raison plausible pour qu</w:t>
      </w:r>
      <w:r>
        <w:rPr>
          <w:szCs w:val="32"/>
        </w:rPr>
        <w:t>’</w:t>
      </w:r>
      <w:r w:rsidRPr="00894396">
        <w:rPr>
          <w:szCs w:val="32"/>
        </w:rPr>
        <w:t>un d</w:t>
      </w:r>
      <w:r>
        <w:rPr>
          <w:szCs w:val="32"/>
        </w:rPr>
        <w:t>’</w:t>
      </w:r>
      <w:r w:rsidRPr="00894396">
        <w:rPr>
          <w:szCs w:val="32"/>
        </w:rPr>
        <w:t>Hubert aille s</w:t>
      </w:r>
      <w:r>
        <w:rPr>
          <w:szCs w:val="32"/>
        </w:rPr>
        <w:t>’</w:t>
      </w:r>
      <w:r w:rsidRPr="00894396">
        <w:rPr>
          <w:szCs w:val="32"/>
        </w:rPr>
        <w:t>encanailler en se battant avec un individu de cette espèce</w:t>
      </w:r>
      <w:r>
        <w:rPr>
          <w:szCs w:val="32"/>
        </w:rPr>
        <w:t xml:space="preserve">. </w:t>
      </w:r>
      <w:r w:rsidRPr="00894396">
        <w:rPr>
          <w:szCs w:val="32"/>
        </w:rPr>
        <w:t>Vous pouvez parfaitement lui faire des excuses</w:t>
      </w:r>
      <w:r>
        <w:rPr>
          <w:szCs w:val="32"/>
        </w:rPr>
        <w:t xml:space="preserve">. </w:t>
      </w:r>
      <w:r w:rsidRPr="00894396">
        <w:rPr>
          <w:szCs w:val="32"/>
        </w:rPr>
        <w:t>Et si le manant s</w:t>
      </w:r>
      <w:r>
        <w:rPr>
          <w:szCs w:val="32"/>
        </w:rPr>
        <w:t>’</w:t>
      </w:r>
      <w:r w:rsidRPr="00894396">
        <w:rPr>
          <w:szCs w:val="32"/>
        </w:rPr>
        <w:t>avise de les repousser</w:t>
      </w:r>
      <w:r>
        <w:rPr>
          <w:szCs w:val="32"/>
        </w:rPr>
        <w:t xml:space="preserve">, </w:t>
      </w:r>
      <w:r w:rsidRPr="00894396">
        <w:rPr>
          <w:szCs w:val="32"/>
        </w:rPr>
        <w:t>vous n</w:t>
      </w:r>
      <w:r>
        <w:rPr>
          <w:szCs w:val="32"/>
        </w:rPr>
        <w:t>’</w:t>
      </w:r>
      <w:r w:rsidRPr="00894396">
        <w:rPr>
          <w:szCs w:val="32"/>
        </w:rPr>
        <w:t>avez qu</w:t>
      </w:r>
      <w:r>
        <w:rPr>
          <w:szCs w:val="32"/>
        </w:rPr>
        <w:t>’</w:t>
      </w:r>
      <w:r w:rsidRPr="00894396">
        <w:rPr>
          <w:szCs w:val="32"/>
        </w:rPr>
        <w:t>à refuser de le rencontrer</w:t>
      </w:r>
      <w:r>
        <w:rPr>
          <w:szCs w:val="32"/>
        </w:rPr>
        <w:t>.</w:t>
      </w:r>
    </w:p>
    <w:p w14:paraId="78B17058" w14:textId="77777777" w:rsidR="008D6F52" w:rsidRDefault="008D6F52" w:rsidP="008D6F52">
      <w:pPr>
        <w:rPr>
          <w:szCs w:val="32"/>
        </w:rPr>
      </w:pPr>
      <w:r>
        <w:t>— </w:t>
      </w:r>
      <w:r w:rsidRPr="00894396">
        <w:rPr>
          <w:szCs w:val="32"/>
        </w:rPr>
        <w:t>Vous dites que je puis faire cela</w:t>
      </w:r>
      <w:r>
        <w:rPr>
          <w:szCs w:val="32"/>
        </w:rPr>
        <w:t> ?</w:t>
      </w:r>
    </w:p>
    <w:p w14:paraId="28A995E4" w14:textId="77777777" w:rsidR="008D6F52" w:rsidRDefault="008D6F52" w:rsidP="008D6F52">
      <w:pPr>
        <w:rPr>
          <w:szCs w:val="32"/>
        </w:rPr>
      </w:pPr>
      <w:r>
        <w:t>— </w:t>
      </w:r>
      <w:r w:rsidRPr="00894396">
        <w:rPr>
          <w:szCs w:val="32"/>
        </w:rPr>
        <w:t>Oui</w:t>
      </w:r>
      <w:r>
        <w:rPr>
          <w:szCs w:val="32"/>
        </w:rPr>
        <w:t xml:space="preserve">, </w:t>
      </w:r>
      <w:r w:rsidRPr="00894396">
        <w:rPr>
          <w:szCs w:val="32"/>
        </w:rPr>
        <w:t>je le dis</w:t>
      </w:r>
      <w:r>
        <w:rPr>
          <w:szCs w:val="32"/>
        </w:rPr>
        <w:t xml:space="preserve">, </w:t>
      </w:r>
      <w:r w:rsidRPr="00894396">
        <w:rPr>
          <w:szCs w:val="32"/>
        </w:rPr>
        <w:t>en toute conscience</w:t>
      </w:r>
      <w:r>
        <w:rPr>
          <w:szCs w:val="32"/>
        </w:rPr>
        <w:t>.</w:t>
      </w:r>
    </w:p>
    <w:p w14:paraId="3CC3F34A" w14:textId="77777777" w:rsidR="008D6F52" w:rsidRDefault="008D6F52" w:rsidP="008D6F52">
      <w:pPr>
        <w:rPr>
          <w:szCs w:val="32"/>
        </w:rPr>
      </w:pPr>
      <w:r>
        <w:t>— </w:t>
      </w:r>
      <w:r w:rsidRPr="00894396">
        <w:rPr>
          <w:szCs w:val="32"/>
        </w:rPr>
        <w:t>Monsieur le Chevalier</w:t>
      </w:r>
      <w:r>
        <w:rPr>
          <w:szCs w:val="32"/>
        </w:rPr>
        <w:t xml:space="preserve">, </w:t>
      </w:r>
      <w:r w:rsidRPr="00894396">
        <w:rPr>
          <w:szCs w:val="32"/>
        </w:rPr>
        <w:t>à quoi vous croyez-vous donc revenu</w:t>
      </w:r>
      <w:r>
        <w:rPr>
          <w:szCs w:val="32"/>
        </w:rPr>
        <w:t xml:space="preserve">, </w:t>
      </w:r>
      <w:r w:rsidRPr="00894396">
        <w:rPr>
          <w:szCs w:val="32"/>
        </w:rPr>
        <w:t>au retour de votre émigration</w:t>
      </w:r>
      <w:r>
        <w:rPr>
          <w:szCs w:val="32"/>
        </w:rPr>
        <w:t> ?</w:t>
      </w:r>
    </w:p>
    <w:p w14:paraId="2F4B13E7" w14:textId="77777777" w:rsidR="008D6F52" w:rsidRDefault="00000000" w:rsidP="008D6F52">
      <w:pPr>
        <w:rPr>
          <w:szCs w:val="32"/>
        </w:rPr>
      </w:pPr>
      <w:r w:rsidRPr="00894396">
        <w:rPr>
          <w:szCs w:val="32"/>
        </w:rPr>
        <w:t>D</w:t>
      </w:r>
      <w:r w:rsidR="008D6F52">
        <w:rPr>
          <w:szCs w:val="32"/>
        </w:rPr>
        <w:t>’</w:t>
      </w:r>
      <w:r w:rsidRPr="00894396">
        <w:rPr>
          <w:szCs w:val="32"/>
        </w:rPr>
        <w:t>Hubert avait prononcé ces paroles avec un accent si vibrant que le vieillard redressa vivement la tête où l</w:t>
      </w:r>
      <w:r w:rsidR="008D6F52">
        <w:rPr>
          <w:szCs w:val="32"/>
        </w:rPr>
        <w:t>’</w:t>
      </w:r>
      <w:r w:rsidRPr="00894396">
        <w:rPr>
          <w:szCs w:val="32"/>
        </w:rPr>
        <w:t>argent des cheveux brillait sous le petit tricorne</w:t>
      </w:r>
      <w:r w:rsidR="008D6F52">
        <w:rPr>
          <w:szCs w:val="32"/>
        </w:rPr>
        <w:t xml:space="preserve">. </w:t>
      </w:r>
      <w:r w:rsidRPr="00894396">
        <w:rPr>
          <w:szCs w:val="32"/>
        </w:rPr>
        <w:t>Il resta un instant interdit</w:t>
      </w:r>
      <w:r w:rsidR="008D6F52">
        <w:rPr>
          <w:szCs w:val="32"/>
        </w:rPr>
        <w:t xml:space="preserve">, </w:t>
      </w:r>
      <w:r w:rsidRPr="00894396">
        <w:rPr>
          <w:szCs w:val="32"/>
        </w:rPr>
        <w:t>puis montrant</w:t>
      </w:r>
      <w:r w:rsidR="008D6F52">
        <w:rPr>
          <w:szCs w:val="32"/>
        </w:rPr>
        <w:t xml:space="preserve">, </w:t>
      </w:r>
      <w:r w:rsidRPr="00894396">
        <w:rPr>
          <w:szCs w:val="32"/>
        </w:rPr>
        <w:t>d</w:t>
      </w:r>
      <w:r w:rsidR="008D6F52">
        <w:rPr>
          <w:szCs w:val="32"/>
        </w:rPr>
        <w:t>’</w:t>
      </w:r>
      <w:r w:rsidRPr="00894396">
        <w:rPr>
          <w:szCs w:val="32"/>
        </w:rPr>
        <w:t>un geste lent et grave</w:t>
      </w:r>
      <w:r w:rsidR="008D6F52">
        <w:rPr>
          <w:szCs w:val="32"/>
        </w:rPr>
        <w:t xml:space="preserve">, </w:t>
      </w:r>
      <w:r w:rsidRPr="00894396">
        <w:rPr>
          <w:szCs w:val="32"/>
        </w:rPr>
        <w:t>une grande croix de carrefour dressée sur un bloc de pierre</w:t>
      </w:r>
      <w:r w:rsidR="008D6F52">
        <w:rPr>
          <w:szCs w:val="32"/>
        </w:rPr>
        <w:t xml:space="preserve">, </w:t>
      </w:r>
      <w:r w:rsidRPr="00894396">
        <w:rPr>
          <w:szCs w:val="32"/>
        </w:rPr>
        <w:t>et qui dessinait en noir ses bras de fer forgé contre la bande rouge du ciel assombri</w:t>
      </w:r>
      <w:r w:rsidR="008D6F52">
        <w:rPr>
          <w:szCs w:val="32"/>
        </w:rPr>
        <w:t> :</w:t>
      </w:r>
    </w:p>
    <w:p w14:paraId="435E6666" w14:textId="77777777" w:rsidR="008D6F52" w:rsidRDefault="008D6F52" w:rsidP="008D6F52">
      <w:pPr>
        <w:rPr>
          <w:szCs w:val="32"/>
        </w:rPr>
      </w:pPr>
      <w:r>
        <w:t>— </w:t>
      </w:r>
      <w:r w:rsidRPr="00894396">
        <w:rPr>
          <w:szCs w:val="32"/>
        </w:rPr>
        <w:t>Dieu le sait</w:t>
      </w:r>
      <w:r>
        <w:rPr>
          <w:szCs w:val="32"/>
        </w:rPr>
        <w:t xml:space="preserve">, </w:t>
      </w:r>
      <w:r w:rsidRPr="00894396">
        <w:rPr>
          <w:szCs w:val="32"/>
        </w:rPr>
        <w:t>fit-il enfin</w:t>
      </w:r>
      <w:r>
        <w:rPr>
          <w:szCs w:val="32"/>
        </w:rPr>
        <w:t xml:space="preserve"> ; </w:t>
      </w:r>
      <w:r w:rsidRPr="00894396">
        <w:rPr>
          <w:szCs w:val="32"/>
        </w:rPr>
        <w:t>Dieu le sait</w:t>
      </w:r>
      <w:r>
        <w:rPr>
          <w:szCs w:val="32"/>
        </w:rPr>
        <w:t xml:space="preserve"> ! </w:t>
      </w:r>
      <w:r w:rsidRPr="00894396">
        <w:rPr>
          <w:szCs w:val="32"/>
        </w:rPr>
        <w:t>N</w:t>
      </w:r>
      <w:r>
        <w:rPr>
          <w:szCs w:val="32"/>
        </w:rPr>
        <w:t>’</w:t>
      </w:r>
      <w:r w:rsidRPr="00894396">
        <w:rPr>
          <w:szCs w:val="32"/>
        </w:rPr>
        <w:t>était cet emblème</w:t>
      </w:r>
      <w:r>
        <w:rPr>
          <w:szCs w:val="32"/>
        </w:rPr>
        <w:t xml:space="preserve">, </w:t>
      </w:r>
      <w:r w:rsidRPr="00894396">
        <w:rPr>
          <w:szCs w:val="32"/>
        </w:rPr>
        <w:t>que je me souviens d</w:t>
      </w:r>
      <w:r>
        <w:rPr>
          <w:szCs w:val="32"/>
        </w:rPr>
        <w:t>’</w:t>
      </w:r>
      <w:r w:rsidRPr="00894396">
        <w:rPr>
          <w:szCs w:val="32"/>
        </w:rPr>
        <w:t>avoir vu en ce même endroit dans mon enfance</w:t>
      </w:r>
      <w:r>
        <w:rPr>
          <w:szCs w:val="32"/>
        </w:rPr>
        <w:t xml:space="preserve">, </w:t>
      </w:r>
      <w:r w:rsidRPr="00894396">
        <w:rPr>
          <w:szCs w:val="32"/>
        </w:rPr>
        <w:t>je me demanderais à quoi nous sommes revenus</w:t>
      </w:r>
      <w:r>
        <w:rPr>
          <w:szCs w:val="32"/>
        </w:rPr>
        <w:t xml:space="preserve">, </w:t>
      </w:r>
      <w:r w:rsidRPr="00894396">
        <w:rPr>
          <w:szCs w:val="32"/>
        </w:rPr>
        <w:t>en effet</w:t>
      </w:r>
      <w:r>
        <w:rPr>
          <w:szCs w:val="32"/>
        </w:rPr>
        <w:t xml:space="preserve">, </w:t>
      </w:r>
      <w:r w:rsidRPr="00894396">
        <w:rPr>
          <w:szCs w:val="32"/>
        </w:rPr>
        <w:t>nous les fidèles à notre Dieu et à notre roi</w:t>
      </w:r>
      <w:r>
        <w:rPr>
          <w:szCs w:val="32"/>
        </w:rPr>
        <w:t xml:space="preserve"> ? </w:t>
      </w:r>
      <w:r w:rsidRPr="00894396">
        <w:rPr>
          <w:szCs w:val="32"/>
        </w:rPr>
        <w:t>La voix même des gens a changé</w:t>
      </w:r>
      <w:r>
        <w:rPr>
          <w:szCs w:val="32"/>
        </w:rPr>
        <w:t> !</w:t>
      </w:r>
    </w:p>
    <w:p w14:paraId="51279B24" w14:textId="77777777" w:rsidR="008D6F52" w:rsidRDefault="008D6F52" w:rsidP="008D6F52">
      <w:pPr>
        <w:rPr>
          <w:szCs w:val="32"/>
        </w:rPr>
      </w:pPr>
      <w:r>
        <w:t>— </w:t>
      </w:r>
      <w:r w:rsidRPr="00894396">
        <w:rPr>
          <w:szCs w:val="32"/>
        </w:rPr>
        <w:t>Oui</w:t>
      </w:r>
      <w:r>
        <w:rPr>
          <w:szCs w:val="32"/>
        </w:rPr>
        <w:t xml:space="preserve">, </w:t>
      </w:r>
      <w:r w:rsidRPr="00894396">
        <w:rPr>
          <w:szCs w:val="32"/>
        </w:rPr>
        <w:t>c</w:t>
      </w:r>
      <w:r>
        <w:rPr>
          <w:szCs w:val="32"/>
        </w:rPr>
        <w:t>’</w:t>
      </w:r>
      <w:r w:rsidRPr="00894396">
        <w:rPr>
          <w:szCs w:val="32"/>
        </w:rPr>
        <w:t>est une France nouvelle</w:t>
      </w:r>
      <w:r>
        <w:rPr>
          <w:szCs w:val="32"/>
        </w:rPr>
        <w:t xml:space="preserve">, </w:t>
      </w:r>
      <w:r w:rsidRPr="00894396">
        <w:rPr>
          <w:szCs w:val="32"/>
        </w:rPr>
        <w:t>fit le général d</w:t>
      </w:r>
      <w:r>
        <w:rPr>
          <w:szCs w:val="32"/>
        </w:rPr>
        <w:t>’</w:t>
      </w:r>
      <w:r w:rsidRPr="00894396">
        <w:rPr>
          <w:szCs w:val="32"/>
        </w:rPr>
        <w:t>Hubert</w:t>
      </w:r>
      <w:r>
        <w:rPr>
          <w:szCs w:val="32"/>
        </w:rPr>
        <w:t xml:space="preserve">. </w:t>
      </w:r>
      <w:r w:rsidRPr="00894396">
        <w:rPr>
          <w:szCs w:val="32"/>
        </w:rPr>
        <w:t>Il semblait avoir recouvré son calme et son accent se faisait légèrement ironique</w:t>
      </w:r>
      <w:r>
        <w:rPr>
          <w:szCs w:val="32"/>
        </w:rPr>
        <w:t xml:space="preserve">. – </w:t>
      </w:r>
      <w:r w:rsidRPr="00894396">
        <w:rPr>
          <w:szCs w:val="32"/>
        </w:rPr>
        <w:t>Et c</w:t>
      </w:r>
      <w:r>
        <w:rPr>
          <w:szCs w:val="32"/>
        </w:rPr>
        <w:t>’</w:t>
      </w:r>
      <w:r w:rsidRPr="00894396">
        <w:rPr>
          <w:szCs w:val="32"/>
        </w:rPr>
        <w:t xml:space="preserve">est pourquoi je ne saurais suivre </w:t>
      </w:r>
      <w:r w:rsidRPr="00894396">
        <w:rPr>
          <w:szCs w:val="32"/>
        </w:rPr>
        <w:lastRenderedPageBreak/>
        <w:t>votre conseil</w:t>
      </w:r>
      <w:r>
        <w:rPr>
          <w:szCs w:val="32"/>
        </w:rPr>
        <w:t xml:space="preserve">. </w:t>
      </w:r>
      <w:r w:rsidRPr="00894396">
        <w:rPr>
          <w:szCs w:val="32"/>
        </w:rPr>
        <w:t>Comment</w:t>
      </w:r>
      <w:r>
        <w:rPr>
          <w:szCs w:val="32"/>
        </w:rPr>
        <w:t xml:space="preserve">, </w:t>
      </w:r>
      <w:r w:rsidRPr="00894396">
        <w:rPr>
          <w:szCs w:val="32"/>
        </w:rPr>
        <w:t>d</w:t>
      </w:r>
      <w:r>
        <w:rPr>
          <w:szCs w:val="32"/>
        </w:rPr>
        <w:t>’</w:t>
      </w:r>
      <w:r w:rsidRPr="00894396">
        <w:rPr>
          <w:szCs w:val="32"/>
        </w:rPr>
        <w:t>ailleurs refuser d</w:t>
      </w:r>
      <w:r>
        <w:rPr>
          <w:szCs w:val="32"/>
        </w:rPr>
        <w:t>’</w:t>
      </w:r>
      <w:r w:rsidRPr="00894396">
        <w:rPr>
          <w:szCs w:val="32"/>
        </w:rPr>
        <w:t>être mordu par un chien qui veut mordre</w:t>
      </w:r>
      <w:r>
        <w:rPr>
          <w:szCs w:val="32"/>
        </w:rPr>
        <w:t xml:space="preserve"> ? </w:t>
      </w:r>
      <w:r w:rsidRPr="00894396">
        <w:rPr>
          <w:szCs w:val="32"/>
        </w:rPr>
        <w:t>C</w:t>
      </w:r>
      <w:r>
        <w:rPr>
          <w:szCs w:val="32"/>
        </w:rPr>
        <w:t>’</w:t>
      </w:r>
      <w:r w:rsidRPr="00894396">
        <w:rPr>
          <w:szCs w:val="32"/>
        </w:rPr>
        <w:t>est impossible</w:t>
      </w:r>
      <w:r>
        <w:rPr>
          <w:szCs w:val="32"/>
        </w:rPr>
        <w:t xml:space="preserve">. </w:t>
      </w:r>
      <w:r w:rsidRPr="00894396">
        <w:rPr>
          <w:szCs w:val="32"/>
        </w:rPr>
        <w:t>Croyez-moi</w:t>
      </w:r>
      <w:r>
        <w:rPr>
          <w:szCs w:val="32"/>
        </w:rPr>
        <w:t xml:space="preserve">, </w:t>
      </w:r>
      <w:r w:rsidRPr="00894396">
        <w:rPr>
          <w:szCs w:val="32"/>
        </w:rPr>
        <w:t>Féraud n</w:t>
      </w:r>
      <w:r>
        <w:rPr>
          <w:szCs w:val="32"/>
        </w:rPr>
        <w:t>’</w:t>
      </w:r>
      <w:r w:rsidRPr="00894396">
        <w:rPr>
          <w:szCs w:val="32"/>
        </w:rPr>
        <w:t>est pas homme à se laisser arrêter par des excuses ou des refus</w:t>
      </w:r>
      <w:r>
        <w:rPr>
          <w:szCs w:val="32"/>
        </w:rPr>
        <w:t xml:space="preserve">. </w:t>
      </w:r>
      <w:r w:rsidRPr="00894396">
        <w:rPr>
          <w:szCs w:val="32"/>
        </w:rPr>
        <w:t>Évidemment</w:t>
      </w:r>
      <w:r>
        <w:rPr>
          <w:szCs w:val="32"/>
        </w:rPr>
        <w:t xml:space="preserve">, </w:t>
      </w:r>
      <w:r w:rsidRPr="00894396">
        <w:rPr>
          <w:szCs w:val="32"/>
        </w:rPr>
        <w:t>il y a d</w:t>
      </w:r>
      <w:r>
        <w:rPr>
          <w:szCs w:val="32"/>
        </w:rPr>
        <w:t>’</w:t>
      </w:r>
      <w:r w:rsidRPr="00894396">
        <w:rPr>
          <w:szCs w:val="32"/>
        </w:rPr>
        <w:t>autres moyens</w:t>
      </w:r>
      <w:r>
        <w:rPr>
          <w:szCs w:val="32"/>
        </w:rPr>
        <w:t xml:space="preserve">. </w:t>
      </w:r>
      <w:r w:rsidRPr="00894396">
        <w:rPr>
          <w:szCs w:val="32"/>
        </w:rPr>
        <w:t>Je pourrais</w:t>
      </w:r>
      <w:r>
        <w:rPr>
          <w:szCs w:val="32"/>
        </w:rPr>
        <w:t xml:space="preserve">, </w:t>
      </w:r>
      <w:r w:rsidRPr="00894396">
        <w:rPr>
          <w:szCs w:val="32"/>
        </w:rPr>
        <w:t>par exemple</w:t>
      </w:r>
      <w:r>
        <w:rPr>
          <w:szCs w:val="32"/>
        </w:rPr>
        <w:t xml:space="preserve">, </w:t>
      </w:r>
      <w:r w:rsidRPr="00894396">
        <w:rPr>
          <w:szCs w:val="32"/>
        </w:rPr>
        <w:t xml:space="preserve">faire tenir un mot au brigadier de gendarmerie de </w:t>
      </w:r>
      <w:proofErr w:type="spellStart"/>
      <w:r w:rsidRPr="00894396">
        <w:rPr>
          <w:szCs w:val="32"/>
        </w:rPr>
        <w:t>Soulac</w:t>
      </w:r>
      <w:proofErr w:type="spellEnd"/>
      <w:r>
        <w:rPr>
          <w:szCs w:val="32"/>
        </w:rPr>
        <w:t xml:space="preserve"> ; </w:t>
      </w:r>
      <w:r w:rsidRPr="00894396">
        <w:rPr>
          <w:szCs w:val="32"/>
        </w:rPr>
        <w:t>le général et ses amis seraient arrêtés sur un simple ordre de ma part</w:t>
      </w:r>
      <w:r>
        <w:rPr>
          <w:szCs w:val="32"/>
        </w:rPr>
        <w:t xml:space="preserve">. </w:t>
      </w:r>
      <w:r w:rsidRPr="00894396">
        <w:rPr>
          <w:szCs w:val="32"/>
        </w:rPr>
        <w:t>Cela ferait jaser dans l</w:t>
      </w:r>
      <w:r>
        <w:rPr>
          <w:szCs w:val="32"/>
        </w:rPr>
        <w:t>’</w:t>
      </w:r>
      <w:r w:rsidRPr="00894396">
        <w:rPr>
          <w:szCs w:val="32"/>
        </w:rPr>
        <w:t>armée</w:t>
      </w:r>
      <w:r>
        <w:rPr>
          <w:szCs w:val="32"/>
        </w:rPr>
        <w:t xml:space="preserve">, </w:t>
      </w:r>
      <w:r w:rsidRPr="00894396">
        <w:rPr>
          <w:szCs w:val="32"/>
        </w:rPr>
        <w:t>chez les officiers en service ou en disponibilité</w:t>
      </w:r>
      <w:r>
        <w:rPr>
          <w:szCs w:val="32"/>
        </w:rPr>
        <w:t xml:space="preserve">…, </w:t>
      </w:r>
      <w:r w:rsidRPr="00894396">
        <w:rPr>
          <w:szCs w:val="32"/>
        </w:rPr>
        <w:t>surtout chez les demi-soldes</w:t>
      </w:r>
      <w:r>
        <w:rPr>
          <w:szCs w:val="32"/>
        </w:rPr>
        <w:t xml:space="preserve">. </w:t>
      </w:r>
      <w:r w:rsidRPr="00894396">
        <w:rPr>
          <w:szCs w:val="32"/>
        </w:rPr>
        <w:t>De la canaille</w:t>
      </w:r>
      <w:r>
        <w:rPr>
          <w:szCs w:val="32"/>
        </w:rPr>
        <w:t xml:space="preserve">, </w:t>
      </w:r>
      <w:r w:rsidRPr="00894396">
        <w:rPr>
          <w:szCs w:val="32"/>
        </w:rPr>
        <w:t>tout cela</w:t>
      </w:r>
      <w:r>
        <w:rPr>
          <w:szCs w:val="32"/>
        </w:rPr>
        <w:t xml:space="preserve"> ; </w:t>
      </w:r>
      <w:r w:rsidRPr="00894396">
        <w:rPr>
          <w:szCs w:val="32"/>
        </w:rPr>
        <w:t>d</w:t>
      </w:r>
      <w:r>
        <w:rPr>
          <w:szCs w:val="32"/>
        </w:rPr>
        <w:t>’</w:t>
      </w:r>
      <w:r w:rsidRPr="00894396">
        <w:rPr>
          <w:szCs w:val="32"/>
        </w:rPr>
        <w:t>anciens compagnons d</w:t>
      </w:r>
      <w:r>
        <w:rPr>
          <w:szCs w:val="32"/>
        </w:rPr>
        <w:t>’</w:t>
      </w:r>
      <w:r w:rsidRPr="00894396">
        <w:rPr>
          <w:szCs w:val="32"/>
        </w:rPr>
        <w:t>armes d</w:t>
      </w:r>
      <w:r>
        <w:rPr>
          <w:szCs w:val="32"/>
        </w:rPr>
        <w:t>’</w:t>
      </w:r>
      <w:r w:rsidRPr="00894396">
        <w:rPr>
          <w:szCs w:val="32"/>
        </w:rPr>
        <w:t>Armand d</w:t>
      </w:r>
      <w:r>
        <w:rPr>
          <w:szCs w:val="32"/>
        </w:rPr>
        <w:t>’</w:t>
      </w:r>
      <w:r w:rsidRPr="00894396">
        <w:rPr>
          <w:szCs w:val="32"/>
        </w:rPr>
        <w:t>Hubert</w:t>
      </w:r>
      <w:r>
        <w:rPr>
          <w:szCs w:val="32"/>
        </w:rPr>
        <w:t xml:space="preserve">. </w:t>
      </w:r>
      <w:r w:rsidRPr="00894396">
        <w:rPr>
          <w:szCs w:val="32"/>
        </w:rPr>
        <w:t>Mais un d</w:t>
      </w:r>
      <w:r>
        <w:rPr>
          <w:szCs w:val="32"/>
        </w:rPr>
        <w:t>’</w:t>
      </w:r>
      <w:r w:rsidRPr="00894396">
        <w:rPr>
          <w:szCs w:val="32"/>
        </w:rPr>
        <w:t>Hubert se souciera-t-il de gens sans existence</w:t>
      </w:r>
      <w:r>
        <w:rPr>
          <w:szCs w:val="32"/>
        </w:rPr>
        <w:t xml:space="preserve"> ? </w:t>
      </w:r>
      <w:r w:rsidRPr="00894396">
        <w:rPr>
          <w:szCs w:val="32"/>
        </w:rPr>
        <w:t>Mieux encore</w:t>
      </w:r>
      <w:r>
        <w:rPr>
          <w:szCs w:val="32"/>
        </w:rPr>
        <w:t xml:space="preserve">, </w:t>
      </w:r>
      <w:r w:rsidRPr="00894396">
        <w:rPr>
          <w:szCs w:val="32"/>
        </w:rPr>
        <w:t>je pourrais envoyer prévenir le maire du village par mon beau-frère</w:t>
      </w:r>
      <w:r>
        <w:rPr>
          <w:szCs w:val="32"/>
        </w:rPr>
        <w:t xml:space="preserve">. </w:t>
      </w:r>
      <w:r w:rsidRPr="00894396">
        <w:rPr>
          <w:szCs w:val="32"/>
        </w:rPr>
        <w:t>Il n</w:t>
      </w:r>
      <w:r>
        <w:rPr>
          <w:szCs w:val="32"/>
        </w:rPr>
        <w:t>’</w:t>
      </w:r>
      <w:r w:rsidRPr="00894396">
        <w:rPr>
          <w:szCs w:val="32"/>
        </w:rPr>
        <w:t>en faudrait pas plus pour faire assaillir les trois brigands à coups de fléaux et de fourches</w:t>
      </w:r>
      <w:r>
        <w:rPr>
          <w:szCs w:val="32"/>
        </w:rPr>
        <w:t xml:space="preserve">, </w:t>
      </w:r>
      <w:r w:rsidRPr="00894396">
        <w:rPr>
          <w:szCs w:val="32"/>
        </w:rPr>
        <w:t>et pour les faire flanquer dans un bon fossé bien creux et bien humide</w:t>
      </w:r>
      <w:r>
        <w:rPr>
          <w:szCs w:val="32"/>
        </w:rPr>
        <w:t xml:space="preserve">. </w:t>
      </w:r>
      <w:r w:rsidRPr="00894396">
        <w:rPr>
          <w:szCs w:val="32"/>
        </w:rPr>
        <w:t>Personne n</w:t>
      </w:r>
      <w:r>
        <w:rPr>
          <w:szCs w:val="32"/>
        </w:rPr>
        <w:t>’</w:t>
      </w:r>
      <w:r w:rsidRPr="00894396">
        <w:rPr>
          <w:szCs w:val="32"/>
        </w:rPr>
        <w:t>en saurait rien</w:t>
      </w:r>
      <w:r>
        <w:rPr>
          <w:szCs w:val="32"/>
        </w:rPr>
        <w:t xml:space="preserve">. </w:t>
      </w:r>
      <w:r w:rsidRPr="00894396">
        <w:rPr>
          <w:szCs w:val="32"/>
        </w:rPr>
        <w:t>On l</w:t>
      </w:r>
      <w:r>
        <w:rPr>
          <w:szCs w:val="32"/>
        </w:rPr>
        <w:t>’</w:t>
      </w:r>
      <w:r w:rsidRPr="00894396">
        <w:rPr>
          <w:szCs w:val="32"/>
        </w:rPr>
        <w:t>a fait</w:t>
      </w:r>
      <w:r>
        <w:rPr>
          <w:szCs w:val="32"/>
        </w:rPr>
        <w:t xml:space="preserve">, </w:t>
      </w:r>
      <w:r w:rsidRPr="00894396">
        <w:rPr>
          <w:szCs w:val="32"/>
        </w:rPr>
        <w:t>à moins de quatre lieues d</w:t>
      </w:r>
      <w:r>
        <w:rPr>
          <w:szCs w:val="32"/>
        </w:rPr>
        <w:t>’</w:t>
      </w:r>
      <w:r w:rsidRPr="00894396">
        <w:rPr>
          <w:szCs w:val="32"/>
        </w:rPr>
        <w:t>ici</w:t>
      </w:r>
      <w:r>
        <w:rPr>
          <w:szCs w:val="32"/>
        </w:rPr>
        <w:t xml:space="preserve">, </w:t>
      </w:r>
      <w:r w:rsidRPr="00894396">
        <w:rPr>
          <w:szCs w:val="32"/>
        </w:rPr>
        <w:t>à trois pauvres diables</w:t>
      </w:r>
      <w:r>
        <w:rPr>
          <w:szCs w:val="32"/>
        </w:rPr>
        <w:t xml:space="preserve">, </w:t>
      </w:r>
      <w:r w:rsidRPr="00894396">
        <w:rPr>
          <w:szCs w:val="32"/>
        </w:rPr>
        <w:t>trois lanciers rouges de la Garde qui rentraient chez eux</w:t>
      </w:r>
      <w:r>
        <w:rPr>
          <w:szCs w:val="32"/>
        </w:rPr>
        <w:t xml:space="preserve">. </w:t>
      </w:r>
      <w:r w:rsidRPr="00894396">
        <w:rPr>
          <w:szCs w:val="32"/>
        </w:rPr>
        <w:t>Que dit votre conscience</w:t>
      </w:r>
      <w:r>
        <w:rPr>
          <w:szCs w:val="32"/>
        </w:rPr>
        <w:t xml:space="preserve">, </w:t>
      </w:r>
      <w:r w:rsidRPr="00894396">
        <w:rPr>
          <w:szCs w:val="32"/>
        </w:rPr>
        <w:t>Chevalier</w:t>
      </w:r>
      <w:r>
        <w:rPr>
          <w:szCs w:val="32"/>
        </w:rPr>
        <w:t xml:space="preserve"> ? </w:t>
      </w:r>
      <w:r w:rsidRPr="00894396">
        <w:rPr>
          <w:szCs w:val="32"/>
        </w:rPr>
        <w:t>Un d</w:t>
      </w:r>
      <w:r>
        <w:rPr>
          <w:szCs w:val="32"/>
        </w:rPr>
        <w:t>’</w:t>
      </w:r>
      <w:r w:rsidRPr="00894396">
        <w:rPr>
          <w:szCs w:val="32"/>
        </w:rPr>
        <w:t>Hubert peut-il agir ainsi avec trois hommes qui n</w:t>
      </w:r>
      <w:r>
        <w:rPr>
          <w:szCs w:val="32"/>
        </w:rPr>
        <w:t>’</w:t>
      </w:r>
      <w:r w:rsidRPr="00894396">
        <w:rPr>
          <w:szCs w:val="32"/>
        </w:rPr>
        <w:t>existent pas</w:t>
      </w:r>
      <w:r>
        <w:rPr>
          <w:szCs w:val="32"/>
        </w:rPr>
        <w:t> ?</w:t>
      </w:r>
    </w:p>
    <w:p w14:paraId="3FC30B19" w14:textId="77777777" w:rsidR="008D6F52" w:rsidRDefault="00000000" w:rsidP="008D6F52">
      <w:pPr>
        <w:rPr>
          <w:szCs w:val="32"/>
        </w:rPr>
      </w:pPr>
      <w:r w:rsidRPr="00894396">
        <w:rPr>
          <w:szCs w:val="32"/>
        </w:rPr>
        <w:t>Quelques étoiles trouaient l</w:t>
      </w:r>
      <w:r w:rsidR="008D6F52">
        <w:rPr>
          <w:szCs w:val="32"/>
        </w:rPr>
        <w:t>’</w:t>
      </w:r>
      <w:r w:rsidRPr="00894396">
        <w:rPr>
          <w:szCs w:val="32"/>
        </w:rPr>
        <w:t>obscurité bleue du ciel de cristal</w:t>
      </w:r>
      <w:r w:rsidR="008D6F52">
        <w:rPr>
          <w:szCs w:val="32"/>
        </w:rPr>
        <w:t xml:space="preserve">. </w:t>
      </w:r>
      <w:r w:rsidRPr="00894396">
        <w:rPr>
          <w:szCs w:val="32"/>
        </w:rPr>
        <w:t>La petite voix sèche du chevalier demanda aigrement</w:t>
      </w:r>
      <w:r w:rsidR="008D6F52">
        <w:rPr>
          <w:szCs w:val="32"/>
        </w:rPr>
        <w:t> :</w:t>
      </w:r>
    </w:p>
    <w:p w14:paraId="2835AB00" w14:textId="77777777" w:rsidR="008D6F52" w:rsidRDefault="008D6F52" w:rsidP="008D6F52">
      <w:pPr>
        <w:rPr>
          <w:szCs w:val="32"/>
        </w:rPr>
      </w:pPr>
      <w:r>
        <w:t>— </w:t>
      </w:r>
      <w:r w:rsidRPr="00894396">
        <w:rPr>
          <w:szCs w:val="32"/>
        </w:rPr>
        <w:t>Pourquoi me racontez-vous tout cela</w:t>
      </w:r>
      <w:r>
        <w:rPr>
          <w:szCs w:val="32"/>
        </w:rPr>
        <w:t> ?</w:t>
      </w:r>
    </w:p>
    <w:p w14:paraId="1806A01D" w14:textId="77777777" w:rsidR="008D6F52" w:rsidRDefault="00000000" w:rsidP="008D6F52">
      <w:pPr>
        <w:rPr>
          <w:szCs w:val="32"/>
        </w:rPr>
      </w:pPr>
      <w:r w:rsidRPr="00894396">
        <w:rPr>
          <w:szCs w:val="32"/>
        </w:rPr>
        <w:t>Le général saisit et serra violemment la vieille main desséchée</w:t>
      </w:r>
      <w:r w:rsidR="008D6F52">
        <w:rPr>
          <w:szCs w:val="32"/>
        </w:rPr>
        <w:t> :</w:t>
      </w:r>
    </w:p>
    <w:p w14:paraId="1DC10E11" w14:textId="77777777" w:rsidR="008D6F52" w:rsidRDefault="008D6F52" w:rsidP="008D6F52">
      <w:pPr>
        <w:rPr>
          <w:szCs w:val="32"/>
        </w:rPr>
      </w:pPr>
      <w:r>
        <w:t>— </w:t>
      </w:r>
      <w:r w:rsidRPr="00894396">
        <w:rPr>
          <w:szCs w:val="32"/>
        </w:rPr>
        <w:t>Parce que je vous dois toute franchise</w:t>
      </w:r>
      <w:r>
        <w:rPr>
          <w:szCs w:val="32"/>
        </w:rPr>
        <w:t xml:space="preserve">. </w:t>
      </w:r>
      <w:r w:rsidRPr="00894396">
        <w:rPr>
          <w:szCs w:val="32"/>
        </w:rPr>
        <w:t>Qui pourrait dire la vérité à Adèle</w:t>
      </w:r>
      <w:r>
        <w:rPr>
          <w:szCs w:val="32"/>
        </w:rPr>
        <w:t xml:space="preserve">, </w:t>
      </w:r>
      <w:r w:rsidRPr="00894396">
        <w:rPr>
          <w:szCs w:val="32"/>
        </w:rPr>
        <w:t>sinon vous</w:t>
      </w:r>
      <w:r>
        <w:rPr>
          <w:szCs w:val="32"/>
        </w:rPr>
        <w:t xml:space="preserve"> ? </w:t>
      </w:r>
      <w:r w:rsidRPr="00894396">
        <w:rPr>
          <w:szCs w:val="32"/>
        </w:rPr>
        <w:t>Vous comprenez pourquoi je n</w:t>
      </w:r>
      <w:r>
        <w:rPr>
          <w:szCs w:val="32"/>
        </w:rPr>
        <w:t>’</w:t>
      </w:r>
      <w:r w:rsidRPr="00894396">
        <w:rPr>
          <w:szCs w:val="32"/>
        </w:rPr>
        <w:t>ose pas me confier à mon beau-frère ni à ma sœur</w:t>
      </w:r>
      <w:r>
        <w:rPr>
          <w:szCs w:val="32"/>
        </w:rPr>
        <w:t xml:space="preserve">, </w:t>
      </w:r>
      <w:r w:rsidRPr="00894396">
        <w:rPr>
          <w:szCs w:val="32"/>
        </w:rPr>
        <w:t>Chevalier</w:t>
      </w:r>
      <w:r>
        <w:rPr>
          <w:szCs w:val="32"/>
        </w:rPr>
        <w:t xml:space="preserve">. </w:t>
      </w:r>
      <w:r w:rsidRPr="00894396">
        <w:rPr>
          <w:szCs w:val="32"/>
        </w:rPr>
        <w:t>J</w:t>
      </w:r>
      <w:r>
        <w:rPr>
          <w:szCs w:val="32"/>
        </w:rPr>
        <w:t>’</w:t>
      </w:r>
      <w:r w:rsidRPr="00894396">
        <w:rPr>
          <w:szCs w:val="32"/>
        </w:rPr>
        <w:t>ai été si près de faire tout ce que je viens de vous dire que j</w:t>
      </w:r>
      <w:r>
        <w:rPr>
          <w:szCs w:val="32"/>
        </w:rPr>
        <w:t>’</w:t>
      </w:r>
      <w:r w:rsidRPr="00894396">
        <w:rPr>
          <w:szCs w:val="32"/>
        </w:rPr>
        <w:t>en tremble</w:t>
      </w:r>
      <w:r>
        <w:rPr>
          <w:szCs w:val="32"/>
        </w:rPr>
        <w:t xml:space="preserve">. </w:t>
      </w:r>
      <w:r w:rsidRPr="00894396">
        <w:rPr>
          <w:szCs w:val="32"/>
        </w:rPr>
        <w:t>Et il n</w:t>
      </w:r>
      <w:r>
        <w:rPr>
          <w:szCs w:val="32"/>
        </w:rPr>
        <w:t>’</w:t>
      </w:r>
      <w:r w:rsidRPr="00894396">
        <w:rPr>
          <w:szCs w:val="32"/>
        </w:rPr>
        <w:t>y a pas moyen d</w:t>
      </w:r>
      <w:r>
        <w:rPr>
          <w:szCs w:val="32"/>
        </w:rPr>
        <w:t>’</w:t>
      </w:r>
      <w:r w:rsidRPr="00894396">
        <w:rPr>
          <w:szCs w:val="32"/>
        </w:rPr>
        <w:t>y échapper</w:t>
      </w:r>
      <w:r>
        <w:rPr>
          <w:szCs w:val="32"/>
        </w:rPr>
        <w:t xml:space="preserve">. – </w:t>
      </w:r>
      <w:r w:rsidRPr="00894396">
        <w:rPr>
          <w:szCs w:val="32"/>
        </w:rPr>
        <w:t>Puis murmurant</w:t>
      </w:r>
      <w:r>
        <w:rPr>
          <w:szCs w:val="32"/>
        </w:rPr>
        <w:t xml:space="preserve">, </w:t>
      </w:r>
      <w:r w:rsidRPr="00894396">
        <w:rPr>
          <w:szCs w:val="32"/>
        </w:rPr>
        <w:t>après un silence</w:t>
      </w:r>
      <w:r>
        <w:rPr>
          <w:szCs w:val="32"/>
        </w:rPr>
        <w:t xml:space="preserve"> : </w:t>
      </w:r>
      <w:r w:rsidRPr="00894396">
        <w:rPr>
          <w:szCs w:val="32"/>
        </w:rPr>
        <w:t>C</w:t>
      </w:r>
      <w:r>
        <w:rPr>
          <w:szCs w:val="32"/>
        </w:rPr>
        <w:t>’</w:t>
      </w:r>
      <w:r w:rsidRPr="00894396">
        <w:rPr>
          <w:szCs w:val="32"/>
        </w:rPr>
        <w:t>est une fatalité</w:t>
      </w:r>
      <w:r>
        <w:rPr>
          <w:szCs w:val="32"/>
        </w:rPr>
        <w:t xml:space="preserve"> ! </w:t>
      </w:r>
      <w:r w:rsidRPr="00894396">
        <w:rPr>
          <w:szCs w:val="32"/>
        </w:rPr>
        <w:t>il lâcha la main inerte du chevalier</w:t>
      </w:r>
      <w:r>
        <w:rPr>
          <w:szCs w:val="32"/>
        </w:rPr>
        <w:t xml:space="preserve">, </w:t>
      </w:r>
      <w:r w:rsidRPr="00894396">
        <w:rPr>
          <w:szCs w:val="32"/>
        </w:rPr>
        <w:t>et dit de son ton habituel</w:t>
      </w:r>
      <w:r>
        <w:rPr>
          <w:szCs w:val="32"/>
        </w:rPr>
        <w:t> :</w:t>
      </w:r>
    </w:p>
    <w:p w14:paraId="0E013F26" w14:textId="77777777" w:rsidR="008D6F52" w:rsidRDefault="008D6F52" w:rsidP="008D6F52">
      <w:pPr>
        <w:rPr>
          <w:szCs w:val="32"/>
        </w:rPr>
      </w:pPr>
      <w:r>
        <w:lastRenderedPageBreak/>
        <w:t>— </w:t>
      </w:r>
      <w:r w:rsidRPr="00894396">
        <w:rPr>
          <w:szCs w:val="32"/>
        </w:rPr>
        <w:t>Il faudra que je me passe de témoins</w:t>
      </w:r>
      <w:r>
        <w:rPr>
          <w:szCs w:val="32"/>
        </w:rPr>
        <w:t xml:space="preserve">. </w:t>
      </w:r>
      <w:r w:rsidRPr="00894396">
        <w:rPr>
          <w:szCs w:val="32"/>
        </w:rPr>
        <w:t>Si je dois rester sur le terrain</w:t>
      </w:r>
      <w:r>
        <w:rPr>
          <w:szCs w:val="32"/>
        </w:rPr>
        <w:t xml:space="preserve">, </w:t>
      </w:r>
      <w:r w:rsidRPr="00894396">
        <w:rPr>
          <w:szCs w:val="32"/>
        </w:rPr>
        <w:t>vous saurez vous</w:t>
      </w:r>
      <w:r>
        <w:rPr>
          <w:szCs w:val="32"/>
        </w:rPr>
        <w:t xml:space="preserve">, </w:t>
      </w:r>
      <w:r w:rsidRPr="00894396">
        <w:rPr>
          <w:szCs w:val="32"/>
        </w:rPr>
        <w:t>au moins</w:t>
      </w:r>
      <w:r>
        <w:rPr>
          <w:szCs w:val="32"/>
        </w:rPr>
        <w:t xml:space="preserve">, </w:t>
      </w:r>
      <w:r w:rsidRPr="00894396">
        <w:rPr>
          <w:szCs w:val="32"/>
        </w:rPr>
        <w:t>tout ce que l</w:t>
      </w:r>
      <w:r>
        <w:rPr>
          <w:szCs w:val="32"/>
        </w:rPr>
        <w:t>’</w:t>
      </w:r>
      <w:r w:rsidRPr="00894396">
        <w:rPr>
          <w:szCs w:val="32"/>
        </w:rPr>
        <w:t>on peut savoir de cette affaire</w:t>
      </w:r>
      <w:r>
        <w:rPr>
          <w:szCs w:val="32"/>
        </w:rPr>
        <w:t>.</w:t>
      </w:r>
    </w:p>
    <w:p w14:paraId="153C5B1C" w14:textId="77777777" w:rsidR="008D6F52" w:rsidRDefault="00000000" w:rsidP="008D6F52">
      <w:pPr>
        <w:rPr>
          <w:szCs w:val="32"/>
        </w:rPr>
      </w:pPr>
      <w:r w:rsidRPr="00894396">
        <w:rPr>
          <w:szCs w:val="32"/>
        </w:rPr>
        <w:t>Le fantôme falot de l</w:t>
      </w:r>
      <w:r w:rsidR="008D6F52">
        <w:rPr>
          <w:szCs w:val="32"/>
        </w:rPr>
        <w:t>’</w:t>
      </w:r>
      <w:r w:rsidRPr="00894396">
        <w:rPr>
          <w:szCs w:val="32"/>
        </w:rPr>
        <w:t>ancien régime semblait s</w:t>
      </w:r>
      <w:r w:rsidR="008D6F52">
        <w:rPr>
          <w:szCs w:val="32"/>
        </w:rPr>
        <w:t>’</w:t>
      </w:r>
      <w:r w:rsidRPr="00894396">
        <w:rPr>
          <w:szCs w:val="32"/>
        </w:rPr>
        <w:t>être voûté encore pendant cet entretien</w:t>
      </w:r>
      <w:r w:rsidR="008D6F52">
        <w:rPr>
          <w:szCs w:val="32"/>
        </w:rPr>
        <w:t> :</w:t>
      </w:r>
    </w:p>
    <w:p w14:paraId="14B68083" w14:textId="77777777" w:rsidR="008D6F52" w:rsidRDefault="008D6F52" w:rsidP="008D6F52">
      <w:pPr>
        <w:rPr>
          <w:szCs w:val="32"/>
        </w:rPr>
      </w:pPr>
      <w:r>
        <w:t>— </w:t>
      </w:r>
      <w:r w:rsidRPr="00894396">
        <w:rPr>
          <w:szCs w:val="32"/>
        </w:rPr>
        <w:t>Comment ferai-je pour garder ce soir un visage paisible devant ces deux femmes</w:t>
      </w:r>
      <w:r>
        <w:rPr>
          <w:szCs w:val="32"/>
        </w:rPr>
        <w:t xml:space="preserve"> ? </w:t>
      </w:r>
      <w:r w:rsidRPr="00894396">
        <w:rPr>
          <w:szCs w:val="32"/>
        </w:rPr>
        <w:t>gémit-il</w:t>
      </w:r>
      <w:r>
        <w:rPr>
          <w:szCs w:val="32"/>
        </w:rPr>
        <w:t xml:space="preserve">. </w:t>
      </w:r>
      <w:r w:rsidRPr="00894396">
        <w:rPr>
          <w:szCs w:val="32"/>
        </w:rPr>
        <w:t>Général</w:t>
      </w:r>
      <w:r>
        <w:rPr>
          <w:szCs w:val="32"/>
        </w:rPr>
        <w:t xml:space="preserve">, </w:t>
      </w:r>
      <w:r w:rsidRPr="00894396">
        <w:rPr>
          <w:szCs w:val="32"/>
        </w:rPr>
        <w:t>j</w:t>
      </w:r>
      <w:r>
        <w:rPr>
          <w:szCs w:val="32"/>
        </w:rPr>
        <w:t>’</w:t>
      </w:r>
      <w:r w:rsidRPr="00894396">
        <w:rPr>
          <w:szCs w:val="32"/>
        </w:rPr>
        <w:t>ai bien de la peine à vous pardonner</w:t>
      </w:r>
      <w:r>
        <w:rPr>
          <w:szCs w:val="32"/>
        </w:rPr>
        <w:t> !</w:t>
      </w:r>
    </w:p>
    <w:p w14:paraId="431CB480" w14:textId="77777777" w:rsidR="008D6F52" w:rsidRDefault="00000000" w:rsidP="008D6F52">
      <w:pPr>
        <w:rPr>
          <w:szCs w:val="32"/>
        </w:rPr>
      </w:pPr>
      <w:r w:rsidRPr="00894396">
        <w:rPr>
          <w:szCs w:val="32"/>
        </w:rPr>
        <w:t>D</w:t>
      </w:r>
      <w:r w:rsidR="008D6F52">
        <w:rPr>
          <w:szCs w:val="32"/>
        </w:rPr>
        <w:t>’</w:t>
      </w:r>
      <w:r w:rsidRPr="00894396">
        <w:rPr>
          <w:szCs w:val="32"/>
        </w:rPr>
        <w:t>Hubert ne répondit pas</w:t>
      </w:r>
      <w:r w:rsidR="008D6F52">
        <w:rPr>
          <w:szCs w:val="32"/>
        </w:rPr>
        <w:t>.</w:t>
      </w:r>
    </w:p>
    <w:p w14:paraId="679EBD27" w14:textId="77777777" w:rsidR="008D6F52" w:rsidRDefault="008D6F52" w:rsidP="008D6F52">
      <w:pPr>
        <w:rPr>
          <w:szCs w:val="32"/>
        </w:rPr>
      </w:pPr>
      <w:r>
        <w:t>— </w:t>
      </w:r>
      <w:r w:rsidRPr="00894396">
        <w:rPr>
          <w:szCs w:val="32"/>
        </w:rPr>
        <w:t>Votre cause est-elle bonne</w:t>
      </w:r>
      <w:r>
        <w:rPr>
          <w:szCs w:val="32"/>
        </w:rPr>
        <w:t xml:space="preserve">, </w:t>
      </w:r>
      <w:r w:rsidRPr="00894396">
        <w:rPr>
          <w:szCs w:val="32"/>
        </w:rPr>
        <w:t>au moins</w:t>
      </w:r>
      <w:r>
        <w:rPr>
          <w:szCs w:val="32"/>
        </w:rPr>
        <w:t> ?</w:t>
      </w:r>
    </w:p>
    <w:p w14:paraId="49189A42" w14:textId="77777777" w:rsidR="008D6F52" w:rsidRDefault="008D6F52" w:rsidP="008D6F52">
      <w:pPr>
        <w:rPr>
          <w:szCs w:val="32"/>
        </w:rPr>
      </w:pPr>
      <w:r>
        <w:t>— </w:t>
      </w:r>
      <w:r w:rsidRPr="00894396">
        <w:rPr>
          <w:szCs w:val="32"/>
        </w:rPr>
        <w:t>Je suis parfaitement innocent</w:t>
      </w:r>
      <w:r>
        <w:rPr>
          <w:szCs w:val="32"/>
        </w:rPr>
        <w:t>.</w:t>
      </w:r>
    </w:p>
    <w:p w14:paraId="4703F0A6" w14:textId="77777777" w:rsidR="008D6F52" w:rsidRDefault="00000000" w:rsidP="008D6F52">
      <w:pPr>
        <w:rPr>
          <w:szCs w:val="32"/>
        </w:rPr>
      </w:pPr>
      <w:r w:rsidRPr="00894396">
        <w:rPr>
          <w:szCs w:val="32"/>
        </w:rPr>
        <w:t>Et</w:t>
      </w:r>
      <w:r w:rsidR="008D6F52">
        <w:rPr>
          <w:szCs w:val="32"/>
        </w:rPr>
        <w:t xml:space="preserve">, </w:t>
      </w:r>
      <w:r w:rsidRPr="00894396">
        <w:rPr>
          <w:szCs w:val="32"/>
        </w:rPr>
        <w:t>saisissant le bras du chevalier au-dessus du coude</w:t>
      </w:r>
      <w:r w:rsidR="008D6F52">
        <w:rPr>
          <w:szCs w:val="32"/>
        </w:rPr>
        <w:t xml:space="preserve">, </w:t>
      </w:r>
      <w:r w:rsidRPr="00894396">
        <w:rPr>
          <w:szCs w:val="32"/>
        </w:rPr>
        <w:t>il lui infligea une brusque secousse</w:t>
      </w:r>
      <w:r w:rsidR="008D6F52">
        <w:rPr>
          <w:szCs w:val="32"/>
        </w:rPr>
        <w:t> :</w:t>
      </w:r>
    </w:p>
    <w:p w14:paraId="4BEF5C02" w14:textId="77777777" w:rsidR="008D6F52" w:rsidRDefault="008D6F52" w:rsidP="008D6F52">
      <w:pPr>
        <w:rPr>
          <w:szCs w:val="32"/>
        </w:rPr>
      </w:pPr>
      <w:r>
        <w:t>— </w:t>
      </w:r>
      <w:r w:rsidRPr="00894396">
        <w:rPr>
          <w:szCs w:val="32"/>
        </w:rPr>
        <w:t>Il faut que je le tue</w:t>
      </w:r>
      <w:r>
        <w:rPr>
          <w:szCs w:val="32"/>
        </w:rPr>
        <w:t xml:space="preserve"> ! </w:t>
      </w:r>
      <w:r w:rsidRPr="00894396">
        <w:rPr>
          <w:szCs w:val="32"/>
        </w:rPr>
        <w:t>siffla-t-il</w:t>
      </w:r>
      <w:r>
        <w:rPr>
          <w:szCs w:val="32"/>
        </w:rPr>
        <w:t xml:space="preserve">, </w:t>
      </w:r>
      <w:r w:rsidRPr="00894396">
        <w:rPr>
          <w:szCs w:val="32"/>
        </w:rPr>
        <w:t>puis ouvrant la main</w:t>
      </w:r>
      <w:r>
        <w:rPr>
          <w:szCs w:val="32"/>
        </w:rPr>
        <w:t xml:space="preserve">, </w:t>
      </w:r>
      <w:r w:rsidRPr="00894396">
        <w:rPr>
          <w:szCs w:val="32"/>
        </w:rPr>
        <w:t>il descendit la route</w:t>
      </w:r>
      <w:r>
        <w:rPr>
          <w:szCs w:val="32"/>
        </w:rPr>
        <w:t>.</w:t>
      </w:r>
    </w:p>
    <w:p w14:paraId="5EC9FAEE" w14:textId="77777777" w:rsidR="008D6F52" w:rsidRDefault="00000000" w:rsidP="008D6F52">
      <w:pPr>
        <w:rPr>
          <w:szCs w:val="32"/>
        </w:rPr>
      </w:pPr>
      <w:r w:rsidRPr="00894396">
        <w:rPr>
          <w:szCs w:val="32"/>
        </w:rPr>
        <w:t>Les attentions délicates d</w:t>
      </w:r>
      <w:r w:rsidR="008D6F52">
        <w:rPr>
          <w:szCs w:val="32"/>
        </w:rPr>
        <w:t>’</w:t>
      </w:r>
      <w:r w:rsidRPr="00894396">
        <w:rPr>
          <w:szCs w:val="32"/>
        </w:rPr>
        <w:t>une sœur très aimante avaient assuré au général une parfaite liberté de mouvements dans la maison dont il était l</w:t>
      </w:r>
      <w:r w:rsidR="008D6F52">
        <w:rPr>
          <w:szCs w:val="32"/>
        </w:rPr>
        <w:t>’</w:t>
      </w:r>
      <w:r w:rsidRPr="00894396">
        <w:rPr>
          <w:szCs w:val="32"/>
        </w:rPr>
        <w:t>hôte</w:t>
      </w:r>
      <w:r w:rsidR="008D6F52">
        <w:rPr>
          <w:szCs w:val="32"/>
        </w:rPr>
        <w:t xml:space="preserve">. </w:t>
      </w:r>
      <w:r w:rsidRPr="00894396">
        <w:rPr>
          <w:szCs w:val="32"/>
        </w:rPr>
        <w:t>Il avait même sa propre entrée par une petite porte percée au coin de l</w:t>
      </w:r>
      <w:r w:rsidR="008D6F52">
        <w:rPr>
          <w:szCs w:val="32"/>
        </w:rPr>
        <w:t>’</w:t>
      </w:r>
      <w:r w:rsidRPr="00894396">
        <w:rPr>
          <w:szCs w:val="32"/>
        </w:rPr>
        <w:t>orangerie</w:t>
      </w:r>
      <w:r w:rsidR="008D6F52">
        <w:rPr>
          <w:szCs w:val="32"/>
        </w:rPr>
        <w:t xml:space="preserve">. </w:t>
      </w:r>
      <w:r w:rsidRPr="00894396">
        <w:rPr>
          <w:szCs w:val="32"/>
        </w:rPr>
        <w:t>Aussi n</w:t>
      </w:r>
      <w:r w:rsidR="008D6F52">
        <w:rPr>
          <w:szCs w:val="32"/>
        </w:rPr>
        <w:t>’</w:t>
      </w:r>
      <w:r w:rsidRPr="00894396">
        <w:rPr>
          <w:szCs w:val="32"/>
        </w:rPr>
        <w:t>eut-il pas</w:t>
      </w:r>
      <w:r w:rsidR="008D6F52">
        <w:rPr>
          <w:szCs w:val="32"/>
        </w:rPr>
        <w:t xml:space="preserve">, </w:t>
      </w:r>
      <w:r w:rsidRPr="00894396">
        <w:rPr>
          <w:szCs w:val="32"/>
        </w:rPr>
        <w:t>ce soir-là</w:t>
      </w:r>
      <w:r w:rsidR="008D6F52">
        <w:rPr>
          <w:szCs w:val="32"/>
        </w:rPr>
        <w:t xml:space="preserve">, </w:t>
      </w:r>
      <w:r w:rsidRPr="00894396">
        <w:rPr>
          <w:szCs w:val="32"/>
        </w:rPr>
        <w:t>à dissimuler son agitation devant la calme ignorance de ses hôtes</w:t>
      </w:r>
      <w:r w:rsidR="008D6F52">
        <w:rPr>
          <w:szCs w:val="32"/>
        </w:rPr>
        <w:t xml:space="preserve">. </w:t>
      </w:r>
      <w:r w:rsidRPr="00894396">
        <w:rPr>
          <w:szCs w:val="32"/>
        </w:rPr>
        <w:t>Il en fut heureux</w:t>
      </w:r>
      <w:r w:rsidR="008D6F52">
        <w:rPr>
          <w:szCs w:val="32"/>
        </w:rPr>
        <w:t xml:space="preserve">. </w:t>
      </w:r>
      <w:r w:rsidRPr="00894396">
        <w:rPr>
          <w:szCs w:val="32"/>
        </w:rPr>
        <w:t>Il lui semblait que</w:t>
      </w:r>
      <w:r w:rsidR="008D6F52">
        <w:rPr>
          <w:szCs w:val="32"/>
        </w:rPr>
        <w:t xml:space="preserve">, </w:t>
      </w:r>
      <w:r w:rsidRPr="00894396">
        <w:rPr>
          <w:szCs w:val="32"/>
        </w:rPr>
        <w:t>s</w:t>
      </w:r>
      <w:r w:rsidR="008D6F52">
        <w:rPr>
          <w:szCs w:val="32"/>
        </w:rPr>
        <w:t>’</w:t>
      </w:r>
      <w:r w:rsidRPr="00894396">
        <w:rPr>
          <w:szCs w:val="32"/>
        </w:rPr>
        <w:t>il devait ouvrir la bouche</w:t>
      </w:r>
      <w:r w:rsidR="008D6F52">
        <w:rPr>
          <w:szCs w:val="32"/>
        </w:rPr>
        <w:t xml:space="preserve">, </w:t>
      </w:r>
      <w:r w:rsidRPr="00894396">
        <w:rPr>
          <w:szCs w:val="32"/>
        </w:rPr>
        <w:t>ce serait pour éclater en imprécations affreuses et vaines</w:t>
      </w:r>
      <w:r w:rsidR="008D6F52">
        <w:rPr>
          <w:szCs w:val="32"/>
        </w:rPr>
        <w:t xml:space="preserve">, </w:t>
      </w:r>
      <w:r w:rsidRPr="00894396">
        <w:rPr>
          <w:szCs w:val="32"/>
        </w:rPr>
        <w:t>pour saccager les meubles</w:t>
      </w:r>
      <w:r w:rsidR="008D6F52">
        <w:rPr>
          <w:szCs w:val="32"/>
        </w:rPr>
        <w:t xml:space="preserve">, </w:t>
      </w:r>
      <w:r w:rsidRPr="00894396">
        <w:rPr>
          <w:szCs w:val="32"/>
        </w:rPr>
        <w:t>briser les verres et la vaisselle</w:t>
      </w:r>
      <w:r w:rsidR="008D6F52">
        <w:rPr>
          <w:szCs w:val="32"/>
        </w:rPr>
        <w:t xml:space="preserve">. </w:t>
      </w:r>
      <w:r w:rsidRPr="00894396">
        <w:rPr>
          <w:szCs w:val="32"/>
        </w:rPr>
        <w:t>En ouvrant sa porte particulière</w:t>
      </w:r>
      <w:r w:rsidR="008D6F52">
        <w:rPr>
          <w:szCs w:val="32"/>
        </w:rPr>
        <w:t xml:space="preserve">, </w:t>
      </w:r>
      <w:r w:rsidRPr="00894396">
        <w:rPr>
          <w:szCs w:val="32"/>
        </w:rPr>
        <w:t>et en gravissant les vingt-huit marches d</w:t>
      </w:r>
      <w:r w:rsidR="008D6F52">
        <w:rPr>
          <w:szCs w:val="32"/>
        </w:rPr>
        <w:t>’</w:t>
      </w:r>
      <w:r w:rsidRPr="00894396">
        <w:rPr>
          <w:szCs w:val="32"/>
        </w:rPr>
        <w:t>un escalier tournant qui donnait accès au couloir où s</w:t>
      </w:r>
      <w:r w:rsidR="008D6F52">
        <w:rPr>
          <w:szCs w:val="32"/>
        </w:rPr>
        <w:t>’</w:t>
      </w:r>
      <w:r w:rsidRPr="00894396">
        <w:rPr>
          <w:szCs w:val="32"/>
        </w:rPr>
        <w:t>ouvrait sa chambre</w:t>
      </w:r>
      <w:r w:rsidR="008D6F52">
        <w:rPr>
          <w:szCs w:val="32"/>
        </w:rPr>
        <w:t xml:space="preserve">, </w:t>
      </w:r>
      <w:r w:rsidRPr="00894396">
        <w:rPr>
          <w:szCs w:val="32"/>
        </w:rPr>
        <w:t>il vit se jouer une scène horrible et humiliante</w:t>
      </w:r>
      <w:r w:rsidR="008D6F52">
        <w:rPr>
          <w:szCs w:val="32"/>
        </w:rPr>
        <w:t xml:space="preserve">, </w:t>
      </w:r>
      <w:r w:rsidRPr="00894396">
        <w:rPr>
          <w:szCs w:val="32"/>
        </w:rPr>
        <w:t xml:space="preserve">où un fou furieux aux yeux injectés et à la bouche écumante faisait des dégâts inouïs et brisait les objets inanimés qui peuvent se trouver dans une </w:t>
      </w:r>
      <w:r w:rsidRPr="00894396">
        <w:rPr>
          <w:szCs w:val="32"/>
        </w:rPr>
        <w:lastRenderedPageBreak/>
        <w:t>salle à manger bien ordonnée</w:t>
      </w:r>
      <w:r w:rsidR="008D6F52">
        <w:rPr>
          <w:szCs w:val="32"/>
        </w:rPr>
        <w:t xml:space="preserve">. </w:t>
      </w:r>
      <w:r w:rsidRPr="00894396">
        <w:rPr>
          <w:szCs w:val="32"/>
        </w:rPr>
        <w:t>Quand il franchit la porte de son appartement</w:t>
      </w:r>
      <w:r w:rsidR="008D6F52">
        <w:rPr>
          <w:szCs w:val="32"/>
        </w:rPr>
        <w:t xml:space="preserve">, </w:t>
      </w:r>
      <w:r w:rsidRPr="00894396">
        <w:rPr>
          <w:szCs w:val="32"/>
        </w:rPr>
        <w:t>la crise était passée</w:t>
      </w:r>
      <w:r w:rsidR="008D6F52">
        <w:rPr>
          <w:szCs w:val="32"/>
        </w:rPr>
        <w:t xml:space="preserve">, </w:t>
      </w:r>
      <w:r w:rsidRPr="00894396">
        <w:rPr>
          <w:szCs w:val="32"/>
        </w:rPr>
        <w:t>mais sa fatigue physique était telle qu</w:t>
      </w:r>
      <w:r w:rsidR="008D6F52">
        <w:rPr>
          <w:szCs w:val="32"/>
        </w:rPr>
        <w:t>’</w:t>
      </w:r>
      <w:r w:rsidRPr="00894396">
        <w:rPr>
          <w:szCs w:val="32"/>
        </w:rPr>
        <w:t>il dut s</w:t>
      </w:r>
      <w:r w:rsidR="008D6F52">
        <w:rPr>
          <w:szCs w:val="32"/>
        </w:rPr>
        <w:t>’</w:t>
      </w:r>
      <w:r w:rsidRPr="00894396">
        <w:rPr>
          <w:szCs w:val="32"/>
        </w:rPr>
        <w:t>appuyer au dossier des sièges pour traverser la pièce</w:t>
      </w:r>
      <w:r w:rsidR="008D6F52">
        <w:rPr>
          <w:szCs w:val="32"/>
        </w:rPr>
        <w:t xml:space="preserve">, </w:t>
      </w:r>
      <w:r w:rsidRPr="00894396">
        <w:rPr>
          <w:szCs w:val="32"/>
        </w:rPr>
        <w:t>et s</w:t>
      </w:r>
      <w:r w:rsidR="008D6F52">
        <w:rPr>
          <w:szCs w:val="32"/>
        </w:rPr>
        <w:t>’</w:t>
      </w:r>
      <w:r w:rsidRPr="00894396">
        <w:rPr>
          <w:szCs w:val="32"/>
        </w:rPr>
        <w:t>affaler sur un divan bas et large</w:t>
      </w:r>
      <w:r w:rsidR="008D6F52">
        <w:rPr>
          <w:szCs w:val="32"/>
        </w:rPr>
        <w:t xml:space="preserve">. </w:t>
      </w:r>
      <w:r w:rsidRPr="00894396">
        <w:rPr>
          <w:szCs w:val="32"/>
        </w:rPr>
        <w:t>Sa prostration morale était plus grande encore</w:t>
      </w:r>
      <w:r w:rsidR="008D6F52">
        <w:rPr>
          <w:szCs w:val="32"/>
        </w:rPr>
        <w:t xml:space="preserve">. </w:t>
      </w:r>
      <w:r w:rsidRPr="00894396">
        <w:rPr>
          <w:szCs w:val="32"/>
        </w:rPr>
        <w:t>Cette brutalité de sentiments qu</w:t>
      </w:r>
      <w:r w:rsidR="008D6F52">
        <w:rPr>
          <w:szCs w:val="32"/>
        </w:rPr>
        <w:t>’</w:t>
      </w:r>
      <w:r w:rsidRPr="00894396">
        <w:rPr>
          <w:szCs w:val="32"/>
        </w:rPr>
        <w:t>il n</w:t>
      </w:r>
      <w:r w:rsidR="008D6F52">
        <w:rPr>
          <w:szCs w:val="32"/>
        </w:rPr>
        <w:t>’</w:t>
      </w:r>
      <w:r w:rsidRPr="00894396">
        <w:rPr>
          <w:szCs w:val="32"/>
        </w:rPr>
        <w:t>avait connue qu</w:t>
      </w:r>
      <w:r w:rsidR="008D6F52">
        <w:rPr>
          <w:szCs w:val="32"/>
        </w:rPr>
        <w:t>’</w:t>
      </w:r>
      <w:r w:rsidRPr="00894396">
        <w:rPr>
          <w:szCs w:val="32"/>
        </w:rPr>
        <w:t>en chargeant l</w:t>
      </w:r>
      <w:r w:rsidR="008D6F52">
        <w:rPr>
          <w:szCs w:val="32"/>
        </w:rPr>
        <w:t>’</w:t>
      </w:r>
      <w:r w:rsidRPr="00894396">
        <w:rPr>
          <w:szCs w:val="32"/>
        </w:rPr>
        <w:t>ennemi sabre en main</w:t>
      </w:r>
      <w:r w:rsidR="008D6F52">
        <w:rPr>
          <w:szCs w:val="32"/>
        </w:rPr>
        <w:t xml:space="preserve">, </w:t>
      </w:r>
      <w:r w:rsidRPr="00894396">
        <w:rPr>
          <w:szCs w:val="32"/>
        </w:rPr>
        <w:t>stupéfiait cet homme de quarante ans</w:t>
      </w:r>
      <w:r w:rsidR="008D6F52">
        <w:rPr>
          <w:szCs w:val="32"/>
        </w:rPr>
        <w:t xml:space="preserve">, </w:t>
      </w:r>
      <w:r w:rsidRPr="00894396">
        <w:rPr>
          <w:szCs w:val="32"/>
        </w:rPr>
        <w:t>qui n</w:t>
      </w:r>
      <w:r w:rsidR="008D6F52">
        <w:rPr>
          <w:szCs w:val="32"/>
        </w:rPr>
        <w:t>’</w:t>
      </w:r>
      <w:r w:rsidRPr="00894396">
        <w:rPr>
          <w:szCs w:val="32"/>
        </w:rPr>
        <w:t>y reconnaissait pas la furie instinctive de sa passion menacée</w:t>
      </w:r>
      <w:r w:rsidR="008D6F52">
        <w:rPr>
          <w:szCs w:val="32"/>
        </w:rPr>
        <w:t xml:space="preserve">. </w:t>
      </w:r>
      <w:r w:rsidRPr="00894396">
        <w:rPr>
          <w:szCs w:val="32"/>
        </w:rPr>
        <w:t>Car</w:t>
      </w:r>
      <w:r w:rsidR="008D6F52">
        <w:rPr>
          <w:szCs w:val="32"/>
        </w:rPr>
        <w:t xml:space="preserve">, </w:t>
      </w:r>
      <w:r w:rsidRPr="00894396">
        <w:rPr>
          <w:szCs w:val="32"/>
        </w:rPr>
        <w:t>dans son épuisement mental et physique</w:t>
      </w:r>
      <w:r w:rsidR="008D6F52">
        <w:rPr>
          <w:szCs w:val="32"/>
        </w:rPr>
        <w:t xml:space="preserve">, </w:t>
      </w:r>
      <w:r w:rsidRPr="00894396">
        <w:rPr>
          <w:szCs w:val="32"/>
        </w:rPr>
        <w:t>cette passion s</w:t>
      </w:r>
      <w:r w:rsidR="008D6F52">
        <w:rPr>
          <w:szCs w:val="32"/>
        </w:rPr>
        <w:t>’</w:t>
      </w:r>
      <w:r w:rsidRPr="00894396">
        <w:rPr>
          <w:szCs w:val="32"/>
        </w:rPr>
        <w:t>éclaircissait</w:t>
      </w:r>
      <w:r w:rsidR="008D6F52">
        <w:rPr>
          <w:szCs w:val="32"/>
        </w:rPr>
        <w:t xml:space="preserve">, </w:t>
      </w:r>
      <w:r w:rsidRPr="00894396">
        <w:rPr>
          <w:szCs w:val="32"/>
        </w:rPr>
        <w:t>se distillait</w:t>
      </w:r>
      <w:r w:rsidR="008D6F52">
        <w:rPr>
          <w:szCs w:val="32"/>
        </w:rPr>
        <w:t xml:space="preserve">, </w:t>
      </w:r>
      <w:r w:rsidRPr="00894396">
        <w:rPr>
          <w:szCs w:val="32"/>
        </w:rPr>
        <w:t>se raffinait en un sentiment de désespoir mélancolique</w:t>
      </w:r>
      <w:r w:rsidR="008D6F52">
        <w:rPr>
          <w:szCs w:val="32"/>
        </w:rPr>
        <w:t xml:space="preserve">, </w:t>
      </w:r>
      <w:r w:rsidRPr="00894396">
        <w:rPr>
          <w:szCs w:val="32"/>
        </w:rPr>
        <w:t>à l</w:t>
      </w:r>
      <w:r w:rsidR="008D6F52">
        <w:rPr>
          <w:szCs w:val="32"/>
        </w:rPr>
        <w:t>’</w:t>
      </w:r>
      <w:r w:rsidRPr="00894396">
        <w:rPr>
          <w:szCs w:val="32"/>
        </w:rPr>
        <w:t>idée de devoir mourir peut-être</w:t>
      </w:r>
      <w:r w:rsidR="008D6F52">
        <w:rPr>
          <w:szCs w:val="32"/>
        </w:rPr>
        <w:t xml:space="preserve">, </w:t>
      </w:r>
      <w:r w:rsidRPr="00894396">
        <w:rPr>
          <w:szCs w:val="32"/>
        </w:rPr>
        <w:t>avant d</w:t>
      </w:r>
      <w:r w:rsidR="008D6F52">
        <w:rPr>
          <w:szCs w:val="32"/>
        </w:rPr>
        <w:t>’</w:t>
      </w:r>
      <w:r w:rsidRPr="00894396">
        <w:rPr>
          <w:szCs w:val="32"/>
        </w:rPr>
        <w:t>avoir appris à l</w:t>
      </w:r>
      <w:r w:rsidR="008D6F52">
        <w:rPr>
          <w:szCs w:val="32"/>
        </w:rPr>
        <w:t>’</w:t>
      </w:r>
      <w:r w:rsidRPr="00894396">
        <w:rPr>
          <w:szCs w:val="32"/>
        </w:rPr>
        <w:t>adorable fille à l</w:t>
      </w:r>
      <w:r w:rsidR="008D6F52">
        <w:rPr>
          <w:szCs w:val="32"/>
        </w:rPr>
        <w:t>’</w:t>
      </w:r>
      <w:r w:rsidRPr="00894396">
        <w:rPr>
          <w:szCs w:val="32"/>
        </w:rPr>
        <w:t>aimer</w:t>
      </w:r>
      <w:r w:rsidR="008D6F52">
        <w:rPr>
          <w:szCs w:val="32"/>
        </w:rPr>
        <w:t>.</w:t>
      </w:r>
    </w:p>
    <w:p w14:paraId="40B3CB6B" w14:textId="77777777" w:rsidR="008D6F52" w:rsidRDefault="00000000" w:rsidP="008D6F52">
      <w:pPr>
        <w:rPr>
          <w:szCs w:val="32"/>
        </w:rPr>
      </w:pPr>
      <w:r w:rsidRPr="00894396">
        <w:rPr>
          <w:szCs w:val="32"/>
        </w:rPr>
        <w:t>Cette nuit-là</w:t>
      </w:r>
      <w:r w:rsidR="008D6F52">
        <w:rPr>
          <w:szCs w:val="32"/>
        </w:rPr>
        <w:t xml:space="preserve">, </w:t>
      </w:r>
      <w:r w:rsidRPr="00894396">
        <w:rPr>
          <w:szCs w:val="32"/>
        </w:rPr>
        <w:t>allongé sur le dos</w:t>
      </w:r>
      <w:r w:rsidR="008D6F52">
        <w:rPr>
          <w:szCs w:val="32"/>
        </w:rPr>
        <w:t xml:space="preserve">, </w:t>
      </w:r>
      <w:r w:rsidRPr="00894396">
        <w:rPr>
          <w:szCs w:val="32"/>
        </w:rPr>
        <w:t>les mains sur les yeux</w:t>
      </w:r>
      <w:r w:rsidR="008D6F52">
        <w:rPr>
          <w:szCs w:val="32"/>
        </w:rPr>
        <w:t xml:space="preserve">, </w:t>
      </w:r>
      <w:r w:rsidRPr="00894396">
        <w:rPr>
          <w:szCs w:val="32"/>
        </w:rPr>
        <w:t>ou couché sur le ventre</w:t>
      </w:r>
      <w:r w:rsidR="008D6F52">
        <w:rPr>
          <w:szCs w:val="32"/>
        </w:rPr>
        <w:t xml:space="preserve">, </w:t>
      </w:r>
      <w:r w:rsidRPr="00894396">
        <w:rPr>
          <w:szCs w:val="32"/>
        </w:rPr>
        <w:t>le visage enfoui dans les coussins</w:t>
      </w:r>
      <w:r w:rsidR="008D6F52">
        <w:rPr>
          <w:szCs w:val="32"/>
        </w:rPr>
        <w:t xml:space="preserve">, </w:t>
      </w:r>
      <w:r w:rsidRPr="00894396">
        <w:rPr>
          <w:szCs w:val="32"/>
        </w:rPr>
        <w:t>le général d</w:t>
      </w:r>
      <w:r w:rsidR="008D6F52">
        <w:rPr>
          <w:szCs w:val="32"/>
        </w:rPr>
        <w:t>’</w:t>
      </w:r>
      <w:r w:rsidRPr="00894396">
        <w:rPr>
          <w:szCs w:val="32"/>
        </w:rPr>
        <w:t>Hubert fit tout le pèlerinage des émotions</w:t>
      </w:r>
      <w:r w:rsidR="008D6F52">
        <w:rPr>
          <w:szCs w:val="32"/>
        </w:rPr>
        <w:t xml:space="preserve">. </w:t>
      </w:r>
      <w:r w:rsidRPr="00894396">
        <w:rPr>
          <w:szCs w:val="32"/>
        </w:rPr>
        <w:t>Écœurant dégoût devant l</w:t>
      </w:r>
      <w:r w:rsidR="008D6F52">
        <w:rPr>
          <w:szCs w:val="32"/>
        </w:rPr>
        <w:t>’</w:t>
      </w:r>
      <w:r w:rsidRPr="00894396">
        <w:rPr>
          <w:szCs w:val="32"/>
        </w:rPr>
        <w:t>absurdité de la situation</w:t>
      </w:r>
      <w:r w:rsidR="008D6F52">
        <w:rPr>
          <w:szCs w:val="32"/>
        </w:rPr>
        <w:t xml:space="preserve">, </w:t>
      </w:r>
      <w:r w:rsidRPr="00894396">
        <w:rPr>
          <w:szCs w:val="32"/>
        </w:rPr>
        <w:t>doute de sa propre aptitude à la conduite de la vie</w:t>
      </w:r>
      <w:r w:rsidR="008D6F52">
        <w:rPr>
          <w:szCs w:val="32"/>
        </w:rPr>
        <w:t xml:space="preserve">, </w:t>
      </w:r>
      <w:r w:rsidRPr="00894396">
        <w:rPr>
          <w:szCs w:val="32"/>
        </w:rPr>
        <w:t>défiance de ses meilleurs sentiments</w:t>
      </w:r>
      <w:r w:rsidR="008D6F52">
        <w:rPr>
          <w:szCs w:val="32"/>
        </w:rPr>
        <w:t xml:space="preserve"> (</w:t>
      </w:r>
      <w:r w:rsidRPr="00894396">
        <w:rPr>
          <w:szCs w:val="32"/>
        </w:rPr>
        <w:t>que diable avait-il besoin d</w:t>
      </w:r>
      <w:r w:rsidR="008D6F52">
        <w:rPr>
          <w:szCs w:val="32"/>
        </w:rPr>
        <w:t>’</w:t>
      </w:r>
      <w:r w:rsidRPr="00894396">
        <w:rPr>
          <w:szCs w:val="32"/>
        </w:rPr>
        <w:t>aller chez Fouché</w:t>
      </w:r>
      <w:r w:rsidR="008D6F52">
        <w:rPr>
          <w:szCs w:val="32"/>
        </w:rPr>
        <w:t xml:space="preserve"> ?), </w:t>
      </w:r>
      <w:r w:rsidRPr="00894396">
        <w:rPr>
          <w:szCs w:val="32"/>
        </w:rPr>
        <w:t>il connut tout cela tour à tour</w:t>
      </w:r>
      <w:r w:rsidR="008D6F52">
        <w:rPr>
          <w:szCs w:val="32"/>
        </w:rPr>
        <w:t xml:space="preserve">. – </w:t>
      </w:r>
      <w:r w:rsidRPr="00894396">
        <w:rPr>
          <w:szCs w:val="32"/>
        </w:rPr>
        <w:t>Je suis un idiot</w:t>
      </w:r>
      <w:r w:rsidR="008D6F52">
        <w:rPr>
          <w:szCs w:val="32"/>
        </w:rPr>
        <w:t xml:space="preserve">, </w:t>
      </w:r>
      <w:r w:rsidRPr="00894396">
        <w:rPr>
          <w:szCs w:val="32"/>
        </w:rPr>
        <w:t>ni plus ni moins</w:t>
      </w:r>
      <w:r w:rsidR="008D6F52">
        <w:rPr>
          <w:szCs w:val="32"/>
        </w:rPr>
        <w:t xml:space="preserve">, </w:t>
      </w:r>
      <w:r w:rsidRPr="00894396">
        <w:rPr>
          <w:szCs w:val="32"/>
        </w:rPr>
        <w:t>se dit-il</w:t>
      </w:r>
      <w:r w:rsidR="008D6F52">
        <w:rPr>
          <w:szCs w:val="32"/>
        </w:rPr>
        <w:t xml:space="preserve">. </w:t>
      </w:r>
      <w:r w:rsidRPr="00894396">
        <w:rPr>
          <w:szCs w:val="32"/>
        </w:rPr>
        <w:t>Un idiot</w:t>
      </w:r>
      <w:r w:rsidR="008D6F52">
        <w:rPr>
          <w:szCs w:val="32"/>
        </w:rPr>
        <w:t xml:space="preserve">, </w:t>
      </w:r>
      <w:r w:rsidRPr="00894396">
        <w:rPr>
          <w:szCs w:val="32"/>
        </w:rPr>
        <w:t>susceptible</w:t>
      </w:r>
      <w:r w:rsidR="008D6F52">
        <w:rPr>
          <w:szCs w:val="32"/>
        </w:rPr>
        <w:t xml:space="preserve">. </w:t>
      </w:r>
      <w:r w:rsidRPr="00894396">
        <w:rPr>
          <w:szCs w:val="32"/>
        </w:rPr>
        <w:t>Parce que j</w:t>
      </w:r>
      <w:r w:rsidR="008D6F52">
        <w:rPr>
          <w:szCs w:val="32"/>
        </w:rPr>
        <w:t>’</w:t>
      </w:r>
      <w:r w:rsidRPr="00894396">
        <w:rPr>
          <w:szCs w:val="32"/>
        </w:rPr>
        <w:t>ai entendu deux mécontents parler dans un café</w:t>
      </w:r>
      <w:r w:rsidR="008D6F52">
        <w:rPr>
          <w:szCs w:val="32"/>
        </w:rPr>
        <w:t xml:space="preserve">… </w:t>
      </w:r>
      <w:r w:rsidRPr="00894396">
        <w:rPr>
          <w:szCs w:val="32"/>
        </w:rPr>
        <w:t xml:space="preserve">Je suis un idiot qui </w:t>
      </w:r>
      <w:proofErr w:type="gramStart"/>
      <w:r w:rsidRPr="00894396">
        <w:rPr>
          <w:szCs w:val="32"/>
        </w:rPr>
        <w:t>a peur des</w:t>
      </w:r>
      <w:proofErr w:type="gramEnd"/>
      <w:r w:rsidRPr="00894396">
        <w:rPr>
          <w:szCs w:val="32"/>
        </w:rPr>
        <w:t xml:space="preserve"> mensonges</w:t>
      </w:r>
      <w:r w:rsidR="008D6F52">
        <w:rPr>
          <w:szCs w:val="32"/>
        </w:rPr>
        <w:t xml:space="preserve">, </w:t>
      </w:r>
      <w:r w:rsidRPr="00894396">
        <w:rPr>
          <w:szCs w:val="32"/>
        </w:rPr>
        <w:t>alors que dans la vie la vérité compte seule</w:t>
      </w:r>
      <w:r w:rsidR="008D6F52">
        <w:rPr>
          <w:szCs w:val="32"/>
        </w:rPr>
        <w:t> !</w:t>
      </w:r>
    </w:p>
    <w:p w14:paraId="3E388969" w14:textId="77777777" w:rsidR="008D6F52" w:rsidRDefault="00000000" w:rsidP="008D6F52">
      <w:pPr>
        <w:rPr>
          <w:szCs w:val="32"/>
        </w:rPr>
      </w:pPr>
      <w:r w:rsidRPr="00894396">
        <w:rPr>
          <w:szCs w:val="32"/>
        </w:rPr>
        <w:t>Il se leva à diverses reprises</w:t>
      </w:r>
      <w:r w:rsidR="008D6F52">
        <w:rPr>
          <w:szCs w:val="32"/>
        </w:rPr>
        <w:t xml:space="preserve">, </w:t>
      </w:r>
      <w:r w:rsidRPr="00894396">
        <w:rPr>
          <w:szCs w:val="32"/>
        </w:rPr>
        <w:t>et marchant en chaussettes pour n</w:t>
      </w:r>
      <w:r w:rsidR="008D6F52">
        <w:rPr>
          <w:szCs w:val="32"/>
        </w:rPr>
        <w:t>’</w:t>
      </w:r>
      <w:r w:rsidRPr="00894396">
        <w:rPr>
          <w:szCs w:val="32"/>
        </w:rPr>
        <w:t>être pas entendu</w:t>
      </w:r>
      <w:r w:rsidR="008D6F52">
        <w:rPr>
          <w:szCs w:val="32"/>
        </w:rPr>
        <w:t xml:space="preserve">, </w:t>
      </w:r>
      <w:r w:rsidRPr="00894396">
        <w:rPr>
          <w:szCs w:val="32"/>
        </w:rPr>
        <w:t>but toute l</w:t>
      </w:r>
      <w:r w:rsidR="008D6F52">
        <w:rPr>
          <w:szCs w:val="32"/>
        </w:rPr>
        <w:t>’</w:t>
      </w:r>
      <w:r w:rsidRPr="00894396">
        <w:rPr>
          <w:szCs w:val="32"/>
        </w:rPr>
        <w:t>eau qu</w:t>
      </w:r>
      <w:r w:rsidR="008D6F52">
        <w:rPr>
          <w:szCs w:val="32"/>
        </w:rPr>
        <w:t>’</w:t>
      </w:r>
      <w:r w:rsidRPr="00894396">
        <w:rPr>
          <w:szCs w:val="32"/>
        </w:rPr>
        <w:t>il put trouver dans la nuit</w:t>
      </w:r>
      <w:r w:rsidR="008D6F52">
        <w:rPr>
          <w:szCs w:val="32"/>
        </w:rPr>
        <w:t xml:space="preserve">. </w:t>
      </w:r>
      <w:r w:rsidRPr="00894396">
        <w:rPr>
          <w:szCs w:val="32"/>
        </w:rPr>
        <w:t>Il connaissait les tourments de la jalousie</w:t>
      </w:r>
      <w:r w:rsidR="008D6F52">
        <w:rPr>
          <w:szCs w:val="32"/>
        </w:rPr>
        <w:t xml:space="preserve">. </w:t>
      </w:r>
      <w:r w:rsidRPr="00894396">
        <w:rPr>
          <w:szCs w:val="32"/>
        </w:rPr>
        <w:t>Elle épouserait un autre homme</w:t>
      </w:r>
      <w:r w:rsidR="008D6F52">
        <w:rPr>
          <w:szCs w:val="32"/>
        </w:rPr>
        <w:t xml:space="preserve">. </w:t>
      </w:r>
      <w:r w:rsidRPr="00894396">
        <w:rPr>
          <w:szCs w:val="32"/>
        </w:rPr>
        <w:t>Son âme tressaillait d</w:t>
      </w:r>
      <w:r w:rsidR="008D6F52">
        <w:rPr>
          <w:szCs w:val="32"/>
        </w:rPr>
        <w:t>’</w:t>
      </w:r>
      <w:r w:rsidRPr="00894396">
        <w:rPr>
          <w:szCs w:val="32"/>
        </w:rPr>
        <w:t>angoisse</w:t>
      </w:r>
      <w:r w:rsidR="008D6F52">
        <w:rPr>
          <w:szCs w:val="32"/>
        </w:rPr>
        <w:t xml:space="preserve">. </w:t>
      </w:r>
      <w:r w:rsidRPr="00894396">
        <w:rPr>
          <w:szCs w:val="32"/>
        </w:rPr>
        <w:t>La ténacité de ce Féraud</w:t>
      </w:r>
      <w:r w:rsidR="008D6F52">
        <w:rPr>
          <w:szCs w:val="32"/>
        </w:rPr>
        <w:t xml:space="preserve">, </w:t>
      </w:r>
      <w:r w:rsidRPr="00894396">
        <w:rPr>
          <w:szCs w:val="32"/>
        </w:rPr>
        <w:t>l</w:t>
      </w:r>
      <w:r w:rsidR="008D6F52">
        <w:rPr>
          <w:szCs w:val="32"/>
        </w:rPr>
        <w:t>’</w:t>
      </w:r>
      <w:r w:rsidRPr="00894396">
        <w:rPr>
          <w:szCs w:val="32"/>
        </w:rPr>
        <w:t>atroce insistance de cette brute imbécile l</w:t>
      </w:r>
      <w:r w:rsidR="008D6F52">
        <w:rPr>
          <w:szCs w:val="32"/>
        </w:rPr>
        <w:t>’</w:t>
      </w:r>
      <w:r w:rsidRPr="00894396">
        <w:rPr>
          <w:szCs w:val="32"/>
        </w:rPr>
        <w:t>accablaient avec la force terrifiante d</w:t>
      </w:r>
      <w:r w:rsidR="008D6F52">
        <w:rPr>
          <w:szCs w:val="32"/>
        </w:rPr>
        <w:t>’</w:t>
      </w:r>
      <w:r w:rsidRPr="00894396">
        <w:rPr>
          <w:szCs w:val="32"/>
        </w:rPr>
        <w:t>une impitoyable destinée</w:t>
      </w:r>
      <w:r w:rsidR="008D6F52">
        <w:rPr>
          <w:szCs w:val="32"/>
        </w:rPr>
        <w:t xml:space="preserve">. </w:t>
      </w:r>
      <w:r w:rsidRPr="00894396">
        <w:rPr>
          <w:szCs w:val="32"/>
        </w:rPr>
        <w:t>D</w:t>
      </w:r>
      <w:r w:rsidR="008D6F52">
        <w:rPr>
          <w:szCs w:val="32"/>
        </w:rPr>
        <w:t>’</w:t>
      </w:r>
      <w:r w:rsidRPr="00894396">
        <w:rPr>
          <w:szCs w:val="32"/>
        </w:rPr>
        <w:t>Hubert tremblait en reposant le pot à eau</w:t>
      </w:r>
      <w:r w:rsidR="008D6F52">
        <w:rPr>
          <w:szCs w:val="32"/>
        </w:rPr>
        <w:t xml:space="preserve">. – </w:t>
      </w:r>
      <w:r w:rsidRPr="00894396">
        <w:rPr>
          <w:szCs w:val="32"/>
        </w:rPr>
        <w:t>Il finira par m</w:t>
      </w:r>
      <w:r w:rsidR="008D6F52">
        <w:rPr>
          <w:szCs w:val="32"/>
        </w:rPr>
        <w:t>’</w:t>
      </w:r>
      <w:r w:rsidRPr="00894396">
        <w:rPr>
          <w:szCs w:val="32"/>
        </w:rPr>
        <w:t>avoir</w:t>
      </w:r>
      <w:r w:rsidR="008D6F52">
        <w:rPr>
          <w:szCs w:val="32"/>
        </w:rPr>
        <w:t xml:space="preserve">, </w:t>
      </w:r>
      <w:r w:rsidRPr="00894396">
        <w:rPr>
          <w:szCs w:val="32"/>
        </w:rPr>
        <w:t>se dit-il</w:t>
      </w:r>
      <w:r w:rsidR="008D6F52">
        <w:rPr>
          <w:szCs w:val="32"/>
        </w:rPr>
        <w:t xml:space="preserve">. </w:t>
      </w:r>
      <w:r w:rsidRPr="00894396">
        <w:rPr>
          <w:szCs w:val="32"/>
        </w:rPr>
        <w:t>Il goûtait toutes les émotions que la vie peut donner</w:t>
      </w:r>
      <w:r w:rsidR="008D6F52">
        <w:rPr>
          <w:szCs w:val="32"/>
        </w:rPr>
        <w:t xml:space="preserve">. </w:t>
      </w:r>
      <w:r w:rsidRPr="00894396">
        <w:rPr>
          <w:szCs w:val="32"/>
        </w:rPr>
        <w:t xml:space="preserve">Il sentait dans sa bouche le goût subtil et </w:t>
      </w:r>
      <w:r w:rsidRPr="00894396">
        <w:rPr>
          <w:szCs w:val="32"/>
        </w:rPr>
        <w:lastRenderedPageBreak/>
        <w:t>nauséeux de la peur</w:t>
      </w:r>
      <w:r w:rsidR="008D6F52">
        <w:rPr>
          <w:szCs w:val="32"/>
        </w:rPr>
        <w:t xml:space="preserve">, </w:t>
      </w:r>
      <w:r w:rsidRPr="00894396">
        <w:rPr>
          <w:szCs w:val="32"/>
        </w:rPr>
        <w:t>non pas de la peur excusable devant un regard candide et amusé de jeune fille</w:t>
      </w:r>
      <w:r w:rsidR="008D6F52">
        <w:rPr>
          <w:szCs w:val="32"/>
        </w:rPr>
        <w:t xml:space="preserve">, </w:t>
      </w:r>
      <w:r w:rsidRPr="00894396">
        <w:rPr>
          <w:szCs w:val="32"/>
        </w:rPr>
        <w:t>mais la peur de la mort</w:t>
      </w:r>
      <w:r w:rsidR="008D6F52">
        <w:rPr>
          <w:szCs w:val="32"/>
        </w:rPr>
        <w:t xml:space="preserve">, </w:t>
      </w:r>
      <w:r w:rsidRPr="00894396">
        <w:rPr>
          <w:szCs w:val="32"/>
        </w:rPr>
        <w:t>et la peur de la lâcheté que connaît l</w:t>
      </w:r>
      <w:r w:rsidR="008D6F52">
        <w:rPr>
          <w:szCs w:val="32"/>
        </w:rPr>
        <w:t>’</w:t>
      </w:r>
      <w:r w:rsidRPr="00894396">
        <w:rPr>
          <w:szCs w:val="32"/>
        </w:rPr>
        <w:t>homme d</w:t>
      </w:r>
      <w:r w:rsidR="008D6F52">
        <w:rPr>
          <w:szCs w:val="32"/>
        </w:rPr>
        <w:t>’</w:t>
      </w:r>
      <w:r w:rsidRPr="00894396">
        <w:rPr>
          <w:szCs w:val="32"/>
        </w:rPr>
        <w:t>honneur</w:t>
      </w:r>
      <w:r w:rsidR="008D6F52">
        <w:rPr>
          <w:szCs w:val="32"/>
        </w:rPr>
        <w:t>.</w:t>
      </w:r>
    </w:p>
    <w:p w14:paraId="7E8F25FF" w14:textId="77777777" w:rsidR="008D6F52" w:rsidRDefault="00000000" w:rsidP="008D6F52">
      <w:pPr>
        <w:rPr>
          <w:szCs w:val="32"/>
        </w:rPr>
      </w:pPr>
      <w:r w:rsidRPr="00894396">
        <w:rPr>
          <w:szCs w:val="32"/>
        </w:rPr>
        <w:t>Si le véritable courage consiste à affronter un danger odieux</w:t>
      </w:r>
      <w:r w:rsidR="008D6F52">
        <w:rPr>
          <w:szCs w:val="32"/>
        </w:rPr>
        <w:t xml:space="preserve">, </w:t>
      </w:r>
      <w:r w:rsidRPr="00894396">
        <w:rPr>
          <w:szCs w:val="32"/>
        </w:rPr>
        <w:t>dont la seule pensée fait cabrer notre corps</w:t>
      </w:r>
      <w:r w:rsidR="008D6F52">
        <w:rPr>
          <w:szCs w:val="32"/>
        </w:rPr>
        <w:t xml:space="preserve">, </w:t>
      </w:r>
      <w:r w:rsidRPr="00894396">
        <w:rPr>
          <w:szCs w:val="32"/>
        </w:rPr>
        <w:t>notre cœur et notre âme</w:t>
      </w:r>
      <w:r w:rsidR="008D6F52">
        <w:rPr>
          <w:szCs w:val="32"/>
        </w:rPr>
        <w:t xml:space="preserve">, </w:t>
      </w:r>
      <w:r w:rsidRPr="00894396">
        <w:rPr>
          <w:szCs w:val="32"/>
        </w:rPr>
        <w:t>le général d</w:t>
      </w:r>
      <w:r w:rsidR="008D6F52">
        <w:rPr>
          <w:szCs w:val="32"/>
        </w:rPr>
        <w:t>’</w:t>
      </w:r>
      <w:r w:rsidRPr="00894396">
        <w:rPr>
          <w:szCs w:val="32"/>
        </w:rPr>
        <w:t>Hubert eut l</w:t>
      </w:r>
      <w:r w:rsidR="008D6F52">
        <w:rPr>
          <w:szCs w:val="32"/>
        </w:rPr>
        <w:t>’</w:t>
      </w:r>
      <w:r w:rsidRPr="00894396">
        <w:rPr>
          <w:szCs w:val="32"/>
        </w:rPr>
        <w:t>occasion de le mettre en pratique pour la première fois de sa vie</w:t>
      </w:r>
      <w:r w:rsidR="008D6F52">
        <w:rPr>
          <w:szCs w:val="32"/>
        </w:rPr>
        <w:t xml:space="preserve">. </w:t>
      </w:r>
      <w:r w:rsidRPr="00894396">
        <w:rPr>
          <w:szCs w:val="32"/>
        </w:rPr>
        <w:t>Il avait avec ivresse chargé batteries ou carrés d</w:t>
      </w:r>
      <w:r w:rsidR="008D6F52">
        <w:rPr>
          <w:szCs w:val="32"/>
        </w:rPr>
        <w:t>’</w:t>
      </w:r>
      <w:r w:rsidRPr="00894396">
        <w:rPr>
          <w:szCs w:val="32"/>
        </w:rPr>
        <w:t>infanterie</w:t>
      </w:r>
      <w:r w:rsidR="008D6F52">
        <w:rPr>
          <w:szCs w:val="32"/>
        </w:rPr>
        <w:t xml:space="preserve">, </w:t>
      </w:r>
      <w:r w:rsidRPr="00894396">
        <w:rPr>
          <w:szCs w:val="32"/>
        </w:rPr>
        <w:t>et</w:t>
      </w:r>
      <w:r w:rsidR="008D6F52">
        <w:rPr>
          <w:szCs w:val="32"/>
        </w:rPr>
        <w:t xml:space="preserve">, </w:t>
      </w:r>
      <w:r w:rsidRPr="00894396">
        <w:rPr>
          <w:szCs w:val="32"/>
        </w:rPr>
        <w:t>sans même y penser</w:t>
      </w:r>
      <w:r w:rsidR="008D6F52">
        <w:rPr>
          <w:szCs w:val="32"/>
        </w:rPr>
        <w:t xml:space="preserve">, </w:t>
      </w:r>
      <w:r w:rsidRPr="00894396">
        <w:rPr>
          <w:szCs w:val="32"/>
        </w:rPr>
        <w:t>porté des messages sous des grêles de balles</w:t>
      </w:r>
      <w:r w:rsidR="008D6F52">
        <w:rPr>
          <w:szCs w:val="32"/>
        </w:rPr>
        <w:t xml:space="preserve">. </w:t>
      </w:r>
      <w:r w:rsidRPr="00894396">
        <w:rPr>
          <w:szCs w:val="32"/>
        </w:rPr>
        <w:t>Son rôle</w:t>
      </w:r>
      <w:r w:rsidR="008D6F52">
        <w:rPr>
          <w:szCs w:val="32"/>
        </w:rPr>
        <w:t xml:space="preserve">, </w:t>
      </w:r>
      <w:r w:rsidRPr="00894396">
        <w:rPr>
          <w:szCs w:val="32"/>
        </w:rPr>
        <w:t>aujourd</w:t>
      </w:r>
      <w:r w:rsidR="008D6F52">
        <w:rPr>
          <w:szCs w:val="32"/>
        </w:rPr>
        <w:t>’</w:t>
      </w:r>
      <w:r w:rsidRPr="00894396">
        <w:rPr>
          <w:szCs w:val="32"/>
        </w:rPr>
        <w:t>hui</w:t>
      </w:r>
      <w:r w:rsidR="008D6F52">
        <w:rPr>
          <w:szCs w:val="32"/>
        </w:rPr>
        <w:t xml:space="preserve">, </w:t>
      </w:r>
      <w:r w:rsidRPr="00894396">
        <w:rPr>
          <w:szCs w:val="32"/>
        </w:rPr>
        <w:t>était de marcher en tapinois</w:t>
      </w:r>
      <w:r w:rsidR="008D6F52">
        <w:rPr>
          <w:szCs w:val="32"/>
        </w:rPr>
        <w:t xml:space="preserve">, </w:t>
      </w:r>
      <w:r w:rsidRPr="00894396">
        <w:rPr>
          <w:szCs w:val="32"/>
        </w:rPr>
        <w:t>au lever du jour</w:t>
      </w:r>
      <w:r w:rsidR="008D6F52">
        <w:rPr>
          <w:szCs w:val="32"/>
        </w:rPr>
        <w:t xml:space="preserve">, </w:t>
      </w:r>
      <w:r w:rsidRPr="00894396">
        <w:rPr>
          <w:szCs w:val="32"/>
        </w:rPr>
        <w:t>vers une mort obscure et révoltante</w:t>
      </w:r>
      <w:r w:rsidR="008D6F52">
        <w:rPr>
          <w:szCs w:val="32"/>
        </w:rPr>
        <w:t xml:space="preserve">. </w:t>
      </w:r>
      <w:r w:rsidRPr="00894396">
        <w:rPr>
          <w:szCs w:val="32"/>
        </w:rPr>
        <w:t>Il n</w:t>
      </w:r>
      <w:r w:rsidR="008D6F52">
        <w:rPr>
          <w:szCs w:val="32"/>
        </w:rPr>
        <w:t>’</w:t>
      </w:r>
      <w:r w:rsidRPr="00894396">
        <w:rPr>
          <w:szCs w:val="32"/>
        </w:rPr>
        <w:t>hésita pas un instant</w:t>
      </w:r>
      <w:r w:rsidR="008D6F52">
        <w:rPr>
          <w:szCs w:val="32"/>
        </w:rPr>
        <w:t xml:space="preserve">. </w:t>
      </w:r>
      <w:r w:rsidRPr="00894396">
        <w:rPr>
          <w:szCs w:val="32"/>
        </w:rPr>
        <w:t>Il portait deux pistolets dans un sac de cuir qu</w:t>
      </w:r>
      <w:r w:rsidR="008D6F52">
        <w:rPr>
          <w:szCs w:val="32"/>
        </w:rPr>
        <w:t>’</w:t>
      </w:r>
      <w:r w:rsidRPr="00894396">
        <w:rPr>
          <w:szCs w:val="32"/>
        </w:rPr>
        <w:t>il passa en bandoulière</w:t>
      </w:r>
      <w:r w:rsidR="008D6F52">
        <w:rPr>
          <w:szCs w:val="32"/>
        </w:rPr>
        <w:t xml:space="preserve">. </w:t>
      </w:r>
      <w:r w:rsidRPr="00894396">
        <w:rPr>
          <w:szCs w:val="32"/>
        </w:rPr>
        <w:t>Avant de sortir du jardin</w:t>
      </w:r>
      <w:r w:rsidR="008D6F52">
        <w:rPr>
          <w:szCs w:val="32"/>
        </w:rPr>
        <w:t xml:space="preserve">, </w:t>
      </w:r>
      <w:r w:rsidRPr="00894396">
        <w:rPr>
          <w:szCs w:val="32"/>
        </w:rPr>
        <w:t>il se sentit à nouveau la bouche sèche</w:t>
      </w:r>
      <w:r w:rsidR="008D6F52">
        <w:rPr>
          <w:szCs w:val="32"/>
        </w:rPr>
        <w:t xml:space="preserve"> ; </w:t>
      </w:r>
      <w:r w:rsidRPr="00894396">
        <w:rPr>
          <w:szCs w:val="32"/>
        </w:rPr>
        <w:t>il cueillit deux oranges</w:t>
      </w:r>
      <w:r w:rsidR="008D6F52">
        <w:rPr>
          <w:szCs w:val="32"/>
        </w:rPr>
        <w:t xml:space="preserve">. </w:t>
      </w:r>
      <w:r w:rsidRPr="00894396">
        <w:rPr>
          <w:szCs w:val="32"/>
        </w:rPr>
        <w:t>C</w:t>
      </w:r>
      <w:r w:rsidR="008D6F52">
        <w:rPr>
          <w:szCs w:val="32"/>
        </w:rPr>
        <w:t>’</w:t>
      </w:r>
      <w:r w:rsidRPr="00894396">
        <w:rPr>
          <w:szCs w:val="32"/>
        </w:rPr>
        <w:t>est seulement après avoir refermé la grille derrière lui qu</w:t>
      </w:r>
      <w:r w:rsidR="008D6F52">
        <w:rPr>
          <w:szCs w:val="32"/>
        </w:rPr>
        <w:t>’</w:t>
      </w:r>
      <w:r w:rsidRPr="00894396">
        <w:rPr>
          <w:szCs w:val="32"/>
        </w:rPr>
        <w:t>il eut un moment de faiblesse</w:t>
      </w:r>
      <w:r w:rsidR="008D6F52">
        <w:rPr>
          <w:szCs w:val="32"/>
        </w:rPr>
        <w:t>.</w:t>
      </w:r>
    </w:p>
    <w:p w14:paraId="3BF15257" w14:textId="77777777" w:rsidR="008D6F52" w:rsidRDefault="00000000" w:rsidP="008D6F52">
      <w:pPr>
        <w:rPr>
          <w:szCs w:val="32"/>
        </w:rPr>
      </w:pPr>
      <w:r w:rsidRPr="00894396">
        <w:rPr>
          <w:szCs w:val="32"/>
        </w:rPr>
        <w:t>Il se força à avancer quand même</w:t>
      </w:r>
      <w:r w:rsidR="008D6F52">
        <w:rPr>
          <w:szCs w:val="32"/>
        </w:rPr>
        <w:t xml:space="preserve">, </w:t>
      </w:r>
      <w:r w:rsidRPr="00894396">
        <w:rPr>
          <w:szCs w:val="32"/>
        </w:rPr>
        <w:t>et retrouva l</w:t>
      </w:r>
      <w:r w:rsidR="008D6F52">
        <w:rPr>
          <w:szCs w:val="32"/>
        </w:rPr>
        <w:t>’</w:t>
      </w:r>
      <w:r w:rsidRPr="00894396">
        <w:rPr>
          <w:szCs w:val="32"/>
        </w:rPr>
        <w:t>usage de ses jambes après quelques pas</w:t>
      </w:r>
      <w:r w:rsidR="008D6F52">
        <w:rPr>
          <w:szCs w:val="32"/>
        </w:rPr>
        <w:t xml:space="preserve">. </w:t>
      </w:r>
      <w:r w:rsidRPr="00894396">
        <w:rPr>
          <w:szCs w:val="32"/>
        </w:rPr>
        <w:t>Dans l</w:t>
      </w:r>
      <w:r w:rsidR="008D6F52">
        <w:rPr>
          <w:szCs w:val="32"/>
        </w:rPr>
        <w:t>’</w:t>
      </w:r>
      <w:r w:rsidRPr="00894396">
        <w:rPr>
          <w:szCs w:val="32"/>
        </w:rPr>
        <w:t>aube incolore et transparente</w:t>
      </w:r>
      <w:r w:rsidR="008D6F52">
        <w:rPr>
          <w:szCs w:val="32"/>
        </w:rPr>
        <w:t xml:space="preserve">, </w:t>
      </w:r>
      <w:r w:rsidRPr="00894396">
        <w:rPr>
          <w:szCs w:val="32"/>
        </w:rPr>
        <w:t>le bois de pins détachait avec netteté contre les rochers gris de la colline les colonnes de ses troncs et la masse sombre de sa verdure</w:t>
      </w:r>
      <w:r w:rsidR="008D6F52">
        <w:rPr>
          <w:szCs w:val="32"/>
        </w:rPr>
        <w:t xml:space="preserve">. </w:t>
      </w:r>
      <w:r w:rsidRPr="00894396">
        <w:rPr>
          <w:szCs w:val="32"/>
        </w:rPr>
        <w:t>D</w:t>
      </w:r>
      <w:r w:rsidR="008D6F52">
        <w:rPr>
          <w:szCs w:val="32"/>
        </w:rPr>
        <w:t>’</w:t>
      </w:r>
      <w:r w:rsidRPr="00894396">
        <w:rPr>
          <w:szCs w:val="32"/>
        </w:rPr>
        <w:t>Hubert regardait fixement devant lui</w:t>
      </w:r>
      <w:r w:rsidR="008D6F52">
        <w:rPr>
          <w:szCs w:val="32"/>
        </w:rPr>
        <w:t xml:space="preserve">, </w:t>
      </w:r>
      <w:r w:rsidRPr="00894396">
        <w:rPr>
          <w:szCs w:val="32"/>
        </w:rPr>
        <w:t>et suçait une orange en marchant</w:t>
      </w:r>
      <w:r w:rsidR="008D6F52">
        <w:rPr>
          <w:szCs w:val="32"/>
        </w:rPr>
        <w:t xml:space="preserve">. </w:t>
      </w:r>
      <w:r w:rsidRPr="00894396">
        <w:rPr>
          <w:szCs w:val="32"/>
        </w:rPr>
        <w:t>Le calme souriant</w:t>
      </w:r>
      <w:r w:rsidR="008D6F52">
        <w:rPr>
          <w:szCs w:val="32"/>
        </w:rPr>
        <w:t xml:space="preserve">, </w:t>
      </w:r>
      <w:r w:rsidRPr="00894396">
        <w:rPr>
          <w:szCs w:val="32"/>
        </w:rPr>
        <w:t>en face du danger</w:t>
      </w:r>
      <w:r w:rsidR="008D6F52">
        <w:rPr>
          <w:szCs w:val="32"/>
        </w:rPr>
        <w:t xml:space="preserve">, </w:t>
      </w:r>
      <w:r w:rsidRPr="00894396">
        <w:rPr>
          <w:szCs w:val="32"/>
        </w:rPr>
        <w:t>qui avait fait de lui un officier aimé de ses hommes et apprécié de ses supérieurs</w:t>
      </w:r>
      <w:r w:rsidR="008D6F52">
        <w:rPr>
          <w:szCs w:val="32"/>
        </w:rPr>
        <w:t xml:space="preserve">, </w:t>
      </w:r>
      <w:r w:rsidRPr="00894396">
        <w:rPr>
          <w:szCs w:val="32"/>
        </w:rPr>
        <w:t>lui revenait peu à peu</w:t>
      </w:r>
      <w:r w:rsidR="008D6F52">
        <w:rPr>
          <w:szCs w:val="32"/>
        </w:rPr>
        <w:t xml:space="preserve">. </w:t>
      </w:r>
      <w:r w:rsidRPr="00894396">
        <w:rPr>
          <w:szCs w:val="32"/>
        </w:rPr>
        <w:t>Il marchait à une bataille</w:t>
      </w:r>
      <w:r w:rsidR="008D6F52">
        <w:rPr>
          <w:szCs w:val="32"/>
        </w:rPr>
        <w:t xml:space="preserve">. </w:t>
      </w:r>
      <w:r w:rsidRPr="00894396">
        <w:rPr>
          <w:szCs w:val="32"/>
        </w:rPr>
        <w:t>À l</w:t>
      </w:r>
      <w:r w:rsidR="008D6F52">
        <w:rPr>
          <w:szCs w:val="32"/>
        </w:rPr>
        <w:t>’</w:t>
      </w:r>
      <w:r w:rsidRPr="00894396">
        <w:rPr>
          <w:szCs w:val="32"/>
        </w:rPr>
        <w:t>orée du bois</w:t>
      </w:r>
      <w:r w:rsidR="008D6F52">
        <w:rPr>
          <w:szCs w:val="32"/>
        </w:rPr>
        <w:t xml:space="preserve">, </w:t>
      </w:r>
      <w:r w:rsidRPr="00894396">
        <w:rPr>
          <w:szCs w:val="32"/>
        </w:rPr>
        <w:t>il s</w:t>
      </w:r>
      <w:r w:rsidR="008D6F52">
        <w:rPr>
          <w:szCs w:val="32"/>
        </w:rPr>
        <w:t>’</w:t>
      </w:r>
      <w:r w:rsidRPr="00894396">
        <w:rPr>
          <w:szCs w:val="32"/>
        </w:rPr>
        <w:t>assit sur un rocher</w:t>
      </w:r>
      <w:r w:rsidR="008D6F52">
        <w:rPr>
          <w:szCs w:val="32"/>
        </w:rPr>
        <w:t xml:space="preserve">, </w:t>
      </w:r>
      <w:r w:rsidRPr="00894396">
        <w:rPr>
          <w:szCs w:val="32"/>
        </w:rPr>
        <w:t>la seconde orange dans sa main</w:t>
      </w:r>
      <w:r w:rsidR="008D6F52">
        <w:rPr>
          <w:szCs w:val="32"/>
        </w:rPr>
        <w:t xml:space="preserve">, </w:t>
      </w:r>
      <w:r w:rsidRPr="00894396">
        <w:rPr>
          <w:szCs w:val="32"/>
        </w:rPr>
        <w:t>et se reprocha d</w:t>
      </w:r>
      <w:r w:rsidR="008D6F52">
        <w:rPr>
          <w:szCs w:val="32"/>
        </w:rPr>
        <w:t>’</w:t>
      </w:r>
      <w:r w:rsidRPr="00894396">
        <w:rPr>
          <w:szCs w:val="32"/>
        </w:rPr>
        <w:t>être arrivé si ridiculement tôt sur le terrain</w:t>
      </w:r>
      <w:r w:rsidR="008D6F52">
        <w:rPr>
          <w:szCs w:val="32"/>
        </w:rPr>
        <w:t xml:space="preserve">. </w:t>
      </w:r>
      <w:r w:rsidRPr="00894396">
        <w:rPr>
          <w:szCs w:val="32"/>
        </w:rPr>
        <w:t>Il ne fut pourtant pas long à entendre un sifflement de branches</w:t>
      </w:r>
      <w:r w:rsidR="008D6F52">
        <w:rPr>
          <w:szCs w:val="32"/>
        </w:rPr>
        <w:t xml:space="preserve">, </w:t>
      </w:r>
      <w:r w:rsidRPr="00894396">
        <w:rPr>
          <w:szCs w:val="32"/>
        </w:rPr>
        <w:t>des pas sur le sol dur</w:t>
      </w:r>
      <w:r w:rsidR="008D6F52">
        <w:rPr>
          <w:szCs w:val="32"/>
        </w:rPr>
        <w:t xml:space="preserve">, </w:t>
      </w:r>
      <w:r w:rsidRPr="00894396">
        <w:rPr>
          <w:szCs w:val="32"/>
        </w:rPr>
        <w:t>et le bruit d</w:t>
      </w:r>
      <w:r w:rsidR="008D6F52">
        <w:rPr>
          <w:szCs w:val="32"/>
        </w:rPr>
        <w:t>’</w:t>
      </w:r>
      <w:r w:rsidRPr="00894396">
        <w:rPr>
          <w:szCs w:val="32"/>
        </w:rPr>
        <w:t>une conversation entrecoupée</w:t>
      </w:r>
      <w:r w:rsidR="008D6F52">
        <w:rPr>
          <w:szCs w:val="32"/>
        </w:rPr>
        <w:t xml:space="preserve">. </w:t>
      </w:r>
      <w:r w:rsidRPr="00894396">
        <w:rPr>
          <w:szCs w:val="32"/>
        </w:rPr>
        <w:t>Une voix disait quelque part</w:t>
      </w:r>
      <w:r w:rsidR="008D6F52">
        <w:rPr>
          <w:szCs w:val="32"/>
        </w:rPr>
        <w:t xml:space="preserve">, </w:t>
      </w:r>
      <w:r w:rsidRPr="00894396">
        <w:rPr>
          <w:szCs w:val="32"/>
        </w:rPr>
        <w:t>derrière lui</w:t>
      </w:r>
      <w:r w:rsidR="008D6F52">
        <w:rPr>
          <w:szCs w:val="32"/>
        </w:rPr>
        <w:t xml:space="preserve">, </w:t>
      </w:r>
      <w:r w:rsidRPr="00894396">
        <w:rPr>
          <w:szCs w:val="32"/>
        </w:rPr>
        <w:t>avec un accent vantard</w:t>
      </w:r>
      <w:r w:rsidR="008D6F52">
        <w:rPr>
          <w:szCs w:val="32"/>
        </w:rPr>
        <w:t> :</w:t>
      </w:r>
    </w:p>
    <w:p w14:paraId="31497676" w14:textId="77777777" w:rsidR="008D6F52" w:rsidRDefault="008D6F52" w:rsidP="008D6F52">
      <w:pPr>
        <w:rPr>
          <w:szCs w:val="32"/>
        </w:rPr>
      </w:pPr>
      <w:r>
        <w:t>— </w:t>
      </w:r>
      <w:r w:rsidRPr="00894396">
        <w:rPr>
          <w:szCs w:val="32"/>
        </w:rPr>
        <w:t>C</w:t>
      </w:r>
      <w:r>
        <w:rPr>
          <w:szCs w:val="32"/>
        </w:rPr>
        <w:t>’</w:t>
      </w:r>
      <w:r w:rsidRPr="00894396">
        <w:rPr>
          <w:szCs w:val="32"/>
        </w:rPr>
        <w:t>est un beau gibier pour ma carnassière</w:t>
      </w:r>
      <w:r>
        <w:rPr>
          <w:szCs w:val="32"/>
        </w:rPr>
        <w:t> !</w:t>
      </w:r>
    </w:p>
    <w:p w14:paraId="73C57BBF" w14:textId="77777777" w:rsidR="008D6F52" w:rsidRDefault="008D6F52" w:rsidP="008D6F52">
      <w:pPr>
        <w:rPr>
          <w:szCs w:val="32"/>
        </w:rPr>
      </w:pPr>
      <w:r>
        <w:lastRenderedPageBreak/>
        <w:t>— </w:t>
      </w:r>
      <w:r w:rsidRPr="00894396">
        <w:rPr>
          <w:szCs w:val="32"/>
        </w:rPr>
        <w:t>Les voici</w:t>
      </w:r>
      <w:r>
        <w:rPr>
          <w:szCs w:val="32"/>
        </w:rPr>
        <w:t xml:space="preserve">, </w:t>
      </w:r>
      <w:r w:rsidRPr="00894396">
        <w:rPr>
          <w:szCs w:val="32"/>
        </w:rPr>
        <w:t>se dit-il</w:t>
      </w:r>
      <w:r>
        <w:rPr>
          <w:szCs w:val="32"/>
        </w:rPr>
        <w:t xml:space="preserve">. </w:t>
      </w:r>
      <w:r w:rsidRPr="00894396">
        <w:rPr>
          <w:szCs w:val="32"/>
        </w:rPr>
        <w:t>Que parlent-ils de gibier</w:t>
      </w:r>
      <w:r>
        <w:rPr>
          <w:szCs w:val="32"/>
        </w:rPr>
        <w:t xml:space="preserve"> ? </w:t>
      </w:r>
      <w:r w:rsidRPr="00894396">
        <w:rPr>
          <w:szCs w:val="32"/>
        </w:rPr>
        <w:t>Serait-ce de moi qu</w:t>
      </w:r>
      <w:r>
        <w:rPr>
          <w:szCs w:val="32"/>
        </w:rPr>
        <w:t>’</w:t>
      </w:r>
      <w:r w:rsidRPr="00894396">
        <w:rPr>
          <w:szCs w:val="32"/>
        </w:rPr>
        <w:t>il s</w:t>
      </w:r>
      <w:r>
        <w:rPr>
          <w:szCs w:val="32"/>
        </w:rPr>
        <w:t>’</w:t>
      </w:r>
      <w:r w:rsidRPr="00894396">
        <w:rPr>
          <w:szCs w:val="32"/>
        </w:rPr>
        <w:t>agit</w:t>
      </w:r>
      <w:r>
        <w:rPr>
          <w:szCs w:val="32"/>
        </w:rPr>
        <w:t xml:space="preserve"> ? </w:t>
      </w:r>
      <w:r w:rsidRPr="00894396">
        <w:rPr>
          <w:szCs w:val="32"/>
        </w:rPr>
        <w:t>Et voyant le fruit qu</w:t>
      </w:r>
      <w:r>
        <w:rPr>
          <w:szCs w:val="32"/>
        </w:rPr>
        <w:t>’</w:t>
      </w:r>
      <w:r w:rsidRPr="00894396">
        <w:rPr>
          <w:szCs w:val="32"/>
        </w:rPr>
        <w:t>il tenait à la main</w:t>
      </w:r>
      <w:r>
        <w:rPr>
          <w:szCs w:val="32"/>
        </w:rPr>
        <w:t xml:space="preserve"> : </w:t>
      </w:r>
      <w:r w:rsidRPr="00894396">
        <w:rPr>
          <w:szCs w:val="32"/>
        </w:rPr>
        <w:t>Bonnes oranges</w:t>
      </w:r>
      <w:r>
        <w:rPr>
          <w:szCs w:val="32"/>
        </w:rPr>
        <w:t xml:space="preserve">, </w:t>
      </w:r>
      <w:r w:rsidRPr="00894396">
        <w:rPr>
          <w:szCs w:val="32"/>
        </w:rPr>
        <w:t>se dit-il</w:t>
      </w:r>
      <w:r>
        <w:rPr>
          <w:szCs w:val="32"/>
        </w:rPr>
        <w:t xml:space="preserve"> ; </w:t>
      </w:r>
      <w:r w:rsidRPr="00894396">
        <w:rPr>
          <w:szCs w:val="32"/>
        </w:rPr>
        <w:t>c</w:t>
      </w:r>
      <w:r>
        <w:rPr>
          <w:szCs w:val="32"/>
        </w:rPr>
        <w:t>’</w:t>
      </w:r>
      <w:r w:rsidRPr="00894396">
        <w:rPr>
          <w:szCs w:val="32"/>
        </w:rPr>
        <w:t>est l</w:t>
      </w:r>
      <w:r>
        <w:rPr>
          <w:szCs w:val="32"/>
        </w:rPr>
        <w:t>’</w:t>
      </w:r>
      <w:r w:rsidRPr="00894396">
        <w:rPr>
          <w:szCs w:val="32"/>
        </w:rPr>
        <w:t>arbre de Léonie</w:t>
      </w:r>
      <w:r>
        <w:rPr>
          <w:szCs w:val="32"/>
        </w:rPr>
        <w:t xml:space="preserve"> ; </w:t>
      </w:r>
      <w:r w:rsidRPr="00894396">
        <w:rPr>
          <w:szCs w:val="32"/>
        </w:rPr>
        <w:t>autant manger celle-là que de la jeter</w:t>
      </w:r>
      <w:r>
        <w:rPr>
          <w:szCs w:val="32"/>
        </w:rPr>
        <w:t> !</w:t>
      </w:r>
    </w:p>
    <w:p w14:paraId="1AED08E2" w14:textId="77777777" w:rsidR="008D6F52" w:rsidRDefault="00000000" w:rsidP="008D6F52">
      <w:pPr>
        <w:rPr>
          <w:szCs w:val="32"/>
        </w:rPr>
      </w:pPr>
      <w:r w:rsidRPr="00894396">
        <w:rPr>
          <w:szCs w:val="32"/>
        </w:rPr>
        <w:t>Émergeant d</w:t>
      </w:r>
      <w:r w:rsidR="008D6F52">
        <w:rPr>
          <w:szCs w:val="32"/>
        </w:rPr>
        <w:t>’</w:t>
      </w:r>
      <w:r w:rsidRPr="00894396">
        <w:rPr>
          <w:szCs w:val="32"/>
        </w:rPr>
        <w:t>un désert de rochers et de buissons</w:t>
      </w:r>
      <w:r w:rsidR="008D6F52">
        <w:rPr>
          <w:szCs w:val="32"/>
        </w:rPr>
        <w:t xml:space="preserve">, </w:t>
      </w:r>
      <w:r w:rsidRPr="00894396">
        <w:rPr>
          <w:szCs w:val="32"/>
        </w:rPr>
        <w:t>Féraud et ses seconds aperçurent le général d</w:t>
      </w:r>
      <w:r w:rsidR="008D6F52">
        <w:rPr>
          <w:szCs w:val="32"/>
        </w:rPr>
        <w:t>’</w:t>
      </w:r>
      <w:r w:rsidRPr="00894396">
        <w:rPr>
          <w:szCs w:val="32"/>
        </w:rPr>
        <w:t>Hubert en train de peler l</w:t>
      </w:r>
      <w:r w:rsidR="008D6F52">
        <w:rPr>
          <w:szCs w:val="32"/>
        </w:rPr>
        <w:t>’</w:t>
      </w:r>
      <w:r w:rsidRPr="00894396">
        <w:rPr>
          <w:szCs w:val="32"/>
        </w:rPr>
        <w:t>orange</w:t>
      </w:r>
      <w:r w:rsidR="008D6F52">
        <w:rPr>
          <w:szCs w:val="32"/>
        </w:rPr>
        <w:t xml:space="preserve">. </w:t>
      </w:r>
      <w:r w:rsidRPr="00894396">
        <w:rPr>
          <w:szCs w:val="32"/>
        </w:rPr>
        <w:t>Ils s</w:t>
      </w:r>
      <w:r w:rsidR="008D6F52">
        <w:rPr>
          <w:szCs w:val="32"/>
        </w:rPr>
        <w:t>’</w:t>
      </w:r>
      <w:r w:rsidRPr="00894396">
        <w:rPr>
          <w:szCs w:val="32"/>
        </w:rPr>
        <w:t>arrêtèrent</w:t>
      </w:r>
      <w:r w:rsidR="008D6F52">
        <w:rPr>
          <w:szCs w:val="32"/>
        </w:rPr>
        <w:t xml:space="preserve">, </w:t>
      </w:r>
      <w:r w:rsidRPr="00894396">
        <w:rPr>
          <w:szCs w:val="32"/>
        </w:rPr>
        <w:t>attendant de lui voir redresser la tête</w:t>
      </w:r>
      <w:r w:rsidR="008D6F52">
        <w:rPr>
          <w:szCs w:val="32"/>
        </w:rPr>
        <w:t xml:space="preserve">. </w:t>
      </w:r>
      <w:r w:rsidRPr="00894396">
        <w:rPr>
          <w:szCs w:val="32"/>
        </w:rPr>
        <w:t>Alors les témoins levèrent leur chapeau</w:t>
      </w:r>
      <w:r w:rsidR="008D6F52">
        <w:rPr>
          <w:szCs w:val="32"/>
        </w:rPr>
        <w:t xml:space="preserve">, </w:t>
      </w:r>
      <w:r w:rsidRPr="00894396">
        <w:rPr>
          <w:szCs w:val="32"/>
        </w:rPr>
        <w:t>tandis que Féraud s</w:t>
      </w:r>
      <w:r w:rsidR="008D6F52">
        <w:rPr>
          <w:szCs w:val="32"/>
        </w:rPr>
        <w:t>’</w:t>
      </w:r>
      <w:r w:rsidRPr="00894396">
        <w:rPr>
          <w:szCs w:val="32"/>
        </w:rPr>
        <w:t>écartait un peu</w:t>
      </w:r>
      <w:r w:rsidR="008D6F52">
        <w:rPr>
          <w:szCs w:val="32"/>
        </w:rPr>
        <w:t xml:space="preserve">, </w:t>
      </w:r>
      <w:r w:rsidRPr="00894396">
        <w:rPr>
          <w:szCs w:val="32"/>
        </w:rPr>
        <w:t>les mains derrière le dos</w:t>
      </w:r>
      <w:r w:rsidR="008D6F52">
        <w:rPr>
          <w:szCs w:val="32"/>
        </w:rPr>
        <w:t>.</w:t>
      </w:r>
    </w:p>
    <w:p w14:paraId="002C6DB7" w14:textId="77777777" w:rsidR="008D6F52" w:rsidRDefault="008D6F52" w:rsidP="008D6F52">
      <w:pPr>
        <w:rPr>
          <w:szCs w:val="32"/>
        </w:rPr>
      </w:pPr>
      <w:r>
        <w:t>— </w:t>
      </w:r>
      <w:r w:rsidRPr="00894396">
        <w:rPr>
          <w:szCs w:val="32"/>
        </w:rPr>
        <w:t>Je suis obligé</w:t>
      </w:r>
      <w:r>
        <w:rPr>
          <w:szCs w:val="32"/>
        </w:rPr>
        <w:t xml:space="preserve">, </w:t>
      </w:r>
      <w:r w:rsidRPr="00894396">
        <w:rPr>
          <w:szCs w:val="32"/>
        </w:rPr>
        <w:t>messieurs</w:t>
      </w:r>
      <w:r>
        <w:rPr>
          <w:szCs w:val="32"/>
        </w:rPr>
        <w:t xml:space="preserve">, </w:t>
      </w:r>
      <w:r w:rsidRPr="00894396">
        <w:rPr>
          <w:szCs w:val="32"/>
        </w:rPr>
        <w:t>de prier l</w:t>
      </w:r>
      <w:r>
        <w:rPr>
          <w:szCs w:val="32"/>
        </w:rPr>
        <w:t>’</w:t>
      </w:r>
      <w:r w:rsidRPr="00894396">
        <w:rPr>
          <w:szCs w:val="32"/>
        </w:rPr>
        <w:t>un de vous de se mettre à ma disposition</w:t>
      </w:r>
      <w:r>
        <w:rPr>
          <w:szCs w:val="32"/>
        </w:rPr>
        <w:t xml:space="preserve">, </w:t>
      </w:r>
      <w:r w:rsidRPr="00894396">
        <w:rPr>
          <w:szCs w:val="32"/>
        </w:rPr>
        <w:t>fit d</w:t>
      </w:r>
      <w:r>
        <w:rPr>
          <w:szCs w:val="32"/>
        </w:rPr>
        <w:t>’</w:t>
      </w:r>
      <w:r w:rsidRPr="00894396">
        <w:rPr>
          <w:szCs w:val="32"/>
        </w:rPr>
        <w:t>Hubert</w:t>
      </w:r>
      <w:r>
        <w:rPr>
          <w:szCs w:val="32"/>
        </w:rPr>
        <w:t xml:space="preserve"> ; </w:t>
      </w:r>
      <w:r w:rsidRPr="00894396">
        <w:rPr>
          <w:szCs w:val="32"/>
        </w:rPr>
        <w:t>je n</w:t>
      </w:r>
      <w:r>
        <w:rPr>
          <w:szCs w:val="32"/>
        </w:rPr>
        <w:t>’</w:t>
      </w:r>
      <w:r w:rsidRPr="00894396">
        <w:rPr>
          <w:szCs w:val="32"/>
        </w:rPr>
        <w:t>ai pas amené d</w:t>
      </w:r>
      <w:r>
        <w:rPr>
          <w:szCs w:val="32"/>
        </w:rPr>
        <w:t>’</w:t>
      </w:r>
      <w:r w:rsidRPr="00894396">
        <w:rPr>
          <w:szCs w:val="32"/>
        </w:rPr>
        <w:t>ami</w:t>
      </w:r>
      <w:r>
        <w:rPr>
          <w:szCs w:val="32"/>
        </w:rPr>
        <w:t xml:space="preserve">. </w:t>
      </w:r>
      <w:r w:rsidRPr="00894396">
        <w:rPr>
          <w:szCs w:val="32"/>
        </w:rPr>
        <w:t>Y consentez-vous</w:t>
      </w:r>
      <w:r>
        <w:rPr>
          <w:szCs w:val="32"/>
        </w:rPr>
        <w:t> ?</w:t>
      </w:r>
    </w:p>
    <w:p w14:paraId="3209860A" w14:textId="77777777" w:rsidR="008D6F52" w:rsidRDefault="008D6F52" w:rsidP="008D6F52">
      <w:pPr>
        <w:rPr>
          <w:szCs w:val="32"/>
        </w:rPr>
      </w:pPr>
      <w:r>
        <w:t>— </w:t>
      </w:r>
      <w:r w:rsidRPr="00894396">
        <w:rPr>
          <w:szCs w:val="32"/>
        </w:rPr>
        <w:t>Cela ne se refuse pas</w:t>
      </w:r>
      <w:r>
        <w:rPr>
          <w:szCs w:val="32"/>
        </w:rPr>
        <w:t xml:space="preserve">, </w:t>
      </w:r>
      <w:r w:rsidRPr="00894396">
        <w:rPr>
          <w:szCs w:val="32"/>
        </w:rPr>
        <w:t>fit sentencieusement le cuirassier borgne</w:t>
      </w:r>
      <w:r>
        <w:rPr>
          <w:szCs w:val="32"/>
        </w:rPr>
        <w:t xml:space="preserve">, </w:t>
      </w:r>
      <w:r w:rsidRPr="00894396">
        <w:rPr>
          <w:szCs w:val="32"/>
        </w:rPr>
        <w:t>tandis que l</w:t>
      </w:r>
      <w:r>
        <w:rPr>
          <w:szCs w:val="32"/>
        </w:rPr>
        <w:t>’</w:t>
      </w:r>
      <w:r w:rsidRPr="00894396">
        <w:rPr>
          <w:szCs w:val="32"/>
        </w:rPr>
        <w:t>autre vétéran remarquait</w:t>
      </w:r>
      <w:r>
        <w:rPr>
          <w:szCs w:val="32"/>
        </w:rPr>
        <w:t> :</w:t>
      </w:r>
    </w:p>
    <w:p w14:paraId="578CB153" w14:textId="77777777" w:rsidR="008D6F52" w:rsidRDefault="008D6F52" w:rsidP="008D6F52">
      <w:pPr>
        <w:rPr>
          <w:szCs w:val="32"/>
        </w:rPr>
      </w:pPr>
      <w:r>
        <w:t>— </w:t>
      </w:r>
      <w:r w:rsidRPr="00894396">
        <w:rPr>
          <w:szCs w:val="32"/>
        </w:rPr>
        <w:t>C</w:t>
      </w:r>
      <w:r>
        <w:rPr>
          <w:szCs w:val="32"/>
        </w:rPr>
        <w:t>’</w:t>
      </w:r>
      <w:r w:rsidRPr="00894396">
        <w:rPr>
          <w:szCs w:val="32"/>
        </w:rPr>
        <w:t>est gênant</w:t>
      </w:r>
      <w:r>
        <w:rPr>
          <w:szCs w:val="32"/>
        </w:rPr>
        <w:t xml:space="preserve">, </w:t>
      </w:r>
      <w:r w:rsidRPr="00894396">
        <w:rPr>
          <w:szCs w:val="32"/>
        </w:rPr>
        <w:t>tout de même</w:t>
      </w:r>
      <w:r>
        <w:rPr>
          <w:szCs w:val="32"/>
        </w:rPr>
        <w:t>.</w:t>
      </w:r>
    </w:p>
    <w:p w14:paraId="5FEC197A" w14:textId="77777777" w:rsidR="008D6F52" w:rsidRDefault="008D6F52" w:rsidP="008D6F52">
      <w:pPr>
        <w:rPr>
          <w:szCs w:val="32"/>
        </w:rPr>
      </w:pPr>
      <w:r>
        <w:t>— </w:t>
      </w:r>
      <w:r w:rsidRPr="00894396">
        <w:rPr>
          <w:szCs w:val="32"/>
        </w:rPr>
        <w:t>L</w:t>
      </w:r>
      <w:r>
        <w:rPr>
          <w:szCs w:val="32"/>
        </w:rPr>
        <w:t>’</w:t>
      </w:r>
      <w:r w:rsidRPr="00894396">
        <w:rPr>
          <w:szCs w:val="32"/>
        </w:rPr>
        <w:t>état d</w:t>
      </w:r>
      <w:r>
        <w:rPr>
          <w:szCs w:val="32"/>
        </w:rPr>
        <w:t>’</w:t>
      </w:r>
      <w:r w:rsidRPr="00894396">
        <w:rPr>
          <w:szCs w:val="32"/>
        </w:rPr>
        <w:t>esprit des gens</w:t>
      </w:r>
      <w:r>
        <w:rPr>
          <w:szCs w:val="32"/>
        </w:rPr>
        <w:t xml:space="preserve">, </w:t>
      </w:r>
      <w:r w:rsidRPr="00894396">
        <w:rPr>
          <w:szCs w:val="32"/>
        </w:rPr>
        <w:t>dans cette partie du pays</w:t>
      </w:r>
      <w:r>
        <w:rPr>
          <w:szCs w:val="32"/>
        </w:rPr>
        <w:t xml:space="preserve">, </w:t>
      </w:r>
      <w:r w:rsidRPr="00894396">
        <w:rPr>
          <w:szCs w:val="32"/>
        </w:rPr>
        <w:t>m</w:t>
      </w:r>
      <w:r>
        <w:rPr>
          <w:szCs w:val="32"/>
        </w:rPr>
        <w:t>’</w:t>
      </w:r>
      <w:r w:rsidRPr="00894396">
        <w:rPr>
          <w:szCs w:val="32"/>
        </w:rPr>
        <w:t>interdisait d</w:t>
      </w:r>
      <w:r>
        <w:rPr>
          <w:szCs w:val="32"/>
        </w:rPr>
        <w:t>’</w:t>
      </w:r>
      <w:r w:rsidRPr="00894396">
        <w:rPr>
          <w:szCs w:val="32"/>
        </w:rPr>
        <w:t>avertir personne des motifs de votre présence</w:t>
      </w:r>
      <w:r>
        <w:rPr>
          <w:szCs w:val="32"/>
        </w:rPr>
        <w:t xml:space="preserve">, </w:t>
      </w:r>
      <w:r w:rsidRPr="00894396">
        <w:rPr>
          <w:szCs w:val="32"/>
        </w:rPr>
        <w:t>expliqua courtoisement d</w:t>
      </w:r>
      <w:r>
        <w:rPr>
          <w:szCs w:val="32"/>
        </w:rPr>
        <w:t>’</w:t>
      </w:r>
      <w:r w:rsidRPr="00894396">
        <w:rPr>
          <w:szCs w:val="32"/>
        </w:rPr>
        <w:t>Hubert</w:t>
      </w:r>
      <w:r>
        <w:rPr>
          <w:szCs w:val="32"/>
        </w:rPr>
        <w:t>.</w:t>
      </w:r>
    </w:p>
    <w:p w14:paraId="5DCF48B3" w14:textId="77777777" w:rsidR="008D6F52" w:rsidRDefault="00000000" w:rsidP="008D6F52">
      <w:pPr>
        <w:rPr>
          <w:szCs w:val="32"/>
        </w:rPr>
      </w:pPr>
      <w:r w:rsidRPr="00894396">
        <w:rPr>
          <w:szCs w:val="32"/>
        </w:rPr>
        <w:t>Ils saluèrent</w:t>
      </w:r>
      <w:r w:rsidR="008D6F52">
        <w:rPr>
          <w:szCs w:val="32"/>
        </w:rPr>
        <w:t xml:space="preserve">, </w:t>
      </w:r>
      <w:r w:rsidRPr="00894396">
        <w:rPr>
          <w:szCs w:val="32"/>
        </w:rPr>
        <w:t>regardèrent autour d</w:t>
      </w:r>
      <w:r w:rsidR="008D6F52">
        <w:rPr>
          <w:szCs w:val="32"/>
        </w:rPr>
        <w:t>’</w:t>
      </w:r>
      <w:r w:rsidRPr="00894396">
        <w:rPr>
          <w:szCs w:val="32"/>
        </w:rPr>
        <w:t>eux</w:t>
      </w:r>
      <w:r w:rsidR="008D6F52">
        <w:rPr>
          <w:szCs w:val="32"/>
        </w:rPr>
        <w:t xml:space="preserve">, </w:t>
      </w:r>
      <w:r w:rsidRPr="00894396">
        <w:rPr>
          <w:szCs w:val="32"/>
        </w:rPr>
        <w:t>et firent observer tous deux en même temps</w:t>
      </w:r>
      <w:r w:rsidR="008D6F52">
        <w:rPr>
          <w:szCs w:val="32"/>
        </w:rPr>
        <w:t> :</w:t>
      </w:r>
    </w:p>
    <w:p w14:paraId="444C1737" w14:textId="77777777" w:rsidR="008D6F52" w:rsidRDefault="008D6F52" w:rsidP="008D6F52">
      <w:pPr>
        <w:rPr>
          <w:szCs w:val="32"/>
        </w:rPr>
      </w:pPr>
      <w:r>
        <w:t>— </w:t>
      </w:r>
      <w:r w:rsidRPr="00894396">
        <w:rPr>
          <w:szCs w:val="32"/>
        </w:rPr>
        <w:t>Fichu terrain</w:t>
      </w:r>
      <w:r>
        <w:rPr>
          <w:szCs w:val="32"/>
        </w:rPr>
        <w:t> !</w:t>
      </w:r>
    </w:p>
    <w:p w14:paraId="0B5A188C" w14:textId="77777777" w:rsidR="008D6F52" w:rsidRDefault="008D6F52" w:rsidP="008D6F52">
      <w:pPr>
        <w:rPr>
          <w:szCs w:val="32"/>
        </w:rPr>
      </w:pPr>
      <w:r>
        <w:t>— </w:t>
      </w:r>
      <w:r w:rsidRPr="00894396">
        <w:rPr>
          <w:szCs w:val="32"/>
        </w:rPr>
        <w:t>Rien à faire ici</w:t>
      </w:r>
      <w:r>
        <w:rPr>
          <w:szCs w:val="32"/>
        </w:rPr>
        <w:t>.</w:t>
      </w:r>
    </w:p>
    <w:p w14:paraId="4CDAF4B0" w14:textId="77777777" w:rsidR="008D6F52" w:rsidRDefault="008D6F52" w:rsidP="008D6F52">
      <w:pPr>
        <w:rPr>
          <w:szCs w:val="32"/>
        </w:rPr>
      </w:pPr>
      <w:r>
        <w:t>— </w:t>
      </w:r>
      <w:r w:rsidRPr="00894396">
        <w:rPr>
          <w:szCs w:val="32"/>
        </w:rPr>
        <w:t>Pourquoi nous tourmenter de terrain</w:t>
      </w:r>
      <w:r>
        <w:rPr>
          <w:szCs w:val="32"/>
        </w:rPr>
        <w:t xml:space="preserve">, </w:t>
      </w:r>
      <w:r w:rsidRPr="00894396">
        <w:rPr>
          <w:szCs w:val="32"/>
        </w:rPr>
        <w:t>de mesures</w:t>
      </w:r>
      <w:r>
        <w:rPr>
          <w:szCs w:val="32"/>
        </w:rPr>
        <w:t xml:space="preserve">, </w:t>
      </w:r>
      <w:r w:rsidRPr="00894396">
        <w:rPr>
          <w:szCs w:val="32"/>
        </w:rPr>
        <w:t>d</w:t>
      </w:r>
      <w:r>
        <w:rPr>
          <w:szCs w:val="32"/>
        </w:rPr>
        <w:t>’</w:t>
      </w:r>
      <w:r w:rsidRPr="00894396">
        <w:rPr>
          <w:szCs w:val="32"/>
        </w:rPr>
        <w:t>un tas d</w:t>
      </w:r>
      <w:r>
        <w:rPr>
          <w:szCs w:val="32"/>
        </w:rPr>
        <w:t>’</w:t>
      </w:r>
      <w:r w:rsidRPr="00894396">
        <w:rPr>
          <w:szCs w:val="32"/>
        </w:rPr>
        <w:t>embarras</w:t>
      </w:r>
      <w:r>
        <w:rPr>
          <w:szCs w:val="32"/>
        </w:rPr>
        <w:t xml:space="preserve"> ? </w:t>
      </w:r>
      <w:r w:rsidRPr="00894396">
        <w:rPr>
          <w:szCs w:val="32"/>
        </w:rPr>
        <w:t>Simplifions les choses</w:t>
      </w:r>
      <w:r>
        <w:rPr>
          <w:szCs w:val="32"/>
        </w:rPr>
        <w:t xml:space="preserve">. </w:t>
      </w:r>
      <w:r w:rsidRPr="00894396">
        <w:rPr>
          <w:szCs w:val="32"/>
        </w:rPr>
        <w:t>Chargez les deux paires de pistolets</w:t>
      </w:r>
      <w:r>
        <w:rPr>
          <w:szCs w:val="32"/>
        </w:rPr>
        <w:t xml:space="preserve">. </w:t>
      </w:r>
      <w:r w:rsidRPr="00894396">
        <w:rPr>
          <w:szCs w:val="32"/>
        </w:rPr>
        <w:t>Je prendrai ceux du général Féraud et il prendra les miens</w:t>
      </w:r>
      <w:r>
        <w:rPr>
          <w:szCs w:val="32"/>
        </w:rPr>
        <w:t xml:space="preserve">. </w:t>
      </w:r>
      <w:r w:rsidRPr="00894396">
        <w:rPr>
          <w:szCs w:val="32"/>
        </w:rPr>
        <w:t>Ou mieux encore</w:t>
      </w:r>
      <w:r>
        <w:rPr>
          <w:szCs w:val="32"/>
        </w:rPr>
        <w:t xml:space="preserve"> ; </w:t>
      </w:r>
      <w:r w:rsidRPr="00894396">
        <w:rPr>
          <w:szCs w:val="32"/>
        </w:rPr>
        <w:t>prenons une paire mixte</w:t>
      </w:r>
      <w:r>
        <w:rPr>
          <w:szCs w:val="32"/>
        </w:rPr>
        <w:t xml:space="preserve">, </w:t>
      </w:r>
      <w:r w:rsidRPr="00894396">
        <w:rPr>
          <w:szCs w:val="32"/>
        </w:rPr>
        <w:t>un de chaque paire</w:t>
      </w:r>
      <w:r>
        <w:rPr>
          <w:szCs w:val="32"/>
        </w:rPr>
        <w:t xml:space="preserve">. </w:t>
      </w:r>
      <w:r w:rsidRPr="00894396">
        <w:rPr>
          <w:szCs w:val="32"/>
        </w:rPr>
        <w:t>Puis nous entrerons dans le bois et nous tirerons à vue</w:t>
      </w:r>
      <w:r>
        <w:rPr>
          <w:szCs w:val="32"/>
        </w:rPr>
        <w:t xml:space="preserve">, </w:t>
      </w:r>
      <w:r w:rsidRPr="00894396">
        <w:rPr>
          <w:szCs w:val="32"/>
        </w:rPr>
        <w:t>pendant que vous resterez sur la lisière</w:t>
      </w:r>
      <w:r>
        <w:rPr>
          <w:szCs w:val="32"/>
        </w:rPr>
        <w:t xml:space="preserve">. </w:t>
      </w:r>
      <w:r w:rsidRPr="00894396">
        <w:rPr>
          <w:szCs w:val="32"/>
        </w:rPr>
        <w:lastRenderedPageBreak/>
        <w:t>Nous ne sommes pas ici pour faire des cérémonies</w:t>
      </w:r>
      <w:r>
        <w:rPr>
          <w:szCs w:val="32"/>
        </w:rPr>
        <w:t xml:space="preserve">, </w:t>
      </w:r>
      <w:r w:rsidRPr="00894396">
        <w:rPr>
          <w:szCs w:val="32"/>
        </w:rPr>
        <w:t>mais pour un combat à mort</w:t>
      </w:r>
      <w:r>
        <w:rPr>
          <w:szCs w:val="32"/>
        </w:rPr>
        <w:t xml:space="preserve">. </w:t>
      </w:r>
      <w:r w:rsidRPr="00894396">
        <w:rPr>
          <w:szCs w:val="32"/>
        </w:rPr>
        <w:t>Le premier terrain venu est assez bon pour cela</w:t>
      </w:r>
      <w:r>
        <w:rPr>
          <w:szCs w:val="32"/>
        </w:rPr>
        <w:t xml:space="preserve">. </w:t>
      </w:r>
      <w:r w:rsidRPr="00894396">
        <w:rPr>
          <w:szCs w:val="32"/>
        </w:rPr>
        <w:t>Si je tombe</w:t>
      </w:r>
      <w:r>
        <w:rPr>
          <w:szCs w:val="32"/>
        </w:rPr>
        <w:t xml:space="preserve">, </w:t>
      </w:r>
      <w:r w:rsidRPr="00894396">
        <w:rPr>
          <w:szCs w:val="32"/>
        </w:rPr>
        <w:t>laissez-moi où je serai et sauvez-vous</w:t>
      </w:r>
      <w:r>
        <w:rPr>
          <w:szCs w:val="32"/>
        </w:rPr>
        <w:t xml:space="preserve"> ; </w:t>
      </w:r>
      <w:r w:rsidRPr="00894396">
        <w:rPr>
          <w:szCs w:val="32"/>
        </w:rPr>
        <w:t>il ne serait pas prudent pour vous d</w:t>
      </w:r>
      <w:r>
        <w:rPr>
          <w:szCs w:val="32"/>
        </w:rPr>
        <w:t>’</w:t>
      </w:r>
      <w:r w:rsidRPr="00894396">
        <w:rPr>
          <w:szCs w:val="32"/>
        </w:rPr>
        <w:t>être découverts dans les environs</w:t>
      </w:r>
      <w:r>
        <w:rPr>
          <w:szCs w:val="32"/>
        </w:rPr>
        <w:t>.</w:t>
      </w:r>
    </w:p>
    <w:p w14:paraId="55EAE195" w14:textId="77777777" w:rsidR="008D6F52" w:rsidRDefault="00000000" w:rsidP="008D6F52">
      <w:pPr>
        <w:rPr>
          <w:szCs w:val="32"/>
        </w:rPr>
      </w:pPr>
      <w:r w:rsidRPr="00894396">
        <w:rPr>
          <w:szCs w:val="32"/>
        </w:rPr>
        <w:t>Après une courte discussion</w:t>
      </w:r>
      <w:r w:rsidR="008D6F52">
        <w:rPr>
          <w:szCs w:val="32"/>
        </w:rPr>
        <w:t xml:space="preserve">, </w:t>
      </w:r>
      <w:r w:rsidRPr="00894396">
        <w:rPr>
          <w:szCs w:val="32"/>
        </w:rPr>
        <w:t>Féraud accepta ces conditions</w:t>
      </w:r>
      <w:r w:rsidR="008D6F52">
        <w:rPr>
          <w:szCs w:val="32"/>
        </w:rPr>
        <w:t xml:space="preserve">. </w:t>
      </w:r>
      <w:r w:rsidRPr="00894396">
        <w:rPr>
          <w:szCs w:val="32"/>
        </w:rPr>
        <w:t>Pendant que les seconds chargeaient les pistolets</w:t>
      </w:r>
      <w:r w:rsidR="008D6F52">
        <w:rPr>
          <w:szCs w:val="32"/>
        </w:rPr>
        <w:t xml:space="preserve">, </w:t>
      </w:r>
      <w:r w:rsidRPr="00894396">
        <w:rPr>
          <w:szCs w:val="32"/>
        </w:rPr>
        <w:t>on l</w:t>
      </w:r>
      <w:r w:rsidR="008D6F52">
        <w:rPr>
          <w:szCs w:val="32"/>
        </w:rPr>
        <w:t>’</w:t>
      </w:r>
      <w:r w:rsidRPr="00894396">
        <w:rPr>
          <w:szCs w:val="32"/>
        </w:rPr>
        <w:t>entendit siffler et on le vit se frotter les mains avec une parfaite satisfaction</w:t>
      </w:r>
      <w:r w:rsidR="008D6F52">
        <w:rPr>
          <w:szCs w:val="32"/>
        </w:rPr>
        <w:t xml:space="preserve">. </w:t>
      </w:r>
      <w:r w:rsidRPr="00894396">
        <w:rPr>
          <w:szCs w:val="32"/>
        </w:rPr>
        <w:t>Il défit vivement sa capote</w:t>
      </w:r>
      <w:r w:rsidR="008D6F52">
        <w:rPr>
          <w:szCs w:val="32"/>
        </w:rPr>
        <w:t xml:space="preserve">, </w:t>
      </w:r>
      <w:r w:rsidRPr="00894396">
        <w:rPr>
          <w:szCs w:val="32"/>
        </w:rPr>
        <w:t>tandis que le général ôtait la sienne</w:t>
      </w:r>
      <w:r w:rsidR="008D6F52">
        <w:rPr>
          <w:szCs w:val="32"/>
        </w:rPr>
        <w:t xml:space="preserve">, </w:t>
      </w:r>
      <w:r w:rsidRPr="00894396">
        <w:rPr>
          <w:szCs w:val="32"/>
        </w:rPr>
        <w:t>et la posait soigneusement sur un rocher</w:t>
      </w:r>
      <w:r w:rsidR="008D6F52">
        <w:rPr>
          <w:szCs w:val="32"/>
        </w:rPr>
        <w:t>.</w:t>
      </w:r>
    </w:p>
    <w:p w14:paraId="6F429A54" w14:textId="77777777" w:rsidR="008D6F52" w:rsidRDefault="008D6F52" w:rsidP="008D6F52">
      <w:pPr>
        <w:rPr>
          <w:szCs w:val="32"/>
        </w:rPr>
      </w:pPr>
      <w:r>
        <w:t>— </w:t>
      </w:r>
      <w:r w:rsidRPr="00894396">
        <w:rPr>
          <w:szCs w:val="32"/>
        </w:rPr>
        <w:t>Vous pourrez conduire votre homme à l</w:t>
      </w:r>
      <w:r>
        <w:rPr>
          <w:szCs w:val="32"/>
        </w:rPr>
        <w:t>’</w:t>
      </w:r>
      <w:r w:rsidRPr="00894396">
        <w:rPr>
          <w:szCs w:val="32"/>
        </w:rPr>
        <w:t>autre lisière du bois et l</w:t>
      </w:r>
      <w:r>
        <w:rPr>
          <w:szCs w:val="32"/>
        </w:rPr>
        <w:t>’</w:t>
      </w:r>
      <w:r w:rsidRPr="00894396">
        <w:rPr>
          <w:szCs w:val="32"/>
        </w:rPr>
        <w:t>y laisser entrer exactement dans dix minutes</w:t>
      </w:r>
      <w:r>
        <w:rPr>
          <w:szCs w:val="32"/>
        </w:rPr>
        <w:t xml:space="preserve">, </w:t>
      </w:r>
      <w:r w:rsidRPr="00894396">
        <w:rPr>
          <w:szCs w:val="32"/>
        </w:rPr>
        <w:t>proposa d</w:t>
      </w:r>
      <w:r>
        <w:rPr>
          <w:szCs w:val="32"/>
        </w:rPr>
        <w:t>’</w:t>
      </w:r>
      <w:r w:rsidRPr="00894396">
        <w:rPr>
          <w:szCs w:val="32"/>
        </w:rPr>
        <w:t>Hubert avec calme</w:t>
      </w:r>
      <w:r>
        <w:rPr>
          <w:szCs w:val="32"/>
        </w:rPr>
        <w:t xml:space="preserve">, </w:t>
      </w:r>
      <w:r w:rsidRPr="00894396">
        <w:rPr>
          <w:szCs w:val="32"/>
        </w:rPr>
        <w:t>mais avec le sentiment qu</w:t>
      </w:r>
      <w:r>
        <w:rPr>
          <w:szCs w:val="32"/>
        </w:rPr>
        <w:t>’</w:t>
      </w:r>
      <w:r w:rsidRPr="00894396">
        <w:rPr>
          <w:szCs w:val="32"/>
        </w:rPr>
        <w:t>il donnait des ordres pour son exécution</w:t>
      </w:r>
      <w:r>
        <w:rPr>
          <w:szCs w:val="32"/>
        </w:rPr>
        <w:t xml:space="preserve">. </w:t>
      </w:r>
      <w:r w:rsidRPr="00894396">
        <w:rPr>
          <w:szCs w:val="32"/>
        </w:rPr>
        <w:t>Ce fut d</w:t>
      </w:r>
      <w:r>
        <w:rPr>
          <w:szCs w:val="32"/>
        </w:rPr>
        <w:t>’</w:t>
      </w:r>
      <w:r w:rsidRPr="00894396">
        <w:rPr>
          <w:szCs w:val="32"/>
        </w:rPr>
        <w:t>ailleurs son dernier moment de faiblesse</w:t>
      </w:r>
      <w:r>
        <w:rPr>
          <w:szCs w:val="32"/>
        </w:rPr>
        <w:t xml:space="preserve">. </w:t>
      </w:r>
      <w:r w:rsidRPr="00894396">
        <w:rPr>
          <w:szCs w:val="32"/>
        </w:rPr>
        <w:t>Attendez</w:t>
      </w:r>
      <w:r>
        <w:rPr>
          <w:szCs w:val="32"/>
        </w:rPr>
        <w:t xml:space="preserve">. </w:t>
      </w:r>
      <w:r w:rsidRPr="00894396">
        <w:rPr>
          <w:szCs w:val="32"/>
        </w:rPr>
        <w:t>Comparons d</w:t>
      </w:r>
      <w:r>
        <w:rPr>
          <w:szCs w:val="32"/>
        </w:rPr>
        <w:t>’</w:t>
      </w:r>
      <w:r w:rsidRPr="00894396">
        <w:rPr>
          <w:szCs w:val="32"/>
        </w:rPr>
        <w:t>abord nos montres</w:t>
      </w:r>
      <w:r>
        <w:rPr>
          <w:szCs w:val="32"/>
        </w:rPr>
        <w:t>.</w:t>
      </w:r>
    </w:p>
    <w:p w14:paraId="2A256A14" w14:textId="77777777" w:rsidR="008D6F52" w:rsidRDefault="00000000" w:rsidP="008D6F52">
      <w:pPr>
        <w:rPr>
          <w:szCs w:val="32"/>
        </w:rPr>
      </w:pPr>
      <w:r w:rsidRPr="00894396">
        <w:rPr>
          <w:szCs w:val="32"/>
        </w:rPr>
        <w:t>Il sortit la sienne</w:t>
      </w:r>
      <w:r w:rsidR="008D6F52">
        <w:rPr>
          <w:szCs w:val="32"/>
        </w:rPr>
        <w:t xml:space="preserve">. </w:t>
      </w:r>
      <w:r w:rsidRPr="00894396">
        <w:rPr>
          <w:szCs w:val="32"/>
        </w:rPr>
        <w:t>L</w:t>
      </w:r>
      <w:r w:rsidR="008D6F52">
        <w:rPr>
          <w:szCs w:val="32"/>
        </w:rPr>
        <w:t>’</w:t>
      </w:r>
      <w:r w:rsidRPr="00894396">
        <w:rPr>
          <w:szCs w:val="32"/>
        </w:rPr>
        <w:t>homme au nez gelé alla emprunter celle du général Féraud</w:t>
      </w:r>
      <w:r w:rsidR="008D6F52">
        <w:rPr>
          <w:szCs w:val="32"/>
        </w:rPr>
        <w:t xml:space="preserve">. </w:t>
      </w:r>
      <w:r w:rsidRPr="00894396">
        <w:rPr>
          <w:szCs w:val="32"/>
        </w:rPr>
        <w:t>Ils penchèrent un instant la tête sur les aiguilles</w:t>
      </w:r>
      <w:r w:rsidR="008D6F52">
        <w:rPr>
          <w:szCs w:val="32"/>
        </w:rPr>
        <w:t>.</w:t>
      </w:r>
    </w:p>
    <w:p w14:paraId="14B9A2DB" w14:textId="77777777" w:rsidR="008D6F52" w:rsidRDefault="008D6F52" w:rsidP="008D6F52">
      <w:pPr>
        <w:rPr>
          <w:szCs w:val="32"/>
        </w:rPr>
      </w:pPr>
      <w:r>
        <w:t>— </w:t>
      </w:r>
      <w:r w:rsidRPr="00894396">
        <w:rPr>
          <w:szCs w:val="32"/>
        </w:rPr>
        <w:t>Entendu</w:t>
      </w:r>
      <w:r>
        <w:rPr>
          <w:szCs w:val="32"/>
        </w:rPr>
        <w:t xml:space="preserve"> ! </w:t>
      </w:r>
      <w:r w:rsidRPr="00894396">
        <w:rPr>
          <w:szCs w:val="32"/>
        </w:rPr>
        <w:t>à six heures moins quatre à la vôtre</w:t>
      </w:r>
      <w:r>
        <w:rPr>
          <w:szCs w:val="32"/>
        </w:rPr>
        <w:t xml:space="preserve"> ; </w:t>
      </w:r>
      <w:r w:rsidRPr="00894396">
        <w:rPr>
          <w:szCs w:val="32"/>
        </w:rPr>
        <w:t>moins sept à la mienne</w:t>
      </w:r>
      <w:r>
        <w:rPr>
          <w:szCs w:val="32"/>
        </w:rPr>
        <w:t>.</w:t>
      </w:r>
    </w:p>
    <w:p w14:paraId="6FFCC7EB" w14:textId="77777777" w:rsidR="008D6F52" w:rsidRDefault="00000000" w:rsidP="008D6F52">
      <w:pPr>
        <w:rPr>
          <w:szCs w:val="32"/>
        </w:rPr>
      </w:pPr>
      <w:r w:rsidRPr="00894396">
        <w:rPr>
          <w:szCs w:val="32"/>
        </w:rPr>
        <w:t>C</w:t>
      </w:r>
      <w:r w:rsidR="008D6F52">
        <w:rPr>
          <w:szCs w:val="32"/>
        </w:rPr>
        <w:t>’</w:t>
      </w:r>
      <w:r w:rsidRPr="00894396">
        <w:rPr>
          <w:szCs w:val="32"/>
        </w:rPr>
        <w:t>est le cuirassier qui resta près du général d</w:t>
      </w:r>
      <w:r w:rsidR="008D6F52">
        <w:rPr>
          <w:szCs w:val="32"/>
        </w:rPr>
        <w:t>’</w:t>
      </w:r>
      <w:r w:rsidRPr="00894396">
        <w:rPr>
          <w:szCs w:val="32"/>
        </w:rPr>
        <w:t>Hubert</w:t>
      </w:r>
      <w:r w:rsidR="008D6F52">
        <w:rPr>
          <w:szCs w:val="32"/>
        </w:rPr>
        <w:t xml:space="preserve">, </w:t>
      </w:r>
      <w:r w:rsidRPr="00894396">
        <w:rPr>
          <w:szCs w:val="32"/>
        </w:rPr>
        <w:t>son œil unique immuablement fixé sur le cadran blanc de la montre qu</w:t>
      </w:r>
      <w:r w:rsidR="008D6F52">
        <w:rPr>
          <w:szCs w:val="32"/>
        </w:rPr>
        <w:t>’</w:t>
      </w:r>
      <w:r w:rsidRPr="00894396">
        <w:rPr>
          <w:szCs w:val="32"/>
        </w:rPr>
        <w:t>il tenait dans le creux de sa main</w:t>
      </w:r>
      <w:r w:rsidR="008D6F52">
        <w:rPr>
          <w:szCs w:val="32"/>
        </w:rPr>
        <w:t xml:space="preserve">. </w:t>
      </w:r>
      <w:r w:rsidRPr="00894396">
        <w:rPr>
          <w:szCs w:val="32"/>
        </w:rPr>
        <w:t>Il ouvrit la bouche</w:t>
      </w:r>
      <w:r w:rsidR="008D6F52">
        <w:rPr>
          <w:szCs w:val="32"/>
        </w:rPr>
        <w:t xml:space="preserve">, </w:t>
      </w:r>
      <w:r w:rsidRPr="00894396">
        <w:rPr>
          <w:szCs w:val="32"/>
        </w:rPr>
        <w:t>attendant le battement de la dernière seconde pour lancer le mot</w:t>
      </w:r>
      <w:r w:rsidR="008D6F52">
        <w:rPr>
          <w:szCs w:val="32"/>
        </w:rPr>
        <w:t> :</w:t>
      </w:r>
    </w:p>
    <w:p w14:paraId="25CA3A77" w14:textId="77777777" w:rsidR="008D6F52" w:rsidRDefault="008D6F52" w:rsidP="008D6F52">
      <w:pPr>
        <w:rPr>
          <w:szCs w:val="32"/>
        </w:rPr>
      </w:pPr>
      <w:r>
        <w:t>— </w:t>
      </w:r>
      <w:r w:rsidRPr="00894396">
        <w:rPr>
          <w:szCs w:val="32"/>
        </w:rPr>
        <w:t>Avancez</w:t>
      </w:r>
      <w:r>
        <w:rPr>
          <w:szCs w:val="32"/>
        </w:rPr>
        <w:t>.</w:t>
      </w:r>
    </w:p>
    <w:p w14:paraId="40C8CCB9" w14:textId="77777777" w:rsidR="008D6F52" w:rsidRDefault="00000000" w:rsidP="008D6F52">
      <w:pPr>
        <w:rPr>
          <w:szCs w:val="32"/>
        </w:rPr>
      </w:pPr>
      <w:r w:rsidRPr="00894396">
        <w:rPr>
          <w:szCs w:val="32"/>
        </w:rPr>
        <w:t>Le général d</w:t>
      </w:r>
      <w:r w:rsidR="008D6F52">
        <w:rPr>
          <w:szCs w:val="32"/>
        </w:rPr>
        <w:t>’</w:t>
      </w:r>
      <w:r w:rsidRPr="00894396">
        <w:rPr>
          <w:szCs w:val="32"/>
        </w:rPr>
        <w:t>Hubert se mit en marche et passa de l</w:t>
      </w:r>
      <w:r w:rsidR="008D6F52">
        <w:rPr>
          <w:szCs w:val="32"/>
        </w:rPr>
        <w:t>’</w:t>
      </w:r>
      <w:r w:rsidRPr="00894396">
        <w:rPr>
          <w:szCs w:val="32"/>
        </w:rPr>
        <w:t>éclat d</w:t>
      </w:r>
      <w:r w:rsidR="008D6F52">
        <w:rPr>
          <w:szCs w:val="32"/>
        </w:rPr>
        <w:t>’</w:t>
      </w:r>
      <w:r w:rsidRPr="00894396">
        <w:rPr>
          <w:szCs w:val="32"/>
        </w:rPr>
        <w:t>un matin ensoleillé de Provence à l</w:t>
      </w:r>
      <w:r w:rsidR="008D6F52">
        <w:rPr>
          <w:szCs w:val="32"/>
        </w:rPr>
        <w:t>’</w:t>
      </w:r>
      <w:r w:rsidRPr="00894396">
        <w:rPr>
          <w:szCs w:val="32"/>
        </w:rPr>
        <w:t xml:space="preserve">ombre fraîche et </w:t>
      </w:r>
      <w:r w:rsidRPr="00894396">
        <w:rPr>
          <w:szCs w:val="32"/>
        </w:rPr>
        <w:lastRenderedPageBreak/>
        <w:t>aromatique des pins</w:t>
      </w:r>
      <w:r w:rsidR="008D6F52">
        <w:rPr>
          <w:szCs w:val="32"/>
        </w:rPr>
        <w:t xml:space="preserve">. </w:t>
      </w:r>
      <w:r w:rsidRPr="00894396">
        <w:rPr>
          <w:szCs w:val="32"/>
        </w:rPr>
        <w:t>Le soleil était net entre les troncs rougeâtres dont la multitude</w:t>
      </w:r>
      <w:r w:rsidR="008D6F52">
        <w:rPr>
          <w:szCs w:val="32"/>
        </w:rPr>
        <w:t xml:space="preserve">, </w:t>
      </w:r>
      <w:r w:rsidRPr="00894396">
        <w:rPr>
          <w:szCs w:val="32"/>
        </w:rPr>
        <w:t>inclinée sous des angles variés</w:t>
      </w:r>
      <w:r w:rsidR="008D6F52">
        <w:rPr>
          <w:szCs w:val="32"/>
        </w:rPr>
        <w:t xml:space="preserve">, </w:t>
      </w:r>
      <w:r w:rsidRPr="00894396">
        <w:rPr>
          <w:szCs w:val="32"/>
        </w:rPr>
        <w:t>lui fit d</w:t>
      </w:r>
      <w:r w:rsidR="008D6F52">
        <w:rPr>
          <w:szCs w:val="32"/>
        </w:rPr>
        <w:t>’</w:t>
      </w:r>
      <w:r w:rsidRPr="00894396">
        <w:rPr>
          <w:szCs w:val="32"/>
        </w:rPr>
        <w:t>abord un peu tourner la tête</w:t>
      </w:r>
      <w:r w:rsidR="008D6F52">
        <w:rPr>
          <w:szCs w:val="32"/>
        </w:rPr>
        <w:t xml:space="preserve">. </w:t>
      </w:r>
      <w:r w:rsidRPr="00894396">
        <w:rPr>
          <w:szCs w:val="32"/>
        </w:rPr>
        <w:t>Il lui semblait être au début d</w:t>
      </w:r>
      <w:r w:rsidR="008D6F52">
        <w:rPr>
          <w:szCs w:val="32"/>
        </w:rPr>
        <w:t>’</w:t>
      </w:r>
      <w:r w:rsidRPr="00894396">
        <w:rPr>
          <w:szCs w:val="32"/>
        </w:rPr>
        <w:t>une bataille</w:t>
      </w:r>
      <w:r w:rsidR="008D6F52">
        <w:rPr>
          <w:szCs w:val="32"/>
        </w:rPr>
        <w:t xml:space="preserve">, </w:t>
      </w:r>
      <w:r w:rsidRPr="00894396">
        <w:rPr>
          <w:szCs w:val="32"/>
        </w:rPr>
        <w:t>et la confiance en lui qui faisait sa force dominante se réveilla dans son cœur</w:t>
      </w:r>
      <w:r w:rsidR="008D6F52">
        <w:rPr>
          <w:szCs w:val="32"/>
        </w:rPr>
        <w:t xml:space="preserve">. </w:t>
      </w:r>
      <w:r w:rsidRPr="00894396">
        <w:rPr>
          <w:szCs w:val="32"/>
        </w:rPr>
        <w:t>Il se sentait tout à son affaire maintenant</w:t>
      </w:r>
      <w:r w:rsidR="008D6F52">
        <w:rPr>
          <w:szCs w:val="32"/>
        </w:rPr>
        <w:t xml:space="preserve">, </w:t>
      </w:r>
      <w:r w:rsidRPr="00894396">
        <w:rPr>
          <w:szCs w:val="32"/>
        </w:rPr>
        <w:t>et le problème n</w:t>
      </w:r>
      <w:r w:rsidR="008D6F52">
        <w:rPr>
          <w:szCs w:val="32"/>
        </w:rPr>
        <w:t>’</w:t>
      </w:r>
      <w:r w:rsidRPr="00894396">
        <w:rPr>
          <w:szCs w:val="32"/>
        </w:rPr>
        <w:t>était plus que de tuer son adversaire</w:t>
      </w:r>
      <w:r w:rsidR="008D6F52">
        <w:rPr>
          <w:szCs w:val="32"/>
        </w:rPr>
        <w:t xml:space="preserve">. </w:t>
      </w:r>
      <w:r w:rsidRPr="00894396">
        <w:rPr>
          <w:szCs w:val="32"/>
        </w:rPr>
        <w:t>Il ne fallait rien moins pour le délivrer de ce cauchemar imbécile</w:t>
      </w:r>
      <w:r w:rsidR="008D6F52">
        <w:rPr>
          <w:szCs w:val="32"/>
        </w:rPr>
        <w:t xml:space="preserve">. </w:t>
      </w:r>
      <w:r w:rsidRPr="00894396">
        <w:rPr>
          <w:szCs w:val="32"/>
        </w:rPr>
        <w:t>Il ne servirait à rien de blesser une brute pareille</w:t>
      </w:r>
      <w:r w:rsidR="008D6F52">
        <w:rPr>
          <w:szCs w:val="32"/>
        </w:rPr>
        <w:t xml:space="preserve">. </w:t>
      </w:r>
      <w:r w:rsidRPr="00894396">
        <w:rPr>
          <w:szCs w:val="32"/>
        </w:rPr>
        <w:t xml:space="preserve">Il </w:t>
      </w:r>
      <w:proofErr w:type="gramStart"/>
      <w:r w:rsidRPr="00894396">
        <w:rPr>
          <w:szCs w:val="32"/>
        </w:rPr>
        <w:t>avait une</w:t>
      </w:r>
      <w:proofErr w:type="gramEnd"/>
      <w:r w:rsidRPr="00894396">
        <w:rPr>
          <w:szCs w:val="32"/>
        </w:rPr>
        <w:t xml:space="preserve"> réputation d</w:t>
      </w:r>
      <w:r w:rsidR="008D6F52">
        <w:rPr>
          <w:szCs w:val="32"/>
        </w:rPr>
        <w:t>’</w:t>
      </w:r>
      <w:r w:rsidRPr="00894396">
        <w:rPr>
          <w:szCs w:val="32"/>
        </w:rPr>
        <w:t>ingéniosité et ses camarades</w:t>
      </w:r>
      <w:r w:rsidR="008D6F52">
        <w:rPr>
          <w:szCs w:val="32"/>
        </w:rPr>
        <w:t xml:space="preserve">, </w:t>
      </w:r>
      <w:r w:rsidRPr="00894396">
        <w:rPr>
          <w:szCs w:val="32"/>
        </w:rPr>
        <w:t>bien des années auparavant</w:t>
      </w:r>
      <w:r w:rsidR="008D6F52">
        <w:rPr>
          <w:szCs w:val="32"/>
        </w:rPr>
        <w:t xml:space="preserve">, </w:t>
      </w:r>
      <w:r w:rsidRPr="00894396">
        <w:rPr>
          <w:szCs w:val="32"/>
        </w:rPr>
        <w:t>aimaient l</w:t>
      </w:r>
      <w:r w:rsidR="008D6F52">
        <w:rPr>
          <w:szCs w:val="32"/>
        </w:rPr>
        <w:t>’</w:t>
      </w:r>
      <w:r w:rsidRPr="00894396">
        <w:rPr>
          <w:szCs w:val="32"/>
        </w:rPr>
        <w:t>appeler le stratégiste</w:t>
      </w:r>
      <w:r w:rsidR="008D6F52">
        <w:rPr>
          <w:szCs w:val="32"/>
        </w:rPr>
        <w:t xml:space="preserve">. </w:t>
      </w:r>
      <w:r w:rsidRPr="00894396">
        <w:rPr>
          <w:szCs w:val="32"/>
        </w:rPr>
        <w:t>En fait</w:t>
      </w:r>
      <w:r w:rsidR="008D6F52">
        <w:rPr>
          <w:szCs w:val="32"/>
        </w:rPr>
        <w:t xml:space="preserve">, </w:t>
      </w:r>
      <w:r w:rsidRPr="00894396">
        <w:rPr>
          <w:szCs w:val="32"/>
        </w:rPr>
        <w:t>il savait penser en face de l</w:t>
      </w:r>
      <w:r w:rsidR="008D6F52">
        <w:rPr>
          <w:szCs w:val="32"/>
        </w:rPr>
        <w:t>’</w:t>
      </w:r>
      <w:r w:rsidRPr="00894396">
        <w:rPr>
          <w:szCs w:val="32"/>
        </w:rPr>
        <w:t>ennemi</w:t>
      </w:r>
      <w:r w:rsidR="008D6F52">
        <w:rPr>
          <w:szCs w:val="32"/>
        </w:rPr>
        <w:t xml:space="preserve">. </w:t>
      </w:r>
      <w:r w:rsidRPr="00894396">
        <w:rPr>
          <w:szCs w:val="32"/>
        </w:rPr>
        <w:t>Féraud</w:t>
      </w:r>
      <w:r w:rsidR="008D6F52">
        <w:rPr>
          <w:szCs w:val="32"/>
        </w:rPr>
        <w:t xml:space="preserve">, </w:t>
      </w:r>
      <w:r w:rsidRPr="00894396">
        <w:rPr>
          <w:szCs w:val="32"/>
        </w:rPr>
        <w:t>au contraire</w:t>
      </w:r>
      <w:r w:rsidR="008D6F52">
        <w:rPr>
          <w:szCs w:val="32"/>
        </w:rPr>
        <w:t xml:space="preserve">, </w:t>
      </w:r>
      <w:r w:rsidRPr="00894396">
        <w:rPr>
          <w:szCs w:val="32"/>
        </w:rPr>
        <w:t>n</w:t>
      </w:r>
      <w:r w:rsidR="008D6F52">
        <w:rPr>
          <w:szCs w:val="32"/>
        </w:rPr>
        <w:t>’</w:t>
      </w:r>
      <w:r w:rsidRPr="00894396">
        <w:rPr>
          <w:szCs w:val="32"/>
        </w:rPr>
        <w:t>était qu</w:t>
      </w:r>
      <w:r w:rsidR="008D6F52">
        <w:rPr>
          <w:szCs w:val="32"/>
        </w:rPr>
        <w:t>’</w:t>
      </w:r>
      <w:r w:rsidRPr="00894396">
        <w:rPr>
          <w:szCs w:val="32"/>
        </w:rPr>
        <w:t>un combattant</w:t>
      </w:r>
      <w:r w:rsidR="008D6F52">
        <w:rPr>
          <w:szCs w:val="32"/>
        </w:rPr>
        <w:t xml:space="preserve">, </w:t>
      </w:r>
      <w:r w:rsidRPr="00894396">
        <w:rPr>
          <w:szCs w:val="32"/>
        </w:rPr>
        <w:t>mais un tireur émérite</w:t>
      </w:r>
      <w:r w:rsidR="008D6F52">
        <w:rPr>
          <w:szCs w:val="32"/>
        </w:rPr>
        <w:t xml:space="preserve">, </w:t>
      </w:r>
      <w:r w:rsidRPr="00894396">
        <w:rPr>
          <w:szCs w:val="32"/>
        </w:rPr>
        <w:t>malheureusement</w:t>
      </w:r>
      <w:r w:rsidR="008D6F52">
        <w:rPr>
          <w:szCs w:val="32"/>
        </w:rPr>
        <w:t>.</w:t>
      </w:r>
    </w:p>
    <w:p w14:paraId="4C4A2EE8" w14:textId="77777777" w:rsidR="008D6F52" w:rsidRDefault="008D6F52" w:rsidP="008D6F52">
      <w:pPr>
        <w:rPr>
          <w:szCs w:val="32"/>
        </w:rPr>
      </w:pPr>
      <w:r>
        <w:t>— </w:t>
      </w:r>
      <w:r w:rsidRPr="00894396">
        <w:rPr>
          <w:szCs w:val="32"/>
        </w:rPr>
        <w:t>Il faut que j</w:t>
      </w:r>
      <w:r>
        <w:rPr>
          <w:szCs w:val="32"/>
        </w:rPr>
        <w:t>’</w:t>
      </w:r>
      <w:r w:rsidRPr="00894396">
        <w:rPr>
          <w:szCs w:val="32"/>
        </w:rPr>
        <w:t>essuie son feu à la plus grande distance possible</w:t>
      </w:r>
      <w:r>
        <w:rPr>
          <w:szCs w:val="32"/>
        </w:rPr>
        <w:t xml:space="preserve">, </w:t>
      </w:r>
      <w:r w:rsidRPr="00894396">
        <w:rPr>
          <w:szCs w:val="32"/>
        </w:rPr>
        <w:t>se dit-il</w:t>
      </w:r>
      <w:r>
        <w:rPr>
          <w:szCs w:val="32"/>
        </w:rPr>
        <w:t>.</w:t>
      </w:r>
    </w:p>
    <w:p w14:paraId="07E687DF" w14:textId="77777777" w:rsidR="008D6F52" w:rsidRDefault="00000000" w:rsidP="008D6F52">
      <w:pPr>
        <w:rPr>
          <w:szCs w:val="32"/>
        </w:rPr>
      </w:pPr>
      <w:r w:rsidRPr="00894396">
        <w:rPr>
          <w:szCs w:val="32"/>
        </w:rPr>
        <w:t>À ce moment il vit quelque chose de blanc remuer au loin entre les arbres</w:t>
      </w:r>
      <w:r w:rsidR="008D6F52">
        <w:rPr>
          <w:szCs w:val="32"/>
        </w:rPr>
        <w:t xml:space="preserve">, </w:t>
      </w:r>
      <w:r w:rsidRPr="00894396">
        <w:rPr>
          <w:szCs w:val="32"/>
        </w:rPr>
        <w:t>la chemise de son adversaire</w:t>
      </w:r>
      <w:r w:rsidR="008D6F52">
        <w:rPr>
          <w:szCs w:val="32"/>
        </w:rPr>
        <w:t xml:space="preserve">. </w:t>
      </w:r>
      <w:r w:rsidRPr="00894396">
        <w:rPr>
          <w:szCs w:val="32"/>
        </w:rPr>
        <w:t>Il fit résolument un pas entre les troncs</w:t>
      </w:r>
      <w:r w:rsidR="008D6F52">
        <w:rPr>
          <w:szCs w:val="32"/>
        </w:rPr>
        <w:t xml:space="preserve">, </w:t>
      </w:r>
      <w:r w:rsidRPr="00894396">
        <w:rPr>
          <w:szCs w:val="32"/>
        </w:rPr>
        <w:t>s</w:t>
      </w:r>
      <w:r w:rsidR="008D6F52">
        <w:rPr>
          <w:szCs w:val="32"/>
        </w:rPr>
        <w:t>’</w:t>
      </w:r>
      <w:r w:rsidRPr="00894396">
        <w:rPr>
          <w:szCs w:val="32"/>
        </w:rPr>
        <w:t>exposant en plein</w:t>
      </w:r>
      <w:r w:rsidR="008D6F52">
        <w:rPr>
          <w:szCs w:val="32"/>
        </w:rPr>
        <w:t xml:space="preserve">. </w:t>
      </w:r>
      <w:r w:rsidRPr="00894396">
        <w:rPr>
          <w:szCs w:val="32"/>
        </w:rPr>
        <w:t>Puis</w:t>
      </w:r>
      <w:r w:rsidR="008D6F52">
        <w:rPr>
          <w:szCs w:val="32"/>
        </w:rPr>
        <w:t xml:space="preserve">, </w:t>
      </w:r>
      <w:r w:rsidRPr="00894396">
        <w:rPr>
          <w:szCs w:val="32"/>
        </w:rPr>
        <w:t>rapide comme l</w:t>
      </w:r>
      <w:r w:rsidR="008D6F52">
        <w:rPr>
          <w:szCs w:val="32"/>
        </w:rPr>
        <w:t>’</w:t>
      </w:r>
      <w:r w:rsidRPr="00894396">
        <w:rPr>
          <w:szCs w:val="32"/>
        </w:rPr>
        <w:t>éclair</w:t>
      </w:r>
      <w:r w:rsidR="008D6F52">
        <w:rPr>
          <w:szCs w:val="32"/>
        </w:rPr>
        <w:t xml:space="preserve">, </w:t>
      </w:r>
      <w:r w:rsidRPr="00894396">
        <w:rPr>
          <w:szCs w:val="32"/>
        </w:rPr>
        <w:t>il bondit en arrière</w:t>
      </w:r>
      <w:r w:rsidR="008D6F52">
        <w:rPr>
          <w:szCs w:val="32"/>
        </w:rPr>
        <w:t xml:space="preserve">. </w:t>
      </w:r>
      <w:r w:rsidRPr="00894396">
        <w:rPr>
          <w:szCs w:val="32"/>
        </w:rPr>
        <w:t>La tentative était hasardeuse</w:t>
      </w:r>
      <w:r w:rsidR="008D6F52">
        <w:rPr>
          <w:szCs w:val="32"/>
        </w:rPr>
        <w:t xml:space="preserve">, </w:t>
      </w:r>
      <w:r w:rsidRPr="00894396">
        <w:rPr>
          <w:szCs w:val="32"/>
        </w:rPr>
        <w:t>mais elle fut couronnée de succès</w:t>
      </w:r>
      <w:r w:rsidR="008D6F52">
        <w:rPr>
          <w:szCs w:val="32"/>
        </w:rPr>
        <w:t xml:space="preserve">. </w:t>
      </w:r>
      <w:r w:rsidRPr="00894396">
        <w:rPr>
          <w:szCs w:val="32"/>
        </w:rPr>
        <w:t>D</w:t>
      </w:r>
      <w:r w:rsidR="008D6F52">
        <w:rPr>
          <w:szCs w:val="32"/>
        </w:rPr>
        <w:t>’</w:t>
      </w:r>
      <w:r w:rsidRPr="00894396">
        <w:rPr>
          <w:szCs w:val="32"/>
        </w:rPr>
        <w:t>Hubert entendit le bruit sec d</w:t>
      </w:r>
      <w:r w:rsidR="008D6F52">
        <w:rPr>
          <w:szCs w:val="32"/>
        </w:rPr>
        <w:t>’</w:t>
      </w:r>
      <w:r w:rsidRPr="00894396">
        <w:rPr>
          <w:szCs w:val="32"/>
        </w:rPr>
        <w:t>un coup de feu</w:t>
      </w:r>
      <w:r w:rsidR="008D6F52">
        <w:rPr>
          <w:szCs w:val="32"/>
        </w:rPr>
        <w:t xml:space="preserve">, </w:t>
      </w:r>
      <w:r w:rsidRPr="00894396">
        <w:rPr>
          <w:szCs w:val="32"/>
        </w:rPr>
        <w:t>en même temps qu</w:t>
      </w:r>
      <w:r w:rsidR="008D6F52">
        <w:rPr>
          <w:szCs w:val="32"/>
        </w:rPr>
        <w:t>’</w:t>
      </w:r>
      <w:r w:rsidRPr="00894396">
        <w:rPr>
          <w:szCs w:val="32"/>
        </w:rPr>
        <w:t>un petit morceau d</w:t>
      </w:r>
      <w:r w:rsidR="008D6F52">
        <w:rPr>
          <w:szCs w:val="32"/>
        </w:rPr>
        <w:t>’</w:t>
      </w:r>
      <w:r w:rsidRPr="00894396">
        <w:rPr>
          <w:szCs w:val="32"/>
        </w:rPr>
        <w:t>écorce détaché par la balle lui piquait douloureusement l</w:t>
      </w:r>
      <w:r w:rsidR="008D6F52">
        <w:rPr>
          <w:szCs w:val="32"/>
        </w:rPr>
        <w:t>’</w:t>
      </w:r>
      <w:r w:rsidRPr="00894396">
        <w:rPr>
          <w:szCs w:val="32"/>
        </w:rPr>
        <w:t>oreille</w:t>
      </w:r>
      <w:r w:rsidR="008D6F52">
        <w:rPr>
          <w:szCs w:val="32"/>
        </w:rPr>
        <w:t>.</w:t>
      </w:r>
    </w:p>
    <w:p w14:paraId="7072C3ED" w14:textId="77777777" w:rsidR="008D6F52" w:rsidRDefault="00000000" w:rsidP="008D6F52">
      <w:pPr>
        <w:rPr>
          <w:szCs w:val="32"/>
        </w:rPr>
      </w:pPr>
      <w:r w:rsidRPr="00894396">
        <w:rPr>
          <w:szCs w:val="32"/>
        </w:rPr>
        <w:t>Le général Féraud</w:t>
      </w:r>
      <w:r w:rsidR="008D6F52">
        <w:rPr>
          <w:szCs w:val="32"/>
        </w:rPr>
        <w:t xml:space="preserve">, </w:t>
      </w:r>
      <w:r w:rsidRPr="00894396">
        <w:rPr>
          <w:szCs w:val="32"/>
        </w:rPr>
        <w:t>avec une balle perdue</w:t>
      </w:r>
      <w:r w:rsidR="008D6F52">
        <w:rPr>
          <w:szCs w:val="32"/>
        </w:rPr>
        <w:t xml:space="preserve">, </w:t>
      </w:r>
      <w:r w:rsidRPr="00894396">
        <w:rPr>
          <w:szCs w:val="32"/>
        </w:rPr>
        <w:t>devenait prudent</w:t>
      </w:r>
      <w:r w:rsidR="008D6F52">
        <w:rPr>
          <w:szCs w:val="32"/>
        </w:rPr>
        <w:t xml:space="preserve">. </w:t>
      </w:r>
      <w:r w:rsidRPr="00894396">
        <w:rPr>
          <w:szCs w:val="32"/>
        </w:rPr>
        <w:t>D</w:t>
      </w:r>
      <w:r w:rsidR="008D6F52">
        <w:rPr>
          <w:szCs w:val="32"/>
        </w:rPr>
        <w:t>’</w:t>
      </w:r>
      <w:r w:rsidRPr="00894396">
        <w:rPr>
          <w:szCs w:val="32"/>
        </w:rPr>
        <w:t>Hubert hasarda un œil hors de son abri</w:t>
      </w:r>
      <w:r w:rsidR="008D6F52">
        <w:rPr>
          <w:szCs w:val="32"/>
        </w:rPr>
        <w:t xml:space="preserve">, </w:t>
      </w:r>
      <w:r w:rsidRPr="00894396">
        <w:rPr>
          <w:szCs w:val="32"/>
        </w:rPr>
        <w:t>et n</w:t>
      </w:r>
      <w:r w:rsidR="008D6F52">
        <w:rPr>
          <w:szCs w:val="32"/>
        </w:rPr>
        <w:t>’</w:t>
      </w:r>
      <w:r w:rsidRPr="00894396">
        <w:rPr>
          <w:szCs w:val="32"/>
        </w:rPr>
        <w:t>aperçut rien</w:t>
      </w:r>
      <w:r w:rsidR="008D6F52">
        <w:rPr>
          <w:szCs w:val="32"/>
        </w:rPr>
        <w:t xml:space="preserve">. </w:t>
      </w:r>
      <w:r w:rsidRPr="00894396">
        <w:rPr>
          <w:szCs w:val="32"/>
        </w:rPr>
        <w:t>Une telle ignorance de la situation de son adversaire comportait un sentiment d</w:t>
      </w:r>
      <w:r w:rsidR="008D6F52">
        <w:rPr>
          <w:szCs w:val="32"/>
        </w:rPr>
        <w:t>’</w:t>
      </w:r>
      <w:r w:rsidRPr="00894396">
        <w:rPr>
          <w:szCs w:val="32"/>
        </w:rPr>
        <w:t>insécurité</w:t>
      </w:r>
      <w:r w:rsidR="008D6F52">
        <w:rPr>
          <w:szCs w:val="32"/>
        </w:rPr>
        <w:t xml:space="preserve">. </w:t>
      </w:r>
      <w:r w:rsidRPr="00894396">
        <w:rPr>
          <w:szCs w:val="32"/>
        </w:rPr>
        <w:t>D</w:t>
      </w:r>
      <w:r w:rsidR="008D6F52">
        <w:rPr>
          <w:szCs w:val="32"/>
        </w:rPr>
        <w:t>’</w:t>
      </w:r>
      <w:r w:rsidRPr="00894396">
        <w:rPr>
          <w:szCs w:val="32"/>
        </w:rPr>
        <w:t>Hubert se sentait affreusement exposé sur le flanc</w:t>
      </w:r>
      <w:r w:rsidR="008D6F52">
        <w:rPr>
          <w:szCs w:val="32"/>
        </w:rPr>
        <w:t xml:space="preserve">. </w:t>
      </w:r>
      <w:r w:rsidRPr="00894396">
        <w:rPr>
          <w:szCs w:val="32"/>
        </w:rPr>
        <w:t>Tout à coup il vit de nouveau quelque chose de blanc passer devant lui</w:t>
      </w:r>
      <w:r w:rsidR="008D6F52">
        <w:rPr>
          <w:szCs w:val="32"/>
        </w:rPr>
        <w:t xml:space="preserve">. </w:t>
      </w:r>
      <w:r w:rsidRPr="00894396">
        <w:rPr>
          <w:szCs w:val="32"/>
        </w:rPr>
        <w:t>Ha</w:t>
      </w:r>
      <w:r w:rsidR="008D6F52">
        <w:rPr>
          <w:szCs w:val="32"/>
        </w:rPr>
        <w:t xml:space="preserve"> ! </w:t>
      </w:r>
      <w:r w:rsidRPr="00894396">
        <w:rPr>
          <w:szCs w:val="32"/>
        </w:rPr>
        <w:t>l</w:t>
      </w:r>
      <w:r w:rsidR="008D6F52">
        <w:rPr>
          <w:szCs w:val="32"/>
        </w:rPr>
        <w:t>’</w:t>
      </w:r>
      <w:r w:rsidRPr="00894396">
        <w:rPr>
          <w:szCs w:val="32"/>
        </w:rPr>
        <w:t>ennemi était encore en face</w:t>
      </w:r>
      <w:r w:rsidR="008D6F52">
        <w:rPr>
          <w:szCs w:val="32"/>
        </w:rPr>
        <w:t xml:space="preserve">, </w:t>
      </w:r>
      <w:r w:rsidRPr="00894396">
        <w:rPr>
          <w:szCs w:val="32"/>
        </w:rPr>
        <w:t>alors</w:t>
      </w:r>
      <w:r w:rsidR="008D6F52">
        <w:rPr>
          <w:szCs w:val="32"/>
        </w:rPr>
        <w:t xml:space="preserve">. </w:t>
      </w:r>
      <w:r w:rsidRPr="00894396">
        <w:rPr>
          <w:szCs w:val="32"/>
        </w:rPr>
        <w:t>Il avait eu peur d</w:t>
      </w:r>
      <w:r w:rsidR="008D6F52">
        <w:rPr>
          <w:szCs w:val="32"/>
        </w:rPr>
        <w:t>’</w:t>
      </w:r>
      <w:r w:rsidRPr="00894396">
        <w:rPr>
          <w:szCs w:val="32"/>
        </w:rPr>
        <w:t>un mouvement tournant</w:t>
      </w:r>
      <w:r w:rsidR="008D6F52">
        <w:rPr>
          <w:szCs w:val="32"/>
        </w:rPr>
        <w:t xml:space="preserve">. </w:t>
      </w:r>
      <w:r w:rsidRPr="00894396">
        <w:rPr>
          <w:szCs w:val="32"/>
        </w:rPr>
        <w:t>Mais sans doute le général Féraud n</w:t>
      </w:r>
      <w:r w:rsidR="008D6F52">
        <w:rPr>
          <w:szCs w:val="32"/>
        </w:rPr>
        <w:t>’</w:t>
      </w:r>
      <w:r w:rsidRPr="00894396">
        <w:rPr>
          <w:szCs w:val="32"/>
        </w:rPr>
        <w:t>y avait-il même pas songé</w:t>
      </w:r>
      <w:r w:rsidR="008D6F52">
        <w:rPr>
          <w:szCs w:val="32"/>
        </w:rPr>
        <w:t xml:space="preserve">. </w:t>
      </w:r>
      <w:r w:rsidRPr="00894396">
        <w:rPr>
          <w:szCs w:val="32"/>
        </w:rPr>
        <w:t>D</w:t>
      </w:r>
      <w:r w:rsidR="008D6F52">
        <w:rPr>
          <w:szCs w:val="32"/>
        </w:rPr>
        <w:t>’</w:t>
      </w:r>
      <w:r w:rsidRPr="00894396">
        <w:rPr>
          <w:szCs w:val="32"/>
        </w:rPr>
        <w:t>Hubert le vit passer sans précipitation d</w:t>
      </w:r>
      <w:r w:rsidR="008D6F52">
        <w:rPr>
          <w:szCs w:val="32"/>
        </w:rPr>
        <w:t>’</w:t>
      </w:r>
      <w:r w:rsidRPr="00894396">
        <w:rPr>
          <w:szCs w:val="32"/>
        </w:rPr>
        <w:t xml:space="preserve">un arbre à </w:t>
      </w:r>
      <w:r w:rsidRPr="00894396">
        <w:rPr>
          <w:szCs w:val="32"/>
        </w:rPr>
        <w:lastRenderedPageBreak/>
        <w:t>l</w:t>
      </w:r>
      <w:r w:rsidR="008D6F52">
        <w:rPr>
          <w:szCs w:val="32"/>
        </w:rPr>
        <w:t>’</w:t>
      </w:r>
      <w:r w:rsidRPr="00894396">
        <w:rPr>
          <w:szCs w:val="32"/>
        </w:rPr>
        <w:t>autre</w:t>
      </w:r>
      <w:r w:rsidR="008D6F52">
        <w:rPr>
          <w:szCs w:val="32"/>
        </w:rPr>
        <w:t xml:space="preserve">, </w:t>
      </w:r>
      <w:r w:rsidRPr="00894396">
        <w:rPr>
          <w:szCs w:val="32"/>
        </w:rPr>
        <w:t>en droite ligne</w:t>
      </w:r>
      <w:r w:rsidR="008D6F52">
        <w:rPr>
          <w:szCs w:val="32"/>
        </w:rPr>
        <w:t xml:space="preserve">. </w:t>
      </w:r>
      <w:r w:rsidRPr="00894396">
        <w:rPr>
          <w:szCs w:val="32"/>
        </w:rPr>
        <w:t>Avec un grand calme</w:t>
      </w:r>
      <w:r w:rsidR="008D6F52">
        <w:rPr>
          <w:szCs w:val="32"/>
        </w:rPr>
        <w:t xml:space="preserve">, </w:t>
      </w:r>
      <w:r w:rsidRPr="00894396">
        <w:rPr>
          <w:szCs w:val="32"/>
        </w:rPr>
        <w:t>il affermit sa main</w:t>
      </w:r>
      <w:r w:rsidR="008D6F52">
        <w:rPr>
          <w:szCs w:val="32"/>
        </w:rPr>
        <w:t xml:space="preserve">. </w:t>
      </w:r>
      <w:r w:rsidRPr="00894396">
        <w:rPr>
          <w:szCs w:val="32"/>
        </w:rPr>
        <w:t>Trop loin encore</w:t>
      </w:r>
      <w:r w:rsidR="008D6F52">
        <w:rPr>
          <w:szCs w:val="32"/>
        </w:rPr>
        <w:t xml:space="preserve">. </w:t>
      </w:r>
      <w:r w:rsidRPr="00894396">
        <w:rPr>
          <w:szCs w:val="32"/>
        </w:rPr>
        <w:t>Il se savait tireur médiocre</w:t>
      </w:r>
      <w:r w:rsidR="008D6F52">
        <w:rPr>
          <w:szCs w:val="32"/>
        </w:rPr>
        <w:t xml:space="preserve">. </w:t>
      </w:r>
      <w:r w:rsidRPr="00894396">
        <w:rPr>
          <w:szCs w:val="32"/>
        </w:rPr>
        <w:t>Il devait jouer une partie d</w:t>
      </w:r>
      <w:r w:rsidR="008D6F52">
        <w:rPr>
          <w:szCs w:val="32"/>
        </w:rPr>
        <w:t>’</w:t>
      </w:r>
      <w:r w:rsidRPr="00894396">
        <w:rPr>
          <w:szCs w:val="32"/>
        </w:rPr>
        <w:t>attente</w:t>
      </w:r>
      <w:r w:rsidR="008D6F52">
        <w:rPr>
          <w:szCs w:val="32"/>
        </w:rPr>
        <w:t xml:space="preserve">… </w:t>
      </w:r>
      <w:r w:rsidRPr="00894396">
        <w:rPr>
          <w:szCs w:val="32"/>
        </w:rPr>
        <w:t>pour tuer</w:t>
      </w:r>
      <w:r w:rsidR="008D6F52">
        <w:rPr>
          <w:szCs w:val="32"/>
        </w:rPr>
        <w:t>.</w:t>
      </w:r>
    </w:p>
    <w:p w14:paraId="2F4E7723" w14:textId="77777777" w:rsidR="008D6F52" w:rsidRDefault="00000000" w:rsidP="008D6F52">
      <w:pPr>
        <w:rPr>
          <w:szCs w:val="32"/>
        </w:rPr>
      </w:pPr>
      <w:r w:rsidRPr="00894396">
        <w:rPr>
          <w:szCs w:val="32"/>
        </w:rPr>
        <w:t>Voulant profiter de la plus forte épaisseur du tronc</w:t>
      </w:r>
      <w:r w:rsidR="008D6F52">
        <w:rPr>
          <w:szCs w:val="32"/>
        </w:rPr>
        <w:t xml:space="preserve">, </w:t>
      </w:r>
      <w:r w:rsidRPr="00894396">
        <w:rPr>
          <w:szCs w:val="32"/>
        </w:rPr>
        <w:t>il s</w:t>
      </w:r>
      <w:r w:rsidR="008D6F52">
        <w:rPr>
          <w:szCs w:val="32"/>
        </w:rPr>
        <w:t>’</w:t>
      </w:r>
      <w:r w:rsidRPr="00894396">
        <w:rPr>
          <w:szCs w:val="32"/>
        </w:rPr>
        <w:t>allongea sur le sol</w:t>
      </w:r>
      <w:r w:rsidR="008D6F52">
        <w:rPr>
          <w:szCs w:val="32"/>
        </w:rPr>
        <w:t xml:space="preserve">. </w:t>
      </w:r>
      <w:r w:rsidRPr="00894396">
        <w:rPr>
          <w:szCs w:val="32"/>
        </w:rPr>
        <w:t>Ainsi étendu</w:t>
      </w:r>
      <w:r w:rsidR="008D6F52">
        <w:rPr>
          <w:szCs w:val="32"/>
        </w:rPr>
        <w:t xml:space="preserve">, </w:t>
      </w:r>
      <w:r w:rsidRPr="00894396">
        <w:rPr>
          <w:szCs w:val="32"/>
        </w:rPr>
        <w:t>la tête du côté de son adversaire</w:t>
      </w:r>
      <w:r w:rsidR="008D6F52">
        <w:rPr>
          <w:szCs w:val="32"/>
        </w:rPr>
        <w:t xml:space="preserve">, </w:t>
      </w:r>
      <w:r w:rsidRPr="00894396">
        <w:rPr>
          <w:szCs w:val="32"/>
        </w:rPr>
        <w:t>il se trouvait entièrement protégé</w:t>
      </w:r>
      <w:r w:rsidR="008D6F52">
        <w:rPr>
          <w:szCs w:val="32"/>
        </w:rPr>
        <w:t xml:space="preserve">. </w:t>
      </w:r>
      <w:r w:rsidRPr="00894396">
        <w:rPr>
          <w:szCs w:val="32"/>
        </w:rPr>
        <w:t>Il ne s</w:t>
      </w:r>
      <w:r w:rsidR="008D6F52">
        <w:rPr>
          <w:szCs w:val="32"/>
        </w:rPr>
        <w:t>’</w:t>
      </w:r>
      <w:r w:rsidRPr="00894396">
        <w:rPr>
          <w:szCs w:val="32"/>
        </w:rPr>
        <w:t>agissait plus de s</w:t>
      </w:r>
      <w:r w:rsidR="008D6F52">
        <w:rPr>
          <w:szCs w:val="32"/>
        </w:rPr>
        <w:t>’</w:t>
      </w:r>
      <w:r w:rsidRPr="00894396">
        <w:rPr>
          <w:szCs w:val="32"/>
        </w:rPr>
        <w:t>exposer</w:t>
      </w:r>
      <w:r w:rsidR="008D6F52">
        <w:rPr>
          <w:szCs w:val="32"/>
        </w:rPr>
        <w:t xml:space="preserve">, </w:t>
      </w:r>
      <w:r w:rsidRPr="00894396">
        <w:rPr>
          <w:szCs w:val="32"/>
        </w:rPr>
        <w:t>maintenant</w:t>
      </w:r>
      <w:r w:rsidR="008D6F52">
        <w:rPr>
          <w:szCs w:val="32"/>
        </w:rPr>
        <w:t xml:space="preserve"> ; </w:t>
      </w:r>
      <w:r w:rsidRPr="00894396">
        <w:rPr>
          <w:szCs w:val="32"/>
        </w:rPr>
        <w:t>l</w:t>
      </w:r>
      <w:r w:rsidR="008D6F52">
        <w:rPr>
          <w:szCs w:val="32"/>
        </w:rPr>
        <w:t>’</w:t>
      </w:r>
      <w:r w:rsidRPr="00894396">
        <w:rPr>
          <w:szCs w:val="32"/>
        </w:rPr>
        <w:t>ennemi était trop près</w:t>
      </w:r>
      <w:r w:rsidR="008D6F52">
        <w:rPr>
          <w:szCs w:val="32"/>
        </w:rPr>
        <w:t xml:space="preserve">. </w:t>
      </w:r>
      <w:r w:rsidRPr="00894396">
        <w:rPr>
          <w:szCs w:val="32"/>
        </w:rPr>
        <w:t>La conviction que Féraud ne tarderait pas à faire un geste téméraire était un baume à l</w:t>
      </w:r>
      <w:r w:rsidR="008D6F52">
        <w:rPr>
          <w:szCs w:val="32"/>
        </w:rPr>
        <w:t>’</w:t>
      </w:r>
      <w:r w:rsidRPr="00894396">
        <w:rPr>
          <w:szCs w:val="32"/>
        </w:rPr>
        <w:t>âme du général d</w:t>
      </w:r>
      <w:r w:rsidR="008D6F52">
        <w:rPr>
          <w:szCs w:val="32"/>
        </w:rPr>
        <w:t>’</w:t>
      </w:r>
      <w:r w:rsidRPr="00894396">
        <w:rPr>
          <w:szCs w:val="32"/>
        </w:rPr>
        <w:t>Hubert</w:t>
      </w:r>
      <w:r w:rsidR="008D6F52">
        <w:rPr>
          <w:szCs w:val="32"/>
        </w:rPr>
        <w:t xml:space="preserve">. </w:t>
      </w:r>
      <w:r w:rsidRPr="00894396">
        <w:rPr>
          <w:szCs w:val="32"/>
        </w:rPr>
        <w:t>Mais il était bien gênant</w:t>
      </w:r>
      <w:r w:rsidR="008D6F52">
        <w:rPr>
          <w:szCs w:val="32"/>
        </w:rPr>
        <w:t xml:space="preserve">, </w:t>
      </w:r>
      <w:r w:rsidRPr="00894396">
        <w:rPr>
          <w:szCs w:val="32"/>
        </w:rPr>
        <w:t>et médiocrement utile de tenir le menton levé au-dessus du sol</w:t>
      </w:r>
      <w:r w:rsidR="008D6F52">
        <w:rPr>
          <w:szCs w:val="32"/>
        </w:rPr>
        <w:t xml:space="preserve">. </w:t>
      </w:r>
      <w:r w:rsidRPr="00894396">
        <w:rPr>
          <w:szCs w:val="32"/>
        </w:rPr>
        <w:t>Il pencha un peu la tête de côté</w:t>
      </w:r>
      <w:r w:rsidR="008D6F52">
        <w:rPr>
          <w:szCs w:val="32"/>
        </w:rPr>
        <w:t xml:space="preserve">, </w:t>
      </w:r>
      <w:r w:rsidRPr="00894396">
        <w:rPr>
          <w:szCs w:val="32"/>
        </w:rPr>
        <w:t>et en exposa une petite partie avec une certaine appréhension</w:t>
      </w:r>
      <w:r w:rsidR="008D6F52">
        <w:rPr>
          <w:szCs w:val="32"/>
        </w:rPr>
        <w:t xml:space="preserve">, </w:t>
      </w:r>
      <w:r w:rsidRPr="00894396">
        <w:rPr>
          <w:szCs w:val="32"/>
        </w:rPr>
        <w:t>bien que</w:t>
      </w:r>
      <w:r w:rsidR="008D6F52">
        <w:rPr>
          <w:szCs w:val="32"/>
        </w:rPr>
        <w:t xml:space="preserve">, </w:t>
      </w:r>
      <w:r w:rsidRPr="00894396">
        <w:rPr>
          <w:szCs w:val="32"/>
        </w:rPr>
        <w:t>somme toute</w:t>
      </w:r>
      <w:r w:rsidR="008D6F52">
        <w:rPr>
          <w:szCs w:val="32"/>
        </w:rPr>
        <w:t xml:space="preserve">, </w:t>
      </w:r>
      <w:r w:rsidRPr="00894396">
        <w:rPr>
          <w:szCs w:val="32"/>
        </w:rPr>
        <w:t>sans grand péril</w:t>
      </w:r>
      <w:r w:rsidR="008D6F52">
        <w:rPr>
          <w:szCs w:val="32"/>
        </w:rPr>
        <w:t xml:space="preserve">. </w:t>
      </w:r>
      <w:r w:rsidRPr="00894396">
        <w:rPr>
          <w:szCs w:val="32"/>
        </w:rPr>
        <w:t>Son adversaire ne pouvait pas le chercher si près de la terre</w:t>
      </w:r>
      <w:r w:rsidR="008D6F52">
        <w:rPr>
          <w:szCs w:val="32"/>
        </w:rPr>
        <w:t xml:space="preserve">. </w:t>
      </w:r>
      <w:r w:rsidRPr="00894396">
        <w:rPr>
          <w:szCs w:val="32"/>
        </w:rPr>
        <w:t>Il aperçut au vol le général Féraud qui passait d</w:t>
      </w:r>
      <w:r w:rsidR="008D6F52">
        <w:rPr>
          <w:szCs w:val="32"/>
        </w:rPr>
        <w:t>’</w:t>
      </w:r>
      <w:r w:rsidRPr="00894396">
        <w:rPr>
          <w:szCs w:val="32"/>
        </w:rPr>
        <w:t>arbre en arbre avec une prudente résolution</w:t>
      </w:r>
      <w:r w:rsidR="008D6F52">
        <w:rPr>
          <w:szCs w:val="32"/>
        </w:rPr>
        <w:t xml:space="preserve">. – </w:t>
      </w:r>
      <w:r w:rsidRPr="00894396">
        <w:rPr>
          <w:szCs w:val="32"/>
        </w:rPr>
        <w:t>Il se moque de mon tir</w:t>
      </w:r>
      <w:r w:rsidR="008D6F52">
        <w:rPr>
          <w:szCs w:val="32"/>
        </w:rPr>
        <w:t xml:space="preserve">, </w:t>
      </w:r>
      <w:r w:rsidRPr="00894396">
        <w:rPr>
          <w:szCs w:val="32"/>
        </w:rPr>
        <w:t>se dit-il</w:t>
      </w:r>
      <w:r w:rsidR="008D6F52">
        <w:rPr>
          <w:szCs w:val="32"/>
        </w:rPr>
        <w:t xml:space="preserve">, </w:t>
      </w:r>
      <w:r w:rsidRPr="00894396">
        <w:rPr>
          <w:szCs w:val="32"/>
        </w:rPr>
        <w:t>avec cette compréhension de l</w:t>
      </w:r>
      <w:r w:rsidR="008D6F52">
        <w:rPr>
          <w:szCs w:val="32"/>
        </w:rPr>
        <w:t>’</w:t>
      </w:r>
      <w:r w:rsidRPr="00894396">
        <w:rPr>
          <w:szCs w:val="32"/>
        </w:rPr>
        <w:t>âme de l</w:t>
      </w:r>
      <w:r w:rsidR="008D6F52">
        <w:rPr>
          <w:szCs w:val="32"/>
        </w:rPr>
        <w:t>’</w:t>
      </w:r>
      <w:r w:rsidRPr="00894396">
        <w:rPr>
          <w:szCs w:val="32"/>
        </w:rPr>
        <w:t>adversaire qui aide si bien à gagner les batailles</w:t>
      </w:r>
      <w:r w:rsidR="008D6F52">
        <w:rPr>
          <w:szCs w:val="32"/>
        </w:rPr>
        <w:t xml:space="preserve">. </w:t>
      </w:r>
      <w:r w:rsidRPr="00894396">
        <w:rPr>
          <w:szCs w:val="32"/>
        </w:rPr>
        <w:t>Il s</w:t>
      </w:r>
      <w:r w:rsidR="008D6F52">
        <w:rPr>
          <w:szCs w:val="32"/>
        </w:rPr>
        <w:t>’</w:t>
      </w:r>
      <w:r w:rsidRPr="00894396">
        <w:rPr>
          <w:szCs w:val="32"/>
        </w:rPr>
        <w:t>en trouva confirmé dans sa tactique d</w:t>
      </w:r>
      <w:r w:rsidR="008D6F52">
        <w:rPr>
          <w:szCs w:val="32"/>
        </w:rPr>
        <w:t>’</w:t>
      </w:r>
      <w:r w:rsidRPr="00894396">
        <w:rPr>
          <w:szCs w:val="32"/>
        </w:rPr>
        <w:t>immobilité</w:t>
      </w:r>
      <w:r w:rsidR="008D6F52">
        <w:rPr>
          <w:szCs w:val="32"/>
        </w:rPr>
        <w:t xml:space="preserve">. – </w:t>
      </w:r>
      <w:r w:rsidRPr="00894396">
        <w:rPr>
          <w:szCs w:val="32"/>
        </w:rPr>
        <w:t>Si je pouvais voir derrière moi aussi bien que devant</w:t>
      </w:r>
      <w:r w:rsidR="008D6F52">
        <w:rPr>
          <w:szCs w:val="32"/>
        </w:rPr>
        <w:t xml:space="preserve">, </w:t>
      </w:r>
      <w:r w:rsidRPr="00894396">
        <w:rPr>
          <w:szCs w:val="32"/>
        </w:rPr>
        <w:t>se disait-il avec anxiété</w:t>
      </w:r>
      <w:r w:rsidR="008D6F52">
        <w:rPr>
          <w:szCs w:val="32"/>
        </w:rPr>
        <w:t xml:space="preserve">, </w:t>
      </w:r>
      <w:r w:rsidRPr="00894396">
        <w:rPr>
          <w:szCs w:val="32"/>
        </w:rPr>
        <w:t>en souhaitant l</w:t>
      </w:r>
      <w:r w:rsidR="008D6F52">
        <w:rPr>
          <w:szCs w:val="32"/>
        </w:rPr>
        <w:t>’</w:t>
      </w:r>
      <w:r w:rsidRPr="00894396">
        <w:rPr>
          <w:szCs w:val="32"/>
        </w:rPr>
        <w:t>impossible</w:t>
      </w:r>
      <w:r w:rsidR="008D6F52">
        <w:rPr>
          <w:szCs w:val="32"/>
        </w:rPr>
        <w:t>.</w:t>
      </w:r>
    </w:p>
    <w:p w14:paraId="78C46266" w14:textId="77777777" w:rsidR="008D6F52" w:rsidRDefault="00000000" w:rsidP="008D6F52">
      <w:pPr>
        <w:rPr>
          <w:szCs w:val="32"/>
        </w:rPr>
      </w:pPr>
      <w:r w:rsidRPr="00894396">
        <w:rPr>
          <w:szCs w:val="32"/>
        </w:rPr>
        <w:t>Il lui fallut une certaine force de caractère pour lâcher ses pistolets</w:t>
      </w:r>
      <w:r w:rsidR="008D6F52">
        <w:rPr>
          <w:szCs w:val="32"/>
        </w:rPr>
        <w:t xml:space="preserve">, </w:t>
      </w:r>
      <w:r w:rsidRPr="00894396">
        <w:rPr>
          <w:szCs w:val="32"/>
        </w:rPr>
        <w:t>mais</w:t>
      </w:r>
      <w:r w:rsidR="008D6F52">
        <w:rPr>
          <w:szCs w:val="32"/>
        </w:rPr>
        <w:t xml:space="preserve">, </w:t>
      </w:r>
      <w:r w:rsidRPr="00894396">
        <w:rPr>
          <w:szCs w:val="32"/>
        </w:rPr>
        <w:t>obéissant à une impulsion soudaine</w:t>
      </w:r>
      <w:r w:rsidR="008D6F52">
        <w:rPr>
          <w:szCs w:val="32"/>
        </w:rPr>
        <w:t xml:space="preserve">, </w:t>
      </w:r>
      <w:r w:rsidRPr="00894396">
        <w:rPr>
          <w:szCs w:val="32"/>
        </w:rPr>
        <w:t>il les posa pourtant</w:t>
      </w:r>
      <w:r w:rsidR="008D6F52">
        <w:rPr>
          <w:szCs w:val="32"/>
        </w:rPr>
        <w:t xml:space="preserve">, </w:t>
      </w:r>
      <w:r w:rsidRPr="00894396">
        <w:rPr>
          <w:szCs w:val="32"/>
        </w:rPr>
        <w:t>très doucement</w:t>
      </w:r>
      <w:r w:rsidR="008D6F52">
        <w:rPr>
          <w:szCs w:val="32"/>
        </w:rPr>
        <w:t xml:space="preserve">, </w:t>
      </w:r>
      <w:r w:rsidRPr="00894396">
        <w:rPr>
          <w:szCs w:val="32"/>
        </w:rPr>
        <w:t>à droite et à gauche À l</w:t>
      </w:r>
      <w:r w:rsidR="008D6F52">
        <w:rPr>
          <w:szCs w:val="32"/>
        </w:rPr>
        <w:t>’</w:t>
      </w:r>
      <w:r w:rsidRPr="00894396">
        <w:rPr>
          <w:szCs w:val="32"/>
        </w:rPr>
        <w:t>armée</w:t>
      </w:r>
      <w:r w:rsidR="008D6F52">
        <w:rPr>
          <w:szCs w:val="32"/>
        </w:rPr>
        <w:t xml:space="preserve">, </w:t>
      </w:r>
      <w:r w:rsidRPr="00894396">
        <w:rPr>
          <w:szCs w:val="32"/>
        </w:rPr>
        <w:t>on l</w:t>
      </w:r>
      <w:r w:rsidR="008D6F52">
        <w:rPr>
          <w:szCs w:val="32"/>
        </w:rPr>
        <w:t>’</w:t>
      </w:r>
      <w:r w:rsidRPr="00894396">
        <w:rPr>
          <w:szCs w:val="32"/>
        </w:rPr>
        <w:t>accusait volontiers de jouer au petit-maître parce qu</w:t>
      </w:r>
      <w:r w:rsidR="008D6F52">
        <w:rPr>
          <w:szCs w:val="32"/>
        </w:rPr>
        <w:t>’</w:t>
      </w:r>
      <w:r w:rsidRPr="00894396">
        <w:rPr>
          <w:szCs w:val="32"/>
        </w:rPr>
        <w:t>il se rasait et mettait une chemise propre les jours de bataille</w:t>
      </w:r>
      <w:r w:rsidR="008D6F52">
        <w:rPr>
          <w:szCs w:val="32"/>
        </w:rPr>
        <w:t xml:space="preserve">. </w:t>
      </w:r>
      <w:r w:rsidRPr="00894396">
        <w:rPr>
          <w:szCs w:val="32"/>
        </w:rPr>
        <w:t>Il s</w:t>
      </w:r>
      <w:r w:rsidR="008D6F52">
        <w:rPr>
          <w:szCs w:val="32"/>
        </w:rPr>
        <w:t>’</w:t>
      </w:r>
      <w:r w:rsidRPr="00894396">
        <w:rPr>
          <w:szCs w:val="32"/>
        </w:rPr>
        <w:t>était toujours en effet montré très soigneux de sa personne</w:t>
      </w:r>
      <w:r w:rsidR="008D6F52">
        <w:rPr>
          <w:szCs w:val="32"/>
        </w:rPr>
        <w:t xml:space="preserve">. </w:t>
      </w:r>
      <w:r w:rsidRPr="00894396">
        <w:rPr>
          <w:szCs w:val="32"/>
        </w:rPr>
        <w:t>Chez un homme qui frise la quarantaine</w:t>
      </w:r>
      <w:r w:rsidR="008D6F52">
        <w:rPr>
          <w:szCs w:val="32"/>
        </w:rPr>
        <w:t xml:space="preserve">, </w:t>
      </w:r>
      <w:r w:rsidRPr="00894396">
        <w:rPr>
          <w:szCs w:val="32"/>
        </w:rPr>
        <w:t>et qui tombe amoureux d</w:t>
      </w:r>
      <w:r w:rsidR="008D6F52">
        <w:rPr>
          <w:szCs w:val="32"/>
        </w:rPr>
        <w:t>’</w:t>
      </w:r>
      <w:r w:rsidRPr="00894396">
        <w:rPr>
          <w:szCs w:val="32"/>
        </w:rPr>
        <w:t>une jeune et charmante fille</w:t>
      </w:r>
      <w:r w:rsidR="008D6F52">
        <w:rPr>
          <w:szCs w:val="32"/>
        </w:rPr>
        <w:t xml:space="preserve">, </w:t>
      </w:r>
      <w:r w:rsidRPr="00894396">
        <w:rPr>
          <w:szCs w:val="32"/>
        </w:rPr>
        <w:t>ce louable amour-propre peut conduire à de menues faiblesses</w:t>
      </w:r>
      <w:r w:rsidR="008D6F52">
        <w:rPr>
          <w:szCs w:val="32"/>
        </w:rPr>
        <w:t xml:space="preserve">, </w:t>
      </w:r>
      <w:r w:rsidRPr="00894396">
        <w:rPr>
          <w:szCs w:val="32"/>
        </w:rPr>
        <w:t>telles que la possession d</w:t>
      </w:r>
      <w:r w:rsidR="008D6F52">
        <w:rPr>
          <w:szCs w:val="32"/>
        </w:rPr>
        <w:t>’</w:t>
      </w:r>
      <w:r w:rsidRPr="00894396">
        <w:rPr>
          <w:szCs w:val="32"/>
        </w:rPr>
        <w:t>un élégant écrin contenant un petit peigne d</w:t>
      </w:r>
      <w:r w:rsidR="008D6F52">
        <w:rPr>
          <w:szCs w:val="32"/>
        </w:rPr>
        <w:t>’</w:t>
      </w:r>
      <w:r w:rsidRPr="00894396">
        <w:rPr>
          <w:szCs w:val="32"/>
        </w:rPr>
        <w:t>ivoire et nanti sur le couvercle d</w:t>
      </w:r>
      <w:r w:rsidR="008D6F52">
        <w:rPr>
          <w:szCs w:val="32"/>
        </w:rPr>
        <w:t>’</w:t>
      </w:r>
      <w:r w:rsidRPr="00894396">
        <w:rPr>
          <w:szCs w:val="32"/>
        </w:rPr>
        <w:t>un bout de miroir</w:t>
      </w:r>
      <w:r w:rsidR="008D6F52">
        <w:rPr>
          <w:szCs w:val="32"/>
        </w:rPr>
        <w:t xml:space="preserve">. </w:t>
      </w:r>
      <w:r w:rsidRPr="00894396">
        <w:rPr>
          <w:szCs w:val="32"/>
        </w:rPr>
        <w:t>De ses mains libres</w:t>
      </w:r>
      <w:r w:rsidR="008D6F52">
        <w:rPr>
          <w:szCs w:val="32"/>
        </w:rPr>
        <w:t xml:space="preserve">, </w:t>
      </w:r>
      <w:r w:rsidRPr="00894396">
        <w:rPr>
          <w:szCs w:val="32"/>
        </w:rPr>
        <w:t>le général d</w:t>
      </w:r>
      <w:r w:rsidR="008D6F52">
        <w:rPr>
          <w:szCs w:val="32"/>
        </w:rPr>
        <w:t>’</w:t>
      </w:r>
      <w:r w:rsidRPr="00894396">
        <w:rPr>
          <w:szCs w:val="32"/>
        </w:rPr>
        <w:t xml:space="preserve">Hubert fouilla dans les poches de son pantalon pour </w:t>
      </w:r>
      <w:r w:rsidRPr="00894396">
        <w:rPr>
          <w:szCs w:val="32"/>
        </w:rPr>
        <w:lastRenderedPageBreak/>
        <w:t>chercher cet ustensile d</w:t>
      </w:r>
      <w:r w:rsidR="008D6F52">
        <w:rPr>
          <w:szCs w:val="32"/>
        </w:rPr>
        <w:t>’</w:t>
      </w:r>
      <w:r w:rsidRPr="00894396">
        <w:rPr>
          <w:szCs w:val="32"/>
        </w:rPr>
        <w:t>une vanité innocente</w:t>
      </w:r>
      <w:r w:rsidR="008D6F52">
        <w:rPr>
          <w:szCs w:val="32"/>
        </w:rPr>
        <w:t xml:space="preserve">, </w:t>
      </w:r>
      <w:r w:rsidRPr="00894396">
        <w:rPr>
          <w:szCs w:val="32"/>
        </w:rPr>
        <w:t>bien excusable chez le possesseur de longues moustaches soyeuses</w:t>
      </w:r>
      <w:r w:rsidR="008D6F52">
        <w:rPr>
          <w:szCs w:val="32"/>
        </w:rPr>
        <w:t xml:space="preserve">. </w:t>
      </w:r>
      <w:r w:rsidRPr="00894396">
        <w:rPr>
          <w:szCs w:val="32"/>
        </w:rPr>
        <w:t>Il le sortit</w:t>
      </w:r>
      <w:r w:rsidR="008D6F52">
        <w:rPr>
          <w:szCs w:val="32"/>
        </w:rPr>
        <w:t xml:space="preserve">, </w:t>
      </w:r>
      <w:r w:rsidRPr="00894396">
        <w:rPr>
          <w:szCs w:val="32"/>
        </w:rPr>
        <w:t>puis</w:t>
      </w:r>
      <w:r w:rsidR="008D6F52">
        <w:rPr>
          <w:szCs w:val="32"/>
        </w:rPr>
        <w:t xml:space="preserve">, </w:t>
      </w:r>
      <w:r w:rsidRPr="00894396">
        <w:rPr>
          <w:szCs w:val="32"/>
        </w:rPr>
        <w:t>avec un parfait sang-froid et une promptitude égale</w:t>
      </w:r>
      <w:r w:rsidR="008D6F52">
        <w:rPr>
          <w:szCs w:val="32"/>
        </w:rPr>
        <w:t xml:space="preserve">, </w:t>
      </w:r>
      <w:r w:rsidRPr="00894396">
        <w:rPr>
          <w:szCs w:val="32"/>
        </w:rPr>
        <w:t>il se retourna sur le dos</w:t>
      </w:r>
      <w:r w:rsidR="008D6F52">
        <w:rPr>
          <w:szCs w:val="32"/>
        </w:rPr>
        <w:t xml:space="preserve">. </w:t>
      </w:r>
      <w:r w:rsidRPr="00894396">
        <w:rPr>
          <w:szCs w:val="32"/>
        </w:rPr>
        <w:t>Dans cette attitude</w:t>
      </w:r>
      <w:r w:rsidR="008D6F52">
        <w:rPr>
          <w:szCs w:val="32"/>
        </w:rPr>
        <w:t xml:space="preserve">, </w:t>
      </w:r>
      <w:r w:rsidRPr="00894396">
        <w:rPr>
          <w:szCs w:val="32"/>
        </w:rPr>
        <w:t>la tête légèrement redressée</w:t>
      </w:r>
      <w:r w:rsidR="008D6F52">
        <w:rPr>
          <w:szCs w:val="32"/>
        </w:rPr>
        <w:t xml:space="preserve">, </w:t>
      </w:r>
      <w:r w:rsidRPr="00894396">
        <w:rPr>
          <w:szCs w:val="32"/>
        </w:rPr>
        <w:t>et le miroir un peu en dehors du tronc d</w:t>
      </w:r>
      <w:r w:rsidR="008D6F52">
        <w:rPr>
          <w:szCs w:val="32"/>
        </w:rPr>
        <w:t>’</w:t>
      </w:r>
      <w:r w:rsidRPr="00894396">
        <w:rPr>
          <w:szCs w:val="32"/>
        </w:rPr>
        <w:t>arbre</w:t>
      </w:r>
      <w:r w:rsidR="008D6F52">
        <w:rPr>
          <w:szCs w:val="32"/>
        </w:rPr>
        <w:t xml:space="preserve">, </w:t>
      </w:r>
      <w:r w:rsidRPr="00894396">
        <w:rPr>
          <w:szCs w:val="32"/>
        </w:rPr>
        <w:t>il y louchait de l</w:t>
      </w:r>
      <w:r w:rsidR="008D6F52">
        <w:rPr>
          <w:szCs w:val="32"/>
        </w:rPr>
        <w:t>’</w:t>
      </w:r>
      <w:r w:rsidRPr="00894396">
        <w:rPr>
          <w:szCs w:val="32"/>
        </w:rPr>
        <w:t>œil gauche</w:t>
      </w:r>
      <w:r w:rsidR="008D6F52">
        <w:rPr>
          <w:szCs w:val="32"/>
        </w:rPr>
        <w:t xml:space="preserve">, </w:t>
      </w:r>
      <w:r w:rsidRPr="00894396">
        <w:rPr>
          <w:szCs w:val="32"/>
        </w:rPr>
        <w:t>tandis que son œil droit s</w:t>
      </w:r>
      <w:r w:rsidR="008D6F52">
        <w:rPr>
          <w:szCs w:val="32"/>
        </w:rPr>
        <w:t>’</w:t>
      </w:r>
      <w:r w:rsidRPr="00894396">
        <w:rPr>
          <w:szCs w:val="32"/>
        </w:rPr>
        <w:t>ouvrait sur ses derrières</w:t>
      </w:r>
      <w:r w:rsidR="008D6F52">
        <w:rPr>
          <w:szCs w:val="32"/>
        </w:rPr>
        <w:t xml:space="preserve">. </w:t>
      </w:r>
      <w:r w:rsidRPr="00894396">
        <w:rPr>
          <w:szCs w:val="32"/>
        </w:rPr>
        <w:t>Il démontrait de la sorte le bien-fondé de la parole de Napoléon</w:t>
      </w:r>
      <w:r w:rsidR="008D6F52">
        <w:rPr>
          <w:szCs w:val="32"/>
        </w:rPr>
        <w:t>, « </w:t>
      </w:r>
      <w:r w:rsidRPr="00894396">
        <w:rPr>
          <w:szCs w:val="32"/>
        </w:rPr>
        <w:t>que pour un soldat français</w:t>
      </w:r>
      <w:r w:rsidR="008D6F52">
        <w:rPr>
          <w:szCs w:val="32"/>
        </w:rPr>
        <w:t xml:space="preserve">, </w:t>
      </w:r>
      <w:r w:rsidRPr="00894396">
        <w:rPr>
          <w:szCs w:val="32"/>
        </w:rPr>
        <w:t>le mot impossible n</w:t>
      </w:r>
      <w:r w:rsidR="008D6F52">
        <w:rPr>
          <w:szCs w:val="32"/>
        </w:rPr>
        <w:t>’</w:t>
      </w:r>
      <w:r w:rsidRPr="00894396">
        <w:rPr>
          <w:szCs w:val="32"/>
        </w:rPr>
        <w:t>existe pas</w:t>
      </w:r>
      <w:r w:rsidR="008D6F52">
        <w:rPr>
          <w:szCs w:val="32"/>
        </w:rPr>
        <w:t xml:space="preserve"> ». </w:t>
      </w:r>
      <w:r w:rsidRPr="00894396">
        <w:rPr>
          <w:szCs w:val="32"/>
        </w:rPr>
        <w:t>L</w:t>
      </w:r>
      <w:r w:rsidR="008D6F52">
        <w:rPr>
          <w:szCs w:val="32"/>
        </w:rPr>
        <w:t>’</w:t>
      </w:r>
      <w:r w:rsidRPr="00894396">
        <w:rPr>
          <w:szCs w:val="32"/>
        </w:rPr>
        <w:t>ombre qu</w:t>
      </w:r>
      <w:r w:rsidR="008D6F52">
        <w:rPr>
          <w:szCs w:val="32"/>
        </w:rPr>
        <w:t>’</w:t>
      </w:r>
      <w:r w:rsidRPr="00894396">
        <w:rPr>
          <w:szCs w:val="32"/>
        </w:rPr>
        <w:t>il surveillait remplissait presque le champ de son petit miroir</w:t>
      </w:r>
      <w:r w:rsidR="008D6F52">
        <w:rPr>
          <w:szCs w:val="32"/>
        </w:rPr>
        <w:t>.</w:t>
      </w:r>
    </w:p>
    <w:p w14:paraId="1003D7AA" w14:textId="77777777" w:rsidR="008D6F52" w:rsidRDefault="008D6F52" w:rsidP="008D6F52">
      <w:pPr>
        <w:rPr>
          <w:szCs w:val="32"/>
        </w:rPr>
      </w:pPr>
      <w:r>
        <w:t>— </w:t>
      </w:r>
      <w:r w:rsidRPr="00894396">
        <w:rPr>
          <w:szCs w:val="32"/>
        </w:rPr>
        <w:t>S</w:t>
      </w:r>
      <w:r>
        <w:rPr>
          <w:szCs w:val="32"/>
        </w:rPr>
        <w:t>’</w:t>
      </w:r>
      <w:r w:rsidRPr="00894396">
        <w:rPr>
          <w:szCs w:val="32"/>
        </w:rPr>
        <w:t>il fait un pas</w:t>
      </w:r>
      <w:r>
        <w:rPr>
          <w:szCs w:val="32"/>
        </w:rPr>
        <w:t xml:space="preserve">, </w:t>
      </w:r>
      <w:r w:rsidRPr="00894396">
        <w:rPr>
          <w:szCs w:val="32"/>
        </w:rPr>
        <w:t>se dit-il avec satisfaction</w:t>
      </w:r>
      <w:r>
        <w:rPr>
          <w:szCs w:val="32"/>
        </w:rPr>
        <w:t xml:space="preserve">, </w:t>
      </w:r>
      <w:r w:rsidRPr="00894396">
        <w:rPr>
          <w:szCs w:val="32"/>
        </w:rPr>
        <w:t>je verrai forcément ses jambes</w:t>
      </w:r>
      <w:r>
        <w:rPr>
          <w:szCs w:val="32"/>
        </w:rPr>
        <w:t xml:space="preserve">. </w:t>
      </w:r>
      <w:r w:rsidRPr="00894396">
        <w:rPr>
          <w:szCs w:val="32"/>
        </w:rPr>
        <w:t>En tout cas</w:t>
      </w:r>
      <w:r>
        <w:rPr>
          <w:szCs w:val="32"/>
        </w:rPr>
        <w:t xml:space="preserve">, </w:t>
      </w:r>
      <w:r w:rsidRPr="00894396">
        <w:rPr>
          <w:szCs w:val="32"/>
        </w:rPr>
        <w:t>il ne pourra pas me tomber dessus à l</w:t>
      </w:r>
      <w:r>
        <w:rPr>
          <w:szCs w:val="32"/>
        </w:rPr>
        <w:t>’</w:t>
      </w:r>
      <w:r w:rsidRPr="00894396">
        <w:rPr>
          <w:szCs w:val="32"/>
        </w:rPr>
        <w:t>improviste</w:t>
      </w:r>
      <w:r>
        <w:rPr>
          <w:szCs w:val="32"/>
        </w:rPr>
        <w:t>.</w:t>
      </w:r>
    </w:p>
    <w:p w14:paraId="736CA275" w14:textId="77777777" w:rsidR="008D6F52" w:rsidRDefault="00000000" w:rsidP="008D6F52">
      <w:pPr>
        <w:rPr>
          <w:szCs w:val="32"/>
        </w:rPr>
      </w:pPr>
      <w:r w:rsidRPr="00894396">
        <w:rPr>
          <w:szCs w:val="32"/>
        </w:rPr>
        <w:t>Et en effet</w:t>
      </w:r>
      <w:r w:rsidR="008D6F52">
        <w:rPr>
          <w:szCs w:val="32"/>
        </w:rPr>
        <w:t xml:space="preserve">, </w:t>
      </w:r>
      <w:r w:rsidRPr="00894396">
        <w:rPr>
          <w:szCs w:val="32"/>
        </w:rPr>
        <w:t>il distingua bientôt les bottes du général Féraud</w:t>
      </w:r>
      <w:r w:rsidR="008D6F52">
        <w:rPr>
          <w:szCs w:val="32"/>
        </w:rPr>
        <w:t xml:space="preserve">, </w:t>
      </w:r>
      <w:r w:rsidRPr="00894396">
        <w:rPr>
          <w:szCs w:val="32"/>
        </w:rPr>
        <w:t>qui brillaient une seconde pour disparaître aussitôt</w:t>
      </w:r>
      <w:r w:rsidR="008D6F52">
        <w:rPr>
          <w:szCs w:val="32"/>
        </w:rPr>
        <w:t xml:space="preserve">, </w:t>
      </w:r>
      <w:r w:rsidRPr="00894396">
        <w:rPr>
          <w:szCs w:val="32"/>
        </w:rPr>
        <w:t>et éclipsaient un instant toute autre image dans le petit miroir</w:t>
      </w:r>
      <w:r w:rsidR="008D6F52">
        <w:rPr>
          <w:szCs w:val="32"/>
        </w:rPr>
        <w:t xml:space="preserve">. </w:t>
      </w:r>
      <w:r w:rsidRPr="00894396">
        <w:rPr>
          <w:szCs w:val="32"/>
        </w:rPr>
        <w:t>Il changea de position</w:t>
      </w:r>
      <w:r w:rsidR="008D6F52">
        <w:rPr>
          <w:szCs w:val="32"/>
        </w:rPr>
        <w:t xml:space="preserve">, </w:t>
      </w:r>
      <w:r w:rsidRPr="00894396">
        <w:rPr>
          <w:szCs w:val="32"/>
        </w:rPr>
        <w:t>mais</w:t>
      </w:r>
      <w:r w:rsidR="008D6F52">
        <w:rPr>
          <w:szCs w:val="32"/>
        </w:rPr>
        <w:t xml:space="preserve">, </w:t>
      </w:r>
      <w:r w:rsidRPr="00894396">
        <w:rPr>
          <w:szCs w:val="32"/>
        </w:rPr>
        <w:t>avant d</w:t>
      </w:r>
      <w:r w:rsidR="008D6F52">
        <w:rPr>
          <w:szCs w:val="32"/>
        </w:rPr>
        <w:t>’</w:t>
      </w:r>
      <w:r w:rsidRPr="00894396">
        <w:rPr>
          <w:szCs w:val="32"/>
        </w:rPr>
        <w:t>adopter au jugé une direction nouvelle</w:t>
      </w:r>
      <w:r w:rsidR="008D6F52">
        <w:rPr>
          <w:szCs w:val="32"/>
        </w:rPr>
        <w:t xml:space="preserve">, </w:t>
      </w:r>
      <w:r w:rsidRPr="00894396">
        <w:rPr>
          <w:szCs w:val="32"/>
        </w:rPr>
        <w:t>il ne se rendit pas compte que ses pieds et une partie de ses jambes étaient maintenant en pleine vue de son adversaire</w:t>
      </w:r>
      <w:r w:rsidR="008D6F52">
        <w:rPr>
          <w:szCs w:val="32"/>
        </w:rPr>
        <w:t>.</w:t>
      </w:r>
    </w:p>
    <w:p w14:paraId="3006C37C" w14:textId="77777777" w:rsidR="008D6F52" w:rsidRDefault="00000000" w:rsidP="008D6F52">
      <w:pPr>
        <w:rPr>
          <w:szCs w:val="32"/>
        </w:rPr>
      </w:pPr>
      <w:r w:rsidRPr="00894396">
        <w:rPr>
          <w:szCs w:val="32"/>
        </w:rPr>
        <w:t>Le général Féraud s</w:t>
      </w:r>
      <w:r w:rsidR="008D6F52">
        <w:rPr>
          <w:szCs w:val="32"/>
        </w:rPr>
        <w:t>’</w:t>
      </w:r>
      <w:r w:rsidRPr="00894396">
        <w:rPr>
          <w:szCs w:val="32"/>
        </w:rPr>
        <w:t>était peu à peu laissé impressionner par l</w:t>
      </w:r>
      <w:r w:rsidR="008D6F52">
        <w:rPr>
          <w:szCs w:val="32"/>
        </w:rPr>
        <w:t>’</w:t>
      </w:r>
      <w:r w:rsidRPr="00894396">
        <w:rPr>
          <w:szCs w:val="32"/>
        </w:rPr>
        <w:t>adresse stupéfiante avec laquelle son ennemi se dissimulait</w:t>
      </w:r>
      <w:r w:rsidR="008D6F52">
        <w:rPr>
          <w:szCs w:val="32"/>
        </w:rPr>
        <w:t xml:space="preserve">. </w:t>
      </w:r>
      <w:r w:rsidRPr="00894396">
        <w:rPr>
          <w:szCs w:val="32"/>
        </w:rPr>
        <w:t>Il était absolument certain d</w:t>
      </w:r>
      <w:r w:rsidR="008D6F52">
        <w:rPr>
          <w:szCs w:val="32"/>
        </w:rPr>
        <w:t>’</w:t>
      </w:r>
      <w:r w:rsidRPr="00894396">
        <w:rPr>
          <w:szCs w:val="32"/>
        </w:rPr>
        <w:t>avoir</w:t>
      </w:r>
      <w:r w:rsidR="008D6F52">
        <w:rPr>
          <w:szCs w:val="32"/>
        </w:rPr>
        <w:t xml:space="preserve">, </w:t>
      </w:r>
      <w:r w:rsidRPr="00894396">
        <w:rPr>
          <w:szCs w:val="32"/>
        </w:rPr>
        <w:t>avec une précision meurtrière</w:t>
      </w:r>
      <w:r w:rsidR="008D6F52">
        <w:rPr>
          <w:szCs w:val="32"/>
        </w:rPr>
        <w:t xml:space="preserve">, </w:t>
      </w:r>
      <w:r w:rsidRPr="00894396">
        <w:rPr>
          <w:szCs w:val="32"/>
        </w:rPr>
        <w:t>touché l</w:t>
      </w:r>
      <w:r w:rsidR="008D6F52">
        <w:rPr>
          <w:szCs w:val="32"/>
        </w:rPr>
        <w:t>’</w:t>
      </w:r>
      <w:r w:rsidRPr="00894396">
        <w:rPr>
          <w:szCs w:val="32"/>
        </w:rPr>
        <w:t>arbre qu</w:t>
      </w:r>
      <w:r w:rsidR="008D6F52">
        <w:rPr>
          <w:szCs w:val="32"/>
        </w:rPr>
        <w:t>’</w:t>
      </w:r>
      <w:r w:rsidRPr="00894396">
        <w:rPr>
          <w:szCs w:val="32"/>
        </w:rPr>
        <w:t>il avait visé</w:t>
      </w:r>
      <w:r w:rsidR="008D6F52">
        <w:rPr>
          <w:szCs w:val="32"/>
        </w:rPr>
        <w:t xml:space="preserve">. </w:t>
      </w:r>
      <w:r w:rsidRPr="00894396">
        <w:rPr>
          <w:szCs w:val="32"/>
        </w:rPr>
        <w:t>Et pourtant il n</w:t>
      </w:r>
      <w:r w:rsidR="008D6F52">
        <w:rPr>
          <w:szCs w:val="32"/>
        </w:rPr>
        <w:t>’</w:t>
      </w:r>
      <w:r w:rsidRPr="00894396">
        <w:rPr>
          <w:szCs w:val="32"/>
        </w:rPr>
        <w:t>avait pu distinguer le bout d</w:t>
      </w:r>
      <w:r w:rsidR="008D6F52">
        <w:rPr>
          <w:szCs w:val="32"/>
        </w:rPr>
        <w:t>’</w:t>
      </w:r>
      <w:r w:rsidRPr="00894396">
        <w:rPr>
          <w:szCs w:val="32"/>
        </w:rPr>
        <w:t>une oreille</w:t>
      </w:r>
      <w:r w:rsidR="008D6F52">
        <w:rPr>
          <w:szCs w:val="32"/>
        </w:rPr>
        <w:t xml:space="preserve">. </w:t>
      </w:r>
      <w:r w:rsidRPr="00894396">
        <w:rPr>
          <w:szCs w:val="32"/>
        </w:rPr>
        <w:t>Comme il le cherchait à cinq pieds dix pouces du sol</w:t>
      </w:r>
      <w:r w:rsidR="008D6F52">
        <w:rPr>
          <w:szCs w:val="32"/>
        </w:rPr>
        <w:t xml:space="preserve">, </w:t>
      </w:r>
      <w:r w:rsidRPr="00894396">
        <w:rPr>
          <w:szCs w:val="32"/>
        </w:rPr>
        <w:t>le fait n</w:t>
      </w:r>
      <w:r w:rsidR="008D6F52">
        <w:rPr>
          <w:szCs w:val="32"/>
        </w:rPr>
        <w:t>’</w:t>
      </w:r>
      <w:r w:rsidRPr="00894396">
        <w:rPr>
          <w:szCs w:val="32"/>
        </w:rPr>
        <w:t>était pas très surprenant</w:t>
      </w:r>
      <w:r w:rsidR="008D6F52">
        <w:rPr>
          <w:szCs w:val="32"/>
        </w:rPr>
        <w:t xml:space="preserve">, </w:t>
      </w:r>
      <w:r w:rsidRPr="00894396">
        <w:rPr>
          <w:szCs w:val="32"/>
        </w:rPr>
        <w:t>mais n</w:t>
      </w:r>
      <w:r w:rsidR="008D6F52">
        <w:rPr>
          <w:szCs w:val="32"/>
        </w:rPr>
        <w:t>’</w:t>
      </w:r>
      <w:r w:rsidRPr="00894396">
        <w:rPr>
          <w:szCs w:val="32"/>
        </w:rPr>
        <w:t>en paraissait pas moins étrange au général Féraud</w:t>
      </w:r>
      <w:r w:rsidR="008D6F52">
        <w:rPr>
          <w:szCs w:val="32"/>
        </w:rPr>
        <w:t>.</w:t>
      </w:r>
    </w:p>
    <w:p w14:paraId="4D626799" w14:textId="77777777" w:rsidR="008D6F52" w:rsidRDefault="00000000" w:rsidP="008D6F52">
      <w:pPr>
        <w:rPr>
          <w:szCs w:val="32"/>
        </w:rPr>
      </w:pPr>
      <w:r w:rsidRPr="00894396">
        <w:rPr>
          <w:szCs w:val="32"/>
        </w:rPr>
        <w:t>La vue de ces pieds et de ces jambes lui fit monter à la tête un brusque flot de sang</w:t>
      </w:r>
      <w:r w:rsidR="008D6F52">
        <w:rPr>
          <w:szCs w:val="32"/>
        </w:rPr>
        <w:t xml:space="preserve">. </w:t>
      </w:r>
      <w:r w:rsidRPr="00894396">
        <w:rPr>
          <w:szCs w:val="32"/>
        </w:rPr>
        <w:t>Il chancela littéralement derrière son arbre</w:t>
      </w:r>
      <w:r w:rsidR="008D6F52">
        <w:rPr>
          <w:szCs w:val="32"/>
        </w:rPr>
        <w:t xml:space="preserve">, </w:t>
      </w:r>
      <w:r w:rsidRPr="00894396">
        <w:rPr>
          <w:szCs w:val="32"/>
        </w:rPr>
        <w:t>et dut se retenir de la main</w:t>
      </w:r>
      <w:r w:rsidR="008D6F52">
        <w:rPr>
          <w:szCs w:val="32"/>
        </w:rPr>
        <w:t xml:space="preserve">. </w:t>
      </w:r>
      <w:r w:rsidRPr="00894396">
        <w:rPr>
          <w:szCs w:val="32"/>
        </w:rPr>
        <w:t>L</w:t>
      </w:r>
      <w:r w:rsidR="008D6F52">
        <w:rPr>
          <w:szCs w:val="32"/>
        </w:rPr>
        <w:t>’</w:t>
      </w:r>
      <w:r w:rsidRPr="00894396">
        <w:rPr>
          <w:szCs w:val="32"/>
        </w:rPr>
        <w:t>autre était à terre</w:t>
      </w:r>
      <w:r w:rsidR="008D6F52">
        <w:rPr>
          <w:szCs w:val="32"/>
        </w:rPr>
        <w:t xml:space="preserve">, </w:t>
      </w:r>
      <w:r w:rsidRPr="00894396">
        <w:rPr>
          <w:szCs w:val="32"/>
        </w:rPr>
        <w:lastRenderedPageBreak/>
        <w:t>alors</w:t>
      </w:r>
      <w:r w:rsidR="008D6F52">
        <w:rPr>
          <w:szCs w:val="32"/>
        </w:rPr>
        <w:t xml:space="preserve">. </w:t>
      </w:r>
      <w:r w:rsidRPr="00894396">
        <w:rPr>
          <w:szCs w:val="32"/>
        </w:rPr>
        <w:t>À terre</w:t>
      </w:r>
      <w:r w:rsidR="008D6F52">
        <w:rPr>
          <w:szCs w:val="32"/>
        </w:rPr>
        <w:t xml:space="preserve">. </w:t>
      </w:r>
      <w:r w:rsidRPr="00894396">
        <w:rPr>
          <w:szCs w:val="32"/>
        </w:rPr>
        <w:t>Parfaitement immobile</w:t>
      </w:r>
      <w:r w:rsidR="008D6F52">
        <w:rPr>
          <w:szCs w:val="32"/>
        </w:rPr>
        <w:t xml:space="preserve">. </w:t>
      </w:r>
      <w:r w:rsidRPr="00894396">
        <w:rPr>
          <w:szCs w:val="32"/>
        </w:rPr>
        <w:t>En pleine vue</w:t>
      </w:r>
      <w:r w:rsidR="008D6F52">
        <w:rPr>
          <w:szCs w:val="32"/>
        </w:rPr>
        <w:t xml:space="preserve">. </w:t>
      </w:r>
      <w:r w:rsidRPr="00894396">
        <w:rPr>
          <w:szCs w:val="32"/>
        </w:rPr>
        <w:t>Qu</w:t>
      </w:r>
      <w:r w:rsidR="008D6F52">
        <w:rPr>
          <w:szCs w:val="32"/>
        </w:rPr>
        <w:t>’</w:t>
      </w:r>
      <w:r w:rsidRPr="00894396">
        <w:rPr>
          <w:szCs w:val="32"/>
        </w:rPr>
        <w:t>est-ce que cela voulait dire</w:t>
      </w:r>
      <w:r w:rsidR="008D6F52">
        <w:rPr>
          <w:szCs w:val="32"/>
        </w:rPr>
        <w:t xml:space="preserve"> ? </w:t>
      </w:r>
      <w:r w:rsidRPr="00894396">
        <w:rPr>
          <w:szCs w:val="32"/>
        </w:rPr>
        <w:t>L</w:t>
      </w:r>
      <w:r w:rsidR="008D6F52">
        <w:rPr>
          <w:szCs w:val="32"/>
        </w:rPr>
        <w:t>’</w:t>
      </w:r>
      <w:r w:rsidRPr="00894396">
        <w:rPr>
          <w:szCs w:val="32"/>
        </w:rPr>
        <w:t>idée qu</w:t>
      </w:r>
      <w:r w:rsidR="008D6F52">
        <w:rPr>
          <w:szCs w:val="32"/>
        </w:rPr>
        <w:t>’</w:t>
      </w:r>
      <w:r w:rsidRPr="00894396">
        <w:rPr>
          <w:szCs w:val="32"/>
        </w:rPr>
        <w:t>il avait abattu son adversaire du premier coup se fit jour dans la tête de Féraud et y prit consistance de seconde en seconde</w:t>
      </w:r>
      <w:r w:rsidR="008D6F52">
        <w:rPr>
          <w:szCs w:val="32"/>
        </w:rPr>
        <w:t xml:space="preserve">, </w:t>
      </w:r>
      <w:r w:rsidRPr="00894396">
        <w:rPr>
          <w:szCs w:val="32"/>
        </w:rPr>
        <w:t>étouffant toute autre supposition</w:t>
      </w:r>
      <w:r w:rsidR="008D6F52">
        <w:rPr>
          <w:szCs w:val="32"/>
        </w:rPr>
        <w:t xml:space="preserve">, </w:t>
      </w:r>
      <w:r w:rsidRPr="00894396">
        <w:rPr>
          <w:szCs w:val="32"/>
        </w:rPr>
        <w:t>irrésistible</w:t>
      </w:r>
      <w:r w:rsidR="008D6F52">
        <w:rPr>
          <w:szCs w:val="32"/>
        </w:rPr>
        <w:t xml:space="preserve">, </w:t>
      </w:r>
      <w:r w:rsidRPr="00894396">
        <w:rPr>
          <w:szCs w:val="32"/>
        </w:rPr>
        <w:t>triomphante</w:t>
      </w:r>
      <w:r w:rsidR="008D6F52">
        <w:rPr>
          <w:szCs w:val="32"/>
        </w:rPr>
        <w:t xml:space="preserve">, </w:t>
      </w:r>
      <w:r w:rsidRPr="00894396">
        <w:rPr>
          <w:szCs w:val="32"/>
        </w:rPr>
        <w:t>féroce</w:t>
      </w:r>
      <w:r w:rsidR="008D6F52">
        <w:rPr>
          <w:szCs w:val="32"/>
        </w:rPr>
        <w:t>.</w:t>
      </w:r>
    </w:p>
    <w:p w14:paraId="07AC4E25" w14:textId="77777777" w:rsidR="008D6F52" w:rsidRDefault="008D6F52" w:rsidP="008D6F52">
      <w:pPr>
        <w:rPr>
          <w:szCs w:val="32"/>
        </w:rPr>
      </w:pPr>
      <w:r>
        <w:t>— </w:t>
      </w:r>
      <w:r w:rsidRPr="00894396">
        <w:rPr>
          <w:szCs w:val="32"/>
        </w:rPr>
        <w:t>Quel idiot j</w:t>
      </w:r>
      <w:r>
        <w:rPr>
          <w:szCs w:val="32"/>
        </w:rPr>
        <w:t>’</w:t>
      </w:r>
      <w:r w:rsidRPr="00894396">
        <w:rPr>
          <w:szCs w:val="32"/>
        </w:rPr>
        <w:t>étais de croire que j</w:t>
      </w:r>
      <w:r>
        <w:rPr>
          <w:szCs w:val="32"/>
        </w:rPr>
        <w:t>’</w:t>
      </w:r>
      <w:r w:rsidRPr="00894396">
        <w:rPr>
          <w:szCs w:val="32"/>
        </w:rPr>
        <w:t>avais pu le manquer</w:t>
      </w:r>
      <w:r>
        <w:rPr>
          <w:szCs w:val="32"/>
        </w:rPr>
        <w:t xml:space="preserve">, </w:t>
      </w:r>
      <w:r w:rsidRPr="00894396">
        <w:rPr>
          <w:szCs w:val="32"/>
        </w:rPr>
        <w:t>grommela-t-il entre ses dents</w:t>
      </w:r>
      <w:r>
        <w:rPr>
          <w:szCs w:val="32"/>
        </w:rPr>
        <w:t xml:space="preserve"> ; </w:t>
      </w:r>
      <w:r w:rsidRPr="00894396">
        <w:rPr>
          <w:szCs w:val="32"/>
        </w:rPr>
        <w:t>il est resté exposé en plein</w:t>
      </w:r>
      <w:r>
        <w:rPr>
          <w:szCs w:val="32"/>
        </w:rPr>
        <w:t xml:space="preserve">, </w:t>
      </w:r>
      <w:r w:rsidRPr="00894396">
        <w:rPr>
          <w:szCs w:val="32"/>
        </w:rPr>
        <w:t>l</w:t>
      </w:r>
      <w:r>
        <w:rPr>
          <w:szCs w:val="32"/>
        </w:rPr>
        <w:t>’</w:t>
      </w:r>
      <w:r w:rsidRPr="00894396">
        <w:rPr>
          <w:szCs w:val="32"/>
        </w:rPr>
        <w:t>imbécile</w:t>
      </w:r>
      <w:r>
        <w:rPr>
          <w:szCs w:val="32"/>
        </w:rPr>
        <w:t xml:space="preserve">, </w:t>
      </w:r>
      <w:r w:rsidRPr="00894396">
        <w:rPr>
          <w:szCs w:val="32"/>
        </w:rPr>
        <w:t>pendant deux bonnes secondes</w:t>
      </w:r>
      <w:r>
        <w:rPr>
          <w:szCs w:val="32"/>
        </w:rPr>
        <w:t>.</w:t>
      </w:r>
    </w:p>
    <w:p w14:paraId="1203C2A5" w14:textId="77777777" w:rsidR="008D6F52" w:rsidRDefault="00000000" w:rsidP="008D6F52">
      <w:pPr>
        <w:rPr>
          <w:szCs w:val="32"/>
        </w:rPr>
      </w:pPr>
      <w:r w:rsidRPr="00894396">
        <w:rPr>
          <w:szCs w:val="32"/>
        </w:rPr>
        <w:t>Féraud regardait les membres immobiles</w:t>
      </w:r>
      <w:r w:rsidR="008D6F52">
        <w:rPr>
          <w:szCs w:val="32"/>
        </w:rPr>
        <w:t xml:space="preserve">, </w:t>
      </w:r>
      <w:r w:rsidRPr="00894396">
        <w:rPr>
          <w:szCs w:val="32"/>
        </w:rPr>
        <w:t>et sentait les derniers vestiges de surprise faire place en lui à une admiration sans bornes pour sa propre adresse de tireur</w:t>
      </w:r>
      <w:r w:rsidR="008D6F52">
        <w:rPr>
          <w:szCs w:val="32"/>
        </w:rPr>
        <w:t>.</w:t>
      </w:r>
    </w:p>
    <w:p w14:paraId="2EA94A33" w14:textId="77777777" w:rsidR="008D6F52" w:rsidRDefault="008D6F52" w:rsidP="008D6F52">
      <w:pPr>
        <w:rPr>
          <w:szCs w:val="32"/>
        </w:rPr>
      </w:pPr>
      <w:r>
        <w:t>— </w:t>
      </w:r>
      <w:r w:rsidRPr="00894396">
        <w:rPr>
          <w:szCs w:val="32"/>
        </w:rPr>
        <w:t>Les pieds en l</w:t>
      </w:r>
      <w:r>
        <w:rPr>
          <w:szCs w:val="32"/>
        </w:rPr>
        <w:t>’</w:t>
      </w:r>
      <w:r w:rsidRPr="00894396">
        <w:rPr>
          <w:szCs w:val="32"/>
        </w:rPr>
        <w:t>air</w:t>
      </w:r>
      <w:r>
        <w:rPr>
          <w:szCs w:val="32"/>
        </w:rPr>
        <w:t xml:space="preserve"> ! </w:t>
      </w:r>
      <w:r w:rsidRPr="00894396">
        <w:rPr>
          <w:szCs w:val="32"/>
        </w:rPr>
        <w:t>Par le dieu de la guerre</w:t>
      </w:r>
      <w:r>
        <w:rPr>
          <w:szCs w:val="32"/>
        </w:rPr>
        <w:t xml:space="preserve">, </w:t>
      </w:r>
      <w:r w:rsidRPr="00894396">
        <w:rPr>
          <w:szCs w:val="32"/>
        </w:rPr>
        <w:t>voilà un coup</w:t>
      </w:r>
      <w:r>
        <w:rPr>
          <w:szCs w:val="32"/>
        </w:rPr>
        <w:t xml:space="preserve"> ! </w:t>
      </w:r>
      <w:r w:rsidRPr="00894396">
        <w:rPr>
          <w:szCs w:val="32"/>
        </w:rPr>
        <w:t>exultait-il en lui-même</w:t>
      </w:r>
      <w:r>
        <w:rPr>
          <w:szCs w:val="32"/>
        </w:rPr>
        <w:t xml:space="preserve">. </w:t>
      </w:r>
      <w:r w:rsidRPr="00894396">
        <w:rPr>
          <w:szCs w:val="32"/>
        </w:rPr>
        <w:t>Il l</w:t>
      </w:r>
      <w:r>
        <w:rPr>
          <w:szCs w:val="32"/>
        </w:rPr>
        <w:t>’</w:t>
      </w:r>
      <w:r w:rsidRPr="00894396">
        <w:rPr>
          <w:szCs w:val="32"/>
        </w:rPr>
        <w:t>a évidemment reçu en plein dans la tête</w:t>
      </w:r>
      <w:r>
        <w:rPr>
          <w:szCs w:val="32"/>
        </w:rPr>
        <w:t xml:space="preserve">, </w:t>
      </w:r>
      <w:r w:rsidRPr="00894396">
        <w:rPr>
          <w:szCs w:val="32"/>
        </w:rPr>
        <w:t>et est venu tomber derrière cet arbre</w:t>
      </w:r>
      <w:r>
        <w:rPr>
          <w:szCs w:val="32"/>
        </w:rPr>
        <w:t xml:space="preserve">, </w:t>
      </w:r>
      <w:r w:rsidRPr="00894396">
        <w:rPr>
          <w:szCs w:val="32"/>
        </w:rPr>
        <w:t>pour mourir</w:t>
      </w:r>
      <w:r>
        <w:rPr>
          <w:szCs w:val="32"/>
        </w:rPr>
        <w:t>.</w:t>
      </w:r>
    </w:p>
    <w:p w14:paraId="4FF91164" w14:textId="77777777" w:rsidR="008D6F52" w:rsidRDefault="00000000" w:rsidP="008D6F52">
      <w:pPr>
        <w:rPr>
          <w:szCs w:val="32"/>
        </w:rPr>
      </w:pPr>
      <w:r w:rsidRPr="00894396">
        <w:rPr>
          <w:szCs w:val="32"/>
        </w:rPr>
        <w:t>Il ouvrait de grands yeux</w:t>
      </w:r>
      <w:r w:rsidR="008D6F52">
        <w:rPr>
          <w:szCs w:val="32"/>
        </w:rPr>
        <w:t xml:space="preserve">, </w:t>
      </w:r>
      <w:r w:rsidRPr="00894396">
        <w:rPr>
          <w:szCs w:val="32"/>
        </w:rPr>
        <w:t>oubliant le danger</w:t>
      </w:r>
      <w:r w:rsidR="008D6F52">
        <w:rPr>
          <w:szCs w:val="32"/>
        </w:rPr>
        <w:t xml:space="preserve">, </w:t>
      </w:r>
      <w:r w:rsidRPr="00894396">
        <w:rPr>
          <w:szCs w:val="32"/>
        </w:rPr>
        <w:t>avec une sorte d</w:t>
      </w:r>
      <w:r w:rsidR="008D6F52">
        <w:rPr>
          <w:szCs w:val="32"/>
        </w:rPr>
        <w:t>’</w:t>
      </w:r>
      <w:r w:rsidRPr="00894396">
        <w:rPr>
          <w:szCs w:val="32"/>
        </w:rPr>
        <w:t>épouvante et presque de regret</w:t>
      </w:r>
      <w:r w:rsidR="008D6F52">
        <w:rPr>
          <w:szCs w:val="32"/>
        </w:rPr>
        <w:t xml:space="preserve">. </w:t>
      </w:r>
      <w:r w:rsidRPr="00894396">
        <w:rPr>
          <w:szCs w:val="32"/>
        </w:rPr>
        <w:t>Pour rien au monde</w:t>
      </w:r>
      <w:r w:rsidR="008D6F52">
        <w:rPr>
          <w:szCs w:val="32"/>
        </w:rPr>
        <w:t xml:space="preserve">, </w:t>
      </w:r>
      <w:r w:rsidRPr="00894396">
        <w:rPr>
          <w:szCs w:val="32"/>
        </w:rPr>
        <w:t>cependant</w:t>
      </w:r>
      <w:r w:rsidR="008D6F52">
        <w:rPr>
          <w:szCs w:val="32"/>
        </w:rPr>
        <w:t xml:space="preserve">, </w:t>
      </w:r>
      <w:r w:rsidRPr="00894396">
        <w:rPr>
          <w:szCs w:val="32"/>
        </w:rPr>
        <w:t>il n</w:t>
      </w:r>
      <w:r w:rsidR="008D6F52">
        <w:rPr>
          <w:szCs w:val="32"/>
        </w:rPr>
        <w:t>’</w:t>
      </w:r>
      <w:r w:rsidRPr="00894396">
        <w:rPr>
          <w:szCs w:val="32"/>
        </w:rPr>
        <w:t>aurait voulu revenir sur un coup pareil</w:t>
      </w:r>
      <w:r w:rsidR="008D6F52">
        <w:rPr>
          <w:szCs w:val="32"/>
        </w:rPr>
        <w:t>.</w:t>
      </w:r>
    </w:p>
    <w:p w14:paraId="70B35E6E" w14:textId="77777777" w:rsidR="008D6F52" w:rsidRDefault="008D6F52" w:rsidP="008D6F52">
      <w:pPr>
        <w:rPr>
          <w:szCs w:val="32"/>
        </w:rPr>
      </w:pPr>
      <w:r>
        <w:t>— </w:t>
      </w:r>
      <w:r w:rsidRPr="00894396">
        <w:rPr>
          <w:szCs w:val="32"/>
        </w:rPr>
        <w:t>Roulé sur le dos pour mourir</w:t>
      </w:r>
      <w:r>
        <w:rPr>
          <w:szCs w:val="32"/>
        </w:rPr>
        <w:t> !</w:t>
      </w:r>
    </w:p>
    <w:p w14:paraId="5D1EDD06" w14:textId="77777777" w:rsidR="008D6F52" w:rsidRDefault="00000000" w:rsidP="008D6F52">
      <w:pPr>
        <w:rPr>
          <w:szCs w:val="32"/>
        </w:rPr>
      </w:pPr>
      <w:r w:rsidRPr="00894396">
        <w:rPr>
          <w:szCs w:val="32"/>
        </w:rPr>
        <w:t>C</w:t>
      </w:r>
      <w:r w:rsidR="008D6F52">
        <w:rPr>
          <w:szCs w:val="32"/>
        </w:rPr>
        <w:t>’</w:t>
      </w:r>
      <w:r w:rsidRPr="00894396">
        <w:rPr>
          <w:szCs w:val="32"/>
        </w:rPr>
        <w:t>était cette position désespérée d</w:t>
      </w:r>
      <w:r w:rsidR="008D6F52">
        <w:rPr>
          <w:szCs w:val="32"/>
        </w:rPr>
        <w:t>’</w:t>
      </w:r>
      <w:r w:rsidRPr="00894396">
        <w:rPr>
          <w:szCs w:val="32"/>
        </w:rPr>
        <w:t>un homme sur le dos qui criait l</w:t>
      </w:r>
      <w:r w:rsidR="008D6F52">
        <w:rPr>
          <w:szCs w:val="32"/>
        </w:rPr>
        <w:t>’</w:t>
      </w:r>
      <w:r w:rsidRPr="00894396">
        <w:rPr>
          <w:szCs w:val="32"/>
        </w:rPr>
        <w:t>évidence au général Féraud</w:t>
      </w:r>
      <w:r w:rsidR="008D6F52">
        <w:rPr>
          <w:szCs w:val="32"/>
        </w:rPr>
        <w:t xml:space="preserve">. </w:t>
      </w:r>
      <w:r w:rsidRPr="00894396">
        <w:rPr>
          <w:szCs w:val="32"/>
        </w:rPr>
        <w:t>Il ne pouvait s</w:t>
      </w:r>
      <w:r w:rsidR="008D6F52">
        <w:rPr>
          <w:szCs w:val="32"/>
        </w:rPr>
        <w:t>’</w:t>
      </w:r>
      <w:r w:rsidRPr="00894396">
        <w:rPr>
          <w:szCs w:val="32"/>
        </w:rPr>
        <w:t>imaginer qu</w:t>
      </w:r>
      <w:r w:rsidR="008D6F52">
        <w:rPr>
          <w:szCs w:val="32"/>
        </w:rPr>
        <w:t>’</w:t>
      </w:r>
      <w:r w:rsidRPr="00894396">
        <w:rPr>
          <w:szCs w:val="32"/>
        </w:rPr>
        <w:t>une semblable attitude eût été délibérément adoptée par un homme vivant</w:t>
      </w:r>
      <w:r w:rsidR="008D6F52">
        <w:rPr>
          <w:szCs w:val="32"/>
        </w:rPr>
        <w:t xml:space="preserve">. </w:t>
      </w:r>
      <w:r w:rsidRPr="00894396">
        <w:rPr>
          <w:szCs w:val="32"/>
        </w:rPr>
        <w:t>C</w:t>
      </w:r>
      <w:r w:rsidR="008D6F52">
        <w:rPr>
          <w:szCs w:val="32"/>
        </w:rPr>
        <w:t>’</w:t>
      </w:r>
      <w:r w:rsidRPr="00894396">
        <w:rPr>
          <w:szCs w:val="32"/>
        </w:rPr>
        <w:t>était inconcevable</w:t>
      </w:r>
      <w:r w:rsidR="008D6F52">
        <w:rPr>
          <w:szCs w:val="32"/>
        </w:rPr>
        <w:t xml:space="preserve">, </w:t>
      </w:r>
      <w:r w:rsidRPr="00894396">
        <w:rPr>
          <w:szCs w:val="32"/>
        </w:rPr>
        <w:t>en dehors de toute supposition raisonnable</w:t>
      </w:r>
      <w:r w:rsidR="008D6F52">
        <w:rPr>
          <w:szCs w:val="32"/>
        </w:rPr>
        <w:t xml:space="preserve">. </w:t>
      </w:r>
      <w:r w:rsidRPr="00894396">
        <w:rPr>
          <w:szCs w:val="32"/>
        </w:rPr>
        <w:t>On ne pouvait invoquer de raison plausible pour une telle folie</w:t>
      </w:r>
      <w:r w:rsidR="008D6F52">
        <w:rPr>
          <w:szCs w:val="32"/>
        </w:rPr>
        <w:t xml:space="preserve">. </w:t>
      </w:r>
      <w:r w:rsidRPr="00894396">
        <w:rPr>
          <w:szCs w:val="32"/>
        </w:rPr>
        <w:t>Il faut reconnaître que les pieds dressés du général d</w:t>
      </w:r>
      <w:r w:rsidR="008D6F52">
        <w:rPr>
          <w:szCs w:val="32"/>
        </w:rPr>
        <w:t>’</w:t>
      </w:r>
      <w:r w:rsidRPr="00894396">
        <w:rPr>
          <w:szCs w:val="32"/>
        </w:rPr>
        <w:t>Hubert paraissaient étrangement morts</w:t>
      </w:r>
      <w:r w:rsidR="008D6F52">
        <w:rPr>
          <w:szCs w:val="32"/>
        </w:rPr>
        <w:t xml:space="preserve">. </w:t>
      </w:r>
      <w:r w:rsidRPr="00894396">
        <w:rPr>
          <w:szCs w:val="32"/>
        </w:rPr>
        <w:t>Le général Féraud gonfla ses poumons pour lancer à ses témoins un appel de stentor</w:t>
      </w:r>
      <w:r w:rsidR="008D6F52">
        <w:rPr>
          <w:szCs w:val="32"/>
        </w:rPr>
        <w:t xml:space="preserve">, </w:t>
      </w:r>
      <w:r w:rsidRPr="00894396">
        <w:rPr>
          <w:szCs w:val="32"/>
        </w:rPr>
        <w:t>mais il se retint un instant</w:t>
      </w:r>
      <w:r w:rsidR="008D6F52">
        <w:rPr>
          <w:szCs w:val="32"/>
        </w:rPr>
        <w:t xml:space="preserve">, </w:t>
      </w:r>
      <w:r w:rsidRPr="00894396">
        <w:rPr>
          <w:szCs w:val="32"/>
        </w:rPr>
        <w:t>obéissant à ce qu</w:t>
      </w:r>
      <w:r w:rsidR="008D6F52">
        <w:rPr>
          <w:szCs w:val="32"/>
        </w:rPr>
        <w:t>’</w:t>
      </w:r>
      <w:r w:rsidRPr="00894396">
        <w:rPr>
          <w:szCs w:val="32"/>
        </w:rPr>
        <w:t>il prenait pour un excès de scrupule</w:t>
      </w:r>
      <w:r w:rsidR="008D6F52">
        <w:rPr>
          <w:szCs w:val="32"/>
        </w:rPr>
        <w:t>.</w:t>
      </w:r>
    </w:p>
    <w:p w14:paraId="474384B3" w14:textId="77777777" w:rsidR="008D6F52" w:rsidRDefault="008D6F52" w:rsidP="008D6F52">
      <w:pPr>
        <w:rPr>
          <w:szCs w:val="32"/>
        </w:rPr>
      </w:pPr>
      <w:r>
        <w:lastRenderedPageBreak/>
        <w:t>— </w:t>
      </w:r>
      <w:r w:rsidRPr="00894396">
        <w:rPr>
          <w:szCs w:val="32"/>
        </w:rPr>
        <w:t>Je vais aller voir s</w:t>
      </w:r>
      <w:r>
        <w:rPr>
          <w:szCs w:val="32"/>
        </w:rPr>
        <w:t>’</w:t>
      </w:r>
      <w:r w:rsidRPr="00894396">
        <w:rPr>
          <w:szCs w:val="32"/>
        </w:rPr>
        <w:t>il vit encore</w:t>
      </w:r>
      <w:r>
        <w:rPr>
          <w:szCs w:val="32"/>
        </w:rPr>
        <w:t xml:space="preserve">, </w:t>
      </w:r>
      <w:r w:rsidRPr="00894396">
        <w:rPr>
          <w:szCs w:val="32"/>
        </w:rPr>
        <w:t>grommela-t-il en abandonnant sans crainte le couvert de son arbre</w:t>
      </w:r>
      <w:r>
        <w:rPr>
          <w:szCs w:val="32"/>
        </w:rPr>
        <w:t xml:space="preserve">. </w:t>
      </w:r>
      <w:r w:rsidRPr="00894396">
        <w:rPr>
          <w:szCs w:val="32"/>
        </w:rPr>
        <w:t>Ce mouvement fut immédiatement décelé par l</w:t>
      </w:r>
      <w:r>
        <w:rPr>
          <w:szCs w:val="32"/>
        </w:rPr>
        <w:t>’</w:t>
      </w:r>
      <w:r w:rsidRPr="00894396">
        <w:rPr>
          <w:szCs w:val="32"/>
        </w:rPr>
        <w:t>ingénieux d</w:t>
      </w:r>
      <w:r>
        <w:rPr>
          <w:szCs w:val="32"/>
        </w:rPr>
        <w:t>’</w:t>
      </w:r>
      <w:r w:rsidRPr="00894396">
        <w:rPr>
          <w:szCs w:val="32"/>
        </w:rPr>
        <w:t>Hubert</w:t>
      </w:r>
      <w:r>
        <w:rPr>
          <w:szCs w:val="32"/>
        </w:rPr>
        <w:t xml:space="preserve">. </w:t>
      </w:r>
      <w:r w:rsidRPr="00894396">
        <w:rPr>
          <w:szCs w:val="32"/>
        </w:rPr>
        <w:t>Il crut à un nouveau bond</w:t>
      </w:r>
      <w:r>
        <w:rPr>
          <w:szCs w:val="32"/>
        </w:rPr>
        <w:t xml:space="preserve">, </w:t>
      </w:r>
      <w:r w:rsidRPr="00894396">
        <w:rPr>
          <w:szCs w:val="32"/>
        </w:rPr>
        <w:t>mais ne voyant pas les bottes dans le champ du miroir</w:t>
      </w:r>
      <w:r>
        <w:rPr>
          <w:szCs w:val="32"/>
        </w:rPr>
        <w:t xml:space="preserve">, </w:t>
      </w:r>
      <w:r w:rsidRPr="00894396">
        <w:rPr>
          <w:szCs w:val="32"/>
        </w:rPr>
        <w:t>il conçut quelque inquiétude</w:t>
      </w:r>
      <w:r>
        <w:rPr>
          <w:szCs w:val="32"/>
        </w:rPr>
        <w:t xml:space="preserve">. </w:t>
      </w:r>
      <w:r w:rsidRPr="00894396">
        <w:rPr>
          <w:szCs w:val="32"/>
        </w:rPr>
        <w:t>Féraud s</w:t>
      </w:r>
      <w:r>
        <w:rPr>
          <w:szCs w:val="32"/>
        </w:rPr>
        <w:t>’</w:t>
      </w:r>
      <w:r w:rsidRPr="00894396">
        <w:rPr>
          <w:szCs w:val="32"/>
        </w:rPr>
        <w:t>était seulement un peu écarté de sa ligne de visée</w:t>
      </w:r>
      <w:r>
        <w:rPr>
          <w:szCs w:val="32"/>
        </w:rPr>
        <w:t xml:space="preserve">, </w:t>
      </w:r>
      <w:r w:rsidRPr="00894396">
        <w:rPr>
          <w:szCs w:val="32"/>
        </w:rPr>
        <w:t>et d</w:t>
      </w:r>
      <w:r>
        <w:rPr>
          <w:szCs w:val="32"/>
        </w:rPr>
        <w:t>’</w:t>
      </w:r>
      <w:r w:rsidRPr="00894396">
        <w:rPr>
          <w:szCs w:val="32"/>
        </w:rPr>
        <w:t>Hubert ne pouvait se représenter qu</w:t>
      </w:r>
      <w:r>
        <w:rPr>
          <w:szCs w:val="32"/>
        </w:rPr>
        <w:t>’</w:t>
      </w:r>
      <w:r w:rsidRPr="00894396">
        <w:rPr>
          <w:szCs w:val="32"/>
        </w:rPr>
        <w:t>il vînt à lui avec une insouciance parfaite</w:t>
      </w:r>
      <w:r>
        <w:rPr>
          <w:szCs w:val="32"/>
        </w:rPr>
        <w:t xml:space="preserve">. </w:t>
      </w:r>
      <w:r w:rsidRPr="00894396">
        <w:rPr>
          <w:szCs w:val="32"/>
        </w:rPr>
        <w:t>Il commençait à se demander ce qu</w:t>
      </w:r>
      <w:r>
        <w:rPr>
          <w:szCs w:val="32"/>
        </w:rPr>
        <w:t>’</w:t>
      </w:r>
      <w:r w:rsidRPr="00894396">
        <w:rPr>
          <w:szCs w:val="32"/>
        </w:rPr>
        <w:t>était devenu son adversaire</w:t>
      </w:r>
      <w:r>
        <w:rPr>
          <w:szCs w:val="32"/>
        </w:rPr>
        <w:t xml:space="preserve">, </w:t>
      </w:r>
      <w:r w:rsidRPr="00894396">
        <w:rPr>
          <w:szCs w:val="32"/>
        </w:rPr>
        <w:t>et fut pris tout à fait à l</w:t>
      </w:r>
      <w:r>
        <w:rPr>
          <w:szCs w:val="32"/>
        </w:rPr>
        <w:t>’</w:t>
      </w:r>
      <w:r w:rsidRPr="00894396">
        <w:rPr>
          <w:szCs w:val="32"/>
        </w:rPr>
        <w:t>improviste</w:t>
      </w:r>
      <w:r>
        <w:rPr>
          <w:szCs w:val="32"/>
        </w:rPr>
        <w:t xml:space="preserve"> : </w:t>
      </w:r>
      <w:r w:rsidRPr="00894396">
        <w:rPr>
          <w:szCs w:val="32"/>
        </w:rPr>
        <w:t>le premier signal d</w:t>
      </w:r>
      <w:r>
        <w:rPr>
          <w:szCs w:val="32"/>
        </w:rPr>
        <w:t>’</w:t>
      </w:r>
      <w:r w:rsidRPr="00894396">
        <w:rPr>
          <w:szCs w:val="32"/>
        </w:rPr>
        <w:t>un danger fut pour lui l</w:t>
      </w:r>
      <w:r>
        <w:rPr>
          <w:szCs w:val="32"/>
        </w:rPr>
        <w:t>’</w:t>
      </w:r>
      <w:r w:rsidRPr="00894396">
        <w:rPr>
          <w:szCs w:val="32"/>
        </w:rPr>
        <w:t>apparition de l</w:t>
      </w:r>
      <w:r>
        <w:rPr>
          <w:szCs w:val="32"/>
        </w:rPr>
        <w:t>’</w:t>
      </w:r>
      <w:r w:rsidRPr="00894396">
        <w:rPr>
          <w:szCs w:val="32"/>
        </w:rPr>
        <w:t>ombre de son ennemi qui tombait allongée par l</w:t>
      </w:r>
      <w:r>
        <w:rPr>
          <w:szCs w:val="32"/>
        </w:rPr>
        <w:t>’</w:t>
      </w:r>
      <w:r w:rsidRPr="00894396">
        <w:rPr>
          <w:szCs w:val="32"/>
        </w:rPr>
        <w:t>obliquité du soleil matinal</w:t>
      </w:r>
      <w:r>
        <w:rPr>
          <w:szCs w:val="32"/>
        </w:rPr>
        <w:t xml:space="preserve">, </w:t>
      </w:r>
      <w:r w:rsidRPr="00894396">
        <w:rPr>
          <w:szCs w:val="32"/>
        </w:rPr>
        <w:t>sur ses jambes étendues</w:t>
      </w:r>
      <w:r>
        <w:rPr>
          <w:szCs w:val="32"/>
        </w:rPr>
        <w:t xml:space="preserve">. </w:t>
      </w:r>
      <w:r w:rsidRPr="00894396">
        <w:rPr>
          <w:szCs w:val="32"/>
        </w:rPr>
        <w:t>Il n</w:t>
      </w:r>
      <w:r>
        <w:rPr>
          <w:szCs w:val="32"/>
        </w:rPr>
        <w:t>’</w:t>
      </w:r>
      <w:r w:rsidRPr="00894396">
        <w:rPr>
          <w:szCs w:val="32"/>
        </w:rPr>
        <w:t>avait pas entendu le moindre bruit de pas sur la terre meuble entre les arbres</w:t>
      </w:r>
      <w:r>
        <w:rPr>
          <w:szCs w:val="32"/>
        </w:rPr>
        <w:t>.</w:t>
      </w:r>
    </w:p>
    <w:p w14:paraId="2276EEC4" w14:textId="77777777" w:rsidR="008D6F52" w:rsidRDefault="00000000" w:rsidP="008D6F52">
      <w:pPr>
        <w:rPr>
          <w:szCs w:val="32"/>
        </w:rPr>
      </w:pPr>
      <w:r w:rsidRPr="00894396">
        <w:rPr>
          <w:szCs w:val="32"/>
        </w:rPr>
        <w:t>C</w:t>
      </w:r>
      <w:r w:rsidR="008D6F52">
        <w:rPr>
          <w:szCs w:val="32"/>
        </w:rPr>
        <w:t>’</w:t>
      </w:r>
      <w:r w:rsidRPr="00894396">
        <w:rPr>
          <w:szCs w:val="32"/>
        </w:rPr>
        <w:t>en était trop pour son sang-froid</w:t>
      </w:r>
      <w:r w:rsidR="008D6F52">
        <w:rPr>
          <w:szCs w:val="32"/>
        </w:rPr>
        <w:t xml:space="preserve">. </w:t>
      </w:r>
      <w:r w:rsidRPr="00894396">
        <w:rPr>
          <w:szCs w:val="32"/>
        </w:rPr>
        <w:t>Il bondit brusquement</w:t>
      </w:r>
      <w:r w:rsidR="008D6F52">
        <w:rPr>
          <w:szCs w:val="32"/>
        </w:rPr>
        <w:t xml:space="preserve">, </w:t>
      </w:r>
      <w:r w:rsidRPr="00894396">
        <w:rPr>
          <w:szCs w:val="32"/>
        </w:rPr>
        <w:t>abandonnant ses pistolets sur le sol</w:t>
      </w:r>
      <w:r w:rsidR="008D6F52">
        <w:rPr>
          <w:szCs w:val="32"/>
        </w:rPr>
        <w:t xml:space="preserve">. </w:t>
      </w:r>
      <w:r w:rsidRPr="00894396">
        <w:rPr>
          <w:szCs w:val="32"/>
        </w:rPr>
        <w:t>L</w:t>
      </w:r>
      <w:r w:rsidR="008D6F52">
        <w:rPr>
          <w:szCs w:val="32"/>
        </w:rPr>
        <w:t>’</w:t>
      </w:r>
      <w:r w:rsidRPr="00894396">
        <w:rPr>
          <w:szCs w:val="32"/>
        </w:rPr>
        <w:t>instinct irrésistible d</w:t>
      </w:r>
      <w:r w:rsidR="008D6F52">
        <w:rPr>
          <w:szCs w:val="32"/>
        </w:rPr>
        <w:t>’</w:t>
      </w:r>
      <w:r w:rsidRPr="00894396">
        <w:rPr>
          <w:szCs w:val="32"/>
        </w:rPr>
        <w:t>un homme ordinaire</w:t>
      </w:r>
      <w:r w:rsidR="008D6F52">
        <w:rPr>
          <w:szCs w:val="32"/>
        </w:rPr>
        <w:t xml:space="preserve"> (</w:t>
      </w:r>
      <w:r w:rsidRPr="00894396">
        <w:rPr>
          <w:szCs w:val="32"/>
        </w:rPr>
        <w:t>à moins qu</w:t>
      </w:r>
      <w:r w:rsidR="008D6F52">
        <w:rPr>
          <w:szCs w:val="32"/>
        </w:rPr>
        <w:t>’</w:t>
      </w:r>
      <w:r w:rsidRPr="00894396">
        <w:rPr>
          <w:szCs w:val="32"/>
        </w:rPr>
        <w:t>il ne fût paralysé par la terreur</w:t>
      </w:r>
      <w:r w:rsidR="008D6F52">
        <w:rPr>
          <w:szCs w:val="32"/>
        </w:rPr>
        <w:t xml:space="preserve">) </w:t>
      </w:r>
      <w:r w:rsidRPr="00894396">
        <w:rPr>
          <w:szCs w:val="32"/>
        </w:rPr>
        <w:t>eût été de se baisser pour ramasser ses armes</w:t>
      </w:r>
      <w:r w:rsidR="008D6F52">
        <w:rPr>
          <w:szCs w:val="32"/>
        </w:rPr>
        <w:t xml:space="preserve">, </w:t>
      </w:r>
      <w:r w:rsidRPr="00894396">
        <w:rPr>
          <w:szCs w:val="32"/>
        </w:rPr>
        <w:t>au risque de se faire fusiller dans cette position</w:t>
      </w:r>
      <w:r w:rsidR="008D6F52">
        <w:rPr>
          <w:szCs w:val="32"/>
        </w:rPr>
        <w:t xml:space="preserve">. </w:t>
      </w:r>
      <w:r w:rsidRPr="00894396">
        <w:rPr>
          <w:szCs w:val="32"/>
        </w:rPr>
        <w:t>L</w:t>
      </w:r>
      <w:r w:rsidR="008D6F52">
        <w:rPr>
          <w:szCs w:val="32"/>
        </w:rPr>
        <w:t>’</w:t>
      </w:r>
      <w:r w:rsidRPr="00894396">
        <w:rPr>
          <w:szCs w:val="32"/>
        </w:rPr>
        <w:t>instinct est irréfléchi</w:t>
      </w:r>
      <w:r w:rsidR="008D6F52">
        <w:rPr>
          <w:szCs w:val="32"/>
        </w:rPr>
        <w:t xml:space="preserve">, </w:t>
      </w:r>
      <w:r w:rsidRPr="00894396">
        <w:rPr>
          <w:szCs w:val="32"/>
        </w:rPr>
        <w:t>bien entendu</w:t>
      </w:r>
      <w:r w:rsidR="008D6F52">
        <w:rPr>
          <w:szCs w:val="32"/>
        </w:rPr>
        <w:t xml:space="preserve"> ; </w:t>
      </w:r>
      <w:r w:rsidRPr="00894396">
        <w:rPr>
          <w:szCs w:val="32"/>
        </w:rPr>
        <w:t>c</w:t>
      </w:r>
      <w:r w:rsidR="008D6F52">
        <w:rPr>
          <w:szCs w:val="32"/>
        </w:rPr>
        <w:t>’</w:t>
      </w:r>
      <w:r w:rsidRPr="00894396">
        <w:rPr>
          <w:szCs w:val="32"/>
        </w:rPr>
        <w:t>est sa définition même</w:t>
      </w:r>
      <w:r w:rsidR="008D6F52">
        <w:rPr>
          <w:szCs w:val="32"/>
        </w:rPr>
        <w:t xml:space="preserve">. </w:t>
      </w:r>
      <w:r w:rsidRPr="00894396">
        <w:rPr>
          <w:szCs w:val="32"/>
        </w:rPr>
        <w:t>Mais il vaudrait la peine de rechercher si</w:t>
      </w:r>
      <w:r w:rsidR="008D6F52">
        <w:rPr>
          <w:szCs w:val="32"/>
        </w:rPr>
        <w:t xml:space="preserve">, </w:t>
      </w:r>
      <w:r w:rsidRPr="00894396">
        <w:rPr>
          <w:szCs w:val="32"/>
        </w:rPr>
        <w:t>dans une humanité pensante</w:t>
      </w:r>
      <w:r w:rsidR="008D6F52">
        <w:rPr>
          <w:szCs w:val="32"/>
        </w:rPr>
        <w:t xml:space="preserve">, </w:t>
      </w:r>
      <w:r w:rsidRPr="00894396">
        <w:rPr>
          <w:szCs w:val="32"/>
        </w:rPr>
        <w:t>les impulsions machinales de l</w:t>
      </w:r>
      <w:r w:rsidR="008D6F52">
        <w:rPr>
          <w:szCs w:val="32"/>
        </w:rPr>
        <w:t>’</w:t>
      </w:r>
      <w:r w:rsidRPr="00894396">
        <w:rPr>
          <w:szCs w:val="32"/>
        </w:rPr>
        <w:t>instinct ne sont pas affectées par le mode ordinaire de la pensée</w:t>
      </w:r>
      <w:r w:rsidR="008D6F52">
        <w:rPr>
          <w:szCs w:val="32"/>
        </w:rPr>
        <w:t xml:space="preserve">. </w:t>
      </w:r>
      <w:r w:rsidRPr="00894396">
        <w:rPr>
          <w:szCs w:val="32"/>
        </w:rPr>
        <w:t>Dans sa jeunesse</w:t>
      </w:r>
      <w:r w:rsidR="008D6F52">
        <w:rPr>
          <w:szCs w:val="32"/>
        </w:rPr>
        <w:t xml:space="preserve">, </w:t>
      </w:r>
      <w:r w:rsidRPr="00894396">
        <w:rPr>
          <w:szCs w:val="32"/>
        </w:rPr>
        <w:t>Armand d</w:t>
      </w:r>
      <w:r w:rsidR="008D6F52">
        <w:rPr>
          <w:szCs w:val="32"/>
        </w:rPr>
        <w:t>’</w:t>
      </w:r>
      <w:r w:rsidRPr="00894396">
        <w:rPr>
          <w:szCs w:val="32"/>
        </w:rPr>
        <w:t>Hubert</w:t>
      </w:r>
      <w:r w:rsidR="008D6F52">
        <w:rPr>
          <w:szCs w:val="32"/>
        </w:rPr>
        <w:t xml:space="preserve">, </w:t>
      </w:r>
      <w:r w:rsidRPr="00894396">
        <w:rPr>
          <w:szCs w:val="32"/>
        </w:rPr>
        <w:t>officier sérieux et d</w:t>
      </w:r>
      <w:r w:rsidR="008D6F52">
        <w:rPr>
          <w:szCs w:val="32"/>
        </w:rPr>
        <w:t>’</w:t>
      </w:r>
      <w:r w:rsidRPr="00894396">
        <w:rPr>
          <w:szCs w:val="32"/>
        </w:rPr>
        <w:t>avenir</w:t>
      </w:r>
      <w:r w:rsidR="008D6F52">
        <w:rPr>
          <w:szCs w:val="32"/>
        </w:rPr>
        <w:t xml:space="preserve">, </w:t>
      </w:r>
      <w:r w:rsidRPr="00894396">
        <w:rPr>
          <w:szCs w:val="32"/>
        </w:rPr>
        <w:t>avait exprimé l</w:t>
      </w:r>
      <w:r w:rsidR="008D6F52">
        <w:rPr>
          <w:szCs w:val="32"/>
        </w:rPr>
        <w:t>’</w:t>
      </w:r>
      <w:r w:rsidRPr="00894396">
        <w:rPr>
          <w:szCs w:val="32"/>
        </w:rPr>
        <w:t>opinion qu</w:t>
      </w:r>
      <w:r w:rsidR="008D6F52">
        <w:rPr>
          <w:szCs w:val="32"/>
        </w:rPr>
        <w:t>’</w:t>
      </w:r>
      <w:r w:rsidRPr="00894396">
        <w:rPr>
          <w:szCs w:val="32"/>
        </w:rPr>
        <w:t>à la guerre il ne faut jamais se retrancher derrière une faute</w:t>
      </w:r>
      <w:r w:rsidR="008D6F52">
        <w:rPr>
          <w:szCs w:val="32"/>
        </w:rPr>
        <w:t xml:space="preserve">. </w:t>
      </w:r>
      <w:r w:rsidRPr="00894396">
        <w:rPr>
          <w:szCs w:val="32"/>
        </w:rPr>
        <w:t>Cette idée</w:t>
      </w:r>
      <w:r w:rsidR="008D6F52">
        <w:rPr>
          <w:szCs w:val="32"/>
        </w:rPr>
        <w:t xml:space="preserve">, </w:t>
      </w:r>
      <w:r w:rsidRPr="00894396">
        <w:rPr>
          <w:szCs w:val="32"/>
        </w:rPr>
        <w:t>développée et défendue en maintes discussions</w:t>
      </w:r>
      <w:r w:rsidR="008D6F52">
        <w:rPr>
          <w:szCs w:val="32"/>
        </w:rPr>
        <w:t xml:space="preserve">, </w:t>
      </w:r>
      <w:r w:rsidRPr="00894396">
        <w:rPr>
          <w:szCs w:val="32"/>
        </w:rPr>
        <w:t>s</w:t>
      </w:r>
      <w:r w:rsidR="008D6F52">
        <w:rPr>
          <w:szCs w:val="32"/>
        </w:rPr>
        <w:t>’</w:t>
      </w:r>
      <w:r w:rsidRPr="00894396">
        <w:rPr>
          <w:szCs w:val="32"/>
        </w:rPr>
        <w:t>était implantée dans son cerveau comme une notion fondamentale</w:t>
      </w:r>
      <w:r w:rsidR="008D6F52">
        <w:rPr>
          <w:szCs w:val="32"/>
        </w:rPr>
        <w:t xml:space="preserve">, </w:t>
      </w:r>
      <w:r w:rsidRPr="00894396">
        <w:rPr>
          <w:szCs w:val="32"/>
        </w:rPr>
        <w:t>pour devenir partie de son individualité</w:t>
      </w:r>
      <w:r w:rsidR="008D6F52">
        <w:rPr>
          <w:szCs w:val="32"/>
        </w:rPr>
        <w:t xml:space="preserve">. </w:t>
      </w:r>
      <w:r w:rsidRPr="00894396">
        <w:rPr>
          <w:szCs w:val="32"/>
        </w:rPr>
        <w:t>Qu</w:t>
      </w:r>
      <w:r w:rsidR="008D6F52">
        <w:rPr>
          <w:szCs w:val="32"/>
        </w:rPr>
        <w:t>’</w:t>
      </w:r>
      <w:r w:rsidRPr="00894396">
        <w:rPr>
          <w:szCs w:val="32"/>
        </w:rPr>
        <w:t>elle l</w:t>
      </w:r>
      <w:r w:rsidR="008D6F52">
        <w:rPr>
          <w:szCs w:val="32"/>
        </w:rPr>
        <w:t>’</w:t>
      </w:r>
      <w:r w:rsidRPr="00894396">
        <w:rPr>
          <w:szCs w:val="32"/>
        </w:rPr>
        <w:t>eût assez profondément imprégné pour affecter les réflexes de son instinct ou qu</w:t>
      </w:r>
      <w:r w:rsidR="008D6F52">
        <w:rPr>
          <w:szCs w:val="32"/>
        </w:rPr>
        <w:t>’</w:t>
      </w:r>
      <w:r w:rsidRPr="00894396">
        <w:rPr>
          <w:szCs w:val="32"/>
        </w:rPr>
        <w:t xml:space="preserve">il fût simplement </w:t>
      </w:r>
      <w:r w:rsidR="008D6F52">
        <w:rPr>
          <w:szCs w:val="32"/>
        </w:rPr>
        <w:t>« </w:t>
      </w:r>
      <w:r w:rsidRPr="00894396">
        <w:rPr>
          <w:szCs w:val="32"/>
        </w:rPr>
        <w:t>trop stupéfait pour se souvenir des maudits pistolets</w:t>
      </w:r>
      <w:r w:rsidR="008D6F52">
        <w:rPr>
          <w:szCs w:val="32"/>
        </w:rPr>
        <w:t> »</w:t>
      </w:r>
      <w:r w:rsidRPr="00894396">
        <w:rPr>
          <w:szCs w:val="32"/>
        </w:rPr>
        <w:t xml:space="preserve"> comme il le déclara lui-même plus tard</w:t>
      </w:r>
      <w:r w:rsidR="008D6F52">
        <w:rPr>
          <w:szCs w:val="32"/>
        </w:rPr>
        <w:t xml:space="preserve">, </w:t>
      </w:r>
      <w:r w:rsidRPr="00894396">
        <w:rPr>
          <w:szCs w:val="32"/>
        </w:rPr>
        <w:t>le fait est que le général d</w:t>
      </w:r>
      <w:r w:rsidR="008D6F52">
        <w:rPr>
          <w:szCs w:val="32"/>
        </w:rPr>
        <w:t>’</w:t>
      </w:r>
      <w:r w:rsidRPr="00894396">
        <w:rPr>
          <w:szCs w:val="32"/>
        </w:rPr>
        <w:t>Hubert ne songea pas à se pencher pour les ramasser</w:t>
      </w:r>
      <w:r w:rsidR="008D6F52">
        <w:rPr>
          <w:szCs w:val="32"/>
        </w:rPr>
        <w:t xml:space="preserve">. </w:t>
      </w:r>
      <w:r w:rsidRPr="00894396">
        <w:rPr>
          <w:szCs w:val="32"/>
        </w:rPr>
        <w:t>Au lieu de revenir sur son erreur</w:t>
      </w:r>
      <w:r w:rsidR="008D6F52">
        <w:rPr>
          <w:szCs w:val="32"/>
        </w:rPr>
        <w:t xml:space="preserve">, </w:t>
      </w:r>
      <w:r w:rsidRPr="00894396">
        <w:rPr>
          <w:szCs w:val="32"/>
        </w:rPr>
        <w:t xml:space="preserve">il saisit à deux mains le tronc rugueux et se </w:t>
      </w:r>
      <w:r w:rsidRPr="00894396">
        <w:rPr>
          <w:szCs w:val="32"/>
        </w:rPr>
        <w:lastRenderedPageBreak/>
        <w:t>jeta derrière avec une telle impétuosité qu</w:t>
      </w:r>
      <w:r w:rsidR="008D6F52">
        <w:rPr>
          <w:szCs w:val="32"/>
        </w:rPr>
        <w:t>’</w:t>
      </w:r>
      <w:r w:rsidRPr="00894396">
        <w:rPr>
          <w:szCs w:val="32"/>
        </w:rPr>
        <w:t>il en fit le tour</w:t>
      </w:r>
      <w:r w:rsidR="008D6F52">
        <w:rPr>
          <w:szCs w:val="32"/>
        </w:rPr>
        <w:t xml:space="preserve">. </w:t>
      </w:r>
      <w:r w:rsidRPr="00894396">
        <w:rPr>
          <w:szCs w:val="32"/>
        </w:rPr>
        <w:t>Une flamme</w:t>
      </w:r>
      <w:r w:rsidR="008D6F52">
        <w:rPr>
          <w:szCs w:val="32"/>
        </w:rPr>
        <w:t xml:space="preserve">, </w:t>
      </w:r>
      <w:r w:rsidRPr="00894396">
        <w:rPr>
          <w:szCs w:val="32"/>
        </w:rPr>
        <w:t>un coup de feu</w:t>
      </w:r>
      <w:r w:rsidR="008D6F52">
        <w:rPr>
          <w:szCs w:val="32"/>
        </w:rPr>
        <w:t xml:space="preserve">. </w:t>
      </w:r>
      <w:r w:rsidRPr="00894396">
        <w:rPr>
          <w:szCs w:val="32"/>
        </w:rPr>
        <w:t>Il se retrouva face à face avec le général Féraud qui</w:t>
      </w:r>
      <w:r w:rsidR="008D6F52">
        <w:rPr>
          <w:szCs w:val="32"/>
        </w:rPr>
        <w:t xml:space="preserve">, </w:t>
      </w:r>
      <w:r w:rsidRPr="00894396">
        <w:rPr>
          <w:szCs w:val="32"/>
        </w:rPr>
        <w:t>complètement déconcerté par un tel déploiement d</w:t>
      </w:r>
      <w:r w:rsidR="008D6F52">
        <w:rPr>
          <w:szCs w:val="32"/>
        </w:rPr>
        <w:t>’</w:t>
      </w:r>
      <w:r w:rsidRPr="00894396">
        <w:rPr>
          <w:szCs w:val="32"/>
        </w:rPr>
        <w:t>agilité chez un mort</w:t>
      </w:r>
      <w:r w:rsidR="008D6F52">
        <w:rPr>
          <w:szCs w:val="32"/>
        </w:rPr>
        <w:t xml:space="preserve">, </w:t>
      </w:r>
      <w:r w:rsidRPr="00894396">
        <w:rPr>
          <w:szCs w:val="32"/>
        </w:rPr>
        <w:t>restait tout tremblant</w:t>
      </w:r>
      <w:r w:rsidR="008D6F52">
        <w:rPr>
          <w:szCs w:val="32"/>
        </w:rPr>
        <w:t xml:space="preserve">. </w:t>
      </w:r>
      <w:r w:rsidRPr="00894396">
        <w:rPr>
          <w:szCs w:val="32"/>
        </w:rPr>
        <w:t>Un léger nuage de fumée volait devant son visage qui prenait un aspect extraordinaire</w:t>
      </w:r>
      <w:r w:rsidR="008D6F52">
        <w:rPr>
          <w:szCs w:val="32"/>
        </w:rPr>
        <w:t xml:space="preserve">, </w:t>
      </w:r>
      <w:r w:rsidRPr="00894396">
        <w:rPr>
          <w:szCs w:val="32"/>
        </w:rPr>
        <w:t>comme si la mâchoire en eût été déboîtée</w:t>
      </w:r>
      <w:r w:rsidR="008D6F52">
        <w:rPr>
          <w:szCs w:val="32"/>
        </w:rPr>
        <w:t>.</w:t>
      </w:r>
    </w:p>
    <w:p w14:paraId="28DE999D" w14:textId="77777777" w:rsidR="008D6F52" w:rsidRDefault="008D6F52" w:rsidP="008D6F52">
      <w:pPr>
        <w:rPr>
          <w:szCs w:val="32"/>
        </w:rPr>
      </w:pPr>
      <w:r>
        <w:t>— </w:t>
      </w:r>
      <w:r w:rsidRPr="00894396">
        <w:rPr>
          <w:szCs w:val="32"/>
        </w:rPr>
        <w:t>Je ne l</w:t>
      </w:r>
      <w:r>
        <w:rPr>
          <w:szCs w:val="32"/>
        </w:rPr>
        <w:t>’</w:t>
      </w:r>
      <w:r w:rsidRPr="00894396">
        <w:rPr>
          <w:szCs w:val="32"/>
        </w:rPr>
        <w:t>ai pas raté</w:t>
      </w:r>
      <w:r>
        <w:rPr>
          <w:szCs w:val="32"/>
        </w:rPr>
        <w:t xml:space="preserve"> ? </w:t>
      </w:r>
      <w:r w:rsidRPr="00894396">
        <w:rPr>
          <w:szCs w:val="32"/>
        </w:rPr>
        <w:t>croassa-t-il d</w:t>
      </w:r>
      <w:r>
        <w:rPr>
          <w:szCs w:val="32"/>
        </w:rPr>
        <w:t>’</w:t>
      </w:r>
      <w:r w:rsidRPr="00894396">
        <w:rPr>
          <w:szCs w:val="32"/>
        </w:rPr>
        <w:t>une voix rauque</w:t>
      </w:r>
      <w:r>
        <w:rPr>
          <w:szCs w:val="32"/>
        </w:rPr>
        <w:t xml:space="preserve">, </w:t>
      </w:r>
      <w:r w:rsidRPr="00894396">
        <w:rPr>
          <w:szCs w:val="32"/>
        </w:rPr>
        <w:t>sortie des profondeurs de sa gorge sèche</w:t>
      </w:r>
      <w:r>
        <w:rPr>
          <w:szCs w:val="32"/>
        </w:rPr>
        <w:t>.</w:t>
      </w:r>
    </w:p>
    <w:p w14:paraId="72468535" w14:textId="77777777" w:rsidR="008D6F52" w:rsidRDefault="00000000" w:rsidP="008D6F52">
      <w:pPr>
        <w:rPr>
          <w:szCs w:val="32"/>
        </w:rPr>
      </w:pPr>
      <w:r w:rsidRPr="00894396">
        <w:rPr>
          <w:szCs w:val="32"/>
        </w:rPr>
        <w:t>Ce cri sinistre rompit le charme qui semblait paralyser le général d</w:t>
      </w:r>
      <w:r w:rsidR="008D6F52">
        <w:rPr>
          <w:szCs w:val="32"/>
        </w:rPr>
        <w:t>’</w:t>
      </w:r>
      <w:r w:rsidRPr="00894396">
        <w:rPr>
          <w:szCs w:val="32"/>
        </w:rPr>
        <w:t>Hubert</w:t>
      </w:r>
      <w:r w:rsidR="008D6F52">
        <w:rPr>
          <w:szCs w:val="32"/>
        </w:rPr>
        <w:t>.</w:t>
      </w:r>
    </w:p>
    <w:p w14:paraId="11D01719" w14:textId="77777777" w:rsidR="008D6F52" w:rsidRDefault="008D6F52" w:rsidP="008D6F52">
      <w:pPr>
        <w:rPr>
          <w:szCs w:val="32"/>
        </w:rPr>
      </w:pPr>
      <w:r>
        <w:t>— </w:t>
      </w:r>
      <w:r w:rsidRPr="00894396">
        <w:rPr>
          <w:szCs w:val="32"/>
        </w:rPr>
        <w:t>Si</w:t>
      </w:r>
      <w:r>
        <w:rPr>
          <w:szCs w:val="32"/>
        </w:rPr>
        <w:t xml:space="preserve">, </w:t>
      </w:r>
      <w:r w:rsidRPr="00894396">
        <w:rPr>
          <w:szCs w:val="32"/>
        </w:rPr>
        <w:t>vous m</w:t>
      </w:r>
      <w:r>
        <w:rPr>
          <w:szCs w:val="32"/>
        </w:rPr>
        <w:t>’</w:t>
      </w:r>
      <w:r w:rsidRPr="00894396">
        <w:rPr>
          <w:szCs w:val="32"/>
        </w:rPr>
        <w:t>avez raté</w:t>
      </w:r>
      <w:r>
        <w:rPr>
          <w:szCs w:val="32"/>
        </w:rPr>
        <w:t xml:space="preserve">… </w:t>
      </w:r>
      <w:r w:rsidRPr="00894396">
        <w:rPr>
          <w:szCs w:val="32"/>
        </w:rPr>
        <w:t>à bout portant</w:t>
      </w:r>
      <w:r>
        <w:rPr>
          <w:szCs w:val="32"/>
        </w:rPr>
        <w:t xml:space="preserve"> ! </w:t>
      </w:r>
      <w:r w:rsidRPr="00894396">
        <w:rPr>
          <w:szCs w:val="32"/>
        </w:rPr>
        <w:t>s</w:t>
      </w:r>
      <w:r>
        <w:rPr>
          <w:szCs w:val="32"/>
        </w:rPr>
        <w:t>’</w:t>
      </w:r>
      <w:r w:rsidRPr="00894396">
        <w:rPr>
          <w:szCs w:val="32"/>
        </w:rPr>
        <w:t>écria-t-il</w:t>
      </w:r>
      <w:r>
        <w:rPr>
          <w:szCs w:val="32"/>
        </w:rPr>
        <w:t xml:space="preserve">, </w:t>
      </w:r>
      <w:r w:rsidRPr="00894396">
        <w:rPr>
          <w:szCs w:val="32"/>
        </w:rPr>
        <w:t>sans avoir encore retrouvé tout à fait ses esprits</w:t>
      </w:r>
      <w:r>
        <w:rPr>
          <w:szCs w:val="32"/>
        </w:rPr>
        <w:t xml:space="preserve">. </w:t>
      </w:r>
      <w:r w:rsidRPr="00894396">
        <w:rPr>
          <w:szCs w:val="32"/>
        </w:rPr>
        <w:t>Le retour de la conscience s</w:t>
      </w:r>
      <w:r>
        <w:rPr>
          <w:szCs w:val="32"/>
        </w:rPr>
        <w:t>’</w:t>
      </w:r>
      <w:r w:rsidRPr="00894396">
        <w:rPr>
          <w:szCs w:val="32"/>
        </w:rPr>
        <w:t>accompagna chez lui d</w:t>
      </w:r>
      <w:r>
        <w:rPr>
          <w:szCs w:val="32"/>
        </w:rPr>
        <w:t>’</w:t>
      </w:r>
      <w:r w:rsidRPr="00894396">
        <w:rPr>
          <w:szCs w:val="32"/>
        </w:rPr>
        <w:t>une bouffée de fureur homicide</w:t>
      </w:r>
      <w:r>
        <w:rPr>
          <w:szCs w:val="32"/>
        </w:rPr>
        <w:t xml:space="preserve">, </w:t>
      </w:r>
      <w:r w:rsidRPr="00894396">
        <w:rPr>
          <w:szCs w:val="32"/>
        </w:rPr>
        <w:t>dont la violence était faite de tous les ressentiments accumulés au cours d</w:t>
      </w:r>
      <w:r>
        <w:rPr>
          <w:szCs w:val="32"/>
        </w:rPr>
        <w:t>’</w:t>
      </w:r>
      <w:r w:rsidRPr="00894396">
        <w:rPr>
          <w:szCs w:val="32"/>
        </w:rPr>
        <w:t>une vie</w:t>
      </w:r>
      <w:r>
        <w:rPr>
          <w:szCs w:val="32"/>
        </w:rPr>
        <w:t xml:space="preserve">. </w:t>
      </w:r>
      <w:r w:rsidRPr="00894396">
        <w:rPr>
          <w:szCs w:val="32"/>
        </w:rPr>
        <w:t>Pendant des années</w:t>
      </w:r>
      <w:r>
        <w:rPr>
          <w:szCs w:val="32"/>
        </w:rPr>
        <w:t xml:space="preserve">, </w:t>
      </w:r>
      <w:r w:rsidRPr="00894396">
        <w:rPr>
          <w:szCs w:val="32"/>
        </w:rPr>
        <w:t>le général d</w:t>
      </w:r>
      <w:r>
        <w:rPr>
          <w:szCs w:val="32"/>
        </w:rPr>
        <w:t>’</w:t>
      </w:r>
      <w:r w:rsidRPr="00894396">
        <w:rPr>
          <w:szCs w:val="32"/>
        </w:rPr>
        <w:t>Hubert avait été exaspéré et humilié par une absurdité atroce que lui imposait le caprice sauvage de cet homme</w:t>
      </w:r>
      <w:r>
        <w:rPr>
          <w:szCs w:val="32"/>
        </w:rPr>
        <w:t xml:space="preserve">. </w:t>
      </w:r>
      <w:r w:rsidRPr="00894396">
        <w:rPr>
          <w:szCs w:val="32"/>
        </w:rPr>
        <w:t>Au surplus</w:t>
      </w:r>
      <w:r>
        <w:rPr>
          <w:szCs w:val="32"/>
        </w:rPr>
        <w:t xml:space="preserve">, </w:t>
      </w:r>
      <w:r w:rsidRPr="00894396">
        <w:rPr>
          <w:szCs w:val="32"/>
        </w:rPr>
        <w:t>d</w:t>
      </w:r>
      <w:r>
        <w:rPr>
          <w:szCs w:val="32"/>
        </w:rPr>
        <w:t>’</w:t>
      </w:r>
      <w:r w:rsidRPr="00894396">
        <w:rPr>
          <w:szCs w:val="32"/>
        </w:rPr>
        <w:t>Hubert avait été</w:t>
      </w:r>
      <w:r>
        <w:rPr>
          <w:szCs w:val="32"/>
        </w:rPr>
        <w:t xml:space="preserve">, </w:t>
      </w:r>
      <w:r w:rsidRPr="00894396">
        <w:rPr>
          <w:szCs w:val="32"/>
        </w:rPr>
        <w:t>en cette dernière circonstance</w:t>
      </w:r>
      <w:r>
        <w:rPr>
          <w:szCs w:val="32"/>
        </w:rPr>
        <w:t xml:space="preserve">, </w:t>
      </w:r>
      <w:r w:rsidRPr="00894396">
        <w:rPr>
          <w:szCs w:val="32"/>
        </w:rPr>
        <w:t>trop révolté par l</w:t>
      </w:r>
      <w:r>
        <w:rPr>
          <w:szCs w:val="32"/>
        </w:rPr>
        <w:t>’</w:t>
      </w:r>
      <w:r w:rsidRPr="00894396">
        <w:rPr>
          <w:szCs w:val="32"/>
        </w:rPr>
        <w:t>idée de la mort prochaine pour que la réaction de son angoisse n</w:t>
      </w:r>
      <w:r>
        <w:rPr>
          <w:szCs w:val="32"/>
        </w:rPr>
        <w:t>’</w:t>
      </w:r>
      <w:r w:rsidRPr="00894396">
        <w:rPr>
          <w:szCs w:val="32"/>
        </w:rPr>
        <w:t>affectât pas la forme d</w:t>
      </w:r>
      <w:r>
        <w:rPr>
          <w:szCs w:val="32"/>
        </w:rPr>
        <w:t>’</w:t>
      </w:r>
      <w:r w:rsidRPr="00894396">
        <w:rPr>
          <w:szCs w:val="32"/>
        </w:rPr>
        <w:t>un désir de meurtre</w:t>
      </w:r>
      <w:r>
        <w:rPr>
          <w:szCs w:val="32"/>
        </w:rPr>
        <w:t xml:space="preserve">. – </w:t>
      </w:r>
      <w:r w:rsidRPr="00894396">
        <w:rPr>
          <w:szCs w:val="32"/>
        </w:rPr>
        <w:t>Et j</w:t>
      </w:r>
      <w:r>
        <w:rPr>
          <w:szCs w:val="32"/>
        </w:rPr>
        <w:t>’</w:t>
      </w:r>
      <w:r w:rsidRPr="00894396">
        <w:rPr>
          <w:szCs w:val="32"/>
        </w:rPr>
        <w:t>ai encore mes deux balles</w:t>
      </w:r>
      <w:r>
        <w:rPr>
          <w:szCs w:val="32"/>
        </w:rPr>
        <w:t xml:space="preserve">, </w:t>
      </w:r>
      <w:r w:rsidRPr="00894396">
        <w:rPr>
          <w:szCs w:val="32"/>
        </w:rPr>
        <w:t>ajouta-t-il impitoyablement</w:t>
      </w:r>
      <w:r>
        <w:rPr>
          <w:szCs w:val="32"/>
        </w:rPr>
        <w:t>.</w:t>
      </w:r>
    </w:p>
    <w:p w14:paraId="2A757551" w14:textId="77777777" w:rsidR="008D6F52" w:rsidRDefault="00000000" w:rsidP="008D6F52">
      <w:pPr>
        <w:rPr>
          <w:szCs w:val="32"/>
        </w:rPr>
      </w:pPr>
      <w:r w:rsidRPr="00894396">
        <w:rPr>
          <w:szCs w:val="32"/>
        </w:rPr>
        <w:t>Féraud grinça des dents et son visage prit une expression furieuse et implacable</w:t>
      </w:r>
      <w:r w:rsidR="008D6F52">
        <w:rPr>
          <w:szCs w:val="32"/>
        </w:rPr>
        <w:t>.</w:t>
      </w:r>
    </w:p>
    <w:p w14:paraId="7F645E9E" w14:textId="77777777" w:rsidR="008D6F52" w:rsidRDefault="008D6F52" w:rsidP="008D6F52">
      <w:pPr>
        <w:rPr>
          <w:szCs w:val="32"/>
        </w:rPr>
      </w:pPr>
      <w:r>
        <w:t>— </w:t>
      </w:r>
      <w:r w:rsidRPr="00894396">
        <w:rPr>
          <w:szCs w:val="32"/>
        </w:rPr>
        <w:t>Allez-y</w:t>
      </w:r>
      <w:r>
        <w:rPr>
          <w:szCs w:val="32"/>
        </w:rPr>
        <w:t xml:space="preserve"> ! </w:t>
      </w:r>
      <w:r w:rsidRPr="00894396">
        <w:rPr>
          <w:szCs w:val="32"/>
        </w:rPr>
        <w:t>fit-il sourdement</w:t>
      </w:r>
      <w:r>
        <w:rPr>
          <w:szCs w:val="32"/>
        </w:rPr>
        <w:t>.</w:t>
      </w:r>
    </w:p>
    <w:p w14:paraId="274AAFDF" w14:textId="77777777" w:rsidR="008D6F52" w:rsidRDefault="00000000" w:rsidP="008D6F52">
      <w:pPr>
        <w:rPr>
          <w:szCs w:val="32"/>
        </w:rPr>
      </w:pPr>
      <w:r w:rsidRPr="00894396">
        <w:rPr>
          <w:szCs w:val="32"/>
        </w:rPr>
        <w:t>Telles eussent été ses dernières paroles</w:t>
      </w:r>
      <w:r w:rsidR="008D6F52">
        <w:rPr>
          <w:szCs w:val="32"/>
        </w:rPr>
        <w:t xml:space="preserve">, </w:t>
      </w:r>
      <w:r w:rsidRPr="00894396">
        <w:rPr>
          <w:szCs w:val="32"/>
        </w:rPr>
        <w:t>si son adversaire eût tenu ses pistolets à la main</w:t>
      </w:r>
      <w:r w:rsidR="008D6F52">
        <w:rPr>
          <w:szCs w:val="32"/>
        </w:rPr>
        <w:t xml:space="preserve">. </w:t>
      </w:r>
      <w:r w:rsidRPr="00894396">
        <w:rPr>
          <w:szCs w:val="32"/>
        </w:rPr>
        <w:t>Heureusement</w:t>
      </w:r>
      <w:r w:rsidR="008D6F52">
        <w:rPr>
          <w:szCs w:val="32"/>
        </w:rPr>
        <w:t xml:space="preserve">, </w:t>
      </w:r>
      <w:r w:rsidRPr="00894396">
        <w:rPr>
          <w:szCs w:val="32"/>
        </w:rPr>
        <w:t>les pistolets étaient à terre</w:t>
      </w:r>
      <w:r w:rsidR="008D6F52">
        <w:rPr>
          <w:szCs w:val="32"/>
        </w:rPr>
        <w:t xml:space="preserve">, </w:t>
      </w:r>
      <w:r w:rsidRPr="00894396">
        <w:rPr>
          <w:szCs w:val="32"/>
        </w:rPr>
        <w:t>au pied d</w:t>
      </w:r>
      <w:r w:rsidR="008D6F52">
        <w:rPr>
          <w:szCs w:val="32"/>
        </w:rPr>
        <w:t>’</w:t>
      </w:r>
      <w:r w:rsidRPr="00894396">
        <w:rPr>
          <w:szCs w:val="32"/>
        </w:rPr>
        <w:t>un pin</w:t>
      </w:r>
      <w:r w:rsidR="008D6F52">
        <w:rPr>
          <w:szCs w:val="32"/>
        </w:rPr>
        <w:t xml:space="preserve">. </w:t>
      </w:r>
      <w:r w:rsidRPr="00894396">
        <w:rPr>
          <w:szCs w:val="32"/>
        </w:rPr>
        <w:t>D</w:t>
      </w:r>
      <w:r w:rsidR="008D6F52">
        <w:rPr>
          <w:szCs w:val="32"/>
        </w:rPr>
        <w:t>’</w:t>
      </w:r>
      <w:r w:rsidRPr="00894396">
        <w:rPr>
          <w:szCs w:val="32"/>
        </w:rPr>
        <w:t>Hubert eut la seconde de réflexion nécessaire pour songer que ce n</w:t>
      </w:r>
      <w:r w:rsidR="008D6F52">
        <w:rPr>
          <w:szCs w:val="32"/>
        </w:rPr>
        <w:t>’</w:t>
      </w:r>
      <w:r w:rsidRPr="00894396">
        <w:rPr>
          <w:szCs w:val="32"/>
        </w:rPr>
        <w:t>est pas l</w:t>
      </w:r>
      <w:r w:rsidR="008D6F52">
        <w:rPr>
          <w:szCs w:val="32"/>
        </w:rPr>
        <w:t>’</w:t>
      </w:r>
      <w:r w:rsidRPr="00894396">
        <w:rPr>
          <w:szCs w:val="32"/>
        </w:rPr>
        <w:t xml:space="preserve">homme en </w:t>
      </w:r>
      <w:r w:rsidRPr="00894396">
        <w:rPr>
          <w:szCs w:val="32"/>
        </w:rPr>
        <w:lastRenderedPageBreak/>
        <w:t>lui</w:t>
      </w:r>
      <w:r w:rsidR="008D6F52">
        <w:rPr>
          <w:szCs w:val="32"/>
        </w:rPr>
        <w:t xml:space="preserve">, </w:t>
      </w:r>
      <w:r w:rsidRPr="00894396">
        <w:rPr>
          <w:szCs w:val="32"/>
        </w:rPr>
        <w:t>mais l</w:t>
      </w:r>
      <w:r w:rsidR="008D6F52">
        <w:rPr>
          <w:szCs w:val="32"/>
        </w:rPr>
        <w:t>’</w:t>
      </w:r>
      <w:r w:rsidRPr="00894396">
        <w:rPr>
          <w:szCs w:val="32"/>
        </w:rPr>
        <w:t>amoureux qui avait redouté la mort</w:t>
      </w:r>
      <w:r w:rsidR="008D6F52">
        <w:rPr>
          <w:szCs w:val="32"/>
        </w:rPr>
        <w:t xml:space="preserve"> ; </w:t>
      </w:r>
      <w:r w:rsidRPr="00894396">
        <w:rPr>
          <w:szCs w:val="32"/>
        </w:rPr>
        <w:t>en elle il voyait non le danger</w:t>
      </w:r>
      <w:r w:rsidR="008D6F52">
        <w:rPr>
          <w:szCs w:val="32"/>
        </w:rPr>
        <w:t xml:space="preserve">, </w:t>
      </w:r>
      <w:r w:rsidRPr="00894396">
        <w:rPr>
          <w:szCs w:val="32"/>
        </w:rPr>
        <w:t>mais le rival possible</w:t>
      </w:r>
      <w:r w:rsidR="008D6F52">
        <w:rPr>
          <w:szCs w:val="32"/>
        </w:rPr>
        <w:t xml:space="preserve">, </w:t>
      </w:r>
      <w:r w:rsidRPr="00894396">
        <w:rPr>
          <w:szCs w:val="32"/>
        </w:rPr>
        <w:t>non l</w:t>
      </w:r>
      <w:r w:rsidR="008D6F52">
        <w:rPr>
          <w:szCs w:val="32"/>
        </w:rPr>
        <w:t>’</w:t>
      </w:r>
      <w:r w:rsidRPr="00894396">
        <w:rPr>
          <w:szCs w:val="32"/>
        </w:rPr>
        <w:t>ennemie de la vie</w:t>
      </w:r>
      <w:r w:rsidR="008D6F52">
        <w:rPr>
          <w:szCs w:val="32"/>
        </w:rPr>
        <w:t xml:space="preserve">, </w:t>
      </w:r>
      <w:r w:rsidRPr="00894396">
        <w:rPr>
          <w:szCs w:val="32"/>
        </w:rPr>
        <w:t>mais l</w:t>
      </w:r>
      <w:r w:rsidR="008D6F52">
        <w:rPr>
          <w:szCs w:val="32"/>
        </w:rPr>
        <w:t>’</w:t>
      </w:r>
      <w:r w:rsidRPr="00894396">
        <w:rPr>
          <w:szCs w:val="32"/>
        </w:rPr>
        <w:t>obstacle à son mariage</w:t>
      </w:r>
      <w:r w:rsidR="008D6F52">
        <w:rPr>
          <w:szCs w:val="32"/>
        </w:rPr>
        <w:t xml:space="preserve">. </w:t>
      </w:r>
      <w:r w:rsidRPr="00894396">
        <w:rPr>
          <w:szCs w:val="32"/>
        </w:rPr>
        <w:t>Et voilà que la mort était vaincue et le rival écarté</w:t>
      </w:r>
      <w:r w:rsidR="008D6F52">
        <w:rPr>
          <w:szCs w:val="32"/>
        </w:rPr>
        <w:t xml:space="preserve">, </w:t>
      </w:r>
      <w:r w:rsidRPr="00894396">
        <w:rPr>
          <w:szCs w:val="32"/>
        </w:rPr>
        <w:t>entièrement écarté</w:t>
      </w:r>
      <w:r w:rsidR="008D6F52">
        <w:rPr>
          <w:szCs w:val="32"/>
        </w:rPr>
        <w:t xml:space="preserve">, </w:t>
      </w:r>
      <w:r w:rsidRPr="00894396">
        <w:rPr>
          <w:szCs w:val="32"/>
        </w:rPr>
        <w:t>écrasé</w:t>
      </w:r>
      <w:r w:rsidR="008D6F52">
        <w:rPr>
          <w:szCs w:val="32"/>
        </w:rPr>
        <w:t>…</w:t>
      </w:r>
    </w:p>
    <w:p w14:paraId="6366E058" w14:textId="77777777" w:rsidR="008D6F52" w:rsidRDefault="00000000" w:rsidP="008D6F52">
      <w:pPr>
        <w:rPr>
          <w:szCs w:val="32"/>
        </w:rPr>
      </w:pPr>
      <w:r w:rsidRPr="00894396">
        <w:rPr>
          <w:szCs w:val="32"/>
        </w:rPr>
        <w:t>Il ramassa machinalement ses pistolets</w:t>
      </w:r>
      <w:r w:rsidR="008D6F52">
        <w:rPr>
          <w:szCs w:val="32"/>
        </w:rPr>
        <w:t xml:space="preserve">, </w:t>
      </w:r>
      <w:r w:rsidRPr="00894396">
        <w:rPr>
          <w:szCs w:val="32"/>
        </w:rPr>
        <w:t>et au lieu de tirer dans la poitrine de Féraud</w:t>
      </w:r>
      <w:r w:rsidR="008D6F52">
        <w:rPr>
          <w:szCs w:val="32"/>
        </w:rPr>
        <w:t xml:space="preserve">, </w:t>
      </w:r>
      <w:r w:rsidRPr="00894396">
        <w:rPr>
          <w:szCs w:val="32"/>
        </w:rPr>
        <w:t>il exprima la pensée qui obsédait son esprit</w:t>
      </w:r>
      <w:r w:rsidR="008D6F52">
        <w:rPr>
          <w:szCs w:val="32"/>
        </w:rPr>
        <w:t> :</w:t>
      </w:r>
    </w:p>
    <w:p w14:paraId="73A39343" w14:textId="77777777" w:rsidR="008D6F52" w:rsidRDefault="008D6F52" w:rsidP="008D6F52">
      <w:pPr>
        <w:rPr>
          <w:szCs w:val="32"/>
        </w:rPr>
      </w:pPr>
      <w:r>
        <w:t>— </w:t>
      </w:r>
      <w:r w:rsidRPr="00894396">
        <w:rPr>
          <w:szCs w:val="32"/>
        </w:rPr>
        <w:t>Vous ne vous battrez plus en duel</w:t>
      </w:r>
      <w:r>
        <w:rPr>
          <w:szCs w:val="32"/>
        </w:rPr>
        <w:t xml:space="preserve">, </w:t>
      </w:r>
      <w:r w:rsidRPr="00894396">
        <w:rPr>
          <w:szCs w:val="32"/>
        </w:rPr>
        <w:t>dorénavant</w:t>
      </w:r>
      <w:r>
        <w:rPr>
          <w:szCs w:val="32"/>
        </w:rPr>
        <w:t> !</w:t>
      </w:r>
    </w:p>
    <w:p w14:paraId="15AD6464" w14:textId="77777777" w:rsidR="008D6F52" w:rsidRDefault="00000000" w:rsidP="008D6F52">
      <w:pPr>
        <w:rPr>
          <w:szCs w:val="32"/>
        </w:rPr>
      </w:pPr>
      <w:r w:rsidRPr="00894396">
        <w:rPr>
          <w:szCs w:val="32"/>
        </w:rPr>
        <w:t>Son accent de satisfaction paisible et ineffable fut intolérable au stoïcisme du général Féraud</w:t>
      </w:r>
      <w:r w:rsidR="008D6F52">
        <w:rPr>
          <w:szCs w:val="32"/>
        </w:rPr>
        <w:t> :</w:t>
      </w:r>
    </w:p>
    <w:p w14:paraId="341D6828" w14:textId="77777777" w:rsidR="008D6F52" w:rsidRDefault="008D6F52" w:rsidP="008D6F52">
      <w:pPr>
        <w:rPr>
          <w:szCs w:val="32"/>
        </w:rPr>
      </w:pPr>
      <w:r>
        <w:t>— </w:t>
      </w:r>
      <w:r w:rsidRPr="00894396">
        <w:rPr>
          <w:szCs w:val="32"/>
        </w:rPr>
        <w:t>Ne musardez pas</w:t>
      </w:r>
      <w:r>
        <w:rPr>
          <w:szCs w:val="32"/>
        </w:rPr>
        <w:t xml:space="preserve">, </w:t>
      </w:r>
      <w:r w:rsidRPr="00894396">
        <w:rPr>
          <w:szCs w:val="32"/>
        </w:rPr>
        <w:t>alors</w:t>
      </w:r>
      <w:r>
        <w:rPr>
          <w:szCs w:val="32"/>
        </w:rPr>
        <w:t xml:space="preserve">, </w:t>
      </w:r>
      <w:r w:rsidRPr="00894396">
        <w:rPr>
          <w:szCs w:val="32"/>
        </w:rPr>
        <w:t>maudit muguet d</w:t>
      </w:r>
      <w:r>
        <w:rPr>
          <w:szCs w:val="32"/>
        </w:rPr>
        <w:t>’</w:t>
      </w:r>
      <w:r w:rsidRPr="00894396">
        <w:rPr>
          <w:szCs w:val="32"/>
        </w:rPr>
        <w:t>état-major</w:t>
      </w:r>
      <w:r>
        <w:rPr>
          <w:szCs w:val="32"/>
        </w:rPr>
        <w:t xml:space="preserve"> ! </w:t>
      </w:r>
      <w:r w:rsidRPr="00894396">
        <w:rPr>
          <w:szCs w:val="32"/>
        </w:rPr>
        <w:t>hurla-t-il tout à coup</w:t>
      </w:r>
      <w:r>
        <w:rPr>
          <w:szCs w:val="32"/>
        </w:rPr>
        <w:t xml:space="preserve">, </w:t>
      </w:r>
      <w:r w:rsidRPr="00894396">
        <w:rPr>
          <w:szCs w:val="32"/>
        </w:rPr>
        <w:t>sans cesser de dresser fièrement son visage impassible sur un corps très droit</w:t>
      </w:r>
      <w:r>
        <w:rPr>
          <w:szCs w:val="32"/>
        </w:rPr>
        <w:t>.</w:t>
      </w:r>
    </w:p>
    <w:p w14:paraId="7327AD9B" w14:textId="77777777" w:rsidR="008D6F52" w:rsidRDefault="00000000" w:rsidP="008D6F52">
      <w:pPr>
        <w:rPr>
          <w:szCs w:val="32"/>
        </w:rPr>
      </w:pPr>
      <w:r w:rsidRPr="00894396">
        <w:rPr>
          <w:szCs w:val="32"/>
        </w:rPr>
        <w:t>Le général d</w:t>
      </w:r>
      <w:r w:rsidR="008D6F52">
        <w:rPr>
          <w:szCs w:val="32"/>
        </w:rPr>
        <w:t>’</w:t>
      </w:r>
      <w:r w:rsidRPr="00894396">
        <w:rPr>
          <w:szCs w:val="32"/>
        </w:rPr>
        <w:t>Hubert désarma soigneusement ses pistolets</w:t>
      </w:r>
      <w:r w:rsidR="008D6F52">
        <w:rPr>
          <w:szCs w:val="32"/>
        </w:rPr>
        <w:t xml:space="preserve">. </w:t>
      </w:r>
      <w:r w:rsidRPr="00894396">
        <w:rPr>
          <w:szCs w:val="32"/>
        </w:rPr>
        <w:t>Ce geste fut observé avec des sentiments contradictoires par son adversaire</w:t>
      </w:r>
      <w:r w:rsidR="008D6F52">
        <w:rPr>
          <w:szCs w:val="32"/>
        </w:rPr>
        <w:t>.</w:t>
      </w:r>
    </w:p>
    <w:p w14:paraId="204C7456" w14:textId="77777777" w:rsidR="008D6F52" w:rsidRDefault="008D6F52" w:rsidP="008D6F52">
      <w:pPr>
        <w:rPr>
          <w:szCs w:val="32"/>
        </w:rPr>
      </w:pPr>
      <w:r>
        <w:t>— </w:t>
      </w:r>
      <w:r w:rsidRPr="00894396">
        <w:rPr>
          <w:szCs w:val="32"/>
        </w:rPr>
        <w:t>Vous m</w:t>
      </w:r>
      <w:r>
        <w:rPr>
          <w:szCs w:val="32"/>
        </w:rPr>
        <w:t>’</w:t>
      </w:r>
      <w:r w:rsidRPr="00894396">
        <w:rPr>
          <w:szCs w:val="32"/>
        </w:rPr>
        <w:t>avez manqué deux fois</w:t>
      </w:r>
      <w:r>
        <w:rPr>
          <w:szCs w:val="32"/>
        </w:rPr>
        <w:t xml:space="preserve">, </w:t>
      </w:r>
      <w:r w:rsidRPr="00894396">
        <w:rPr>
          <w:szCs w:val="32"/>
        </w:rPr>
        <w:t>dit froidement le vainqueur</w:t>
      </w:r>
      <w:r>
        <w:rPr>
          <w:szCs w:val="32"/>
        </w:rPr>
        <w:t xml:space="preserve">, </w:t>
      </w:r>
      <w:r w:rsidRPr="00894396">
        <w:rPr>
          <w:szCs w:val="32"/>
        </w:rPr>
        <w:t>qui prit les deux pistolets dans une seule main</w:t>
      </w:r>
      <w:r>
        <w:rPr>
          <w:szCs w:val="32"/>
        </w:rPr>
        <w:t xml:space="preserve">, </w:t>
      </w:r>
      <w:r w:rsidRPr="00894396">
        <w:rPr>
          <w:szCs w:val="32"/>
        </w:rPr>
        <w:t>et la seconde fois à un pied à peine de distance</w:t>
      </w:r>
      <w:r>
        <w:rPr>
          <w:szCs w:val="32"/>
        </w:rPr>
        <w:t xml:space="preserve">. </w:t>
      </w:r>
      <w:r w:rsidRPr="00894396">
        <w:rPr>
          <w:szCs w:val="32"/>
        </w:rPr>
        <w:t>Par toutes les règles du combat singulier</w:t>
      </w:r>
      <w:r>
        <w:rPr>
          <w:szCs w:val="32"/>
        </w:rPr>
        <w:t xml:space="preserve">, </w:t>
      </w:r>
      <w:r w:rsidRPr="00894396">
        <w:rPr>
          <w:szCs w:val="32"/>
        </w:rPr>
        <w:t>votre vie m</w:t>
      </w:r>
      <w:r>
        <w:rPr>
          <w:szCs w:val="32"/>
        </w:rPr>
        <w:t>’</w:t>
      </w:r>
      <w:r w:rsidRPr="00894396">
        <w:rPr>
          <w:szCs w:val="32"/>
        </w:rPr>
        <w:t>appartient</w:t>
      </w:r>
      <w:r>
        <w:rPr>
          <w:szCs w:val="32"/>
        </w:rPr>
        <w:t xml:space="preserve">. </w:t>
      </w:r>
      <w:r w:rsidRPr="00894396">
        <w:rPr>
          <w:szCs w:val="32"/>
        </w:rPr>
        <w:t>Cela ne veut pas dire que je veuille en disposer maintenant</w:t>
      </w:r>
      <w:r>
        <w:rPr>
          <w:szCs w:val="32"/>
        </w:rPr>
        <w:t>.</w:t>
      </w:r>
    </w:p>
    <w:p w14:paraId="1B208279" w14:textId="77777777" w:rsidR="008D6F52" w:rsidRDefault="008D6F52" w:rsidP="008D6F52">
      <w:pPr>
        <w:rPr>
          <w:szCs w:val="32"/>
        </w:rPr>
      </w:pPr>
      <w:r>
        <w:t>— </w:t>
      </w:r>
      <w:r w:rsidRPr="00894396">
        <w:rPr>
          <w:szCs w:val="32"/>
        </w:rPr>
        <w:t>Je n</w:t>
      </w:r>
      <w:r>
        <w:rPr>
          <w:szCs w:val="32"/>
        </w:rPr>
        <w:t>’</w:t>
      </w:r>
      <w:r w:rsidRPr="00894396">
        <w:rPr>
          <w:szCs w:val="32"/>
        </w:rPr>
        <w:t>ai que faire de votre longanimité</w:t>
      </w:r>
      <w:r>
        <w:rPr>
          <w:szCs w:val="32"/>
        </w:rPr>
        <w:t xml:space="preserve">, </w:t>
      </w:r>
      <w:r w:rsidRPr="00894396">
        <w:rPr>
          <w:szCs w:val="32"/>
        </w:rPr>
        <w:t>grommela d</w:t>
      </w:r>
      <w:r>
        <w:rPr>
          <w:szCs w:val="32"/>
        </w:rPr>
        <w:t>’</w:t>
      </w:r>
      <w:r w:rsidRPr="00894396">
        <w:rPr>
          <w:szCs w:val="32"/>
        </w:rPr>
        <w:t>un ton farouche le général Féraud</w:t>
      </w:r>
      <w:r>
        <w:rPr>
          <w:szCs w:val="32"/>
        </w:rPr>
        <w:t>.</w:t>
      </w:r>
    </w:p>
    <w:p w14:paraId="5560309F" w14:textId="77777777" w:rsidR="008D6F52" w:rsidRDefault="008D6F52" w:rsidP="008D6F52">
      <w:pPr>
        <w:rPr>
          <w:szCs w:val="32"/>
        </w:rPr>
      </w:pPr>
      <w:r>
        <w:t>— </w:t>
      </w:r>
      <w:r w:rsidRPr="00894396">
        <w:rPr>
          <w:szCs w:val="32"/>
        </w:rPr>
        <w:t>Laissez-moi vous faire observer que cela ne me regarde pas</w:t>
      </w:r>
      <w:r>
        <w:rPr>
          <w:szCs w:val="32"/>
        </w:rPr>
        <w:t xml:space="preserve">, </w:t>
      </w:r>
      <w:r w:rsidRPr="00894396">
        <w:rPr>
          <w:szCs w:val="32"/>
        </w:rPr>
        <w:t>fit d</w:t>
      </w:r>
      <w:r>
        <w:rPr>
          <w:szCs w:val="32"/>
        </w:rPr>
        <w:t>’</w:t>
      </w:r>
      <w:r w:rsidRPr="00894396">
        <w:rPr>
          <w:szCs w:val="32"/>
        </w:rPr>
        <w:t>Hubert</w:t>
      </w:r>
      <w:r>
        <w:rPr>
          <w:szCs w:val="32"/>
        </w:rPr>
        <w:t xml:space="preserve">, </w:t>
      </w:r>
      <w:r w:rsidRPr="00894396">
        <w:rPr>
          <w:szCs w:val="32"/>
        </w:rPr>
        <w:t>dont toutes les paroles étaient dictées par une délicatesse consommée</w:t>
      </w:r>
      <w:r>
        <w:rPr>
          <w:szCs w:val="32"/>
        </w:rPr>
        <w:t xml:space="preserve">. </w:t>
      </w:r>
      <w:r w:rsidRPr="00894396">
        <w:rPr>
          <w:szCs w:val="32"/>
        </w:rPr>
        <w:t>La colère lui aurait fait tuer cet homme</w:t>
      </w:r>
      <w:r>
        <w:rPr>
          <w:szCs w:val="32"/>
        </w:rPr>
        <w:t xml:space="preserve">, </w:t>
      </w:r>
      <w:r w:rsidRPr="00894396">
        <w:rPr>
          <w:szCs w:val="32"/>
        </w:rPr>
        <w:t>mais</w:t>
      </w:r>
      <w:r>
        <w:rPr>
          <w:szCs w:val="32"/>
        </w:rPr>
        <w:t xml:space="preserve">, </w:t>
      </w:r>
      <w:r w:rsidRPr="00894396">
        <w:rPr>
          <w:szCs w:val="32"/>
        </w:rPr>
        <w:t>de sang</w:t>
      </w:r>
      <w:r>
        <w:rPr>
          <w:szCs w:val="32"/>
          <w:vertAlign w:val="subscript"/>
        </w:rPr>
        <w:t xml:space="preserve"> </w:t>
      </w:r>
      <w:r w:rsidRPr="00894396">
        <w:rPr>
          <w:szCs w:val="32"/>
          <w:vertAlign w:val="subscript"/>
        </w:rPr>
        <w:t>-</w:t>
      </w:r>
      <w:r w:rsidRPr="00894396">
        <w:rPr>
          <w:szCs w:val="32"/>
        </w:rPr>
        <w:t>froid</w:t>
      </w:r>
      <w:r>
        <w:rPr>
          <w:szCs w:val="32"/>
        </w:rPr>
        <w:t xml:space="preserve">, </w:t>
      </w:r>
      <w:r w:rsidRPr="00894396">
        <w:rPr>
          <w:szCs w:val="32"/>
        </w:rPr>
        <w:t>il répugnait à humilier</w:t>
      </w:r>
      <w:r>
        <w:rPr>
          <w:szCs w:val="32"/>
        </w:rPr>
        <w:t xml:space="preserve">, </w:t>
      </w:r>
      <w:r w:rsidRPr="00894396">
        <w:rPr>
          <w:szCs w:val="32"/>
        </w:rPr>
        <w:t>par un déploiement de générosité</w:t>
      </w:r>
      <w:r>
        <w:rPr>
          <w:szCs w:val="32"/>
        </w:rPr>
        <w:t xml:space="preserve">, </w:t>
      </w:r>
      <w:r w:rsidRPr="00894396">
        <w:rPr>
          <w:szCs w:val="32"/>
        </w:rPr>
        <w:t>cet être absurde</w:t>
      </w:r>
      <w:r>
        <w:rPr>
          <w:szCs w:val="32"/>
        </w:rPr>
        <w:t xml:space="preserve">, </w:t>
      </w:r>
      <w:r w:rsidRPr="00894396">
        <w:rPr>
          <w:szCs w:val="32"/>
        </w:rPr>
        <w:t>ce vieux soldat de la Grande Armée</w:t>
      </w:r>
      <w:r>
        <w:rPr>
          <w:szCs w:val="32"/>
        </w:rPr>
        <w:t xml:space="preserve">, </w:t>
      </w:r>
      <w:r w:rsidRPr="00894396">
        <w:rPr>
          <w:szCs w:val="32"/>
        </w:rPr>
        <w:t xml:space="preserve">ce compagnon des prodiges et des </w:t>
      </w:r>
      <w:r w:rsidRPr="00894396">
        <w:rPr>
          <w:szCs w:val="32"/>
        </w:rPr>
        <w:lastRenderedPageBreak/>
        <w:t>terreurs de la grande épopée militaire</w:t>
      </w:r>
      <w:r>
        <w:rPr>
          <w:szCs w:val="32"/>
        </w:rPr>
        <w:t xml:space="preserve">. </w:t>
      </w:r>
      <w:r w:rsidRPr="00894396">
        <w:rPr>
          <w:szCs w:val="32"/>
        </w:rPr>
        <w:t>Vous n</w:t>
      </w:r>
      <w:r>
        <w:rPr>
          <w:szCs w:val="32"/>
        </w:rPr>
        <w:t>’</w:t>
      </w:r>
      <w:r w:rsidRPr="00894396">
        <w:rPr>
          <w:szCs w:val="32"/>
        </w:rPr>
        <w:t>avez pas la prétention de m</w:t>
      </w:r>
      <w:r>
        <w:rPr>
          <w:szCs w:val="32"/>
        </w:rPr>
        <w:t>’</w:t>
      </w:r>
      <w:r w:rsidRPr="00894396">
        <w:rPr>
          <w:szCs w:val="32"/>
        </w:rPr>
        <w:t>indiquer ce que je dois faire de ce qui m</w:t>
      </w:r>
      <w:r>
        <w:rPr>
          <w:szCs w:val="32"/>
        </w:rPr>
        <w:t>’</w:t>
      </w:r>
      <w:r w:rsidRPr="00894396">
        <w:rPr>
          <w:szCs w:val="32"/>
        </w:rPr>
        <w:t>appartient</w:t>
      </w:r>
      <w:r>
        <w:rPr>
          <w:szCs w:val="32"/>
        </w:rPr>
        <w:t> !</w:t>
      </w:r>
    </w:p>
    <w:p w14:paraId="476D73D9" w14:textId="77777777" w:rsidR="008D6F52" w:rsidRDefault="00000000" w:rsidP="008D6F52">
      <w:pPr>
        <w:rPr>
          <w:szCs w:val="32"/>
        </w:rPr>
      </w:pPr>
      <w:r w:rsidRPr="00894396">
        <w:rPr>
          <w:szCs w:val="32"/>
        </w:rPr>
        <w:t>Le général Féraud tressaillit</w:t>
      </w:r>
      <w:r w:rsidR="008D6F52">
        <w:rPr>
          <w:szCs w:val="32"/>
        </w:rPr>
        <w:t xml:space="preserve">, </w:t>
      </w:r>
      <w:r w:rsidRPr="00894396">
        <w:rPr>
          <w:szCs w:val="32"/>
        </w:rPr>
        <w:t>et l</w:t>
      </w:r>
      <w:r w:rsidR="008D6F52">
        <w:rPr>
          <w:szCs w:val="32"/>
        </w:rPr>
        <w:t>’</w:t>
      </w:r>
      <w:r w:rsidRPr="00894396">
        <w:rPr>
          <w:szCs w:val="32"/>
        </w:rPr>
        <w:t>autre continua</w:t>
      </w:r>
      <w:r w:rsidR="008D6F52">
        <w:rPr>
          <w:szCs w:val="32"/>
        </w:rPr>
        <w:t> :</w:t>
      </w:r>
    </w:p>
    <w:p w14:paraId="64FEF994" w14:textId="77777777" w:rsidR="008D6F52" w:rsidRDefault="008D6F52" w:rsidP="008D6F52">
      <w:pPr>
        <w:rPr>
          <w:szCs w:val="32"/>
        </w:rPr>
      </w:pPr>
      <w:r>
        <w:t>— </w:t>
      </w:r>
      <w:r w:rsidRPr="00894396">
        <w:rPr>
          <w:szCs w:val="32"/>
        </w:rPr>
        <w:t>Vous m</w:t>
      </w:r>
      <w:r>
        <w:rPr>
          <w:szCs w:val="32"/>
        </w:rPr>
        <w:t>’</w:t>
      </w:r>
      <w:r w:rsidRPr="00894396">
        <w:rPr>
          <w:szCs w:val="32"/>
        </w:rPr>
        <w:t>avez forcé</w:t>
      </w:r>
      <w:r>
        <w:rPr>
          <w:szCs w:val="32"/>
        </w:rPr>
        <w:t xml:space="preserve">, </w:t>
      </w:r>
      <w:r w:rsidRPr="00894396">
        <w:rPr>
          <w:szCs w:val="32"/>
        </w:rPr>
        <w:t>au nom de l</w:t>
      </w:r>
      <w:r>
        <w:rPr>
          <w:szCs w:val="32"/>
        </w:rPr>
        <w:t>’</w:t>
      </w:r>
      <w:r w:rsidRPr="00894396">
        <w:rPr>
          <w:szCs w:val="32"/>
        </w:rPr>
        <w:t>honneur</w:t>
      </w:r>
      <w:r>
        <w:rPr>
          <w:szCs w:val="32"/>
        </w:rPr>
        <w:t xml:space="preserve">, </w:t>
      </w:r>
      <w:r w:rsidRPr="00894396">
        <w:rPr>
          <w:szCs w:val="32"/>
        </w:rPr>
        <w:t>à tenir ma vie à votre disposition</w:t>
      </w:r>
      <w:r>
        <w:rPr>
          <w:szCs w:val="32"/>
        </w:rPr>
        <w:t xml:space="preserve">, </w:t>
      </w:r>
      <w:r w:rsidRPr="00894396">
        <w:rPr>
          <w:szCs w:val="32"/>
        </w:rPr>
        <w:t>pendant quinze ans</w:t>
      </w:r>
      <w:r>
        <w:rPr>
          <w:szCs w:val="32"/>
        </w:rPr>
        <w:t xml:space="preserve">. </w:t>
      </w:r>
      <w:r w:rsidRPr="00894396">
        <w:rPr>
          <w:szCs w:val="32"/>
        </w:rPr>
        <w:t>Très bien</w:t>
      </w:r>
      <w:r>
        <w:rPr>
          <w:szCs w:val="32"/>
        </w:rPr>
        <w:t xml:space="preserve">. </w:t>
      </w:r>
      <w:r w:rsidRPr="00894396">
        <w:rPr>
          <w:szCs w:val="32"/>
        </w:rPr>
        <w:t>Maintenant que l</w:t>
      </w:r>
      <w:r>
        <w:rPr>
          <w:szCs w:val="32"/>
        </w:rPr>
        <w:t>’</w:t>
      </w:r>
      <w:r w:rsidRPr="00894396">
        <w:rPr>
          <w:szCs w:val="32"/>
        </w:rPr>
        <w:t>affaire est terminée à mon avantage</w:t>
      </w:r>
      <w:r>
        <w:rPr>
          <w:szCs w:val="32"/>
        </w:rPr>
        <w:t xml:space="preserve">, </w:t>
      </w:r>
      <w:r w:rsidRPr="00894396">
        <w:rPr>
          <w:szCs w:val="32"/>
        </w:rPr>
        <w:t>je réclame du même principe pour disposer de votre vie comme je l</w:t>
      </w:r>
      <w:r>
        <w:rPr>
          <w:szCs w:val="32"/>
        </w:rPr>
        <w:t>’</w:t>
      </w:r>
      <w:r w:rsidRPr="00894396">
        <w:rPr>
          <w:szCs w:val="32"/>
        </w:rPr>
        <w:t>entendrai</w:t>
      </w:r>
      <w:r>
        <w:rPr>
          <w:szCs w:val="32"/>
        </w:rPr>
        <w:t xml:space="preserve">. </w:t>
      </w:r>
      <w:r w:rsidRPr="00894396">
        <w:rPr>
          <w:szCs w:val="32"/>
        </w:rPr>
        <w:t>Vous la tiendrez à ma disposition</w:t>
      </w:r>
      <w:r>
        <w:rPr>
          <w:szCs w:val="32"/>
        </w:rPr>
        <w:t xml:space="preserve">, </w:t>
      </w:r>
      <w:r w:rsidRPr="00894396">
        <w:rPr>
          <w:szCs w:val="32"/>
        </w:rPr>
        <w:t>tant qu</w:t>
      </w:r>
      <w:r>
        <w:rPr>
          <w:szCs w:val="32"/>
        </w:rPr>
        <w:t>’</w:t>
      </w:r>
      <w:r w:rsidRPr="00894396">
        <w:rPr>
          <w:szCs w:val="32"/>
        </w:rPr>
        <w:t>il me plaira</w:t>
      </w:r>
      <w:r>
        <w:rPr>
          <w:szCs w:val="32"/>
        </w:rPr>
        <w:t xml:space="preserve">, </w:t>
      </w:r>
      <w:r w:rsidRPr="00894396">
        <w:rPr>
          <w:szCs w:val="32"/>
        </w:rPr>
        <w:t>ni plus ni moins</w:t>
      </w:r>
      <w:r>
        <w:rPr>
          <w:szCs w:val="32"/>
        </w:rPr>
        <w:t xml:space="preserve">. </w:t>
      </w:r>
      <w:r w:rsidRPr="00894396">
        <w:rPr>
          <w:szCs w:val="32"/>
        </w:rPr>
        <w:t>Vous êtes mon prisonnier sur parole</w:t>
      </w:r>
      <w:r>
        <w:rPr>
          <w:szCs w:val="32"/>
        </w:rPr>
        <w:t xml:space="preserve">, </w:t>
      </w:r>
      <w:r w:rsidRPr="00894396">
        <w:rPr>
          <w:szCs w:val="32"/>
        </w:rPr>
        <w:t>jusqu</w:t>
      </w:r>
      <w:r>
        <w:rPr>
          <w:szCs w:val="32"/>
        </w:rPr>
        <w:t>’</w:t>
      </w:r>
      <w:r w:rsidRPr="00894396">
        <w:rPr>
          <w:szCs w:val="32"/>
        </w:rPr>
        <w:t>à ce que je vous donne la liberté</w:t>
      </w:r>
      <w:r>
        <w:rPr>
          <w:szCs w:val="32"/>
        </w:rPr>
        <w:t>.</w:t>
      </w:r>
    </w:p>
    <w:p w14:paraId="7E8E8E34" w14:textId="77777777" w:rsidR="008D6F52" w:rsidRDefault="008D6F52" w:rsidP="008D6F52">
      <w:pPr>
        <w:rPr>
          <w:szCs w:val="32"/>
        </w:rPr>
      </w:pPr>
      <w:r>
        <w:t>— </w:t>
      </w:r>
      <w:r w:rsidRPr="00894396">
        <w:rPr>
          <w:szCs w:val="32"/>
        </w:rPr>
        <w:t>Voilà une situation absurde pour un général de l</w:t>
      </w:r>
      <w:r>
        <w:rPr>
          <w:szCs w:val="32"/>
        </w:rPr>
        <w:t>’</w:t>
      </w:r>
      <w:r w:rsidRPr="00894396">
        <w:rPr>
          <w:szCs w:val="32"/>
        </w:rPr>
        <w:t>Empire</w:t>
      </w:r>
      <w:r>
        <w:rPr>
          <w:szCs w:val="32"/>
        </w:rPr>
        <w:t xml:space="preserve">, </w:t>
      </w:r>
      <w:r w:rsidRPr="00894396">
        <w:rPr>
          <w:szCs w:val="32"/>
        </w:rPr>
        <w:t>s</w:t>
      </w:r>
      <w:r>
        <w:rPr>
          <w:szCs w:val="32"/>
        </w:rPr>
        <w:t>’</w:t>
      </w:r>
      <w:r w:rsidRPr="00894396">
        <w:rPr>
          <w:szCs w:val="32"/>
        </w:rPr>
        <w:t>écria Féraud avec une conviction profonde et effarée</w:t>
      </w:r>
      <w:r>
        <w:rPr>
          <w:szCs w:val="32"/>
        </w:rPr>
        <w:t xml:space="preserve">. </w:t>
      </w:r>
      <w:r w:rsidRPr="00894396">
        <w:rPr>
          <w:szCs w:val="32"/>
        </w:rPr>
        <w:t>Alors je vais passer le reste de ma vie à attendre votre bon plaisir</w:t>
      </w:r>
      <w:r>
        <w:rPr>
          <w:szCs w:val="32"/>
        </w:rPr>
        <w:t xml:space="preserve">, </w:t>
      </w:r>
      <w:r w:rsidRPr="00894396">
        <w:rPr>
          <w:szCs w:val="32"/>
        </w:rPr>
        <w:t>avec un pistolet chargé dans mon tiroir</w:t>
      </w:r>
      <w:r>
        <w:rPr>
          <w:szCs w:val="32"/>
        </w:rPr>
        <w:t xml:space="preserve">. </w:t>
      </w:r>
      <w:r w:rsidRPr="00894396">
        <w:rPr>
          <w:szCs w:val="32"/>
        </w:rPr>
        <w:t>C</w:t>
      </w:r>
      <w:r>
        <w:rPr>
          <w:szCs w:val="32"/>
        </w:rPr>
        <w:t>’</w:t>
      </w:r>
      <w:r w:rsidRPr="00894396">
        <w:rPr>
          <w:szCs w:val="32"/>
        </w:rPr>
        <w:t>est</w:t>
      </w:r>
      <w:r>
        <w:rPr>
          <w:szCs w:val="32"/>
        </w:rPr>
        <w:t xml:space="preserve">… </w:t>
      </w:r>
      <w:r w:rsidRPr="00894396">
        <w:rPr>
          <w:szCs w:val="32"/>
        </w:rPr>
        <w:t>c</w:t>
      </w:r>
      <w:r>
        <w:rPr>
          <w:szCs w:val="32"/>
        </w:rPr>
        <w:t>’</w:t>
      </w:r>
      <w:r w:rsidRPr="00894396">
        <w:rPr>
          <w:szCs w:val="32"/>
        </w:rPr>
        <w:t>est idiot</w:t>
      </w:r>
      <w:r>
        <w:rPr>
          <w:szCs w:val="32"/>
        </w:rPr>
        <w:t xml:space="preserve"> ! </w:t>
      </w:r>
      <w:r w:rsidRPr="00894396">
        <w:rPr>
          <w:szCs w:val="32"/>
        </w:rPr>
        <w:t>Je serai un objet de</w:t>
      </w:r>
      <w:r>
        <w:rPr>
          <w:szCs w:val="32"/>
        </w:rPr>
        <w:t xml:space="preserve">… </w:t>
      </w:r>
      <w:r w:rsidRPr="00894396">
        <w:rPr>
          <w:szCs w:val="32"/>
        </w:rPr>
        <w:t>dérision</w:t>
      </w:r>
      <w:r>
        <w:rPr>
          <w:szCs w:val="32"/>
        </w:rPr>
        <w:t> !</w:t>
      </w:r>
    </w:p>
    <w:p w14:paraId="182FF420" w14:textId="77777777" w:rsidR="008D6F52" w:rsidRDefault="008D6F52" w:rsidP="008D6F52">
      <w:pPr>
        <w:rPr>
          <w:szCs w:val="32"/>
        </w:rPr>
      </w:pPr>
      <w:r>
        <w:t>— </w:t>
      </w:r>
      <w:r w:rsidRPr="00894396">
        <w:rPr>
          <w:szCs w:val="32"/>
        </w:rPr>
        <w:t>Absurde</w:t>
      </w:r>
      <w:r>
        <w:rPr>
          <w:szCs w:val="32"/>
        </w:rPr>
        <w:t xml:space="preserve"> ? </w:t>
      </w:r>
      <w:r w:rsidRPr="00894396">
        <w:rPr>
          <w:szCs w:val="32"/>
        </w:rPr>
        <w:t>Idiot</w:t>
      </w:r>
      <w:r>
        <w:rPr>
          <w:szCs w:val="32"/>
        </w:rPr>
        <w:t xml:space="preserve"> ? </w:t>
      </w:r>
      <w:r w:rsidRPr="00894396">
        <w:rPr>
          <w:szCs w:val="32"/>
        </w:rPr>
        <w:t>Croyez-vous</w:t>
      </w:r>
      <w:r>
        <w:rPr>
          <w:szCs w:val="32"/>
        </w:rPr>
        <w:t xml:space="preserve"> ? </w:t>
      </w:r>
      <w:r w:rsidRPr="00894396">
        <w:rPr>
          <w:szCs w:val="32"/>
        </w:rPr>
        <w:t>demanda le général d</w:t>
      </w:r>
      <w:r>
        <w:rPr>
          <w:szCs w:val="32"/>
        </w:rPr>
        <w:t>’</w:t>
      </w:r>
      <w:r w:rsidRPr="00894396">
        <w:rPr>
          <w:szCs w:val="32"/>
        </w:rPr>
        <w:t>Hubert</w:t>
      </w:r>
      <w:r>
        <w:rPr>
          <w:szCs w:val="32"/>
        </w:rPr>
        <w:t xml:space="preserve">, </w:t>
      </w:r>
      <w:r w:rsidRPr="00894396">
        <w:rPr>
          <w:szCs w:val="32"/>
        </w:rPr>
        <w:t>avec une feinte gravité</w:t>
      </w:r>
      <w:r>
        <w:rPr>
          <w:szCs w:val="32"/>
        </w:rPr>
        <w:t xml:space="preserve">. </w:t>
      </w:r>
      <w:r w:rsidRPr="00894396">
        <w:rPr>
          <w:szCs w:val="32"/>
        </w:rPr>
        <w:t>C</w:t>
      </w:r>
      <w:r>
        <w:rPr>
          <w:szCs w:val="32"/>
        </w:rPr>
        <w:t>’</w:t>
      </w:r>
      <w:r w:rsidRPr="00894396">
        <w:rPr>
          <w:szCs w:val="32"/>
        </w:rPr>
        <w:t>est possible</w:t>
      </w:r>
      <w:r>
        <w:rPr>
          <w:szCs w:val="32"/>
        </w:rPr>
        <w:t xml:space="preserve"> ; </w:t>
      </w:r>
      <w:r w:rsidRPr="00894396">
        <w:rPr>
          <w:szCs w:val="32"/>
        </w:rPr>
        <w:t>mais je n</w:t>
      </w:r>
      <w:r>
        <w:rPr>
          <w:szCs w:val="32"/>
        </w:rPr>
        <w:t>’</w:t>
      </w:r>
      <w:r w:rsidRPr="00894396">
        <w:rPr>
          <w:szCs w:val="32"/>
        </w:rPr>
        <w:t>y peux rien</w:t>
      </w:r>
      <w:r>
        <w:rPr>
          <w:szCs w:val="32"/>
        </w:rPr>
        <w:t xml:space="preserve">. </w:t>
      </w:r>
      <w:r w:rsidRPr="00894396">
        <w:rPr>
          <w:szCs w:val="32"/>
        </w:rPr>
        <w:t>Pourtant</w:t>
      </w:r>
      <w:r>
        <w:rPr>
          <w:szCs w:val="32"/>
        </w:rPr>
        <w:t xml:space="preserve">, </w:t>
      </w:r>
      <w:r w:rsidRPr="00894396">
        <w:rPr>
          <w:szCs w:val="32"/>
        </w:rPr>
        <w:t>il est peu probable que j</w:t>
      </w:r>
      <w:r>
        <w:rPr>
          <w:szCs w:val="32"/>
        </w:rPr>
        <w:t>’</w:t>
      </w:r>
      <w:r w:rsidRPr="00894396">
        <w:rPr>
          <w:szCs w:val="32"/>
        </w:rPr>
        <w:t>aille causer beaucoup de cette aventure</w:t>
      </w:r>
      <w:r>
        <w:rPr>
          <w:szCs w:val="32"/>
        </w:rPr>
        <w:t xml:space="preserve">, </w:t>
      </w:r>
      <w:r w:rsidRPr="00894396">
        <w:rPr>
          <w:szCs w:val="32"/>
        </w:rPr>
        <w:t>et personne n</w:t>
      </w:r>
      <w:r>
        <w:rPr>
          <w:szCs w:val="32"/>
        </w:rPr>
        <w:t>’</w:t>
      </w:r>
      <w:r w:rsidRPr="00894396">
        <w:rPr>
          <w:szCs w:val="32"/>
        </w:rPr>
        <w:t>a besoin d</w:t>
      </w:r>
      <w:r>
        <w:rPr>
          <w:szCs w:val="32"/>
        </w:rPr>
        <w:t>’</w:t>
      </w:r>
      <w:r w:rsidRPr="00894396">
        <w:rPr>
          <w:szCs w:val="32"/>
        </w:rPr>
        <w:t>en savoir plus que l</w:t>
      </w:r>
      <w:r>
        <w:rPr>
          <w:szCs w:val="32"/>
        </w:rPr>
        <w:t>’</w:t>
      </w:r>
      <w:r w:rsidRPr="00894396">
        <w:rPr>
          <w:szCs w:val="32"/>
        </w:rPr>
        <w:t>on n</w:t>
      </w:r>
      <w:r>
        <w:rPr>
          <w:szCs w:val="32"/>
        </w:rPr>
        <w:t>’</w:t>
      </w:r>
      <w:r w:rsidRPr="00894396">
        <w:rPr>
          <w:szCs w:val="32"/>
        </w:rPr>
        <w:t>en a su jusqu</w:t>
      </w:r>
      <w:r>
        <w:rPr>
          <w:szCs w:val="32"/>
        </w:rPr>
        <w:t>’</w:t>
      </w:r>
      <w:r w:rsidRPr="00894396">
        <w:rPr>
          <w:szCs w:val="32"/>
        </w:rPr>
        <w:t>à ce jour</w:t>
      </w:r>
      <w:r>
        <w:rPr>
          <w:szCs w:val="32"/>
        </w:rPr>
        <w:t xml:space="preserve">, </w:t>
      </w:r>
      <w:r w:rsidRPr="00894396">
        <w:rPr>
          <w:szCs w:val="32"/>
        </w:rPr>
        <w:t>sur l</w:t>
      </w:r>
      <w:r>
        <w:rPr>
          <w:szCs w:val="32"/>
        </w:rPr>
        <w:t>’</w:t>
      </w:r>
      <w:r w:rsidRPr="00894396">
        <w:rPr>
          <w:szCs w:val="32"/>
        </w:rPr>
        <w:t>origine de notre querelle</w:t>
      </w:r>
      <w:r>
        <w:rPr>
          <w:szCs w:val="32"/>
        </w:rPr>
        <w:t xml:space="preserve">. </w:t>
      </w:r>
      <w:r w:rsidRPr="00894396">
        <w:rPr>
          <w:szCs w:val="32"/>
        </w:rPr>
        <w:t>Pas un mot de plus</w:t>
      </w:r>
      <w:r>
        <w:rPr>
          <w:szCs w:val="32"/>
        </w:rPr>
        <w:t xml:space="preserve">, </w:t>
      </w:r>
      <w:r w:rsidRPr="00894396">
        <w:rPr>
          <w:szCs w:val="32"/>
        </w:rPr>
        <w:t>ajouta-t-il vivement</w:t>
      </w:r>
      <w:r>
        <w:rPr>
          <w:szCs w:val="32"/>
        </w:rPr>
        <w:t xml:space="preserve">. </w:t>
      </w:r>
      <w:r w:rsidRPr="00894396">
        <w:rPr>
          <w:szCs w:val="32"/>
        </w:rPr>
        <w:t>Je ne puis discuter cette question avec un homme qui</w:t>
      </w:r>
      <w:r>
        <w:rPr>
          <w:szCs w:val="32"/>
        </w:rPr>
        <w:t xml:space="preserve">, </w:t>
      </w:r>
      <w:r w:rsidRPr="00894396">
        <w:rPr>
          <w:szCs w:val="32"/>
        </w:rPr>
        <w:t>en ce qui me concerne</w:t>
      </w:r>
      <w:r>
        <w:rPr>
          <w:szCs w:val="32"/>
        </w:rPr>
        <w:t xml:space="preserve">, </w:t>
      </w:r>
      <w:r w:rsidRPr="00894396">
        <w:rPr>
          <w:szCs w:val="32"/>
        </w:rPr>
        <w:t>n</w:t>
      </w:r>
      <w:r>
        <w:rPr>
          <w:szCs w:val="32"/>
        </w:rPr>
        <w:t>’</w:t>
      </w:r>
      <w:r w:rsidRPr="00894396">
        <w:rPr>
          <w:szCs w:val="32"/>
        </w:rPr>
        <w:t>a plus d</w:t>
      </w:r>
      <w:r>
        <w:rPr>
          <w:szCs w:val="32"/>
        </w:rPr>
        <w:t>’</w:t>
      </w:r>
      <w:r w:rsidRPr="00894396">
        <w:rPr>
          <w:szCs w:val="32"/>
        </w:rPr>
        <w:t>existence</w:t>
      </w:r>
      <w:r>
        <w:rPr>
          <w:szCs w:val="32"/>
        </w:rPr>
        <w:t>.</w:t>
      </w:r>
    </w:p>
    <w:p w14:paraId="79F68F47" w14:textId="77777777" w:rsidR="008D6F52" w:rsidRDefault="00000000" w:rsidP="008D6F52">
      <w:pPr>
        <w:rPr>
          <w:szCs w:val="32"/>
        </w:rPr>
      </w:pPr>
      <w:r w:rsidRPr="00894396">
        <w:rPr>
          <w:szCs w:val="32"/>
        </w:rPr>
        <w:t>Quand les deux duellistes sortirent du bois</w:t>
      </w:r>
      <w:r w:rsidR="008D6F52">
        <w:rPr>
          <w:szCs w:val="32"/>
        </w:rPr>
        <w:t xml:space="preserve">, </w:t>
      </w:r>
      <w:r w:rsidRPr="00894396">
        <w:rPr>
          <w:szCs w:val="32"/>
        </w:rPr>
        <w:t>Féraud un peu en arrière et apparemment plongé dans une sorte de léthargie</w:t>
      </w:r>
      <w:r w:rsidR="008D6F52">
        <w:rPr>
          <w:szCs w:val="32"/>
        </w:rPr>
        <w:t xml:space="preserve">, </w:t>
      </w:r>
      <w:r w:rsidRPr="00894396">
        <w:rPr>
          <w:szCs w:val="32"/>
        </w:rPr>
        <w:t>les deux témoins accoururent</w:t>
      </w:r>
      <w:r w:rsidR="008D6F52">
        <w:rPr>
          <w:szCs w:val="32"/>
        </w:rPr>
        <w:t xml:space="preserve">, </w:t>
      </w:r>
      <w:r w:rsidRPr="00894396">
        <w:rPr>
          <w:szCs w:val="32"/>
        </w:rPr>
        <w:t>chacun de leur côté</w:t>
      </w:r>
      <w:r w:rsidR="008D6F52">
        <w:rPr>
          <w:szCs w:val="32"/>
        </w:rPr>
        <w:t xml:space="preserve">. </w:t>
      </w:r>
      <w:r w:rsidRPr="00894396">
        <w:rPr>
          <w:szCs w:val="32"/>
        </w:rPr>
        <w:t>Le général d</w:t>
      </w:r>
      <w:r w:rsidR="008D6F52">
        <w:rPr>
          <w:szCs w:val="32"/>
        </w:rPr>
        <w:t>’</w:t>
      </w:r>
      <w:r w:rsidRPr="00894396">
        <w:rPr>
          <w:szCs w:val="32"/>
        </w:rPr>
        <w:t>Hubert prit la parole</w:t>
      </w:r>
      <w:r w:rsidR="008D6F52">
        <w:rPr>
          <w:szCs w:val="32"/>
        </w:rPr>
        <w:t xml:space="preserve">, </w:t>
      </w:r>
      <w:r w:rsidRPr="00894396">
        <w:rPr>
          <w:szCs w:val="32"/>
        </w:rPr>
        <w:t>d</w:t>
      </w:r>
      <w:r w:rsidR="008D6F52">
        <w:rPr>
          <w:szCs w:val="32"/>
        </w:rPr>
        <w:t>’</w:t>
      </w:r>
      <w:r w:rsidRPr="00894396">
        <w:rPr>
          <w:szCs w:val="32"/>
        </w:rPr>
        <w:t>une voix forte et distincte</w:t>
      </w:r>
      <w:r w:rsidR="008D6F52">
        <w:rPr>
          <w:szCs w:val="32"/>
        </w:rPr>
        <w:t> :</w:t>
      </w:r>
    </w:p>
    <w:p w14:paraId="6FE2805C" w14:textId="77777777" w:rsidR="008D6F52" w:rsidRDefault="008D6F52" w:rsidP="008D6F52">
      <w:pPr>
        <w:rPr>
          <w:szCs w:val="32"/>
        </w:rPr>
      </w:pPr>
      <w:r>
        <w:lastRenderedPageBreak/>
        <w:t>— </w:t>
      </w:r>
      <w:r w:rsidRPr="00894396">
        <w:rPr>
          <w:szCs w:val="32"/>
        </w:rPr>
        <w:t>Messieurs</w:t>
      </w:r>
      <w:r>
        <w:rPr>
          <w:szCs w:val="32"/>
        </w:rPr>
        <w:t xml:space="preserve">, </w:t>
      </w:r>
      <w:r w:rsidRPr="00894396">
        <w:rPr>
          <w:szCs w:val="32"/>
        </w:rPr>
        <w:t>je me fais un devoir d</w:t>
      </w:r>
      <w:r>
        <w:rPr>
          <w:szCs w:val="32"/>
        </w:rPr>
        <w:t>’</w:t>
      </w:r>
      <w:r w:rsidRPr="00894396">
        <w:rPr>
          <w:szCs w:val="32"/>
        </w:rPr>
        <w:t>affirmer solennellement ici</w:t>
      </w:r>
      <w:r>
        <w:rPr>
          <w:szCs w:val="32"/>
        </w:rPr>
        <w:t xml:space="preserve">, </w:t>
      </w:r>
      <w:r w:rsidRPr="00894396">
        <w:rPr>
          <w:szCs w:val="32"/>
        </w:rPr>
        <w:t>en présence du général Féraud</w:t>
      </w:r>
      <w:r>
        <w:rPr>
          <w:szCs w:val="32"/>
        </w:rPr>
        <w:t xml:space="preserve">, </w:t>
      </w:r>
      <w:r w:rsidRPr="00894396">
        <w:rPr>
          <w:szCs w:val="32"/>
        </w:rPr>
        <w:t>que notre différend est enfin réglé pour de bon</w:t>
      </w:r>
      <w:r>
        <w:rPr>
          <w:szCs w:val="32"/>
        </w:rPr>
        <w:t xml:space="preserve">. </w:t>
      </w:r>
      <w:r w:rsidRPr="00894396">
        <w:rPr>
          <w:szCs w:val="32"/>
        </w:rPr>
        <w:t>Vous pourrez en informer tous ceux que la chose intéresse</w:t>
      </w:r>
      <w:r>
        <w:rPr>
          <w:szCs w:val="32"/>
        </w:rPr>
        <w:t>.</w:t>
      </w:r>
    </w:p>
    <w:p w14:paraId="7B9FAF51" w14:textId="77777777" w:rsidR="008D6F52" w:rsidRDefault="008D6F52" w:rsidP="008D6F52">
      <w:pPr>
        <w:rPr>
          <w:szCs w:val="32"/>
        </w:rPr>
      </w:pPr>
      <w:r>
        <w:t>— </w:t>
      </w:r>
      <w:r w:rsidRPr="00894396">
        <w:rPr>
          <w:szCs w:val="32"/>
        </w:rPr>
        <w:t>Une réconciliation</w:t>
      </w:r>
      <w:r>
        <w:rPr>
          <w:szCs w:val="32"/>
        </w:rPr>
        <w:t xml:space="preserve">, </w:t>
      </w:r>
      <w:r w:rsidRPr="00894396">
        <w:rPr>
          <w:szCs w:val="32"/>
        </w:rPr>
        <w:t>après tout</w:t>
      </w:r>
      <w:r>
        <w:rPr>
          <w:szCs w:val="32"/>
        </w:rPr>
        <w:t xml:space="preserve"> ? </w:t>
      </w:r>
      <w:r w:rsidRPr="00894396">
        <w:rPr>
          <w:szCs w:val="32"/>
        </w:rPr>
        <w:t>s</w:t>
      </w:r>
      <w:r>
        <w:rPr>
          <w:szCs w:val="32"/>
        </w:rPr>
        <w:t>’</w:t>
      </w:r>
      <w:r w:rsidRPr="00894396">
        <w:rPr>
          <w:szCs w:val="32"/>
        </w:rPr>
        <w:t>écrièrent-ils en même temps</w:t>
      </w:r>
      <w:r>
        <w:rPr>
          <w:szCs w:val="32"/>
        </w:rPr>
        <w:t>.</w:t>
      </w:r>
    </w:p>
    <w:p w14:paraId="324E8435" w14:textId="77777777" w:rsidR="008D6F52" w:rsidRDefault="008D6F52" w:rsidP="008D6F52">
      <w:pPr>
        <w:rPr>
          <w:szCs w:val="32"/>
        </w:rPr>
      </w:pPr>
      <w:r>
        <w:t>— </w:t>
      </w:r>
      <w:r w:rsidRPr="00894396">
        <w:rPr>
          <w:szCs w:val="32"/>
        </w:rPr>
        <w:t>Une réconciliation</w:t>
      </w:r>
      <w:r>
        <w:rPr>
          <w:szCs w:val="32"/>
        </w:rPr>
        <w:t xml:space="preserve"> ? </w:t>
      </w:r>
      <w:r w:rsidRPr="00894396">
        <w:rPr>
          <w:szCs w:val="32"/>
        </w:rPr>
        <w:t>Pas tout à fait</w:t>
      </w:r>
      <w:r>
        <w:rPr>
          <w:szCs w:val="32"/>
        </w:rPr>
        <w:t xml:space="preserve">. </w:t>
      </w:r>
      <w:r w:rsidRPr="00894396">
        <w:rPr>
          <w:szCs w:val="32"/>
        </w:rPr>
        <w:t>Quelque chose de beaucoup plus solide</w:t>
      </w:r>
      <w:r>
        <w:rPr>
          <w:szCs w:val="32"/>
        </w:rPr>
        <w:t xml:space="preserve">. </w:t>
      </w:r>
      <w:r w:rsidRPr="00894396">
        <w:rPr>
          <w:szCs w:val="32"/>
        </w:rPr>
        <w:t>N</w:t>
      </w:r>
      <w:r>
        <w:rPr>
          <w:szCs w:val="32"/>
        </w:rPr>
        <w:t>’</w:t>
      </w:r>
      <w:r w:rsidRPr="00894396">
        <w:rPr>
          <w:szCs w:val="32"/>
        </w:rPr>
        <w:t>est-ce pas</w:t>
      </w:r>
      <w:r>
        <w:rPr>
          <w:szCs w:val="32"/>
        </w:rPr>
        <w:t xml:space="preserve">, </w:t>
      </w:r>
      <w:r w:rsidRPr="00894396">
        <w:rPr>
          <w:szCs w:val="32"/>
        </w:rPr>
        <w:t>général Féraud</w:t>
      </w:r>
      <w:r>
        <w:rPr>
          <w:szCs w:val="32"/>
        </w:rPr>
        <w:t> ?</w:t>
      </w:r>
    </w:p>
    <w:p w14:paraId="78C60550" w14:textId="77777777" w:rsidR="008D6F52" w:rsidRDefault="00000000" w:rsidP="008D6F52">
      <w:pPr>
        <w:rPr>
          <w:szCs w:val="32"/>
        </w:rPr>
      </w:pPr>
      <w:r w:rsidRPr="00894396">
        <w:rPr>
          <w:szCs w:val="32"/>
        </w:rPr>
        <w:t>Le général Féraud se contenta de baisser la tête en signe d</w:t>
      </w:r>
      <w:r w:rsidR="008D6F52">
        <w:rPr>
          <w:szCs w:val="32"/>
        </w:rPr>
        <w:t>’</w:t>
      </w:r>
      <w:r w:rsidRPr="00894396">
        <w:rPr>
          <w:szCs w:val="32"/>
        </w:rPr>
        <w:t>assentiment</w:t>
      </w:r>
      <w:r w:rsidR="008D6F52">
        <w:rPr>
          <w:szCs w:val="32"/>
        </w:rPr>
        <w:t xml:space="preserve">. </w:t>
      </w:r>
      <w:r w:rsidRPr="00894396">
        <w:rPr>
          <w:szCs w:val="32"/>
        </w:rPr>
        <w:t>Plus tard dans la journée</w:t>
      </w:r>
      <w:r w:rsidR="008D6F52">
        <w:rPr>
          <w:szCs w:val="32"/>
        </w:rPr>
        <w:t xml:space="preserve">, </w:t>
      </w:r>
      <w:r w:rsidRPr="00894396">
        <w:rPr>
          <w:szCs w:val="32"/>
        </w:rPr>
        <w:t>se trouvant seuls hors de portée des oreilles de leur irascible ami</w:t>
      </w:r>
      <w:r w:rsidR="008D6F52">
        <w:rPr>
          <w:szCs w:val="32"/>
        </w:rPr>
        <w:t xml:space="preserve">, </w:t>
      </w:r>
      <w:r w:rsidRPr="00894396">
        <w:rPr>
          <w:szCs w:val="32"/>
        </w:rPr>
        <w:t>le cuirassier déclara tout à coup</w:t>
      </w:r>
      <w:r w:rsidR="008D6F52">
        <w:rPr>
          <w:szCs w:val="32"/>
        </w:rPr>
        <w:t> :</w:t>
      </w:r>
    </w:p>
    <w:p w14:paraId="6817C18E" w14:textId="77777777" w:rsidR="008D6F52" w:rsidRDefault="008D6F52" w:rsidP="008D6F52">
      <w:pPr>
        <w:rPr>
          <w:szCs w:val="32"/>
        </w:rPr>
      </w:pPr>
      <w:r>
        <w:t>— </w:t>
      </w:r>
      <w:r w:rsidRPr="00894396">
        <w:rPr>
          <w:szCs w:val="32"/>
        </w:rPr>
        <w:t>D</w:t>
      </w:r>
      <w:r>
        <w:rPr>
          <w:szCs w:val="32"/>
        </w:rPr>
        <w:t>’</w:t>
      </w:r>
      <w:r w:rsidRPr="00894396">
        <w:rPr>
          <w:szCs w:val="32"/>
        </w:rPr>
        <w:t>ordinaire</w:t>
      </w:r>
      <w:r>
        <w:rPr>
          <w:szCs w:val="32"/>
        </w:rPr>
        <w:t xml:space="preserve">, </w:t>
      </w:r>
      <w:r w:rsidRPr="00894396">
        <w:rPr>
          <w:szCs w:val="32"/>
        </w:rPr>
        <w:t>j</w:t>
      </w:r>
      <w:r>
        <w:rPr>
          <w:szCs w:val="32"/>
        </w:rPr>
        <w:t>’</w:t>
      </w:r>
      <w:r w:rsidRPr="00894396">
        <w:rPr>
          <w:szCs w:val="32"/>
        </w:rPr>
        <w:t>y vois aussi bien avec mon seul œil que tout le monde</w:t>
      </w:r>
      <w:r>
        <w:rPr>
          <w:szCs w:val="32"/>
        </w:rPr>
        <w:t xml:space="preserve">. </w:t>
      </w:r>
      <w:r w:rsidRPr="00894396">
        <w:rPr>
          <w:szCs w:val="32"/>
        </w:rPr>
        <w:t>Mais cette histoire me dépasse</w:t>
      </w:r>
      <w:r>
        <w:rPr>
          <w:szCs w:val="32"/>
        </w:rPr>
        <w:t xml:space="preserve"> ; </w:t>
      </w:r>
      <w:r w:rsidRPr="00894396">
        <w:rPr>
          <w:szCs w:val="32"/>
        </w:rPr>
        <w:t>il ne veut rien dire</w:t>
      </w:r>
      <w:r>
        <w:rPr>
          <w:szCs w:val="32"/>
        </w:rPr>
        <w:t>.</w:t>
      </w:r>
    </w:p>
    <w:p w14:paraId="4E162488" w14:textId="77777777" w:rsidR="008D6F52" w:rsidRDefault="008D6F52" w:rsidP="008D6F52">
      <w:pPr>
        <w:rPr>
          <w:szCs w:val="32"/>
        </w:rPr>
      </w:pPr>
      <w:r>
        <w:t>— </w:t>
      </w:r>
      <w:r w:rsidRPr="00894396">
        <w:rPr>
          <w:szCs w:val="32"/>
        </w:rPr>
        <w:t>Dans cette affaire</w:t>
      </w:r>
      <w:r>
        <w:rPr>
          <w:szCs w:val="32"/>
        </w:rPr>
        <w:t xml:space="preserve">, </w:t>
      </w:r>
      <w:r w:rsidRPr="00894396">
        <w:rPr>
          <w:szCs w:val="32"/>
        </w:rPr>
        <w:t>je me suis laissé dire qu</w:t>
      </w:r>
      <w:r>
        <w:rPr>
          <w:szCs w:val="32"/>
        </w:rPr>
        <w:t>’</w:t>
      </w:r>
      <w:r w:rsidRPr="00894396">
        <w:rPr>
          <w:szCs w:val="32"/>
        </w:rPr>
        <w:t>il y avait eu</w:t>
      </w:r>
      <w:r>
        <w:rPr>
          <w:szCs w:val="32"/>
        </w:rPr>
        <w:t xml:space="preserve">, </w:t>
      </w:r>
      <w:r w:rsidRPr="00894396">
        <w:rPr>
          <w:szCs w:val="32"/>
        </w:rPr>
        <w:t>du commencement à la fin</w:t>
      </w:r>
      <w:r>
        <w:rPr>
          <w:szCs w:val="32"/>
        </w:rPr>
        <w:t xml:space="preserve">, </w:t>
      </w:r>
      <w:r w:rsidRPr="00894396">
        <w:rPr>
          <w:szCs w:val="32"/>
        </w:rPr>
        <w:t>quelque chose que personne à l</w:t>
      </w:r>
      <w:r>
        <w:rPr>
          <w:szCs w:val="32"/>
        </w:rPr>
        <w:t>’</w:t>
      </w:r>
      <w:r w:rsidRPr="00894396">
        <w:rPr>
          <w:szCs w:val="32"/>
        </w:rPr>
        <w:t>armée ne comprenait tout à fait</w:t>
      </w:r>
      <w:r>
        <w:rPr>
          <w:szCs w:val="32"/>
        </w:rPr>
        <w:t xml:space="preserve">, </w:t>
      </w:r>
      <w:r w:rsidRPr="00894396">
        <w:rPr>
          <w:szCs w:val="32"/>
        </w:rPr>
        <w:t>commenta le chasseur au nez incomplet</w:t>
      </w:r>
      <w:r>
        <w:rPr>
          <w:szCs w:val="32"/>
        </w:rPr>
        <w:t xml:space="preserve">. </w:t>
      </w:r>
      <w:r w:rsidRPr="00894396">
        <w:rPr>
          <w:szCs w:val="32"/>
        </w:rPr>
        <w:t>Elle a commencé dans le mystère</w:t>
      </w:r>
      <w:r>
        <w:rPr>
          <w:szCs w:val="32"/>
        </w:rPr>
        <w:t xml:space="preserve">, </w:t>
      </w:r>
      <w:r w:rsidRPr="00894396">
        <w:rPr>
          <w:szCs w:val="32"/>
        </w:rPr>
        <w:t>s</w:t>
      </w:r>
      <w:r>
        <w:rPr>
          <w:szCs w:val="32"/>
        </w:rPr>
        <w:t>’</w:t>
      </w:r>
      <w:r w:rsidRPr="00894396">
        <w:rPr>
          <w:szCs w:val="32"/>
        </w:rPr>
        <w:t>est poursuivie dans le mystère et doit apparemment finir dans le mystère</w:t>
      </w:r>
      <w:r>
        <w:rPr>
          <w:szCs w:val="32"/>
        </w:rPr>
        <w:t>.</w:t>
      </w:r>
    </w:p>
    <w:p w14:paraId="69C12B78" w14:textId="77777777" w:rsidR="008D6F52" w:rsidRDefault="00000000" w:rsidP="008D6F52">
      <w:pPr>
        <w:rPr>
          <w:szCs w:val="32"/>
        </w:rPr>
      </w:pPr>
      <w:r w:rsidRPr="00894396">
        <w:rPr>
          <w:szCs w:val="32"/>
        </w:rPr>
        <w:t>Le général d</w:t>
      </w:r>
      <w:r w:rsidR="008D6F52">
        <w:rPr>
          <w:szCs w:val="32"/>
        </w:rPr>
        <w:t>’</w:t>
      </w:r>
      <w:r w:rsidRPr="00894396">
        <w:rPr>
          <w:szCs w:val="32"/>
        </w:rPr>
        <w:t>Hubert retournait chez lui à grands pas pressés</w:t>
      </w:r>
      <w:r w:rsidR="008D6F52">
        <w:rPr>
          <w:szCs w:val="32"/>
        </w:rPr>
        <w:t xml:space="preserve">. </w:t>
      </w:r>
      <w:r w:rsidRPr="00894396">
        <w:rPr>
          <w:szCs w:val="32"/>
        </w:rPr>
        <w:t>Il ne se sentait soulevé par aucun sentiment de triomphe</w:t>
      </w:r>
      <w:r w:rsidR="008D6F52">
        <w:rPr>
          <w:szCs w:val="32"/>
        </w:rPr>
        <w:t xml:space="preserve"> ; </w:t>
      </w:r>
      <w:r w:rsidRPr="00894396">
        <w:rPr>
          <w:szCs w:val="32"/>
        </w:rPr>
        <w:t>il avait vaincu</w:t>
      </w:r>
      <w:r w:rsidR="008D6F52">
        <w:rPr>
          <w:szCs w:val="32"/>
        </w:rPr>
        <w:t xml:space="preserve">, </w:t>
      </w:r>
      <w:r w:rsidRPr="00894396">
        <w:rPr>
          <w:szCs w:val="32"/>
        </w:rPr>
        <w:t>et ne croyait pas avoir gagné beaucoup par sa victoire</w:t>
      </w:r>
      <w:r w:rsidR="008D6F52">
        <w:rPr>
          <w:szCs w:val="32"/>
        </w:rPr>
        <w:t xml:space="preserve">. </w:t>
      </w:r>
      <w:r w:rsidRPr="00894396">
        <w:rPr>
          <w:szCs w:val="32"/>
        </w:rPr>
        <w:t>La nuit précédente</w:t>
      </w:r>
      <w:r w:rsidR="008D6F52">
        <w:rPr>
          <w:szCs w:val="32"/>
        </w:rPr>
        <w:t xml:space="preserve">, </w:t>
      </w:r>
      <w:r w:rsidRPr="00894396">
        <w:rPr>
          <w:szCs w:val="32"/>
        </w:rPr>
        <w:t>il répugnait à risquer une vie qui lui apparaissait délicieuse et digne d</w:t>
      </w:r>
      <w:r w:rsidR="008D6F52">
        <w:rPr>
          <w:szCs w:val="32"/>
        </w:rPr>
        <w:t>’</w:t>
      </w:r>
      <w:r w:rsidRPr="00894396">
        <w:rPr>
          <w:szCs w:val="32"/>
        </w:rPr>
        <w:t>être conservée pour conquérir un amour de jeune fille</w:t>
      </w:r>
      <w:r w:rsidR="008D6F52">
        <w:rPr>
          <w:szCs w:val="32"/>
        </w:rPr>
        <w:t xml:space="preserve">. </w:t>
      </w:r>
      <w:r w:rsidRPr="00894396">
        <w:rPr>
          <w:szCs w:val="32"/>
        </w:rPr>
        <w:t>Il avait traversé des minutes où par une merveilleuse illusion</w:t>
      </w:r>
      <w:r w:rsidR="008D6F52">
        <w:rPr>
          <w:szCs w:val="32"/>
        </w:rPr>
        <w:t xml:space="preserve">, </w:t>
      </w:r>
      <w:r w:rsidRPr="00894396">
        <w:rPr>
          <w:szCs w:val="32"/>
        </w:rPr>
        <w:t>cet amour lui semblait déjà conquis</w:t>
      </w:r>
      <w:r w:rsidR="008D6F52">
        <w:rPr>
          <w:szCs w:val="32"/>
        </w:rPr>
        <w:t xml:space="preserve">, </w:t>
      </w:r>
      <w:r w:rsidRPr="00894396">
        <w:rPr>
          <w:szCs w:val="32"/>
        </w:rPr>
        <w:t>et où son existence compromise acquérait une capacité d</w:t>
      </w:r>
      <w:r w:rsidR="008D6F52">
        <w:rPr>
          <w:szCs w:val="32"/>
        </w:rPr>
        <w:t>’</w:t>
      </w:r>
      <w:r w:rsidRPr="00894396">
        <w:rPr>
          <w:szCs w:val="32"/>
        </w:rPr>
        <w:t>adoration plus prodigieuse encore</w:t>
      </w:r>
      <w:r w:rsidR="008D6F52">
        <w:rPr>
          <w:szCs w:val="32"/>
        </w:rPr>
        <w:t xml:space="preserve">. </w:t>
      </w:r>
      <w:r w:rsidRPr="00894396">
        <w:rPr>
          <w:szCs w:val="32"/>
        </w:rPr>
        <w:t xml:space="preserve">Sa vie maintenant </w:t>
      </w:r>
      <w:r w:rsidRPr="00894396">
        <w:rPr>
          <w:szCs w:val="32"/>
        </w:rPr>
        <w:lastRenderedPageBreak/>
        <w:t>assurée perdait toute magnificence et prenait un aspect particulièrement alarmant</w:t>
      </w:r>
      <w:r w:rsidR="008D6F52">
        <w:rPr>
          <w:szCs w:val="32"/>
        </w:rPr>
        <w:t xml:space="preserve"> ; </w:t>
      </w:r>
      <w:r w:rsidRPr="00894396">
        <w:rPr>
          <w:szCs w:val="32"/>
        </w:rPr>
        <w:t>on eût dit d</w:t>
      </w:r>
      <w:r w:rsidR="008D6F52">
        <w:rPr>
          <w:szCs w:val="32"/>
        </w:rPr>
        <w:t>’</w:t>
      </w:r>
      <w:r w:rsidRPr="00894396">
        <w:rPr>
          <w:szCs w:val="32"/>
        </w:rPr>
        <w:t>un piège destiné à faire éclater son indignité</w:t>
      </w:r>
      <w:r w:rsidR="008D6F52">
        <w:rPr>
          <w:szCs w:val="32"/>
        </w:rPr>
        <w:t xml:space="preserve">. </w:t>
      </w:r>
      <w:r w:rsidRPr="00894396">
        <w:rPr>
          <w:szCs w:val="32"/>
        </w:rPr>
        <w:t>Quant à la merveilleuse illusion d</w:t>
      </w:r>
      <w:r w:rsidR="008D6F52">
        <w:rPr>
          <w:szCs w:val="32"/>
        </w:rPr>
        <w:t>’</w:t>
      </w:r>
      <w:r w:rsidRPr="00894396">
        <w:rPr>
          <w:szCs w:val="32"/>
        </w:rPr>
        <w:t>amour dont il s</w:t>
      </w:r>
      <w:r w:rsidR="008D6F52">
        <w:rPr>
          <w:szCs w:val="32"/>
        </w:rPr>
        <w:t>’</w:t>
      </w:r>
      <w:r w:rsidRPr="00894396">
        <w:rPr>
          <w:szCs w:val="32"/>
        </w:rPr>
        <w:t>était un instant leurré dans l</w:t>
      </w:r>
      <w:r w:rsidR="008D6F52">
        <w:rPr>
          <w:szCs w:val="32"/>
        </w:rPr>
        <w:t>’</w:t>
      </w:r>
      <w:r w:rsidRPr="00894396">
        <w:rPr>
          <w:szCs w:val="32"/>
        </w:rPr>
        <w:t>agitation d</w:t>
      </w:r>
      <w:r w:rsidR="008D6F52">
        <w:rPr>
          <w:szCs w:val="32"/>
        </w:rPr>
        <w:t>’</w:t>
      </w:r>
      <w:r w:rsidRPr="00894396">
        <w:rPr>
          <w:szCs w:val="32"/>
        </w:rPr>
        <w:t>une nuit qui aurait pu être sa dernière sur terre</w:t>
      </w:r>
      <w:r w:rsidR="008D6F52">
        <w:rPr>
          <w:szCs w:val="32"/>
        </w:rPr>
        <w:t xml:space="preserve">, </w:t>
      </w:r>
      <w:r w:rsidRPr="00894396">
        <w:rPr>
          <w:szCs w:val="32"/>
        </w:rPr>
        <w:t>il en comprenait maintenant l</w:t>
      </w:r>
      <w:r w:rsidR="008D6F52">
        <w:rPr>
          <w:szCs w:val="32"/>
        </w:rPr>
        <w:t>’</w:t>
      </w:r>
      <w:r w:rsidRPr="00894396">
        <w:rPr>
          <w:szCs w:val="32"/>
        </w:rPr>
        <w:t>ironie</w:t>
      </w:r>
      <w:r w:rsidR="008D6F52">
        <w:rPr>
          <w:szCs w:val="32"/>
        </w:rPr>
        <w:t xml:space="preserve">. </w:t>
      </w:r>
      <w:r w:rsidRPr="00894396">
        <w:rPr>
          <w:szCs w:val="32"/>
        </w:rPr>
        <w:t>Ce n</w:t>
      </w:r>
      <w:r w:rsidR="008D6F52">
        <w:rPr>
          <w:szCs w:val="32"/>
        </w:rPr>
        <w:t>’</w:t>
      </w:r>
      <w:r w:rsidRPr="00894396">
        <w:rPr>
          <w:szCs w:val="32"/>
        </w:rPr>
        <w:t>était que le paroxysme d</w:t>
      </w:r>
      <w:r w:rsidR="008D6F52">
        <w:rPr>
          <w:szCs w:val="32"/>
        </w:rPr>
        <w:t>’</w:t>
      </w:r>
      <w:r w:rsidRPr="00894396">
        <w:rPr>
          <w:szCs w:val="32"/>
        </w:rPr>
        <w:t>une vanité en délire</w:t>
      </w:r>
      <w:r w:rsidR="008D6F52">
        <w:rPr>
          <w:szCs w:val="32"/>
        </w:rPr>
        <w:t xml:space="preserve">. </w:t>
      </w:r>
      <w:r w:rsidRPr="00894396">
        <w:rPr>
          <w:szCs w:val="32"/>
        </w:rPr>
        <w:t>Ainsi</w:t>
      </w:r>
      <w:r w:rsidR="008D6F52">
        <w:rPr>
          <w:szCs w:val="32"/>
        </w:rPr>
        <w:t xml:space="preserve">, </w:t>
      </w:r>
      <w:r w:rsidRPr="00894396">
        <w:rPr>
          <w:szCs w:val="32"/>
        </w:rPr>
        <w:t>à cet homme calmé par l</w:t>
      </w:r>
      <w:r w:rsidR="008D6F52">
        <w:rPr>
          <w:szCs w:val="32"/>
        </w:rPr>
        <w:t>’</w:t>
      </w:r>
      <w:r w:rsidRPr="00894396">
        <w:rPr>
          <w:szCs w:val="32"/>
        </w:rPr>
        <w:t>heureuse issue d</w:t>
      </w:r>
      <w:r w:rsidR="008D6F52">
        <w:rPr>
          <w:szCs w:val="32"/>
        </w:rPr>
        <w:t>’</w:t>
      </w:r>
      <w:r w:rsidRPr="00894396">
        <w:rPr>
          <w:szCs w:val="32"/>
        </w:rPr>
        <w:t>un duel</w:t>
      </w:r>
      <w:r w:rsidR="008D6F52">
        <w:rPr>
          <w:szCs w:val="32"/>
        </w:rPr>
        <w:t xml:space="preserve">, </w:t>
      </w:r>
      <w:r w:rsidRPr="00894396">
        <w:rPr>
          <w:szCs w:val="32"/>
        </w:rPr>
        <w:t>la vie paraissait dépouillée de tout charme</w:t>
      </w:r>
      <w:r w:rsidR="008D6F52">
        <w:rPr>
          <w:szCs w:val="32"/>
        </w:rPr>
        <w:t xml:space="preserve">, </w:t>
      </w:r>
      <w:r w:rsidRPr="00894396">
        <w:rPr>
          <w:szCs w:val="32"/>
        </w:rPr>
        <w:t>simplement parce qu</w:t>
      </w:r>
      <w:r w:rsidR="008D6F52">
        <w:rPr>
          <w:szCs w:val="32"/>
        </w:rPr>
        <w:t>’</w:t>
      </w:r>
      <w:r w:rsidRPr="00894396">
        <w:rPr>
          <w:szCs w:val="32"/>
        </w:rPr>
        <w:t>elle n</w:t>
      </w:r>
      <w:r w:rsidR="008D6F52">
        <w:rPr>
          <w:szCs w:val="32"/>
        </w:rPr>
        <w:t>’</w:t>
      </w:r>
      <w:r w:rsidRPr="00894396">
        <w:rPr>
          <w:szCs w:val="32"/>
        </w:rPr>
        <w:t>était plus menacée</w:t>
      </w:r>
      <w:r w:rsidR="008D6F52">
        <w:rPr>
          <w:szCs w:val="32"/>
        </w:rPr>
        <w:t>.</w:t>
      </w:r>
    </w:p>
    <w:p w14:paraId="46D96FA5" w14:textId="77777777" w:rsidR="008D6F52" w:rsidRDefault="00000000" w:rsidP="008D6F52">
      <w:pPr>
        <w:rPr>
          <w:szCs w:val="32"/>
        </w:rPr>
      </w:pPr>
      <w:r w:rsidRPr="00894396">
        <w:rPr>
          <w:szCs w:val="32"/>
        </w:rPr>
        <w:t>Abordant la vieille demeure par le verger et le potager</w:t>
      </w:r>
      <w:r w:rsidR="008D6F52">
        <w:rPr>
          <w:szCs w:val="32"/>
        </w:rPr>
        <w:t xml:space="preserve">, </w:t>
      </w:r>
      <w:r w:rsidRPr="00894396">
        <w:rPr>
          <w:szCs w:val="32"/>
        </w:rPr>
        <w:t>il ne put remarquer l</w:t>
      </w:r>
      <w:r w:rsidR="008D6F52">
        <w:rPr>
          <w:szCs w:val="32"/>
        </w:rPr>
        <w:t>’</w:t>
      </w:r>
      <w:r w:rsidRPr="00894396">
        <w:rPr>
          <w:szCs w:val="32"/>
        </w:rPr>
        <w:t>agitation qui régnait sur la façade</w:t>
      </w:r>
      <w:r w:rsidR="008D6F52">
        <w:rPr>
          <w:szCs w:val="32"/>
        </w:rPr>
        <w:t xml:space="preserve">. </w:t>
      </w:r>
      <w:r w:rsidRPr="00894396">
        <w:rPr>
          <w:szCs w:val="32"/>
        </w:rPr>
        <w:t>Il ne rencontra pas une âme</w:t>
      </w:r>
      <w:r w:rsidR="008D6F52">
        <w:rPr>
          <w:szCs w:val="32"/>
        </w:rPr>
        <w:t xml:space="preserve">. </w:t>
      </w:r>
      <w:r w:rsidRPr="00894396">
        <w:rPr>
          <w:szCs w:val="32"/>
        </w:rPr>
        <w:t>Mais dans le corridor où il étouffait ses pas</w:t>
      </w:r>
      <w:r w:rsidR="008D6F52">
        <w:rPr>
          <w:szCs w:val="32"/>
        </w:rPr>
        <w:t xml:space="preserve">, </w:t>
      </w:r>
      <w:r w:rsidRPr="00894396">
        <w:rPr>
          <w:szCs w:val="32"/>
        </w:rPr>
        <w:t>il s</w:t>
      </w:r>
      <w:r w:rsidR="008D6F52">
        <w:rPr>
          <w:szCs w:val="32"/>
        </w:rPr>
        <w:t>’</w:t>
      </w:r>
      <w:r w:rsidRPr="00894396">
        <w:rPr>
          <w:szCs w:val="32"/>
        </w:rPr>
        <w:t>avisa soudain que la maison était éveillée et plus animée que de coutume</w:t>
      </w:r>
      <w:r w:rsidR="008D6F52">
        <w:rPr>
          <w:szCs w:val="32"/>
        </w:rPr>
        <w:t xml:space="preserve">. </w:t>
      </w:r>
      <w:r w:rsidRPr="00894396">
        <w:rPr>
          <w:szCs w:val="32"/>
        </w:rPr>
        <w:t>Dans un bruit confus d</w:t>
      </w:r>
      <w:r w:rsidR="008D6F52">
        <w:rPr>
          <w:szCs w:val="32"/>
        </w:rPr>
        <w:t>’</w:t>
      </w:r>
      <w:r w:rsidRPr="00894396">
        <w:rPr>
          <w:szCs w:val="32"/>
        </w:rPr>
        <w:t>allées et venues</w:t>
      </w:r>
      <w:r w:rsidR="008D6F52">
        <w:rPr>
          <w:szCs w:val="32"/>
        </w:rPr>
        <w:t xml:space="preserve">, </w:t>
      </w:r>
      <w:r w:rsidRPr="00894396">
        <w:rPr>
          <w:szCs w:val="32"/>
        </w:rPr>
        <w:t>on entendait héler des domestiques</w:t>
      </w:r>
      <w:r w:rsidR="008D6F52">
        <w:rPr>
          <w:szCs w:val="32"/>
        </w:rPr>
        <w:t xml:space="preserve">. </w:t>
      </w:r>
      <w:r w:rsidRPr="00894396">
        <w:rPr>
          <w:szCs w:val="32"/>
        </w:rPr>
        <w:t>Il s</w:t>
      </w:r>
      <w:r w:rsidR="008D6F52">
        <w:rPr>
          <w:szCs w:val="32"/>
        </w:rPr>
        <w:t>’</w:t>
      </w:r>
      <w:r w:rsidRPr="00894396">
        <w:rPr>
          <w:szCs w:val="32"/>
        </w:rPr>
        <w:t>aperçut avec chagrin que la porte de sa chambre était grande ouverte</w:t>
      </w:r>
      <w:r w:rsidR="008D6F52">
        <w:rPr>
          <w:szCs w:val="32"/>
        </w:rPr>
        <w:t xml:space="preserve">, </w:t>
      </w:r>
      <w:r w:rsidRPr="00894396">
        <w:rPr>
          <w:szCs w:val="32"/>
        </w:rPr>
        <w:t>bien que les persiennes en fussent encore closes</w:t>
      </w:r>
      <w:r w:rsidR="008D6F52">
        <w:rPr>
          <w:szCs w:val="32"/>
        </w:rPr>
        <w:t xml:space="preserve">. </w:t>
      </w:r>
      <w:r w:rsidRPr="00894396">
        <w:rPr>
          <w:szCs w:val="32"/>
        </w:rPr>
        <w:t>Il avait espéré que son escapade matinale passerait inaperçue</w:t>
      </w:r>
      <w:r w:rsidR="008D6F52">
        <w:rPr>
          <w:szCs w:val="32"/>
        </w:rPr>
        <w:t xml:space="preserve">. </w:t>
      </w:r>
      <w:r w:rsidRPr="00894396">
        <w:rPr>
          <w:szCs w:val="32"/>
        </w:rPr>
        <w:t>Il croyait trouver un domestique dans la chambre</w:t>
      </w:r>
      <w:r w:rsidR="008D6F52">
        <w:rPr>
          <w:szCs w:val="32"/>
        </w:rPr>
        <w:t xml:space="preserve">, </w:t>
      </w:r>
      <w:r w:rsidRPr="00894396">
        <w:rPr>
          <w:szCs w:val="32"/>
        </w:rPr>
        <w:t>mais un rayon de lumière filtré par une fente des volets lui laissa distinguer sur un divan bas une masse confuse</w:t>
      </w:r>
      <w:r w:rsidR="008D6F52">
        <w:rPr>
          <w:szCs w:val="32"/>
        </w:rPr>
        <w:t xml:space="preserve">, </w:t>
      </w:r>
      <w:r w:rsidRPr="00894396">
        <w:rPr>
          <w:szCs w:val="32"/>
        </w:rPr>
        <w:t>où il crut déceler deux silhouettes de femmes étroitement embrassées</w:t>
      </w:r>
      <w:r w:rsidR="008D6F52">
        <w:rPr>
          <w:szCs w:val="32"/>
        </w:rPr>
        <w:t xml:space="preserve">, </w:t>
      </w:r>
      <w:r w:rsidRPr="00894396">
        <w:rPr>
          <w:szCs w:val="32"/>
        </w:rPr>
        <w:t>et d</w:t>
      </w:r>
      <w:r w:rsidR="008D6F52">
        <w:rPr>
          <w:szCs w:val="32"/>
        </w:rPr>
        <w:t>’</w:t>
      </w:r>
      <w:r w:rsidRPr="00894396">
        <w:rPr>
          <w:szCs w:val="32"/>
        </w:rPr>
        <w:t>où sortaient mystérieusement des sanglots et des murmures désolés</w:t>
      </w:r>
      <w:r w:rsidR="008D6F52">
        <w:rPr>
          <w:szCs w:val="32"/>
        </w:rPr>
        <w:t xml:space="preserve">. </w:t>
      </w:r>
      <w:r w:rsidRPr="00894396">
        <w:rPr>
          <w:szCs w:val="32"/>
        </w:rPr>
        <w:t>Le général d</w:t>
      </w:r>
      <w:r w:rsidR="008D6F52">
        <w:rPr>
          <w:szCs w:val="32"/>
        </w:rPr>
        <w:t>’</w:t>
      </w:r>
      <w:r w:rsidRPr="00894396">
        <w:rPr>
          <w:szCs w:val="32"/>
        </w:rPr>
        <w:t>Hubert poussa violemment les volets de la plus proche fenêtre</w:t>
      </w:r>
      <w:r w:rsidR="008D6F52">
        <w:rPr>
          <w:szCs w:val="32"/>
        </w:rPr>
        <w:t xml:space="preserve">. </w:t>
      </w:r>
      <w:r w:rsidRPr="00894396">
        <w:rPr>
          <w:szCs w:val="32"/>
        </w:rPr>
        <w:t>Une des femmes bondit</w:t>
      </w:r>
      <w:r w:rsidR="008D6F52">
        <w:rPr>
          <w:szCs w:val="32"/>
        </w:rPr>
        <w:t xml:space="preserve">. </w:t>
      </w:r>
      <w:r w:rsidRPr="00894396">
        <w:rPr>
          <w:szCs w:val="32"/>
        </w:rPr>
        <w:t>C</w:t>
      </w:r>
      <w:r w:rsidR="008D6F52">
        <w:rPr>
          <w:szCs w:val="32"/>
        </w:rPr>
        <w:t>’</w:t>
      </w:r>
      <w:r w:rsidRPr="00894396">
        <w:rPr>
          <w:szCs w:val="32"/>
        </w:rPr>
        <w:t>était sa sœur</w:t>
      </w:r>
      <w:r w:rsidR="008D6F52">
        <w:rPr>
          <w:szCs w:val="32"/>
        </w:rPr>
        <w:t xml:space="preserve">. </w:t>
      </w:r>
      <w:r w:rsidRPr="00894396">
        <w:rPr>
          <w:szCs w:val="32"/>
        </w:rPr>
        <w:t>Elle resta un instant immobile</w:t>
      </w:r>
      <w:r w:rsidR="008D6F52">
        <w:rPr>
          <w:szCs w:val="32"/>
        </w:rPr>
        <w:t xml:space="preserve">, </w:t>
      </w:r>
      <w:r w:rsidRPr="00894396">
        <w:rPr>
          <w:szCs w:val="32"/>
        </w:rPr>
        <w:t>les cheveux sur le dos et les bras levés au-dessus de sa tête</w:t>
      </w:r>
      <w:r w:rsidR="008D6F52">
        <w:rPr>
          <w:szCs w:val="32"/>
        </w:rPr>
        <w:t xml:space="preserve">, </w:t>
      </w:r>
      <w:r w:rsidRPr="00894396">
        <w:rPr>
          <w:szCs w:val="32"/>
        </w:rPr>
        <w:t>puis</w:t>
      </w:r>
      <w:r w:rsidR="008D6F52">
        <w:rPr>
          <w:szCs w:val="32"/>
        </w:rPr>
        <w:t xml:space="preserve">, </w:t>
      </w:r>
      <w:r w:rsidRPr="00894396">
        <w:rPr>
          <w:szCs w:val="32"/>
        </w:rPr>
        <w:t>avec un cri étouffé</w:t>
      </w:r>
      <w:r w:rsidR="008D6F52">
        <w:rPr>
          <w:szCs w:val="32"/>
        </w:rPr>
        <w:t xml:space="preserve">, </w:t>
      </w:r>
      <w:r w:rsidRPr="00894396">
        <w:rPr>
          <w:szCs w:val="32"/>
        </w:rPr>
        <w:t>elle se jeta contre sa poitrine</w:t>
      </w:r>
      <w:r w:rsidR="008D6F52">
        <w:rPr>
          <w:szCs w:val="32"/>
        </w:rPr>
        <w:t xml:space="preserve">. </w:t>
      </w:r>
      <w:r w:rsidRPr="00894396">
        <w:rPr>
          <w:szCs w:val="32"/>
        </w:rPr>
        <w:t>Il lui rendit son étreinte</w:t>
      </w:r>
      <w:r w:rsidR="008D6F52">
        <w:rPr>
          <w:szCs w:val="32"/>
        </w:rPr>
        <w:t xml:space="preserve">, </w:t>
      </w:r>
      <w:r w:rsidRPr="00894396">
        <w:rPr>
          <w:szCs w:val="32"/>
        </w:rPr>
        <w:t>tout en s</w:t>
      </w:r>
      <w:r w:rsidR="008D6F52">
        <w:rPr>
          <w:szCs w:val="32"/>
        </w:rPr>
        <w:t>’</w:t>
      </w:r>
      <w:r w:rsidRPr="00894396">
        <w:rPr>
          <w:szCs w:val="32"/>
        </w:rPr>
        <w:t>efforçant de se dégager</w:t>
      </w:r>
      <w:r w:rsidR="008D6F52">
        <w:rPr>
          <w:szCs w:val="32"/>
        </w:rPr>
        <w:t xml:space="preserve">. </w:t>
      </w:r>
      <w:r w:rsidRPr="00894396">
        <w:rPr>
          <w:szCs w:val="32"/>
        </w:rPr>
        <w:t>L</w:t>
      </w:r>
      <w:r w:rsidR="008D6F52">
        <w:rPr>
          <w:szCs w:val="32"/>
        </w:rPr>
        <w:t>’</w:t>
      </w:r>
      <w:r w:rsidRPr="00894396">
        <w:rPr>
          <w:szCs w:val="32"/>
        </w:rPr>
        <w:t>autre femme ne s</w:t>
      </w:r>
      <w:r w:rsidR="008D6F52">
        <w:rPr>
          <w:szCs w:val="32"/>
        </w:rPr>
        <w:t>’</w:t>
      </w:r>
      <w:r w:rsidRPr="00894396">
        <w:rPr>
          <w:szCs w:val="32"/>
        </w:rPr>
        <w:t>était pas levée</w:t>
      </w:r>
      <w:r w:rsidR="008D6F52">
        <w:rPr>
          <w:szCs w:val="32"/>
        </w:rPr>
        <w:t xml:space="preserve">, </w:t>
      </w:r>
      <w:r w:rsidRPr="00894396">
        <w:rPr>
          <w:szCs w:val="32"/>
        </w:rPr>
        <w:t>et semblait au contraire se tapir davantage sur le divan</w:t>
      </w:r>
      <w:r w:rsidR="008D6F52">
        <w:rPr>
          <w:szCs w:val="32"/>
        </w:rPr>
        <w:t xml:space="preserve">, </w:t>
      </w:r>
      <w:r w:rsidRPr="00894396">
        <w:rPr>
          <w:szCs w:val="32"/>
        </w:rPr>
        <w:t>et cacher son visage dans les coussins</w:t>
      </w:r>
      <w:r w:rsidR="008D6F52">
        <w:rPr>
          <w:szCs w:val="32"/>
        </w:rPr>
        <w:t xml:space="preserve">. </w:t>
      </w:r>
      <w:r w:rsidRPr="00894396">
        <w:rPr>
          <w:szCs w:val="32"/>
        </w:rPr>
        <w:t>Sa chevelure défaite également était d</w:t>
      </w:r>
      <w:r w:rsidR="008D6F52">
        <w:rPr>
          <w:szCs w:val="32"/>
        </w:rPr>
        <w:t>’</w:t>
      </w:r>
      <w:r w:rsidRPr="00894396">
        <w:rPr>
          <w:szCs w:val="32"/>
        </w:rPr>
        <w:t>un blond admirable</w:t>
      </w:r>
      <w:r w:rsidR="008D6F52">
        <w:rPr>
          <w:szCs w:val="32"/>
        </w:rPr>
        <w:t xml:space="preserve">. </w:t>
      </w:r>
      <w:r w:rsidRPr="00894396">
        <w:rPr>
          <w:szCs w:val="32"/>
        </w:rPr>
        <w:t>Le général d</w:t>
      </w:r>
      <w:r w:rsidR="008D6F52">
        <w:rPr>
          <w:szCs w:val="32"/>
        </w:rPr>
        <w:t>’</w:t>
      </w:r>
      <w:r w:rsidRPr="00894396">
        <w:rPr>
          <w:szCs w:val="32"/>
        </w:rPr>
        <w:t xml:space="preserve">Hubert la </w:t>
      </w:r>
      <w:r w:rsidRPr="00894396">
        <w:rPr>
          <w:szCs w:val="32"/>
        </w:rPr>
        <w:lastRenderedPageBreak/>
        <w:t>reconnut avec une émotion poignante</w:t>
      </w:r>
      <w:r w:rsidR="008D6F52">
        <w:rPr>
          <w:szCs w:val="32"/>
        </w:rPr>
        <w:t xml:space="preserve">. </w:t>
      </w:r>
      <w:r w:rsidRPr="00894396">
        <w:rPr>
          <w:szCs w:val="32"/>
        </w:rPr>
        <w:t xml:space="preserve">Mademoiselle de </w:t>
      </w:r>
      <w:proofErr w:type="spellStart"/>
      <w:r w:rsidRPr="00894396">
        <w:rPr>
          <w:szCs w:val="32"/>
        </w:rPr>
        <w:t>Valmassigue</w:t>
      </w:r>
      <w:proofErr w:type="spellEnd"/>
      <w:r w:rsidR="008D6F52">
        <w:rPr>
          <w:szCs w:val="32"/>
        </w:rPr>
        <w:t xml:space="preserve"> ! </w:t>
      </w:r>
      <w:r w:rsidRPr="00894396">
        <w:rPr>
          <w:szCs w:val="32"/>
        </w:rPr>
        <w:t>Adèle</w:t>
      </w:r>
      <w:r w:rsidR="008D6F52">
        <w:rPr>
          <w:szCs w:val="32"/>
        </w:rPr>
        <w:t xml:space="preserve"> ! </w:t>
      </w:r>
      <w:r w:rsidRPr="00894396">
        <w:rPr>
          <w:szCs w:val="32"/>
        </w:rPr>
        <w:t>dans une pareille détresse</w:t>
      </w:r>
      <w:r w:rsidR="008D6F52">
        <w:rPr>
          <w:szCs w:val="32"/>
        </w:rPr>
        <w:t> !</w:t>
      </w:r>
    </w:p>
    <w:p w14:paraId="0705F909" w14:textId="77777777" w:rsidR="008D6F52" w:rsidRDefault="00000000" w:rsidP="008D6F52">
      <w:pPr>
        <w:rPr>
          <w:szCs w:val="32"/>
        </w:rPr>
      </w:pPr>
      <w:r w:rsidRPr="00894396">
        <w:rPr>
          <w:szCs w:val="32"/>
        </w:rPr>
        <w:t>Fort inquiet</w:t>
      </w:r>
      <w:r w:rsidR="008D6F52">
        <w:rPr>
          <w:szCs w:val="32"/>
        </w:rPr>
        <w:t xml:space="preserve">, </w:t>
      </w:r>
      <w:r w:rsidRPr="00894396">
        <w:rPr>
          <w:szCs w:val="32"/>
        </w:rPr>
        <w:t>il s</w:t>
      </w:r>
      <w:r w:rsidR="008D6F52">
        <w:rPr>
          <w:szCs w:val="32"/>
        </w:rPr>
        <w:t>’</w:t>
      </w:r>
      <w:r w:rsidRPr="00894396">
        <w:rPr>
          <w:szCs w:val="32"/>
        </w:rPr>
        <w:t>arracha délibérément à l</w:t>
      </w:r>
      <w:r w:rsidR="008D6F52">
        <w:rPr>
          <w:szCs w:val="32"/>
        </w:rPr>
        <w:t>’</w:t>
      </w:r>
      <w:r w:rsidRPr="00894396">
        <w:rPr>
          <w:szCs w:val="32"/>
        </w:rPr>
        <w:t>étreinte de sa sœur</w:t>
      </w:r>
      <w:r w:rsidR="008D6F52">
        <w:rPr>
          <w:szCs w:val="32"/>
        </w:rPr>
        <w:t xml:space="preserve">. </w:t>
      </w:r>
      <w:r w:rsidRPr="00894396">
        <w:rPr>
          <w:szCs w:val="32"/>
        </w:rPr>
        <w:t>Madame Léonie étendit alors son beau bras nu sous la manche du peignoir</w:t>
      </w:r>
      <w:r w:rsidR="008D6F52">
        <w:rPr>
          <w:szCs w:val="32"/>
        </w:rPr>
        <w:t xml:space="preserve">, </w:t>
      </w:r>
      <w:r w:rsidRPr="00894396">
        <w:rPr>
          <w:szCs w:val="32"/>
        </w:rPr>
        <w:t>et montrant le divan d</w:t>
      </w:r>
      <w:r w:rsidR="008D6F52">
        <w:rPr>
          <w:szCs w:val="32"/>
        </w:rPr>
        <w:t>’</w:t>
      </w:r>
      <w:r w:rsidRPr="00894396">
        <w:rPr>
          <w:szCs w:val="32"/>
        </w:rPr>
        <w:t>un geste tragique</w:t>
      </w:r>
      <w:r w:rsidR="008D6F52">
        <w:rPr>
          <w:szCs w:val="32"/>
        </w:rPr>
        <w:t> :</w:t>
      </w:r>
    </w:p>
    <w:p w14:paraId="3885CE94" w14:textId="77777777" w:rsidR="008D6F52" w:rsidRDefault="008D6F52" w:rsidP="008D6F52">
      <w:pPr>
        <w:rPr>
          <w:szCs w:val="32"/>
        </w:rPr>
      </w:pPr>
      <w:r>
        <w:t>— </w:t>
      </w:r>
      <w:r w:rsidRPr="00894396">
        <w:rPr>
          <w:szCs w:val="32"/>
        </w:rPr>
        <w:t>Cette pauvre enfant terrifiée est accourue ici</w:t>
      </w:r>
      <w:r>
        <w:rPr>
          <w:szCs w:val="32"/>
        </w:rPr>
        <w:t xml:space="preserve">, </w:t>
      </w:r>
      <w:r w:rsidRPr="00894396">
        <w:rPr>
          <w:szCs w:val="32"/>
        </w:rPr>
        <w:t>de chez elle à pied</w:t>
      </w:r>
      <w:r>
        <w:rPr>
          <w:szCs w:val="32"/>
        </w:rPr>
        <w:t xml:space="preserve"> ; </w:t>
      </w:r>
      <w:r w:rsidRPr="00894396">
        <w:rPr>
          <w:szCs w:val="32"/>
        </w:rPr>
        <w:t>une demi-lieue en courant tout le temps</w:t>
      </w:r>
      <w:r>
        <w:rPr>
          <w:szCs w:val="32"/>
        </w:rPr>
        <w:t>.</w:t>
      </w:r>
    </w:p>
    <w:p w14:paraId="02B3BB86" w14:textId="77777777" w:rsidR="008D6F52" w:rsidRDefault="008D6F52" w:rsidP="008D6F52">
      <w:pPr>
        <w:rPr>
          <w:szCs w:val="32"/>
        </w:rPr>
      </w:pPr>
      <w:r>
        <w:t>— </w:t>
      </w:r>
      <w:r w:rsidRPr="00894396">
        <w:rPr>
          <w:szCs w:val="32"/>
        </w:rPr>
        <w:t>Qu</w:t>
      </w:r>
      <w:r>
        <w:rPr>
          <w:szCs w:val="32"/>
        </w:rPr>
        <w:t>’</w:t>
      </w:r>
      <w:r w:rsidRPr="00894396">
        <w:rPr>
          <w:szCs w:val="32"/>
        </w:rPr>
        <w:t>est-ce qui a donc pu arriver</w:t>
      </w:r>
      <w:r>
        <w:rPr>
          <w:szCs w:val="32"/>
        </w:rPr>
        <w:t xml:space="preserve"> ? </w:t>
      </w:r>
      <w:r w:rsidRPr="00894396">
        <w:rPr>
          <w:szCs w:val="32"/>
        </w:rPr>
        <w:t>demanda le général d</w:t>
      </w:r>
      <w:r>
        <w:rPr>
          <w:szCs w:val="32"/>
        </w:rPr>
        <w:t>’</w:t>
      </w:r>
      <w:r w:rsidRPr="00894396">
        <w:rPr>
          <w:szCs w:val="32"/>
        </w:rPr>
        <w:t>Hubert d</w:t>
      </w:r>
      <w:r>
        <w:rPr>
          <w:szCs w:val="32"/>
        </w:rPr>
        <w:t>’</w:t>
      </w:r>
      <w:r w:rsidRPr="00894396">
        <w:rPr>
          <w:szCs w:val="32"/>
        </w:rPr>
        <w:t>une voix basse et agitée</w:t>
      </w:r>
      <w:r>
        <w:rPr>
          <w:szCs w:val="32"/>
        </w:rPr>
        <w:t xml:space="preserve">. </w:t>
      </w:r>
      <w:r w:rsidRPr="00894396">
        <w:rPr>
          <w:szCs w:val="32"/>
        </w:rPr>
        <w:t>Madame Léonie continuait intrépidement</w:t>
      </w:r>
      <w:r>
        <w:rPr>
          <w:szCs w:val="32"/>
        </w:rPr>
        <w:t> :</w:t>
      </w:r>
    </w:p>
    <w:p w14:paraId="28D85994" w14:textId="77777777" w:rsidR="008D6F52" w:rsidRDefault="008D6F52" w:rsidP="008D6F52">
      <w:pPr>
        <w:rPr>
          <w:szCs w:val="32"/>
        </w:rPr>
      </w:pPr>
      <w:r>
        <w:t>— </w:t>
      </w:r>
      <w:r w:rsidRPr="00894396">
        <w:rPr>
          <w:szCs w:val="32"/>
        </w:rPr>
        <w:t>Elle a sonné à la grande porte</w:t>
      </w:r>
      <w:r>
        <w:rPr>
          <w:szCs w:val="32"/>
        </w:rPr>
        <w:t xml:space="preserve">, </w:t>
      </w:r>
      <w:r w:rsidRPr="00894396">
        <w:rPr>
          <w:szCs w:val="32"/>
        </w:rPr>
        <w:t>et éveillé toute la maison</w:t>
      </w:r>
      <w:r>
        <w:rPr>
          <w:szCs w:val="32"/>
        </w:rPr>
        <w:t xml:space="preserve">. </w:t>
      </w:r>
      <w:r w:rsidRPr="00894396">
        <w:rPr>
          <w:szCs w:val="32"/>
        </w:rPr>
        <w:t>Nous dormions encore tous</w:t>
      </w:r>
      <w:r>
        <w:rPr>
          <w:szCs w:val="32"/>
        </w:rPr>
        <w:t xml:space="preserve">. </w:t>
      </w:r>
      <w:r w:rsidRPr="00894396">
        <w:rPr>
          <w:szCs w:val="32"/>
        </w:rPr>
        <w:t>Tu peux imaginer l</w:t>
      </w:r>
      <w:r>
        <w:rPr>
          <w:szCs w:val="32"/>
        </w:rPr>
        <w:t>’</w:t>
      </w:r>
      <w:r w:rsidRPr="00894396">
        <w:rPr>
          <w:szCs w:val="32"/>
        </w:rPr>
        <w:t>horrible secousse</w:t>
      </w:r>
      <w:r>
        <w:rPr>
          <w:szCs w:val="32"/>
        </w:rPr>
        <w:t xml:space="preserve">… </w:t>
      </w:r>
      <w:r w:rsidRPr="00894396">
        <w:rPr>
          <w:szCs w:val="32"/>
        </w:rPr>
        <w:t>Adèle</w:t>
      </w:r>
      <w:r>
        <w:rPr>
          <w:szCs w:val="32"/>
        </w:rPr>
        <w:t xml:space="preserve">, </w:t>
      </w:r>
      <w:r w:rsidRPr="00894396">
        <w:rPr>
          <w:szCs w:val="32"/>
        </w:rPr>
        <w:t>mon enfant</w:t>
      </w:r>
      <w:r>
        <w:rPr>
          <w:szCs w:val="32"/>
        </w:rPr>
        <w:t xml:space="preserve">, </w:t>
      </w:r>
      <w:r w:rsidRPr="00894396">
        <w:rPr>
          <w:szCs w:val="32"/>
        </w:rPr>
        <w:t>remettez-vous</w:t>
      </w:r>
      <w:r>
        <w:rPr>
          <w:szCs w:val="32"/>
        </w:rPr>
        <w:t>.</w:t>
      </w:r>
    </w:p>
    <w:p w14:paraId="5BB420E7" w14:textId="77777777" w:rsidR="008D6F52" w:rsidRDefault="00000000" w:rsidP="008D6F52">
      <w:pPr>
        <w:rPr>
          <w:szCs w:val="32"/>
        </w:rPr>
      </w:pPr>
      <w:r w:rsidRPr="00894396">
        <w:rPr>
          <w:szCs w:val="32"/>
        </w:rPr>
        <w:t>L</w:t>
      </w:r>
      <w:r w:rsidR="008D6F52">
        <w:rPr>
          <w:szCs w:val="32"/>
        </w:rPr>
        <w:t>’</w:t>
      </w:r>
      <w:r w:rsidRPr="00894396">
        <w:rPr>
          <w:szCs w:val="32"/>
        </w:rPr>
        <w:t>expression du général d</w:t>
      </w:r>
      <w:r w:rsidR="008D6F52">
        <w:rPr>
          <w:szCs w:val="32"/>
        </w:rPr>
        <w:t>’</w:t>
      </w:r>
      <w:r w:rsidRPr="00894396">
        <w:rPr>
          <w:szCs w:val="32"/>
        </w:rPr>
        <w:t>Hubert n</w:t>
      </w:r>
      <w:r w:rsidR="008D6F52">
        <w:rPr>
          <w:szCs w:val="32"/>
        </w:rPr>
        <w:t>’</w:t>
      </w:r>
      <w:r w:rsidRPr="00894396">
        <w:rPr>
          <w:szCs w:val="32"/>
        </w:rPr>
        <w:t>était pas celle d</w:t>
      </w:r>
      <w:r w:rsidR="008D6F52">
        <w:rPr>
          <w:szCs w:val="32"/>
        </w:rPr>
        <w:t>’</w:t>
      </w:r>
      <w:r w:rsidRPr="00894396">
        <w:rPr>
          <w:szCs w:val="32"/>
        </w:rPr>
        <w:t xml:space="preserve">un homme qui </w:t>
      </w:r>
      <w:r w:rsidR="008D6F52">
        <w:rPr>
          <w:szCs w:val="32"/>
        </w:rPr>
        <w:t>« </w:t>
      </w:r>
      <w:r w:rsidRPr="00894396">
        <w:rPr>
          <w:szCs w:val="32"/>
        </w:rPr>
        <w:t>imagine</w:t>
      </w:r>
      <w:r w:rsidR="008D6F52">
        <w:rPr>
          <w:szCs w:val="32"/>
        </w:rPr>
        <w:t> »</w:t>
      </w:r>
      <w:r w:rsidRPr="00894396">
        <w:rPr>
          <w:szCs w:val="32"/>
        </w:rPr>
        <w:t xml:space="preserve"> facilement</w:t>
      </w:r>
      <w:r w:rsidR="008D6F52">
        <w:rPr>
          <w:szCs w:val="32"/>
        </w:rPr>
        <w:t xml:space="preserve">. </w:t>
      </w:r>
      <w:r w:rsidRPr="00894396">
        <w:rPr>
          <w:szCs w:val="32"/>
        </w:rPr>
        <w:t>Dans le chaos des suppositions</w:t>
      </w:r>
      <w:r w:rsidR="008D6F52">
        <w:rPr>
          <w:szCs w:val="32"/>
        </w:rPr>
        <w:t xml:space="preserve">, </w:t>
      </w:r>
      <w:r w:rsidRPr="00894396">
        <w:rPr>
          <w:szCs w:val="32"/>
        </w:rPr>
        <w:t>il s</w:t>
      </w:r>
      <w:r w:rsidR="008D6F52">
        <w:rPr>
          <w:szCs w:val="32"/>
        </w:rPr>
        <w:t>’</w:t>
      </w:r>
      <w:r w:rsidRPr="00894396">
        <w:rPr>
          <w:szCs w:val="32"/>
        </w:rPr>
        <w:t>arrêta un instant à l</w:t>
      </w:r>
      <w:r w:rsidR="008D6F52">
        <w:rPr>
          <w:szCs w:val="32"/>
        </w:rPr>
        <w:t>’</w:t>
      </w:r>
      <w:r w:rsidRPr="00894396">
        <w:rPr>
          <w:szCs w:val="32"/>
        </w:rPr>
        <w:t>idée que sa future belle-mère avait dû mourir subitement</w:t>
      </w:r>
      <w:r w:rsidR="008D6F52">
        <w:rPr>
          <w:szCs w:val="32"/>
        </w:rPr>
        <w:t xml:space="preserve">. </w:t>
      </w:r>
      <w:r w:rsidRPr="00894396">
        <w:rPr>
          <w:szCs w:val="32"/>
        </w:rPr>
        <w:t>Il la repoussa d</w:t>
      </w:r>
      <w:r w:rsidR="008D6F52">
        <w:rPr>
          <w:szCs w:val="32"/>
        </w:rPr>
        <w:t>’</w:t>
      </w:r>
      <w:r w:rsidRPr="00894396">
        <w:rPr>
          <w:szCs w:val="32"/>
        </w:rPr>
        <w:t>ailleurs tout de suite</w:t>
      </w:r>
      <w:r w:rsidR="008D6F52">
        <w:rPr>
          <w:szCs w:val="32"/>
        </w:rPr>
        <w:t xml:space="preserve"> ; </w:t>
      </w:r>
      <w:r w:rsidRPr="00894396">
        <w:rPr>
          <w:szCs w:val="32"/>
        </w:rPr>
        <w:t>il ne concevait pas la nature d</w:t>
      </w:r>
      <w:r w:rsidR="008D6F52">
        <w:rPr>
          <w:szCs w:val="32"/>
        </w:rPr>
        <w:t>’</w:t>
      </w:r>
      <w:r w:rsidRPr="00894396">
        <w:rPr>
          <w:szCs w:val="32"/>
        </w:rPr>
        <w:t>un événement ou d</w:t>
      </w:r>
      <w:r w:rsidR="008D6F52">
        <w:rPr>
          <w:szCs w:val="32"/>
        </w:rPr>
        <w:t>’</w:t>
      </w:r>
      <w:r w:rsidRPr="00894396">
        <w:rPr>
          <w:szCs w:val="32"/>
        </w:rPr>
        <w:t xml:space="preserve">une catastrophe qui pût inciter mademoiselle de </w:t>
      </w:r>
      <w:proofErr w:type="spellStart"/>
      <w:r w:rsidRPr="00894396">
        <w:rPr>
          <w:szCs w:val="32"/>
        </w:rPr>
        <w:t>Valmassigue</w:t>
      </w:r>
      <w:proofErr w:type="spellEnd"/>
      <w:r w:rsidRPr="00894396">
        <w:rPr>
          <w:szCs w:val="32"/>
        </w:rPr>
        <w:t xml:space="preserve"> à quitter une maison pleine de domestiques pour apporter elle-même la nouvelle</w:t>
      </w:r>
      <w:r w:rsidR="008D6F52">
        <w:rPr>
          <w:szCs w:val="32"/>
        </w:rPr>
        <w:t xml:space="preserve">, </w:t>
      </w:r>
      <w:r w:rsidRPr="00894396">
        <w:rPr>
          <w:szCs w:val="32"/>
        </w:rPr>
        <w:t>et faire</w:t>
      </w:r>
      <w:r w:rsidR="008D6F52">
        <w:rPr>
          <w:szCs w:val="32"/>
        </w:rPr>
        <w:t xml:space="preserve">, </w:t>
      </w:r>
      <w:r w:rsidRPr="00894396">
        <w:rPr>
          <w:szCs w:val="32"/>
        </w:rPr>
        <w:t>à travers champ</w:t>
      </w:r>
      <w:r w:rsidR="008D6F52">
        <w:rPr>
          <w:szCs w:val="32"/>
        </w:rPr>
        <w:t xml:space="preserve">, </w:t>
      </w:r>
      <w:r w:rsidRPr="00894396">
        <w:rPr>
          <w:szCs w:val="32"/>
        </w:rPr>
        <w:t>une demi-lieue au galop</w:t>
      </w:r>
      <w:r w:rsidR="008D6F52">
        <w:rPr>
          <w:szCs w:val="32"/>
        </w:rPr>
        <w:t>.</w:t>
      </w:r>
    </w:p>
    <w:p w14:paraId="656C84A2" w14:textId="77777777" w:rsidR="008D6F52" w:rsidRDefault="008D6F52" w:rsidP="008D6F52">
      <w:pPr>
        <w:rPr>
          <w:szCs w:val="32"/>
        </w:rPr>
      </w:pPr>
      <w:r>
        <w:t>— </w:t>
      </w:r>
      <w:r w:rsidRPr="00894396">
        <w:rPr>
          <w:szCs w:val="32"/>
        </w:rPr>
        <w:t>Que faites-vous donc dans cette chambre</w:t>
      </w:r>
      <w:r>
        <w:rPr>
          <w:szCs w:val="32"/>
        </w:rPr>
        <w:t xml:space="preserve"> ? </w:t>
      </w:r>
      <w:r w:rsidRPr="00894396">
        <w:rPr>
          <w:szCs w:val="32"/>
        </w:rPr>
        <w:t>demanda-t-il avec stupeur</w:t>
      </w:r>
      <w:r>
        <w:rPr>
          <w:szCs w:val="32"/>
        </w:rPr>
        <w:t>.</w:t>
      </w:r>
    </w:p>
    <w:p w14:paraId="3B9A7BF5" w14:textId="77777777" w:rsidR="008D6F52" w:rsidRDefault="008D6F52" w:rsidP="008D6F52">
      <w:pPr>
        <w:rPr>
          <w:szCs w:val="32"/>
        </w:rPr>
      </w:pPr>
      <w:r>
        <w:t>— </w:t>
      </w:r>
      <w:r w:rsidRPr="00894396">
        <w:rPr>
          <w:szCs w:val="32"/>
        </w:rPr>
        <w:t>Je suis montée quatre à quatre et cette enfant m</w:t>
      </w:r>
      <w:r>
        <w:rPr>
          <w:szCs w:val="32"/>
        </w:rPr>
        <w:t>’</w:t>
      </w:r>
      <w:r w:rsidRPr="00894396">
        <w:rPr>
          <w:szCs w:val="32"/>
        </w:rPr>
        <w:t>a suivie à mon insu</w:t>
      </w:r>
      <w:r>
        <w:rPr>
          <w:szCs w:val="32"/>
        </w:rPr>
        <w:t xml:space="preserve">. </w:t>
      </w:r>
      <w:r w:rsidRPr="00894396">
        <w:rPr>
          <w:szCs w:val="32"/>
        </w:rPr>
        <w:t>C</w:t>
      </w:r>
      <w:r>
        <w:rPr>
          <w:szCs w:val="32"/>
        </w:rPr>
        <w:t>’</w:t>
      </w:r>
      <w:r w:rsidRPr="00894396">
        <w:rPr>
          <w:szCs w:val="32"/>
        </w:rPr>
        <w:t>est cet absurde chevalier</w:t>
      </w:r>
      <w:r>
        <w:rPr>
          <w:szCs w:val="32"/>
        </w:rPr>
        <w:t xml:space="preserve">, </w:t>
      </w:r>
      <w:r w:rsidRPr="00894396">
        <w:rPr>
          <w:szCs w:val="32"/>
        </w:rPr>
        <w:t>poursuivit madame Léonie en regardant le divan</w:t>
      </w:r>
      <w:r>
        <w:rPr>
          <w:szCs w:val="32"/>
        </w:rPr>
        <w:t xml:space="preserve">. </w:t>
      </w:r>
      <w:r w:rsidRPr="00894396">
        <w:rPr>
          <w:szCs w:val="32"/>
        </w:rPr>
        <w:t>Pauvre enfant</w:t>
      </w:r>
      <w:r>
        <w:rPr>
          <w:szCs w:val="32"/>
        </w:rPr>
        <w:t xml:space="preserve">, </w:t>
      </w:r>
      <w:r w:rsidRPr="00894396">
        <w:rPr>
          <w:szCs w:val="32"/>
        </w:rPr>
        <w:t>ses cheveux sont tout défaits</w:t>
      </w:r>
      <w:r>
        <w:rPr>
          <w:szCs w:val="32"/>
        </w:rPr>
        <w:t xml:space="preserve">. </w:t>
      </w:r>
      <w:r w:rsidRPr="00894396">
        <w:rPr>
          <w:szCs w:val="32"/>
        </w:rPr>
        <w:t>Tu penses bien qu</w:t>
      </w:r>
      <w:r>
        <w:rPr>
          <w:szCs w:val="32"/>
        </w:rPr>
        <w:t>’</w:t>
      </w:r>
      <w:r w:rsidRPr="00894396">
        <w:rPr>
          <w:szCs w:val="32"/>
        </w:rPr>
        <w:t>elle n</w:t>
      </w:r>
      <w:r>
        <w:rPr>
          <w:szCs w:val="32"/>
        </w:rPr>
        <w:t>’</w:t>
      </w:r>
      <w:r w:rsidRPr="00894396">
        <w:rPr>
          <w:szCs w:val="32"/>
        </w:rPr>
        <w:t>a pas appelé sa femme de chambre pour la coiffer avant de partir</w:t>
      </w:r>
      <w:r>
        <w:rPr>
          <w:szCs w:val="32"/>
        </w:rPr>
        <w:t xml:space="preserve">… </w:t>
      </w:r>
      <w:r w:rsidRPr="00894396">
        <w:rPr>
          <w:szCs w:val="32"/>
        </w:rPr>
        <w:t>Adèle</w:t>
      </w:r>
      <w:r>
        <w:rPr>
          <w:szCs w:val="32"/>
        </w:rPr>
        <w:t xml:space="preserve">, </w:t>
      </w:r>
      <w:r w:rsidRPr="00894396">
        <w:rPr>
          <w:szCs w:val="32"/>
        </w:rPr>
        <w:lastRenderedPageBreak/>
        <w:t>ma chérie</w:t>
      </w:r>
      <w:r>
        <w:rPr>
          <w:szCs w:val="32"/>
        </w:rPr>
        <w:t xml:space="preserve">, </w:t>
      </w:r>
      <w:r w:rsidRPr="00894396">
        <w:rPr>
          <w:szCs w:val="32"/>
        </w:rPr>
        <w:t>remettez-vous</w:t>
      </w:r>
      <w:r>
        <w:rPr>
          <w:szCs w:val="32"/>
        </w:rPr>
        <w:t xml:space="preserve">. </w:t>
      </w:r>
      <w:r w:rsidRPr="00894396">
        <w:rPr>
          <w:szCs w:val="32"/>
        </w:rPr>
        <w:t>Il lui a tout raconté à cinq heures et demie du matin</w:t>
      </w:r>
      <w:r>
        <w:rPr>
          <w:szCs w:val="32"/>
        </w:rPr>
        <w:t xml:space="preserve">. </w:t>
      </w:r>
      <w:r w:rsidRPr="00894396">
        <w:rPr>
          <w:szCs w:val="32"/>
        </w:rPr>
        <w:t>Elle s</w:t>
      </w:r>
      <w:r>
        <w:rPr>
          <w:szCs w:val="32"/>
        </w:rPr>
        <w:t>’</w:t>
      </w:r>
      <w:r w:rsidRPr="00894396">
        <w:rPr>
          <w:szCs w:val="32"/>
        </w:rPr>
        <w:t>était éveillée de bonne heure et ouvrait ses croisées pour respirer l</w:t>
      </w:r>
      <w:r>
        <w:rPr>
          <w:szCs w:val="32"/>
        </w:rPr>
        <w:t>’</w:t>
      </w:r>
      <w:r w:rsidRPr="00894396">
        <w:rPr>
          <w:szCs w:val="32"/>
        </w:rPr>
        <w:t>air frais</w:t>
      </w:r>
      <w:r>
        <w:rPr>
          <w:szCs w:val="32"/>
        </w:rPr>
        <w:t xml:space="preserve">, </w:t>
      </w:r>
      <w:r w:rsidRPr="00894396">
        <w:rPr>
          <w:szCs w:val="32"/>
        </w:rPr>
        <w:t>quand elle l</w:t>
      </w:r>
      <w:r>
        <w:rPr>
          <w:szCs w:val="32"/>
        </w:rPr>
        <w:t>’</w:t>
      </w:r>
      <w:r w:rsidRPr="00894396">
        <w:rPr>
          <w:szCs w:val="32"/>
        </w:rPr>
        <w:t>aperçut effondré sur un banc du jardin au bout de la grande allée</w:t>
      </w:r>
      <w:r>
        <w:rPr>
          <w:szCs w:val="32"/>
        </w:rPr>
        <w:t xml:space="preserve">. </w:t>
      </w:r>
      <w:r w:rsidRPr="00894396">
        <w:rPr>
          <w:szCs w:val="32"/>
        </w:rPr>
        <w:t>À cette heure</w:t>
      </w:r>
      <w:r>
        <w:rPr>
          <w:szCs w:val="32"/>
        </w:rPr>
        <w:t xml:space="preserve">, </w:t>
      </w:r>
      <w:r w:rsidRPr="00894396">
        <w:rPr>
          <w:szCs w:val="32"/>
        </w:rPr>
        <w:t>pense un peu</w:t>
      </w:r>
      <w:r>
        <w:rPr>
          <w:szCs w:val="32"/>
        </w:rPr>
        <w:t xml:space="preserve"> ! </w:t>
      </w:r>
      <w:r w:rsidRPr="00894396">
        <w:rPr>
          <w:szCs w:val="32"/>
        </w:rPr>
        <w:t>Et la veille au soir</w:t>
      </w:r>
      <w:r>
        <w:rPr>
          <w:szCs w:val="32"/>
        </w:rPr>
        <w:t xml:space="preserve">, </w:t>
      </w:r>
      <w:r w:rsidRPr="00894396">
        <w:rPr>
          <w:szCs w:val="32"/>
        </w:rPr>
        <w:t>il s</w:t>
      </w:r>
      <w:r>
        <w:rPr>
          <w:szCs w:val="32"/>
        </w:rPr>
        <w:t>’</w:t>
      </w:r>
      <w:r w:rsidRPr="00894396">
        <w:rPr>
          <w:szCs w:val="32"/>
        </w:rPr>
        <w:t>était dit indisposé</w:t>
      </w:r>
      <w:r>
        <w:rPr>
          <w:szCs w:val="32"/>
        </w:rPr>
        <w:t xml:space="preserve">. </w:t>
      </w:r>
      <w:r w:rsidRPr="00894396">
        <w:rPr>
          <w:szCs w:val="32"/>
        </w:rPr>
        <w:t>Elle a passé en hâte une robe</w:t>
      </w:r>
      <w:r>
        <w:rPr>
          <w:szCs w:val="32"/>
        </w:rPr>
        <w:t xml:space="preserve">, </w:t>
      </w:r>
      <w:r w:rsidRPr="00894396">
        <w:rPr>
          <w:szCs w:val="32"/>
        </w:rPr>
        <w:t>et a couru à lui</w:t>
      </w:r>
      <w:r>
        <w:rPr>
          <w:szCs w:val="32"/>
        </w:rPr>
        <w:t xml:space="preserve">. </w:t>
      </w:r>
      <w:r w:rsidRPr="00894396">
        <w:rPr>
          <w:szCs w:val="32"/>
        </w:rPr>
        <w:t>On serait inquiète à moins</w:t>
      </w:r>
      <w:r>
        <w:rPr>
          <w:szCs w:val="32"/>
        </w:rPr>
        <w:t xml:space="preserve">. </w:t>
      </w:r>
      <w:r w:rsidRPr="00894396">
        <w:rPr>
          <w:szCs w:val="32"/>
        </w:rPr>
        <w:t>Il l</w:t>
      </w:r>
      <w:r>
        <w:rPr>
          <w:szCs w:val="32"/>
        </w:rPr>
        <w:t>’</w:t>
      </w:r>
      <w:r w:rsidRPr="00894396">
        <w:rPr>
          <w:szCs w:val="32"/>
        </w:rPr>
        <w:t>aime fort</w:t>
      </w:r>
      <w:r>
        <w:rPr>
          <w:szCs w:val="32"/>
        </w:rPr>
        <w:t xml:space="preserve">, </w:t>
      </w:r>
      <w:r w:rsidRPr="00894396">
        <w:rPr>
          <w:szCs w:val="32"/>
        </w:rPr>
        <w:t>mais sans grande intelligence</w:t>
      </w:r>
      <w:r>
        <w:rPr>
          <w:szCs w:val="32"/>
        </w:rPr>
        <w:t xml:space="preserve">. </w:t>
      </w:r>
      <w:r w:rsidRPr="00894396">
        <w:rPr>
          <w:szCs w:val="32"/>
        </w:rPr>
        <w:t>Il était resté debout toute la nuit</w:t>
      </w:r>
      <w:r>
        <w:rPr>
          <w:szCs w:val="32"/>
        </w:rPr>
        <w:t xml:space="preserve">, </w:t>
      </w:r>
      <w:r w:rsidRPr="00894396">
        <w:rPr>
          <w:szCs w:val="32"/>
        </w:rPr>
        <w:t>tout habillé</w:t>
      </w:r>
      <w:r>
        <w:rPr>
          <w:szCs w:val="32"/>
        </w:rPr>
        <w:t xml:space="preserve">, </w:t>
      </w:r>
      <w:r w:rsidRPr="00894396">
        <w:rPr>
          <w:szCs w:val="32"/>
        </w:rPr>
        <w:t>le pauvre homme</w:t>
      </w:r>
      <w:r>
        <w:rPr>
          <w:szCs w:val="32"/>
        </w:rPr>
        <w:t xml:space="preserve">, </w:t>
      </w:r>
      <w:r w:rsidRPr="00894396">
        <w:rPr>
          <w:szCs w:val="32"/>
        </w:rPr>
        <w:t>et complètement épuisé</w:t>
      </w:r>
      <w:r>
        <w:rPr>
          <w:szCs w:val="32"/>
        </w:rPr>
        <w:t xml:space="preserve">. </w:t>
      </w:r>
      <w:r w:rsidRPr="00894396">
        <w:rPr>
          <w:szCs w:val="32"/>
        </w:rPr>
        <w:t>Il n</w:t>
      </w:r>
      <w:r>
        <w:rPr>
          <w:szCs w:val="32"/>
        </w:rPr>
        <w:t>’</w:t>
      </w:r>
      <w:r w:rsidRPr="00894396">
        <w:rPr>
          <w:szCs w:val="32"/>
        </w:rPr>
        <w:t>était pas en état d</w:t>
      </w:r>
      <w:r>
        <w:rPr>
          <w:szCs w:val="32"/>
        </w:rPr>
        <w:t>’</w:t>
      </w:r>
      <w:r w:rsidRPr="00894396">
        <w:rPr>
          <w:szCs w:val="32"/>
        </w:rPr>
        <w:t>inventer une histoire plausible</w:t>
      </w:r>
      <w:r>
        <w:rPr>
          <w:szCs w:val="32"/>
        </w:rPr>
        <w:t xml:space="preserve">… </w:t>
      </w:r>
      <w:r w:rsidRPr="00894396">
        <w:rPr>
          <w:szCs w:val="32"/>
        </w:rPr>
        <w:t>Ah</w:t>
      </w:r>
      <w:r>
        <w:rPr>
          <w:szCs w:val="32"/>
        </w:rPr>
        <w:t xml:space="preserve"> ! </w:t>
      </w:r>
      <w:r w:rsidRPr="00894396">
        <w:rPr>
          <w:szCs w:val="32"/>
        </w:rPr>
        <w:t>tu as choisi un beau confident</w:t>
      </w:r>
      <w:r>
        <w:rPr>
          <w:szCs w:val="32"/>
        </w:rPr>
        <w:t xml:space="preserve"> ! </w:t>
      </w:r>
      <w:r w:rsidRPr="00894396">
        <w:rPr>
          <w:szCs w:val="32"/>
        </w:rPr>
        <w:t>Mon mari était furieux</w:t>
      </w:r>
      <w:r>
        <w:rPr>
          <w:szCs w:val="32"/>
        </w:rPr>
        <w:t xml:space="preserve">. </w:t>
      </w:r>
      <w:r w:rsidRPr="00894396">
        <w:rPr>
          <w:szCs w:val="32"/>
        </w:rPr>
        <w:t>Il m</w:t>
      </w:r>
      <w:r>
        <w:rPr>
          <w:szCs w:val="32"/>
        </w:rPr>
        <w:t>’</w:t>
      </w:r>
      <w:r w:rsidRPr="00894396">
        <w:rPr>
          <w:szCs w:val="32"/>
        </w:rPr>
        <w:t>a dit</w:t>
      </w:r>
      <w:r>
        <w:rPr>
          <w:szCs w:val="32"/>
        </w:rPr>
        <w:t xml:space="preserve"> : – </w:t>
      </w:r>
      <w:r w:rsidRPr="00894396">
        <w:rPr>
          <w:szCs w:val="32"/>
        </w:rPr>
        <w:t>Nous ne pouvons plus intervenir maintenant</w:t>
      </w:r>
      <w:r>
        <w:rPr>
          <w:szCs w:val="32"/>
        </w:rPr>
        <w:t xml:space="preserve"> ! </w:t>
      </w:r>
      <w:r w:rsidRPr="00894396">
        <w:rPr>
          <w:szCs w:val="32"/>
        </w:rPr>
        <w:t>Alors nous nous sommes assises pour attendre</w:t>
      </w:r>
      <w:r>
        <w:rPr>
          <w:szCs w:val="32"/>
        </w:rPr>
        <w:t xml:space="preserve">. </w:t>
      </w:r>
      <w:r w:rsidRPr="00894396">
        <w:rPr>
          <w:szCs w:val="32"/>
        </w:rPr>
        <w:t>C</w:t>
      </w:r>
      <w:r>
        <w:rPr>
          <w:szCs w:val="32"/>
        </w:rPr>
        <w:t>’</w:t>
      </w:r>
      <w:r w:rsidRPr="00894396">
        <w:rPr>
          <w:szCs w:val="32"/>
        </w:rPr>
        <w:t>était affreux</w:t>
      </w:r>
      <w:r>
        <w:rPr>
          <w:szCs w:val="32"/>
        </w:rPr>
        <w:t xml:space="preserve">. </w:t>
      </w:r>
      <w:r w:rsidRPr="00894396">
        <w:rPr>
          <w:szCs w:val="32"/>
        </w:rPr>
        <w:t>Et cette pauvre petite accourant ici</w:t>
      </w:r>
      <w:r>
        <w:rPr>
          <w:szCs w:val="32"/>
        </w:rPr>
        <w:t xml:space="preserve">, </w:t>
      </w:r>
      <w:r w:rsidRPr="00894396">
        <w:rPr>
          <w:szCs w:val="32"/>
        </w:rPr>
        <w:t>les cheveux défaits</w:t>
      </w:r>
      <w:r>
        <w:rPr>
          <w:szCs w:val="32"/>
        </w:rPr>
        <w:t xml:space="preserve">, </w:t>
      </w:r>
      <w:r w:rsidRPr="00894396">
        <w:rPr>
          <w:szCs w:val="32"/>
        </w:rPr>
        <w:t>aux yeux de tous</w:t>
      </w:r>
      <w:r>
        <w:rPr>
          <w:szCs w:val="32"/>
        </w:rPr>
        <w:t xml:space="preserve">. </w:t>
      </w:r>
      <w:r w:rsidRPr="00894396">
        <w:rPr>
          <w:szCs w:val="32"/>
        </w:rPr>
        <w:t>Elle a été vue par des paysans dans les champs</w:t>
      </w:r>
      <w:r>
        <w:rPr>
          <w:szCs w:val="32"/>
        </w:rPr>
        <w:t xml:space="preserve">. </w:t>
      </w:r>
      <w:r w:rsidRPr="00894396">
        <w:rPr>
          <w:szCs w:val="32"/>
        </w:rPr>
        <w:t>Ici aussi</w:t>
      </w:r>
      <w:r>
        <w:rPr>
          <w:szCs w:val="32"/>
        </w:rPr>
        <w:t xml:space="preserve">, </w:t>
      </w:r>
      <w:r w:rsidRPr="00894396">
        <w:rPr>
          <w:szCs w:val="32"/>
        </w:rPr>
        <w:t>elle a réveillé tout le monde</w:t>
      </w:r>
      <w:r>
        <w:rPr>
          <w:szCs w:val="32"/>
        </w:rPr>
        <w:t xml:space="preserve">. </w:t>
      </w:r>
      <w:r w:rsidRPr="00894396">
        <w:rPr>
          <w:szCs w:val="32"/>
        </w:rPr>
        <w:t>C</w:t>
      </w:r>
      <w:r>
        <w:rPr>
          <w:szCs w:val="32"/>
        </w:rPr>
        <w:t>’</w:t>
      </w:r>
      <w:r w:rsidRPr="00894396">
        <w:rPr>
          <w:szCs w:val="32"/>
        </w:rPr>
        <w:t>est gênant pour elle</w:t>
      </w:r>
      <w:r>
        <w:rPr>
          <w:szCs w:val="32"/>
        </w:rPr>
        <w:t xml:space="preserve">. </w:t>
      </w:r>
      <w:r w:rsidRPr="00894396">
        <w:rPr>
          <w:szCs w:val="32"/>
        </w:rPr>
        <w:t>Heureusement que vous devez vous marier la semaine prochaine</w:t>
      </w:r>
      <w:r>
        <w:rPr>
          <w:szCs w:val="32"/>
        </w:rPr>
        <w:t xml:space="preserve">… </w:t>
      </w:r>
      <w:r w:rsidRPr="00894396">
        <w:rPr>
          <w:szCs w:val="32"/>
        </w:rPr>
        <w:t>Adèle</w:t>
      </w:r>
      <w:r>
        <w:rPr>
          <w:szCs w:val="32"/>
        </w:rPr>
        <w:t xml:space="preserve">, </w:t>
      </w:r>
      <w:r w:rsidRPr="00894396">
        <w:rPr>
          <w:szCs w:val="32"/>
        </w:rPr>
        <w:t>remettez-vous</w:t>
      </w:r>
      <w:r>
        <w:rPr>
          <w:szCs w:val="32"/>
        </w:rPr>
        <w:t xml:space="preserve">… </w:t>
      </w:r>
      <w:r w:rsidRPr="00894396">
        <w:rPr>
          <w:szCs w:val="32"/>
        </w:rPr>
        <w:t>Il est revenu sur ses jambes</w:t>
      </w:r>
      <w:r>
        <w:rPr>
          <w:szCs w:val="32"/>
        </w:rPr>
        <w:t xml:space="preserve">… </w:t>
      </w:r>
      <w:r w:rsidRPr="00894396">
        <w:rPr>
          <w:szCs w:val="32"/>
        </w:rPr>
        <w:t>Nous nous attendions à te voir rapporter sur une civière peut-être</w:t>
      </w:r>
      <w:r>
        <w:rPr>
          <w:szCs w:val="32"/>
        </w:rPr>
        <w:t xml:space="preserve"> ; </w:t>
      </w:r>
      <w:r w:rsidRPr="00894396">
        <w:rPr>
          <w:szCs w:val="32"/>
        </w:rPr>
        <w:t>que sais-je</w:t>
      </w:r>
      <w:r>
        <w:rPr>
          <w:szCs w:val="32"/>
        </w:rPr>
        <w:t xml:space="preserve"> ? </w:t>
      </w:r>
      <w:r w:rsidRPr="00894396">
        <w:rPr>
          <w:szCs w:val="32"/>
        </w:rPr>
        <w:t>Va voir si la voiture est prête</w:t>
      </w:r>
      <w:r>
        <w:rPr>
          <w:szCs w:val="32"/>
        </w:rPr>
        <w:t xml:space="preserve">. </w:t>
      </w:r>
      <w:r w:rsidRPr="00894396">
        <w:rPr>
          <w:szCs w:val="32"/>
        </w:rPr>
        <w:t>Il faut que je reconduise tout de suite cette enfant-là chez elle</w:t>
      </w:r>
      <w:r>
        <w:rPr>
          <w:szCs w:val="32"/>
        </w:rPr>
        <w:t xml:space="preserve">. </w:t>
      </w:r>
      <w:r w:rsidRPr="00894396">
        <w:rPr>
          <w:szCs w:val="32"/>
        </w:rPr>
        <w:t>Il n</w:t>
      </w:r>
      <w:r>
        <w:rPr>
          <w:szCs w:val="32"/>
        </w:rPr>
        <w:t>’</w:t>
      </w:r>
      <w:r w:rsidRPr="00894396">
        <w:rPr>
          <w:szCs w:val="32"/>
        </w:rPr>
        <w:t>est pas convenable qu</w:t>
      </w:r>
      <w:r>
        <w:rPr>
          <w:szCs w:val="32"/>
        </w:rPr>
        <w:t>’</w:t>
      </w:r>
      <w:r w:rsidRPr="00894396">
        <w:rPr>
          <w:szCs w:val="32"/>
        </w:rPr>
        <w:t>elle reste ici une minute de plus</w:t>
      </w:r>
      <w:r>
        <w:rPr>
          <w:szCs w:val="32"/>
        </w:rPr>
        <w:t>.</w:t>
      </w:r>
    </w:p>
    <w:p w14:paraId="7496FF6C" w14:textId="77777777" w:rsidR="008D6F52" w:rsidRDefault="00000000" w:rsidP="008D6F52">
      <w:pPr>
        <w:rPr>
          <w:szCs w:val="32"/>
        </w:rPr>
      </w:pPr>
      <w:r w:rsidRPr="00894396">
        <w:rPr>
          <w:szCs w:val="32"/>
        </w:rPr>
        <w:t>D</w:t>
      </w:r>
      <w:r w:rsidR="008D6F52">
        <w:rPr>
          <w:szCs w:val="32"/>
        </w:rPr>
        <w:t>’</w:t>
      </w:r>
      <w:r w:rsidRPr="00894396">
        <w:rPr>
          <w:szCs w:val="32"/>
        </w:rPr>
        <w:t>Hubert ne bougeait pas d</w:t>
      </w:r>
      <w:r w:rsidR="008D6F52">
        <w:rPr>
          <w:szCs w:val="32"/>
        </w:rPr>
        <w:t>’</w:t>
      </w:r>
      <w:r w:rsidRPr="00894396">
        <w:rPr>
          <w:szCs w:val="32"/>
        </w:rPr>
        <w:t>une ligne</w:t>
      </w:r>
      <w:r w:rsidR="008D6F52">
        <w:rPr>
          <w:szCs w:val="32"/>
        </w:rPr>
        <w:t xml:space="preserve">, </w:t>
      </w:r>
      <w:r w:rsidRPr="00894396">
        <w:rPr>
          <w:szCs w:val="32"/>
        </w:rPr>
        <w:t>comme s</w:t>
      </w:r>
      <w:r w:rsidR="008D6F52">
        <w:rPr>
          <w:szCs w:val="32"/>
        </w:rPr>
        <w:t>’</w:t>
      </w:r>
      <w:r w:rsidRPr="00894396">
        <w:rPr>
          <w:szCs w:val="32"/>
        </w:rPr>
        <w:t>il n</w:t>
      </w:r>
      <w:r w:rsidR="008D6F52">
        <w:rPr>
          <w:szCs w:val="32"/>
        </w:rPr>
        <w:t>’</w:t>
      </w:r>
      <w:r w:rsidRPr="00894396">
        <w:rPr>
          <w:szCs w:val="32"/>
        </w:rPr>
        <w:t>eût pas entendu un mot</w:t>
      </w:r>
      <w:r w:rsidR="008D6F52">
        <w:rPr>
          <w:szCs w:val="32"/>
        </w:rPr>
        <w:t xml:space="preserve">. </w:t>
      </w:r>
      <w:r w:rsidRPr="00894396">
        <w:rPr>
          <w:szCs w:val="32"/>
        </w:rPr>
        <w:t>Madame Léonie changea d</w:t>
      </w:r>
      <w:r w:rsidR="008D6F52">
        <w:rPr>
          <w:szCs w:val="32"/>
        </w:rPr>
        <w:t>’</w:t>
      </w:r>
      <w:r w:rsidRPr="00894396">
        <w:rPr>
          <w:szCs w:val="32"/>
        </w:rPr>
        <w:t>idée</w:t>
      </w:r>
      <w:r w:rsidR="008D6F52">
        <w:rPr>
          <w:szCs w:val="32"/>
        </w:rPr>
        <w:t xml:space="preserve">. – </w:t>
      </w:r>
      <w:r w:rsidRPr="00894396">
        <w:rPr>
          <w:szCs w:val="32"/>
        </w:rPr>
        <w:t>Je vais aller voir moi-même</w:t>
      </w:r>
      <w:r w:rsidR="008D6F52">
        <w:rPr>
          <w:szCs w:val="32"/>
        </w:rPr>
        <w:t xml:space="preserve">, </w:t>
      </w:r>
      <w:r w:rsidRPr="00894396">
        <w:rPr>
          <w:szCs w:val="32"/>
        </w:rPr>
        <w:t>cria-t-elle</w:t>
      </w:r>
      <w:r w:rsidR="008D6F52">
        <w:rPr>
          <w:szCs w:val="32"/>
        </w:rPr>
        <w:t xml:space="preserve">. </w:t>
      </w:r>
      <w:r w:rsidRPr="00894396">
        <w:rPr>
          <w:szCs w:val="32"/>
        </w:rPr>
        <w:t>Je veux mon manteau aussi</w:t>
      </w:r>
      <w:r w:rsidR="008D6F52">
        <w:rPr>
          <w:szCs w:val="32"/>
        </w:rPr>
        <w:t xml:space="preserve">. </w:t>
      </w:r>
      <w:r w:rsidRPr="00894396">
        <w:rPr>
          <w:szCs w:val="32"/>
        </w:rPr>
        <w:t>Adèle</w:t>
      </w:r>
      <w:r w:rsidR="008D6F52">
        <w:rPr>
          <w:szCs w:val="32"/>
        </w:rPr>
        <w:t xml:space="preserve">… </w:t>
      </w:r>
      <w:r w:rsidRPr="00894396">
        <w:rPr>
          <w:szCs w:val="32"/>
        </w:rPr>
        <w:t>commença-t-elle</w:t>
      </w:r>
      <w:r w:rsidR="008D6F52">
        <w:rPr>
          <w:szCs w:val="32"/>
        </w:rPr>
        <w:t xml:space="preserve">, </w:t>
      </w:r>
      <w:r w:rsidRPr="00894396">
        <w:rPr>
          <w:szCs w:val="32"/>
        </w:rPr>
        <w:t>sans ajouter</w:t>
      </w:r>
      <w:r w:rsidR="008D6F52">
        <w:rPr>
          <w:szCs w:val="32"/>
        </w:rPr>
        <w:t xml:space="preserve"> : </w:t>
      </w:r>
      <w:r w:rsidRPr="00894396">
        <w:rPr>
          <w:szCs w:val="32"/>
        </w:rPr>
        <w:t>remettez-vous</w:t>
      </w:r>
      <w:r w:rsidR="008D6F52">
        <w:rPr>
          <w:szCs w:val="32"/>
        </w:rPr>
        <w:t xml:space="preserve">. </w:t>
      </w:r>
      <w:r w:rsidRPr="00894396">
        <w:rPr>
          <w:szCs w:val="32"/>
        </w:rPr>
        <w:t>Elle partit en criant à voix haute et joyeuse</w:t>
      </w:r>
      <w:r w:rsidR="008D6F52">
        <w:rPr>
          <w:szCs w:val="32"/>
        </w:rPr>
        <w:t xml:space="preserve"> : – </w:t>
      </w:r>
      <w:r w:rsidRPr="00894396">
        <w:rPr>
          <w:szCs w:val="32"/>
        </w:rPr>
        <w:t>Je laisse la porte ouverte</w:t>
      </w:r>
      <w:r w:rsidR="008D6F52">
        <w:rPr>
          <w:szCs w:val="32"/>
        </w:rPr>
        <w:t>.</w:t>
      </w:r>
    </w:p>
    <w:p w14:paraId="109F77B6" w14:textId="77777777" w:rsidR="008D6F52" w:rsidRDefault="00000000" w:rsidP="008D6F52">
      <w:pPr>
        <w:rPr>
          <w:szCs w:val="32"/>
        </w:rPr>
      </w:pPr>
      <w:r w:rsidRPr="00894396">
        <w:rPr>
          <w:szCs w:val="32"/>
        </w:rPr>
        <w:t>Le général fit un pas vers le divan</w:t>
      </w:r>
      <w:r w:rsidR="008D6F52">
        <w:rPr>
          <w:szCs w:val="32"/>
        </w:rPr>
        <w:t xml:space="preserve">, </w:t>
      </w:r>
      <w:r w:rsidRPr="00894396">
        <w:rPr>
          <w:szCs w:val="32"/>
        </w:rPr>
        <w:t>mais Adèle se releva</w:t>
      </w:r>
      <w:r w:rsidR="008D6F52">
        <w:rPr>
          <w:szCs w:val="32"/>
        </w:rPr>
        <w:t xml:space="preserve">, </w:t>
      </w:r>
      <w:r w:rsidRPr="00894396">
        <w:rPr>
          <w:szCs w:val="32"/>
        </w:rPr>
        <w:t>et ce mouvement l</w:t>
      </w:r>
      <w:r w:rsidR="008D6F52">
        <w:rPr>
          <w:szCs w:val="32"/>
        </w:rPr>
        <w:t>’</w:t>
      </w:r>
      <w:r w:rsidRPr="00894396">
        <w:rPr>
          <w:szCs w:val="32"/>
        </w:rPr>
        <w:t>arrêta net</w:t>
      </w:r>
      <w:r w:rsidR="008D6F52">
        <w:rPr>
          <w:szCs w:val="32"/>
        </w:rPr>
        <w:t xml:space="preserve">. </w:t>
      </w:r>
      <w:r w:rsidRPr="00894396">
        <w:rPr>
          <w:szCs w:val="32"/>
        </w:rPr>
        <w:t>Il se dit</w:t>
      </w:r>
      <w:r w:rsidR="008D6F52">
        <w:rPr>
          <w:szCs w:val="32"/>
        </w:rPr>
        <w:t xml:space="preserve"> : – </w:t>
      </w:r>
      <w:r w:rsidRPr="00894396">
        <w:rPr>
          <w:szCs w:val="32"/>
        </w:rPr>
        <w:t>Je ne suis pas rasé ce matin</w:t>
      </w:r>
      <w:r w:rsidR="008D6F52">
        <w:rPr>
          <w:szCs w:val="32"/>
        </w:rPr>
        <w:t xml:space="preserve">. </w:t>
      </w:r>
      <w:r w:rsidRPr="00894396">
        <w:rPr>
          <w:szCs w:val="32"/>
        </w:rPr>
        <w:t>Je dois avoir une mine de bandit</w:t>
      </w:r>
      <w:r w:rsidR="008D6F52">
        <w:rPr>
          <w:szCs w:val="32"/>
        </w:rPr>
        <w:t xml:space="preserve">. </w:t>
      </w:r>
      <w:r w:rsidRPr="00894396">
        <w:rPr>
          <w:szCs w:val="32"/>
        </w:rPr>
        <w:t>Il y a de la boue sur le dos de ma capote</w:t>
      </w:r>
      <w:r w:rsidR="008D6F52">
        <w:rPr>
          <w:szCs w:val="32"/>
        </w:rPr>
        <w:t xml:space="preserve">, </w:t>
      </w:r>
      <w:r w:rsidRPr="00894396">
        <w:rPr>
          <w:szCs w:val="32"/>
        </w:rPr>
        <w:t xml:space="preserve">et des aiguilles de pin dans mes </w:t>
      </w:r>
      <w:r w:rsidRPr="00894396">
        <w:rPr>
          <w:szCs w:val="32"/>
        </w:rPr>
        <w:lastRenderedPageBreak/>
        <w:t>cheveux</w:t>
      </w:r>
      <w:r w:rsidR="008D6F52">
        <w:rPr>
          <w:szCs w:val="32"/>
        </w:rPr>
        <w:t xml:space="preserve">. </w:t>
      </w:r>
      <w:r w:rsidRPr="00894396">
        <w:rPr>
          <w:szCs w:val="32"/>
        </w:rPr>
        <w:t>Il songea que la situation exigeait de sa part beaucoup de circonspection</w:t>
      </w:r>
      <w:r w:rsidR="008D6F52">
        <w:rPr>
          <w:szCs w:val="32"/>
        </w:rPr>
        <w:t>.</w:t>
      </w:r>
    </w:p>
    <w:p w14:paraId="770DAFA4" w14:textId="77777777" w:rsidR="008D6F52" w:rsidRDefault="008D6F52" w:rsidP="008D6F52">
      <w:pPr>
        <w:rPr>
          <w:szCs w:val="32"/>
        </w:rPr>
      </w:pPr>
      <w:r>
        <w:t>— </w:t>
      </w:r>
      <w:r w:rsidRPr="00894396">
        <w:rPr>
          <w:szCs w:val="32"/>
        </w:rPr>
        <w:t>Je suis fâché</w:t>
      </w:r>
      <w:r>
        <w:rPr>
          <w:szCs w:val="32"/>
        </w:rPr>
        <w:t xml:space="preserve">, </w:t>
      </w:r>
      <w:r w:rsidRPr="00894396">
        <w:rPr>
          <w:szCs w:val="32"/>
        </w:rPr>
        <w:t>mademoiselle</w:t>
      </w:r>
      <w:r>
        <w:rPr>
          <w:szCs w:val="32"/>
        </w:rPr>
        <w:t xml:space="preserve">…, </w:t>
      </w:r>
      <w:r w:rsidRPr="00894396">
        <w:rPr>
          <w:szCs w:val="32"/>
        </w:rPr>
        <w:t>commença-t-il</w:t>
      </w:r>
      <w:r>
        <w:rPr>
          <w:szCs w:val="32"/>
        </w:rPr>
        <w:t xml:space="preserve">, </w:t>
      </w:r>
      <w:r w:rsidRPr="00894396">
        <w:rPr>
          <w:szCs w:val="32"/>
        </w:rPr>
        <w:t>pour renoncer aussitôt à sa phrase</w:t>
      </w:r>
      <w:r>
        <w:rPr>
          <w:szCs w:val="32"/>
        </w:rPr>
        <w:t>.</w:t>
      </w:r>
    </w:p>
    <w:p w14:paraId="2E13952B" w14:textId="77777777" w:rsidR="008D6F52" w:rsidRDefault="00000000" w:rsidP="008D6F52">
      <w:pPr>
        <w:rPr>
          <w:szCs w:val="32"/>
        </w:rPr>
      </w:pPr>
      <w:r w:rsidRPr="00894396">
        <w:rPr>
          <w:szCs w:val="32"/>
        </w:rPr>
        <w:t>Assise sur le divan</w:t>
      </w:r>
      <w:r w:rsidR="008D6F52">
        <w:rPr>
          <w:szCs w:val="32"/>
        </w:rPr>
        <w:t xml:space="preserve">, </w:t>
      </w:r>
      <w:r w:rsidRPr="00894396">
        <w:rPr>
          <w:szCs w:val="32"/>
        </w:rPr>
        <w:t>elle avait les joues anormalement roses</w:t>
      </w:r>
      <w:r w:rsidR="008D6F52">
        <w:rPr>
          <w:szCs w:val="32"/>
        </w:rPr>
        <w:t xml:space="preserve">, </w:t>
      </w:r>
      <w:r w:rsidRPr="00894396">
        <w:rPr>
          <w:szCs w:val="32"/>
        </w:rPr>
        <w:t>et ses cheveux brillants</w:t>
      </w:r>
      <w:r w:rsidR="008D6F52">
        <w:rPr>
          <w:szCs w:val="32"/>
        </w:rPr>
        <w:t xml:space="preserve">, </w:t>
      </w:r>
      <w:r w:rsidRPr="00894396">
        <w:rPr>
          <w:szCs w:val="32"/>
        </w:rPr>
        <w:t>dénoués sur les épaules</w:t>
      </w:r>
      <w:r w:rsidR="008D6F52">
        <w:rPr>
          <w:szCs w:val="32"/>
        </w:rPr>
        <w:t xml:space="preserve">, </w:t>
      </w:r>
      <w:r w:rsidRPr="00894396">
        <w:rPr>
          <w:szCs w:val="32"/>
        </w:rPr>
        <w:t>offraient au général un spectacle tout nouveau</w:t>
      </w:r>
      <w:r w:rsidR="008D6F52">
        <w:rPr>
          <w:szCs w:val="32"/>
        </w:rPr>
        <w:t xml:space="preserve">. </w:t>
      </w:r>
      <w:r w:rsidRPr="00894396">
        <w:rPr>
          <w:szCs w:val="32"/>
        </w:rPr>
        <w:t>Il se mit à arpenter la chambre</w:t>
      </w:r>
      <w:r w:rsidR="008D6F52">
        <w:rPr>
          <w:szCs w:val="32"/>
        </w:rPr>
        <w:t xml:space="preserve">, </w:t>
      </w:r>
      <w:r w:rsidRPr="00894396">
        <w:rPr>
          <w:szCs w:val="32"/>
        </w:rPr>
        <w:t>non sans garder prudemment les yeux sur la fenêtre</w:t>
      </w:r>
      <w:r w:rsidR="008D6F52">
        <w:rPr>
          <w:szCs w:val="32"/>
        </w:rPr>
        <w:t xml:space="preserve">. – </w:t>
      </w:r>
      <w:r w:rsidRPr="00894396">
        <w:rPr>
          <w:szCs w:val="32"/>
        </w:rPr>
        <w:t>Je crains que vous ne m</w:t>
      </w:r>
      <w:r w:rsidR="008D6F52">
        <w:rPr>
          <w:szCs w:val="32"/>
        </w:rPr>
        <w:t>’</w:t>
      </w:r>
      <w:r w:rsidRPr="00894396">
        <w:rPr>
          <w:szCs w:val="32"/>
        </w:rPr>
        <w:t>accusiez de folie</w:t>
      </w:r>
      <w:r w:rsidR="008D6F52">
        <w:rPr>
          <w:szCs w:val="32"/>
        </w:rPr>
        <w:t xml:space="preserve">, </w:t>
      </w:r>
      <w:r w:rsidRPr="00894396">
        <w:rPr>
          <w:szCs w:val="32"/>
        </w:rPr>
        <w:t>fit-il avec un accent de désespoir sincère</w:t>
      </w:r>
      <w:r w:rsidR="008D6F52">
        <w:rPr>
          <w:szCs w:val="32"/>
        </w:rPr>
        <w:t xml:space="preserve">. </w:t>
      </w:r>
      <w:r w:rsidRPr="00894396">
        <w:rPr>
          <w:szCs w:val="32"/>
        </w:rPr>
        <w:t>Il se retourna brusquement et vit les yeux de la jeune fille fixés sur lui</w:t>
      </w:r>
      <w:r w:rsidR="008D6F52">
        <w:rPr>
          <w:szCs w:val="32"/>
        </w:rPr>
        <w:t xml:space="preserve">. </w:t>
      </w:r>
      <w:r w:rsidRPr="00894396">
        <w:rPr>
          <w:szCs w:val="32"/>
        </w:rPr>
        <w:t>Elle ne les baissa pas devant son regard</w:t>
      </w:r>
      <w:r w:rsidR="008D6F52">
        <w:rPr>
          <w:szCs w:val="32"/>
        </w:rPr>
        <w:t xml:space="preserve">. </w:t>
      </w:r>
      <w:r w:rsidRPr="00894396">
        <w:rPr>
          <w:szCs w:val="32"/>
        </w:rPr>
        <w:t>Et l</w:t>
      </w:r>
      <w:r w:rsidR="008D6F52">
        <w:rPr>
          <w:szCs w:val="32"/>
        </w:rPr>
        <w:t>’</w:t>
      </w:r>
      <w:r w:rsidRPr="00894396">
        <w:rPr>
          <w:szCs w:val="32"/>
        </w:rPr>
        <w:t>expression du jeune visage était nouvelle aussi pour lui</w:t>
      </w:r>
      <w:r w:rsidR="008D6F52">
        <w:rPr>
          <w:szCs w:val="32"/>
        </w:rPr>
        <w:t xml:space="preserve">, </w:t>
      </w:r>
      <w:r w:rsidRPr="00894396">
        <w:rPr>
          <w:szCs w:val="32"/>
        </w:rPr>
        <w:t>inversée pour ainsi dire</w:t>
      </w:r>
      <w:r w:rsidR="008D6F52">
        <w:rPr>
          <w:szCs w:val="32"/>
        </w:rPr>
        <w:t xml:space="preserve">. </w:t>
      </w:r>
      <w:r w:rsidRPr="00894396">
        <w:rPr>
          <w:szCs w:val="32"/>
        </w:rPr>
        <w:t>Les yeux le contemplaient avec un grave regard</w:t>
      </w:r>
      <w:r w:rsidR="008D6F52">
        <w:rPr>
          <w:szCs w:val="32"/>
        </w:rPr>
        <w:t xml:space="preserve">, </w:t>
      </w:r>
      <w:r w:rsidRPr="00894396">
        <w:rPr>
          <w:szCs w:val="32"/>
        </w:rPr>
        <w:t>tandis que les lignes exquises de la bouche évoquaient l</w:t>
      </w:r>
      <w:r w:rsidR="008D6F52">
        <w:rPr>
          <w:szCs w:val="32"/>
        </w:rPr>
        <w:t>’</w:t>
      </w:r>
      <w:r w:rsidRPr="00894396">
        <w:rPr>
          <w:szCs w:val="32"/>
        </w:rPr>
        <w:t>idée d</w:t>
      </w:r>
      <w:r w:rsidR="008D6F52">
        <w:rPr>
          <w:szCs w:val="32"/>
        </w:rPr>
        <w:t>’</w:t>
      </w:r>
      <w:r w:rsidRPr="00894396">
        <w:rPr>
          <w:szCs w:val="32"/>
        </w:rPr>
        <w:t>un sourire contenu</w:t>
      </w:r>
      <w:r w:rsidR="008D6F52">
        <w:rPr>
          <w:szCs w:val="32"/>
        </w:rPr>
        <w:t xml:space="preserve">. </w:t>
      </w:r>
      <w:r w:rsidRPr="00894396">
        <w:rPr>
          <w:szCs w:val="32"/>
        </w:rPr>
        <w:t>Cette transformation rendait sa transcendante beauté bien moins mystérieuse</w:t>
      </w:r>
      <w:r w:rsidR="008D6F52">
        <w:rPr>
          <w:szCs w:val="32"/>
        </w:rPr>
        <w:t xml:space="preserve">, </w:t>
      </w:r>
      <w:r w:rsidRPr="00894396">
        <w:rPr>
          <w:szCs w:val="32"/>
        </w:rPr>
        <w:t>bien plus accessible à une compréhension d</w:t>
      </w:r>
      <w:r w:rsidR="008D6F52">
        <w:rPr>
          <w:szCs w:val="32"/>
        </w:rPr>
        <w:t>’</w:t>
      </w:r>
      <w:r w:rsidRPr="00894396">
        <w:rPr>
          <w:szCs w:val="32"/>
        </w:rPr>
        <w:t>homme</w:t>
      </w:r>
      <w:r w:rsidR="008D6F52">
        <w:rPr>
          <w:szCs w:val="32"/>
        </w:rPr>
        <w:t xml:space="preserve">. </w:t>
      </w:r>
      <w:r w:rsidRPr="00894396">
        <w:rPr>
          <w:szCs w:val="32"/>
        </w:rPr>
        <w:t>Une extraordinaire liberté d</w:t>
      </w:r>
      <w:r w:rsidR="008D6F52">
        <w:rPr>
          <w:szCs w:val="32"/>
        </w:rPr>
        <w:t>’</w:t>
      </w:r>
      <w:r w:rsidRPr="00894396">
        <w:rPr>
          <w:szCs w:val="32"/>
        </w:rPr>
        <w:t>esprit surprit le général et lui donna même une grande aisance d</w:t>
      </w:r>
      <w:r w:rsidR="008D6F52">
        <w:rPr>
          <w:szCs w:val="32"/>
        </w:rPr>
        <w:t>’</w:t>
      </w:r>
      <w:r w:rsidRPr="00894396">
        <w:rPr>
          <w:szCs w:val="32"/>
        </w:rPr>
        <w:t>attitudes</w:t>
      </w:r>
      <w:r w:rsidR="008D6F52">
        <w:rPr>
          <w:szCs w:val="32"/>
        </w:rPr>
        <w:t xml:space="preserve">. </w:t>
      </w:r>
      <w:r w:rsidRPr="00894396">
        <w:rPr>
          <w:szCs w:val="32"/>
        </w:rPr>
        <w:t>Il marchait à travers la pièce avec autant de plaisir qu</w:t>
      </w:r>
      <w:r w:rsidR="008D6F52">
        <w:rPr>
          <w:szCs w:val="32"/>
        </w:rPr>
        <w:t>’</w:t>
      </w:r>
      <w:r w:rsidRPr="00894396">
        <w:rPr>
          <w:szCs w:val="32"/>
        </w:rPr>
        <w:t>il en aurait trouvé à marcher contre une batterie vomissant mort</w:t>
      </w:r>
      <w:r w:rsidR="008D6F52">
        <w:rPr>
          <w:szCs w:val="32"/>
        </w:rPr>
        <w:t xml:space="preserve">, </w:t>
      </w:r>
      <w:r w:rsidRPr="00894396">
        <w:rPr>
          <w:szCs w:val="32"/>
        </w:rPr>
        <w:t>flamme et fumée</w:t>
      </w:r>
      <w:r w:rsidR="008D6F52">
        <w:rPr>
          <w:szCs w:val="32"/>
        </w:rPr>
        <w:t xml:space="preserve"> ; </w:t>
      </w:r>
      <w:r w:rsidRPr="00894396">
        <w:rPr>
          <w:szCs w:val="32"/>
        </w:rPr>
        <w:t>puis s</w:t>
      </w:r>
      <w:r w:rsidR="008D6F52">
        <w:rPr>
          <w:szCs w:val="32"/>
        </w:rPr>
        <w:t>’</w:t>
      </w:r>
      <w:r w:rsidRPr="00894396">
        <w:rPr>
          <w:szCs w:val="32"/>
        </w:rPr>
        <w:t>arrêtant avec des yeux souriants devant la jeune fille dont l</w:t>
      </w:r>
      <w:r w:rsidR="008D6F52">
        <w:rPr>
          <w:szCs w:val="32"/>
        </w:rPr>
        <w:t>’</w:t>
      </w:r>
      <w:r w:rsidRPr="00894396">
        <w:rPr>
          <w:szCs w:val="32"/>
        </w:rPr>
        <w:t>union avec lui avait été si habilement arrangée par la sage</w:t>
      </w:r>
      <w:r w:rsidR="008D6F52">
        <w:rPr>
          <w:szCs w:val="32"/>
        </w:rPr>
        <w:t xml:space="preserve">, </w:t>
      </w:r>
      <w:r w:rsidRPr="00894396">
        <w:rPr>
          <w:szCs w:val="32"/>
        </w:rPr>
        <w:t>la bonne</w:t>
      </w:r>
      <w:r w:rsidR="008D6F52">
        <w:rPr>
          <w:szCs w:val="32"/>
        </w:rPr>
        <w:t xml:space="preserve">, </w:t>
      </w:r>
      <w:r w:rsidRPr="00894396">
        <w:rPr>
          <w:szCs w:val="32"/>
        </w:rPr>
        <w:t>l</w:t>
      </w:r>
      <w:r w:rsidR="008D6F52">
        <w:rPr>
          <w:szCs w:val="32"/>
        </w:rPr>
        <w:t>’</w:t>
      </w:r>
      <w:r w:rsidRPr="00894396">
        <w:rPr>
          <w:szCs w:val="32"/>
        </w:rPr>
        <w:t>admirable Léonie</w:t>
      </w:r>
      <w:r w:rsidR="008D6F52">
        <w:rPr>
          <w:szCs w:val="32"/>
        </w:rPr>
        <w:t> :</w:t>
      </w:r>
    </w:p>
    <w:p w14:paraId="1B50604B" w14:textId="77777777" w:rsidR="008D6F52" w:rsidRDefault="008D6F52" w:rsidP="008D6F52">
      <w:pPr>
        <w:rPr>
          <w:szCs w:val="32"/>
        </w:rPr>
      </w:pPr>
      <w:r>
        <w:t>— </w:t>
      </w:r>
      <w:r w:rsidRPr="00894396">
        <w:rPr>
          <w:szCs w:val="32"/>
        </w:rPr>
        <w:t>Ah</w:t>
      </w:r>
      <w:r>
        <w:rPr>
          <w:szCs w:val="32"/>
        </w:rPr>
        <w:t xml:space="preserve"> ! </w:t>
      </w:r>
      <w:r w:rsidRPr="00894396">
        <w:rPr>
          <w:szCs w:val="32"/>
        </w:rPr>
        <w:t>mademoiselle</w:t>
      </w:r>
      <w:r>
        <w:rPr>
          <w:szCs w:val="32"/>
        </w:rPr>
        <w:t xml:space="preserve"> ! </w:t>
      </w:r>
      <w:r w:rsidRPr="00894396">
        <w:rPr>
          <w:szCs w:val="32"/>
        </w:rPr>
        <w:t>fit-il sur un ton de regret courtois</w:t>
      </w:r>
      <w:r>
        <w:rPr>
          <w:szCs w:val="32"/>
        </w:rPr>
        <w:t xml:space="preserve">, </w:t>
      </w:r>
      <w:r w:rsidRPr="00894396">
        <w:rPr>
          <w:szCs w:val="32"/>
        </w:rPr>
        <w:t>si seulement je pouvais croire que vous n</w:t>
      </w:r>
      <w:r>
        <w:rPr>
          <w:szCs w:val="32"/>
        </w:rPr>
        <w:t>’</w:t>
      </w:r>
      <w:r w:rsidRPr="00894396">
        <w:rPr>
          <w:szCs w:val="32"/>
        </w:rPr>
        <w:t>ayez pas fait ce matin une demi-lieue en courant</w:t>
      </w:r>
      <w:r>
        <w:rPr>
          <w:szCs w:val="32"/>
        </w:rPr>
        <w:t xml:space="preserve">, </w:t>
      </w:r>
      <w:r w:rsidRPr="00894396">
        <w:rPr>
          <w:szCs w:val="32"/>
        </w:rPr>
        <w:t>par simple affection pour madame votre mère</w:t>
      </w:r>
      <w:r>
        <w:rPr>
          <w:szCs w:val="32"/>
        </w:rPr>
        <w:t> !</w:t>
      </w:r>
    </w:p>
    <w:p w14:paraId="6A0E7406" w14:textId="77777777" w:rsidR="008D6F52" w:rsidRDefault="00000000" w:rsidP="008D6F52">
      <w:pPr>
        <w:rPr>
          <w:szCs w:val="32"/>
        </w:rPr>
      </w:pPr>
      <w:r w:rsidRPr="00894396">
        <w:rPr>
          <w:szCs w:val="32"/>
        </w:rPr>
        <w:t>Imperturbable dans son exaltation secrète</w:t>
      </w:r>
      <w:r w:rsidR="008D6F52">
        <w:rPr>
          <w:szCs w:val="32"/>
        </w:rPr>
        <w:t xml:space="preserve">, </w:t>
      </w:r>
      <w:r w:rsidRPr="00894396">
        <w:rPr>
          <w:szCs w:val="32"/>
        </w:rPr>
        <w:t>il attendait une réponse qui vint dans un murmure</w:t>
      </w:r>
      <w:r w:rsidR="008D6F52">
        <w:rPr>
          <w:szCs w:val="32"/>
        </w:rPr>
        <w:t xml:space="preserve">, </w:t>
      </w:r>
      <w:r w:rsidRPr="00894396">
        <w:rPr>
          <w:szCs w:val="32"/>
        </w:rPr>
        <w:t>en une attitude ensorcelante de modestie et de paupières baissées</w:t>
      </w:r>
      <w:r w:rsidR="008D6F52">
        <w:rPr>
          <w:szCs w:val="32"/>
        </w:rPr>
        <w:t>.</w:t>
      </w:r>
    </w:p>
    <w:p w14:paraId="783E51D4" w14:textId="77777777" w:rsidR="008D6F52" w:rsidRDefault="008D6F52" w:rsidP="008D6F52">
      <w:pPr>
        <w:rPr>
          <w:szCs w:val="32"/>
        </w:rPr>
      </w:pPr>
      <w:r>
        <w:lastRenderedPageBreak/>
        <w:t>— </w:t>
      </w:r>
      <w:r w:rsidRPr="00894396">
        <w:rPr>
          <w:szCs w:val="32"/>
        </w:rPr>
        <w:t>Il ne faut pas être aussi méchant que fou</w:t>
      </w:r>
      <w:r>
        <w:rPr>
          <w:szCs w:val="32"/>
        </w:rPr>
        <w:t> !</w:t>
      </w:r>
    </w:p>
    <w:p w14:paraId="775D3697" w14:textId="77777777" w:rsidR="008D6F52" w:rsidRDefault="00000000" w:rsidP="008D6F52">
      <w:pPr>
        <w:rPr>
          <w:szCs w:val="32"/>
        </w:rPr>
      </w:pPr>
      <w:r w:rsidRPr="00894396">
        <w:rPr>
          <w:szCs w:val="32"/>
        </w:rPr>
        <w:t>Sur quoi le général déclencha vers le divan une offensive que rien n</w:t>
      </w:r>
      <w:r w:rsidR="008D6F52">
        <w:rPr>
          <w:szCs w:val="32"/>
        </w:rPr>
        <w:t>’</w:t>
      </w:r>
      <w:r w:rsidRPr="00894396">
        <w:rPr>
          <w:szCs w:val="32"/>
        </w:rPr>
        <w:t>aurait pu contenir</w:t>
      </w:r>
      <w:r w:rsidR="008D6F52">
        <w:rPr>
          <w:szCs w:val="32"/>
        </w:rPr>
        <w:t xml:space="preserve">. </w:t>
      </w:r>
      <w:r w:rsidRPr="00894396">
        <w:rPr>
          <w:szCs w:val="32"/>
        </w:rPr>
        <w:t>Le meuble n</w:t>
      </w:r>
      <w:r w:rsidR="008D6F52">
        <w:rPr>
          <w:szCs w:val="32"/>
        </w:rPr>
        <w:t>’</w:t>
      </w:r>
      <w:r w:rsidRPr="00894396">
        <w:rPr>
          <w:szCs w:val="32"/>
        </w:rPr>
        <w:t>était pas exactement en vue de la porte ouverte</w:t>
      </w:r>
      <w:r w:rsidR="008D6F52">
        <w:rPr>
          <w:szCs w:val="32"/>
        </w:rPr>
        <w:t xml:space="preserve">. </w:t>
      </w:r>
      <w:r w:rsidRPr="00894396">
        <w:rPr>
          <w:szCs w:val="32"/>
        </w:rPr>
        <w:t>Pourtant</w:t>
      </w:r>
      <w:r w:rsidR="008D6F52">
        <w:rPr>
          <w:szCs w:val="32"/>
        </w:rPr>
        <w:t xml:space="preserve">, </w:t>
      </w:r>
      <w:r w:rsidRPr="00894396">
        <w:rPr>
          <w:szCs w:val="32"/>
        </w:rPr>
        <w:t>madame Léonie qui revenait enveloppée d</w:t>
      </w:r>
      <w:r w:rsidR="008D6F52">
        <w:rPr>
          <w:szCs w:val="32"/>
        </w:rPr>
        <w:t>’</w:t>
      </w:r>
      <w:r w:rsidRPr="00894396">
        <w:rPr>
          <w:szCs w:val="32"/>
        </w:rPr>
        <w:t>un léger manteau et portait sur son bras une écharpe de dentelle destinée à cacher la compromettante chevelure d</w:t>
      </w:r>
      <w:r w:rsidR="008D6F52">
        <w:rPr>
          <w:szCs w:val="32"/>
        </w:rPr>
        <w:t>’</w:t>
      </w:r>
      <w:r w:rsidRPr="00894396">
        <w:rPr>
          <w:szCs w:val="32"/>
        </w:rPr>
        <w:t>Adèle</w:t>
      </w:r>
      <w:r w:rsidR="008D6F52">
        <w:rPr>
          <w:szCs w:val="32"/>
        </w:rPr>
        <w:t xml:space="preserve">, </w:t>
      </w:r>
      <w:r w:rsidRPr="00894396">
        <w:rPr>
          <w:szCs w:val="32"/>
        </w:rPr>
        <w:t>eut une vision furtive d</w:t>
      </w:r>
      <w:r w:rsidR="008D6F52">
        <w:rPr>
          <w:szCs w:val="32"/>
        </w:rPr>
        <w:t>’</w:t>
      </w:r>
      <w:r w:rsidRPr="00894396">
        <w:rPr>
          <w:szCs w:val="32"/>
        </w:rPr>
        <w:t>un frère à genoux qui se relevait brusquement</w:t>
      </w:r>
      <w:r w:rsidR="008D6F52">
        <w:rPr>
          <w:szCs w:val="32"/>
        </w:rPr>
        <w:t>.</w:t>
      </w:r>
    </w:p>
    <w:p w14:paraId="1327DD4E" w14:textId="77777777" w:rsidR="008D6F52" w:rsidRDefault="008D6F52" w:rsidP="008D6F52">
      <w:pPr>
        <w:rPr>
          <w:szCs w:val="32"/>
        </w:rPr>
      </w:pPr>
      <w:r>
        <w:t>— </w:t>
      </w:r>
      <w:r w:rsidRPr="00894396">
        <w:rPr>
          <w:szCs w:val="32"/>
        </w:rPr>
        <w:t>Allons</w:t>
      </w:r>
      <w:r>
        <w:rPr>
          <w:szCs w:val="32"/>
        </w:rPr>
        <w:t xml:space="preserve">, </w:t>
      </w:r>
      <w:r w:rsidRPr="00894396">
        <w:rPr>
          <w:szCs w:val="32"/>
        </w:rPr>
        <w:t>venez</w:t>
      </w:r>
      <w:r>
        <w:rPr>
          <w:szCs w:val="32"/>
        </w:rPr>
        <w:t xml:space="preserve">, </w:t>
      </w:r>
      <w:r w:rsidRPr="00894396">
        <w:rPr>
          <w:szCs w:val="32"/>
        </w:rPr>
        <w:t>ma chère enfant</w:t>
      </w:r>
      <w:r>
        <w:rPr>
          <w:szCs w:val="32"/>
        </w:rPr>
        <w:t xml:space="preserve">, </w:t>
      </w:r>
      <w:r w:rsidRPr="00894396">
        <w:rPr>
          <w:szCs w:val="32"/>
        </w:rPr>
        <w:t>cria-t-elle de la porte</w:t>
      </w:r>
      <w:r>
        <w:rPr>
          <w:szCs w:val="32"/>
        </w:rPr>
        <w:t>.</w:t>
      </w:r>
    </w:p>
    <w:p w14:paraId="70B8F07E" w14:textId="77777777" w:rsidR="008D6F52" w:rsidRDefault="00000000" w:rsidP="008D6F52">
      <w:pPr>
        <w:rPr>
          <w:szCs w:val="32"/>
        </w:rPr>
      </w:pPr>
      <w:r w:rsidRPr="00894396">
        <w:rPr>
          <w:szCs w:val="32"/>
        </w:rPr>
        <w:t>Le général</w:t>
      </w:r>
      <w:r w:rsidR="008D6F52">
        <w:rPr>
          <w:szCs w:val="32"/>
        </w:rPr>
        <w:t xml:space="preserve">, </w:t>
      </w:r>
      <w:r w:rsidRPr="00894396">
        <w:rPr>
          <w:szCs w:val="32"/>
        </w:rPr>
        <w:t>pleinement revenu à lui-même</w:t>
      </w:r>
      <w:r w:rsidR="008D6F52">
        <w:rPr>
          <w:szCs w:val="32"/>
        </w:rPr>
        <w:t xml:space="preserve">, </w:t>
      </w:r>
      <w:r w:rsidRPr="00894396">
        <w:rPr>
          <w:szCs w:val="32"/>
        </w:rPr>
        <w:t>montra l</w:t>
      </w:r>
      <w:r w:rsidR="008D6F52">
        <w:rPr>
          <w:szCs w:val="32"/>
        </w:rPr>
        <w:t>’</w:t>
      </w:r>
      <w:r w:rsidRPr="00894396">
        <w:rPr>
          <w:szCs w:val="32"/>
        </w:rPr>
        <w:t>ingénieuse promptitude d</w:t>
      </w:r>
      <w:r w:rsidR="008D6F52">
        <w:rPr>
          <w:szCs w:val="32"/>
        </w:rPr>
        <w:t>’</w:t>
      </w:r>
      <w:r w:rsidRPr="00894396">
        <w:rPr>
          <w:szCs w:val="32"/>
        </w:rPr>
        <w:t>esprit d</w:t>
      </w:r>
      <w:r w:rsidR="008D6F52">
        <w:rPr>
          <w:szCs w:val="32"/>
        </w:rPr>
        <w:t>’</w:t>
      </w:r>
      <w:r w:rsidRPr="00894396">
        <w:rPr>
          <w:szCs w:val="32"/>
        </w:rPr>
        <w:t>un officier de cavalerie et l</w:t>
      </w:r>
      <w:r w:rsidR="008D6F52">
        <w:rPr>
          <w:szCs w:val="32"/>
        </w:rPr>
        <w:t>’</w:t>
      </w:r>
      <w:r w:rsidRPr="00894396">
        <w:rPr>
          <w:szCs w:val="32"/>
        </w:rPr>
        <w:t>autorité d</w:t>
      </w:r>
      <w:r w:rsidR="008D6F52">
        <w:rPr>
          <w:szCs w:val="32"/>
        </w:rPr>
        <w:t>’</w:t>
      </w:r>
      <w:r w:rsidRPr="00894396">
        <w:rPr>
          <w:szCs w:val="32"/>
        </w:rPr>
        <w:t>un meneur d</w:t>
      </w:r>
      <w:r w:rsidR="008D6F52">
        <w:rPr>
          <w:szCs w:val="32"/>
        </w:rPr>
        <w:t>’</w:t>
      </w:r>
      <w:r w:rsidRPr="00894396">
        <w:rPr>
          <w:szCs w:val="32"/>
        </w:rPr>
        <w:t>hommes</w:t>
      </w:r>
      <w:r w:rsidR="008D6F52">
        <w:rPr>
          <w:szCs w:val="32"/>
        </w:rPr>
        <w:t> :</w:t>
      </w:r>
    </w:p>
    <w:p w14:paraId="4C71AB7B" w14:textId="77777777" w:rsidR="008D6F52" w:rsidRDefault="008D6F52" w:rsidP="008D6F52">
      <w:pPr>
        <w:rPr>
          <w:szCs w:val="32"/>
        </w:rPr>
      </w:pPr>
      <w:r>
        <w:t>— </w:t>
      </w:r>
      <w:r w:rsidRPr="00894396">
        <w:rPr>
          <w:szCs w:val="32"/>
        </w:rPr>
        <w:t>Tu ne penses pas qu</w:t>
      </w:r>
      <w:r>
        <w:rPr>
          <w:szCs w:val="32"/>
        </w:rPr>
        <w:t>’</w:t>
      </w:r>
      <w:r w:rsidRPr="00894396">
        <w:rPr>
          <w:szCs w:val="32"/>
        </w:rPr>
        <w:t>elle va descendre toute seule à la voiture</w:t>
      </w:r>
      <w:r>
        <w:rPr>
          <w:szCs w:val="32"/>
        </w:rPr>
        <w:t xml:space="preserve">, </w:t>
      </w:r>
      <w:r w:rsidRPr="00894396">
        <w:rPr>
          <w:szCs w:val="32"/>
        </w:rPr>
        <w:t>cria-t-il</w:t>
      </w:r>
      <w:r>
        <w:rPr>
          <w:szCs w:val="32"/>
        </w:rPr>
        <w:t xml:space="preserve">, </w:t>
      </w:r>
      <w:r w:rsidRPr="00894396">
        <w:rPr>
          <w:szCs w:val="32"/>
        </w:rPr>
        <w:t>avec indignation</w:t>
      </w:r>
      <w:r>
        <w:rPr>
          <w:szCs w:val="32"/>
        </w:rPr>
        <w:t xml:space="preserve">. </w:t>
      </w:r>
      <w:r w:rsidRPr="00894396">
        <w:rPr>
          <w:szCs w:val="32"/>
        </w:rPr>
        <w:t>Elle n</w:t>
      </w:r>
      <w:r>
        <w:rPr>
          <w:szCs w:val="32"/>
        </w:rPr>
        <w:t>’</w:t>
      </w:r>
      <w:r w:rsidRPr="00894396">
        <w:rPr>
          <w:szCs w:val="32"/>
        </w:rPr>
        <w:t>est pas en état de le faire</w:t>
      </w:r>
      <w:r>
        <w:rPr>
          <w:szCs w:val="32"/>
        </w:rPr>
        <w:t xml:space="preserve">. </w:t>
      </w:r>
      <w:r w:rsidRPr="00894396">
        <w:rPr>
          <w:szCs w:val="32"/>
        </w:rPr>
        <w:t>Je vais la porter</w:t>
      </w:r>
      <w:r>
        <w:rPr>
          <w:szCs w:val="32"/>
        </w:rPr>
        <w:t>.</w:t>
      </w:r>
    </w:p>
    <w:p w14:paraId="1E78D632" w14:textId="77777777" w:rsidR="008D6F52" w:rsidRDefault="00000000" w:rsidP="008D6F52">
      <w:pPr>
        <w:rPr>
          <w:szCs w:val="32"/>
        </w:rPr>
      </w:pPr>
      <w:r w:rsidRPr="00894396">
        <w:rPr>
          <w:szCs w:val="32"/>
        </w:rPr>
        <w:t>Suivi par sa sœur respectueuse et stupéfaite</w:t>
      </w:r>
      <w:r w:rsidR="008D6F52">
        <w:rPr>
          <w:szCs w:val="32"/>
        </w:rPr>
        <w:t xml:space="preserve">, </w:t>
      </w:r>
      <w:r w:rsidRPr="00894396">
        <w:rPr>
          <w:szCs w:val="32"/>
        </w:rPr>
        <w:t>il la porta doucement dans ses bras</w:t>
      </w:r>
      <w:r w:rsidR="008D6F52">
        <w:rPr>
          <w:szCs w:val="32"/>
        </w:rPr>
        <w:t xml:space="preserve">, </w:t>
      </w:r>
      <w:r w:rsidRPr="00894396">
        <w:rPr>
          <w:szCs w:val="32"/>
        </w:rPr>
        <w:t>puis remonta comme un tourbillon pour effacer de son visage toutes les traces d</w:t>
      </w:r>
      <w:r w:rsidR="008D6F52">
        <w:rPr>
          <w:szCs w:val="32"/>
        </w:rPr>
        <w:t>’</w:t>
      </w:r>
      <w:r w:rsidRPr="00894396">
        <w:rPr>
          <w:szCs w:val="32"/>
        </w:rPr>
        <w:t>une nuit d</w:t>
      </w:r>
      <w:r w:rsidR="008D6F52">
        <w:rPr>
          <w:szCs w:val="32"/>
        </w:rPr>
        <w:t>’</w:t>
      </w:r>
      <w:r w:rsidRPr="00894396">
        <w:rPr>
          <w:szCs w:val="32"/>
        </w:rPr>
        <w:t>angoisse et d</w:t>
      </w:r>
      <w:r w:rsidR="008D6F52">
        <w:rPr>
          <w:szCs w:val="32"/>
        </w:rPr>
        <w:t>’</w:t>
      </w:r>
      <w:r w:rsidRPr="00894396">
        <w:rPr>
          <w:szCs w:val="32"/>
        </w:rPr>
        <w:t>un matin de combat</w:t>
      </w:r>
      <w:r w:rsidR="008D6F52">
        <w:rPr>
          <w:szCs w:val="32"/>
        </w:rPr>
        <w:t xml:space="preserve"> ; </w:t>
      </w:r>
      <w:r w:rsidRPr="00894396">
        <w:rPr>
          <w:szCs w:val="32"/>
        </w:rPr>
        <w:t>il endossa les vêtements de fête du conquérant avant de se précipiter vers la demeure de sa fiancée</w:t>
      </w:r>
      <w:r w:rsidR="008D6F52">
        <w:rPr>
          <w:szCs w:val="32"/>
        </w:rPr>
        <w:t xml:space="preserve">. </w:t>
      </w:r>
      <w:r w:rsidRPr="00894396">
        <w:rPr>
          <w:szCs w:val="32"/>
        </w:rPr>
        <w:t>S</w:t>
      </w:r>
      <w:r w:rsidR="008D6F52">
        <w:rPr>
          <w:szCs w:val="32"/>
        </w:rPr>
        <w:t>’</w:t>
      </w:r>
      <w:r w:rsidRPr="00894396">
        <w:rPr>
          <w:szCs w:val="32"/>
        </w:rPr>
        <w:t>il n</w:t>
      </w:r>
      <w:r w:rsidR="008D6F52">
        <w:rPr>
          <w:szCs w:val="32"/>
        </w:rPr>
        <w:t>’</w:t>
      </w:r>
      <w:r w:rsidRPr="00894396">
        <w:rPr>
          <w:szCs w:val="32"/>
        </w:rPr>
        <w:t>eût été aussi occupé</w:t>
      </w:r>
      <w:r w:rsidR="008D6F52">
        <w:rPr>
          <w:szCs w:val="32"/>
        </w:rPr>
        <w:t xml:space="preserve">, </w:t>
      </w:r>
      <w:r w:rsidRPr="00894396">
        <w:rPr>
          <w:szCs w:val="32"/>
        </w:rPr>
        <w:t>le général se fût senti capable de monter à cheval</w:t>
      </w:r>
      <w:r w:rsidR="008D6F52">
        <w:rPr>
          <w:szCs w:val="32"/>
        </w:rPr>
        <w:t xml:space="preserve">, </w:t>
      </w:r>
      <w:r w:rsidRPr="00894396">
        <w:rPr>
          <w:szCs w:val="32"/>
        </w:rPr>
        <w:t>pour se lancer à la poursuite de son adversaire et l</w:t>
      </w:r>
      <w:r w:rsidR="008D6F52">
        <w:rPr>
          <w:szCs w:val="32"/>
        </w:rPr>
        <w:t>’</w:t>
      </w:r>
      <w:r w:rsidRPr="00894396">
        <w:rPr>
          <w:szCs w:val="32"/>
        </w:rPr>
        <w:t>embrasser</w:t>
      </w:r>
      <w:r w:rsidR="008D6F52">
        <w:rPr>
          <w:szCs w:val="32"/>
        </w:rPr>
        <w:t xml:space="preserve">, </w:t>
      </w:r>
      <w:r w:rsidRPr="00894396">
        <w:rPr>
          <w:szCs w:val="32"/>
        </w:rPr>
        <w:t>dans l</w:t>
      </w:r>
      <w:r w:rsidR="008D6F52">
        <w:rPr>
          <w:szCs w:val="32"/>
        </w:rPr>
        <w:t>’</w:t>
      </w:r>
      <w:r w:rsidRPr="00894396">
        <w:rPr>
          <w:szCs w:val="32"/>
        </w:rPr>
        <w:t>excès de son bonheur</w:t>
      </w:r>
      <w:r w:rsidR="008D6F52">
        <w:rPr>
          <w:szCs w:val="32"/>
        </w:rPr>
        <w:t xml:space="preserve">. – </w:t>
      </w:r>
      <w:r w:rsidRPr="00894396">
        <w:rPr>
          <w:szCs w:val="32"/>
        </w:rPr>
        <w:t>C</w:t>
      </w:r>
      <w:r w:rsidR="008D6F52">
        <w:rPr>
          <w:szCs w:val="32"/>
        </w:rPr>
        <w:t>’</w:t>
      </w:r>
      <w:r w:rsidRPr="00894396">
        <w:rPr>
          <w:szCs w:val="32"/>
        </w:rPr>
        <w:t>est à ce butor que je dois tout</w:t>
      </w:r>
      <w:r w:rsidR="008D6F52">
        <w:rPr>
          <w:szCs w:val="32"/>
        </w:rPr>
        <w:t xml:space="preserve">, </w:t>
      </w:r>
      <w:r w:rsidRPr="00894396">
        <w:rPr>
          <w:szCs w:val="32"/>
        </w:rPr>
        <w:t>se disait-il</w:t>
      </w:r>
      <w:r w:rsidR="008D6F52">
        <w:rPr>
          <w:szCs w:val="32"/>
        </w:rPr>
        <w:t xml:space="preserve"> ; </w:t>
      </w:r>
      <w:r w:rsidRPr="00894396">
        <w:rPr>
          <w:szCs w:val="32"/>
        </w:rPr>
        <w:t>il m</w:t>
      </w:r>
      <w:r w:rsidR="008D6F52">
        <w:rPr>
          <w:szCs w:val="32"/>
        </w:rPr>
        <w:t>’</w:t>
      </w:r>
      <w:r w:rsidRPr="00894396">
        <w:rPr>
          <w:szCs w:val="32"/>
        </w:rPr>
        <w:t>a fait saisir en une heure ce qu</w:t>
      </w:r>
      <w:r w:rsidR="008D6F52">
        <w:rPr>
          <w:szCs w:val="32"/>
        </w:rPr>
        <w:t>’</w:t>
      </w:r>
      <w:r w:rsidRPr="00894396">
        <w:rPr>
          <w:szCs w:val="32"/>
        </w:rPr>
        <w:t>il m</w:t>
      </w:r>
      <w:r w:rsidR="008D6F52">
        <w:rPr>
          <w:szCs w:val="32"/>
        </w:rPr>
        <w:t>’</w:t>
      </w:r>
      <w:r w:rsidRPr="00894396">
        <w:rPr>
          <w:szCs w:val="32"/>
        </w:rPr>
        <w:t>eût peut-être fallu des années pour découvrir</w:t>
      </w:r>
      <w:r w:rsidR="008D6F52">
        <w:rPr>
          <w:szCs w:val="32"/>
        </w:rPr>
        <w:t xml:space="preserve">, </w:t>
      </w:r>
      <w:r w:rsidRPr="00894396">
        <w:rPr>
          <w:szCs w:val="32"/>
        </w:rPr>
        <w:t>timide imbécile que je suis</w:t>
      </w:r>
      <w:r w:rsidR="008D6F52">
        <w:rPr>
          <w:szCs w:val="32"/>
        </w:rPr>
        <w:t xml:space="preserve"> ! </w:t>
      </w:r>
      <w:r w:rsidRPr="00894396">
        <w:rPr>
          <w:szCs w:val="32"/>
        </w:rPr>
        <w:t>Pas la moindre confiance en moi</w:t>
      </w:r>
      <w:r w:rsidR="008D6F52">
        <w:rPr>
          <w:szCs w:val="32"/>
        </w:rPr>
        <w:t xml:space="preserve">. </w:t>
      </w:r>
      <w:r w:rsidRPr="00894396">
        <w:rPr>
          <w:szCs w:val="32"/>
        </w:rPr>
        <w:t>Le dernier des poltrons</w:t>
      </w:r>
      <w:r w:rsidR="008D6F52">
        <w:rPr>
          <w:szCs w:val="32"/>
        </w:rPr>
        <w:t xml:space="preserve">. </w:t>
      </w:r>
      <w:r w:rsidRPr="00894396">
        <w:rPr>
          <w:szCs w:val="32"/>
        </w:rPr>
        <w:t>Et le chevalier</w:t>
      </w:r>
      <w:r w:rsidR="008D6F52">
        <w:rPr>
          <w:szCs w:val="32"/>
        </w:rPr>
        <w:t xml:space="preserve"> ! </w:t>
      </w:r>
      <w:r w:rsidRPr="00894396">
        <w:rPr>
          <w:szCs w:val="32"/>
        </w:rPr>
        <w:t>Ah</w:t>
      </w:r>
      <w:r w:rsidR="008D6F52">
        <w:rPr>
          <w:szCs w:val="32"/>
        </w:rPr>
        <w:t xml:space="preserve"> ! </w:t>
      </w:r>
      <w:r w:rsidRPr="00894396">
        <w:rPr>
          <w:szCs w:val="32"/>
        </w:rPr>
        <w:t>le vieux brave homme</w:t>
      </w:r>
      <w:r w:rsidR="008D6F52">
        <w:rPr>
          <w:szCs w:val="32"/>
        </w:rPr>
        <w:t xml:space="preserve"> ! </w:t>
      </w:r>
      <w:r w:rsidRPr="00894396">
        <w:rPr>
          <w:szCs w:val="32"/>
        </w:rPr>
        <w:t>Le général avait hâte de l</w:t>
      </w:r>
      <w:r w:rsidR="008D6F52">
        <w:rPr>
          <w:szCs w:val="32"/>
        </w:rPr>
        <w:t>’</w:t>
      </w:r>
      <w:r w:rsidRPr="00894396">
        <w:rPr>
          <w:szCs w:val="32"/>
        </w:rPr>
        <w:t>embrasser aussi</w:t>
      </w:r>
      <w:r w:rsidR="008D6F52">
        <w:rPr>
          <w:szCs w:val="32"/>
        </w:rPr>
        <w:t>.</w:t>
      </w:r>
    </w:p>
    <w:p w14:paraId="3F0967F5" w14:textId="77777777" w:rsidR="008D6F52" w:rsidRDefault="00000000" w:rsidP="008D6F52">
      <w:pPr>
        <w:rPr>
          <w:szCs w:val="32"/>
        </w:rPr>
      </w:pPr>
      <w:r w:rsidRPr="00894396">
        <w:rPr>
          <w:szCs w:val="32"/>
        </w:rPr>
        <w:lastRenderedPageBreak/>
        <w:t>Le chevalier était au lit</w:t>
      </w:r>
      <w:r w:rsidR="008D6F52">
        <w:rPr>
          <w:szCs w:val="32"/>
        </w:rPr>
        <w:t xml:space="preserve">. </w:t>
      </w:r>
      <w:r w:rsidRPr="00894396">
        <w:rPr>
          <w:szCs w:val="32"/>
        </w:rPr>
        <w:t>Pendant plusieurs jours il fut très mal</w:t>
      </w:r>
      <w:r w:rsidR="008D6F52">
        <w:rPr>
          <w:szCs w:val="32"/>
        </w:rPr>
        <w:t xml:space="preserve">. </w:t>
      </w:r>
      <w:r w:rsidRPr="00894396">
        <w:rPr>
          <w:szCs w:val="32"/>
        </w:rPr>
        <w:t>Les hommes de l</w:t>
      </w:r>
      <w:r w:rsidR="008D6F52">
        <w:rPr>
          <w:szCs w:val="32"/>
        </w:rPr>
        <w:t>’</w:t>
      </w:r>
      <w:r w:rsidRPr="00894396">
        <w:rPr>
          <w:szCs w:val="32"/>
        </w:rPr>
        <w:t>Empire et les jeunes filles de la Révolution l</w:t>
      </w:r>
      <w:r w:rsidR="008D6F52">
        <w:rPr>
          <w:szCs w:val="32"/>
        </w:rPr>
        <w:t>’</w:t>
      </w:r>
      <w:r w:rsidRPr="00894396">
        <w:rPr>
          <w:szCs w:val="32"/>
        </w:rPr>
        <w:t>interloquaient</w:t>
      </w:r>
      <w:r w:rsidR="008D6F52">
        <w:rPr>
          <w:szCs w:val="32"/>
        </w:rPr>
        <w:t xml:space="preserve">. </w:t>
      </w:r>
      <w:r w:rsidRPr="00894396">
        <w:rPr>
          <w:szCs w:val="32"/>
        </w:rPr>
        <w:t>Il se leva la veille du mariage</w:t>
      </w:r>
      <w:r w:rsidR="008D6F52">
        <w:rPr>
          <w:szCs w:val="32"/>
        </w:rPr>
        <w:t xml:space="preserve">, </w:t>
      </w:r>
      <w:r w:rsidRPr="00894396">
        <w:rPr>
          <w:szCs w:val="32"/>
        </w:rPr>
        <w:t>et en curieux qu</w:t>
      </w:r>
      <w:r w:rsidR="008D6F52">
        <w:rPr>
          <w:szCs w:val="32"/>
        </w:rPr>
        <w:t>’</w:t>
      </w:r>
      <w:r w:rsidRPr="00894396">
        <w:rPr>
          <w:szCs w:val="32"/>
        </w:rPr>
        <w:t>il était</w:t>
      </w:r>
      <w:r w:rsidR="008D6F52">
        <w:rPr>
          <w:szCs w:val="32"/>
        </w:rPr>
        <w:t xml:space="preserve">, </w:t>
      </w:r>
      <w:r w:rsidRPr="00894396">
        <w:rPr>
          <w:szCs w:val="32"/>
        </w:rPr>
        <w:t>emmena sa nièce à l</w:t>
      </w:r>
      <w:r w:rsidR="008D6F52">
        <w:rPr>
          <w:szCs w:val="32"/>
        </w:rPr>
        <w:t>’</w:t>
      </w:r>
      <w:r w:rsidRPr="00894396">
        <w:rPr>
          <w:szCs w:val="32"/>
        </w:rPr>
        <w:t>écart pour causer tranquillement avec elle</w:t>
      </w:r>
      <w:r w:rsidR="008D6F52">
        <w:rPr>
          <w:szCs w:val="32"/>
        </w:rPr>
        <w:t xml:space="preserve">. </w:t>
      </w:r>
      <w:r w:rsidRPr="00894396">
        <w:rPr>
          <w:szCs w:val="32"/>
        </w:rPr>
        <w:t>Il lui conseilla d</w:t>
      </w:r>
      <w:r w:rsidR="008D6F52">
        <w:rPr>
          <w:szCs w:val="32"/>
        </w:rPr>
        <w:t>’</w:t>
      </w:r>
      <w:r w:rsidRPr="00894396">
        <w:rPr>
          <w:szCs w:val="32"/>
        </w:rPr>
        <w:t>exiger de son mari la véritable histoire de l</w:t>
      </w:r>
      <w:r w:rsidR="008D6F52">
        <w:rPr>
          <w:szCs w:val="32"/>
        </w:rPr>
        <w:t>’</w:t>
      </w:r>
      <w:r w:rsidRPr="00894396">
        <w:rPr>
          <w:szCs w:val="32"/>
        </w:rPr>
        <w:t>affaire d</w:t>
      </w:r>
      <w:r w:rsidR="008D6F52">
        <w:rPr>
          <w:szCs w:val="32"/>
        </w:rPr>
        <w:t>’</w:t>
      </w:r>
      <w:r w:rsidRPr="00894396">
        <w:rPr>
          <w:szCs w:val="32"/>
        </w:rPr>
        <w:t>honneur si impérative et si tenace qui avait failli se terminer pour elle en tragédie</w:t>
      </w:r>
      <w:r w:rsidR="008D6F52">
        <w:rPr>
          <w:szCs w:val="32"/>
        </w:rPr>
        <w:t xml:space="preserve">. – </w:t>
      </w:r>
      <w:r w:rsidRPr="00894396">
        <w:rPr>
          <w:szCs w:val="32"/>
        </w:rPr>
        <w:t>Il est juste que sa femme en soit informée et</w:t>
      </w:r>
      <w:r w:rsidR="008D6F52">
        <w:rPr>
          <w:szCs w:val="32"/>
        </w:rPr>
        <w:t xml:space="preserve">, </w:t>
      </w:r>
      <w:r w:rsidRPr="00894396">
        <w:rPr>
          <w:szCs w:val="32"/>
        </w:rPr>
        <w:t>le mois prochain</w:t>
      </w:r>
      <w:r w:rsidR="008D6F52">
        <w:rPr>
          <w:szCs w:val="32"/>
        </w:rPr>
        <w:t xml:space="preserve">, </w:t>
      </w:r>
      <w:r w:rsidRPr="00894396">
        <w:rPr>
          <w:szCs w:val="32"/>
        </w:rPr>
        <w:t>tu pourras savoir tout ce que tu voudras</w:t>
      </w:r>
      <w:r w:rsidR="008D6F52">
        <w:rPr>
          <w:szCs w:val="32"/>
        </w:rPr>
        <w:t xml:space="preserve">, </w:t>
      </w:r>
      <w:r w:rsidRPr="00894396">
        <w:rPr>
          <w:szCs w:val="32"/>
        </w:rPr>
        <w:t>mon enfant</w:t>
      </w:r>
      <w:r w:rsidR="008D6F52">
        <w:rPr>
          <w:szCs w:val="32"/>
        </w:rPr>
        <w:t>.</w:t>
      </w:r>
    </w:p>
    <w:p w14:paraId="1CD6835B" w14:textId="77777777" w:rsidR="008D6F52" w:rsidRDefault="00000000" w:rsidP="008D6F52">
      <w:pPr>
        <w:rPr>
          <w:szCs w:val="32"/>
        </w:rPr>
      </w:pPr>
      <w:r w:rsidRPr="00894396">
        <w:rPr>
          <w:szCs w:val="32"/>
        </w:rPr>
        <w:t>Plus tard</w:t>
      </w:r>
      <w:r w:rsidR="008D6F52">
        <w:rPr>
          <w:szCs w:val="32"/>
        </w:rPr>
        <w:t xml:space="preserve">, </w:t>
      </w:r>
      <w:r w:rsidRPr="00894396">
        <w:rPr>
          <w:szCs w:val="32"/>
        </w:rPr>
        <w:t>quand le jeune couple vint en visite chez la mère de la mariée</w:t>
      </w:r>
      <w:r w:rsidR="008D6F52">
        <w:rPr>
          <w:szCs w:val="32"/>
        </w:rPr>
        <w:t xml:space="preserve">, </w:t>
      </w:r>
      <w:r w:rsidRPr="00894396">
        <w:rPr>
          <w:szCs w:val="32"/>
        </w:rPr>
        <w:t>madame la générale d</w:t>
      </w:r>
      <w:r w:rsidR="008D6F52">
        <w:rPr>
          <w:szCs w:val="32"/>
        </w:rPr>
        <w:t>’</w:t>
      </w:r>
      <w:r w:rsidRPr="00894396">
        <w:rPr>
          <w:szCs w:val="32"/>
        </w:rPr>
        <w:t>Hubert rapporta à son cher vieil oncle le récit qu</w:t>
      </w:r>
      <w:r w:rsidR="008D6F52">
        <w:rPr>
          <w:szCs w:val="32"/>
        </w:rPr>
        <w:t>’</w:t>
      </w:r>
      <w:r w:rsidRPr="00894396">
        <w:rPr>
          <w:szCs w:val="32"/>
        </w:rPr>
        <w:t>elle avait obtenu sans peine de son mari</w:t>
      </w:r>
      <w:r w:rsidR="008D6F52">
        <w:rPr>
          <w:szCs w:val="32"/>
        </w:rPr>
        <w:t xml:space="preserve">. </w:t>
      </w:r>
      <w:r w:rsidRPr="00894396">
        <w:rPr>
          <w:szCs w:val="32"/>
        </w:rPr>
        <w:t>Le chevalier l</w:t>
      </w:r>
      <w:r w:rsidR="008D6F52">
        <w:rPr>
          <w:szCs w:val="32"/>
        </w:rPr>
        <w:t>’</w:t>
      </w:r>
      <w:r w:rsidRPr="00894396">
        <w:rPr>
          <w:szCs w:val="32"/>
        </w:rPr>
        <w:t>écouta jusqu</w:t>
      </w:r>
      <w:r w:rsidR="008D6F52">
        <w:rPr>
          <w:szCs w:val="32"/>
        </w:rPr>
        <w:t>’</w:t>
      </w:r>
      <w:r w:rsidRPr="00894396">
        <w:rPr>
          <w:szCs w:val="32"/>
        </w:rPr>
        <w:t>au bout avec une attention profonde</w:t>
      </w:r>
      <w:r w:rsidR="008D6F52">
        <w:rPr>
          <w:szCs w:val="32"/>
        </w:rPr>
        <w:t xml:space="preserve">, </w:t>
      </w:r>
      <w:r w:rsidRPr="00894396">
        <w:rPr>
          <w:szCs w:val="32"/>
        </w:rPr>
        <w:t>huma une pincée de tabac</w:t>
      </w:r>
      <w:r w:rsidR="008D6F52">
        <w:rPr>
          <w:szCs w:val="32"/>
        </w:rPr>
        <w:t xml:space="preserve">, </w:t>
      </w:r>
      <w:r w:rsidRPr="00894396">
        <w:rPr>
          <w:szCs w:val="32"/>
        </w:rPr>
        <w:t>chassa les grains de son jabot</w:t>
      </w:r>
      <w:r w:rsidR="008D6F52">
        <w:rPr>
          <w:szCs w:val="32"/>
        </w:rPr>
        <w:t xml:space="preserve">, </w:t>
      </w:r>
      <w:r w:rsidRPr="00894396">
        <w:rPr>
          <w:szCs w:val="32"/>
        </w:rPr>
        <w:t>et demanda d</w:t>
      </w:r>
      <w:r w:rsidR="008D6F52">
        <w:rPr>
          <w:szCs w:val="32"/>
        </w:rPr>
        <w:t>’</w:t>
      </w:r>
      <w:r w:rsidRPr="00894396">
        <w:rPr>
          <w:szCs w:val="32"/>
        </w:rPr>
        <w:t>un ton calme</w:t>
      </w:r>
      <w:r w:rsidR="008D6F52">
        <w:rPr>
          <w:szCs w:val="32"/>
        </w:rPr>
        <w:t> :</w:t>
      </w:r>
    </w:p>
    <w:p w14:paraId="1CFC2E0C" w14:textId="77777777" w:rsidR="008D6F52" w:rsidRDefault="008D6F52" w:rsidP="008D6F52">
      <w:pPr>
        <w:rPr>
          <w:szCs w:val="32"/>
        </w:rPr>
      </w:pPr>
      <w:r>
        <w:t>— </w:t>
      </w:r>
      <w:r w:rsidRPr="00894396">
        <w:rPr>
          <w:szCs w:val="32"/>
        </w:rPr>
        <w:t>C</w:t>
      </w:r>
      <w:r>
        <w:rPr>
          <w:szCs w:val="32"/>
        </w:rPr>
        <w:t>’</w:t>
      </w:r>
      <w:r w:rsidRPr="00894396">
        <w:rPr>
          <w:szCs w:val="32"/>
        </w:rPr>
        <w:t>est tout</w:t>
      </w:r>
      <w:r>
        <w:rPr>
          <w:szCs w:val="32"/>
        </w:rPr>
        <w:t> ?</w:t>
      </w:r>
    </w:p>
    <w:p w14:paraId="5A2F8E2B" w14:textId="77777777" w:rsidR="008D6F52" w:rsidRDefault="008D6F52" w:rsidP="008D6F52">
      <w:pPr>
        <w:rPr>
          <w:szCs w:val="32"/>
        </w:rPr>
      </w:pPr>
      <w:r>
        <w:t>— </w:t>
      </w:r>
      <w:r w:rsidRPr="00894396">
        <w:rPr>
          <w:szCs w:val="32"/>
        </w:rPr>
        <w:t>Oui</w:t>
      </w:r>
      <w:r>
        <w:rPr>
          <w:szCs w:val="32"/>
        </w:rPr>
        <w:t xml:space="preserve">, </w:t>
      </w:r>
      <w:r w:rsidRPr="00894396">
        <w:rPr>
          <w:szCs w:val="32"/>
        </w:rPr>
        <w:t>oncle</w:t>
      </w:r>
      <w:r>
        <w:rPr>
          <w:szCs w:val="32"/>
        </w:rPr>
        <w:t xml:space="preserve">, </w:t>
      </w:r>
      <w:r w:rsidRPr="00894396">
        <w:rPr>
          <w:szCs w:val="32"/>
        </w:rPr>
        <w:t>répondit la jeune femme</w:t>
      </w:r>
      <w:r>
        <w:rPr>
          <w:szCs w:val="32"/>
        </w:rPr>
        <w:t xml:space="preserve">, </w:t>
      </w:r>
      <w:r w:rsidRPr="00894396">
        <w:rPr>
          <w:szCs w:val="32"/>
        </w:rPr>
        <w:t>en ouvrant très grands ses jolis yeux</w:t>
      </w:r>
      <w:r>
        <w:rPr>
          <w:szCs w:val="32"/>
        </w:rPr>
        <w:t xml:space="preserve">. </w:t>
      </w:r>
      <w:r w:rsidRPr="00894396">
        <w:rPr>
          <w:szCs w:val="32"/>
        </w:rPr>
        <w:t>C</w:t>
      </w:r>
      <w:r>
        <w:rPr>
          <w:szCs w:val="32"/>
        </w:rPr>
        <w:t>’</w:t>
      </w:r>
      <w:r w:rsidRPr="00894396">
        <w:rPr>
          <w:szCs w:val="32"/>
        </w:rPr>
        <w:t>est drôle</w:t>
      </w:r>
      <w:r>
        <w:rPr>
          <w:szCs w:val="32"/>
        </w:rPr>
        <w:t xml:space="preserve">, </w:t>
      </w:r>
      <w:r w:rsidRPr="00894396">
        <w:rPr>
          <w:szCs w:val="32"/>
        </w:rPr>
        <w:t>n</w:t>
      </w:r>
      <w:r>
        <w:rPr>
          <w:szCs w:val="32"/>
        </w:rPr>
        <w:t>’</w:t>
      </w:r>
      <w:r w:rsidRPr="00894396">
        <w:rPr>
          <w:szCs w:val="32"/>
        </w:rPr>
        <w:t>est-ce pas</w:t>
      </w:r>
      <w:r>
        <w:rPr>
          <w:szCs w:val="32"/>
        </w:rPr>
        <w:t xml:space="preserve"> ? </w:t>
      </w:r>
      <w:r w:rsidRPr="00894396">
        <w:rPr>
          <w:szCs w:val="32"/>
        </w:rPr>
        <w:t>C</w:t>
      </w:r>
      <w:r>
        <w:rPr>
          <w:szCs w:val="32"/>
        </w:rPr>
        <w:t>’</w:t>
      </w:r>
      <w:r w:rsidRPr="00894396">
        <w:rPr>
          <w:szCs w:val="32"/>
        </w:rPr>
        <w:t>est insensé de songer à ce dont les hommes sont capables</w:t>
      </w:r>
      <w:r>
        <w:rPr>
          <w:szCs w:val="32"/>
        </w:rPr>
        <w:t> !</w:t>
      </w:r>
    </w:p>
    <w:p w14:paraId="2E605BA8" w14:textId="77777777" w:rsidR="008D6F52" w:rsidRDefault="008D6F52" w:rsidP="008D6F52">
      <w:pPr>
        <w:rPr>
          <w:szCs w:val="32"/>
        </w:rPr>
      </w:pPr>
      <w:r>
        <w:t>— </w:t>
      </w:r>
      <w:r w:rsidRPr="00894396">
        <w:rPr>
          <w:szCs w:val="32"/>
        </w:rPr>
        <w:t>Hum</w:t>
      </w:r>
      <w:r>
        <w:rPr>
          <w:szCs w:val="32"/>
        </w:rPr>
        <w:t xml:space="preserve"> ! </w:t>
      </w:r>
      <w:r w:rsidRPr="00894396">
        <w:rPr>
          <w:szCs w:val="32"/>
        </w:rPr>
        <w:t>commenta le vieil émigré</w:t>
      </w:r>
      <w:r>
        <w:rPr>
          <w:szCs w:val="32"/>
        </w:rPr>
        <w:t xml:space="preserve">. </w:t>
      </w:r>
      <w:r w:rsidRPr="00894396">
        <w:rPr>
          <w:szCs w:val="32"/>
        </w:rPr>
        <w:t>Cela dépend de quels hommes</w:t>
      </w:r>
      <w:r>
        <w:rPr>
          <w:szCs w:val="32"/>
        </w:rPr>
        <w:t xml:space="preserve"> ! </w:t>
      </w:r>
      <w:r w:rsidRPr="00894396">
        <w:rPr>
          <w:szCs w:val="32"/>
        </w:rPr>
        <w:t>Ces soldats de Bonaparte étaient des sauvages</w:t>
      </w:r>
      <w:r>
        <w:rPr>
          <w:szCs w:val="32"/>
        </w:rPr>
        <w:t xml:space="preserve">. </w:t>
      </w:r>
      <w:r w:rsidRPr="00894396">
        <w:rPr>
          <w:szCs w:val="32"/>
        </w:rPr>
        <w:t>C</w:t>
      </w:r>
      <w:r>
        <w:rPr>
          <w:szCs w:val="32"/>
        </w:rPr>
        <w:t>’</w:t>
      </w:r>
      <w:r w:rsidRPr="00894396">
        <w:rPr>
          <w:szCs w:val="32"/>
        </w:rPr>
        <w:t>est insensé</w:t>
      </w:r>
      <w:r>
        <w:rPr>
          <w:szCs w:val="32"/>
        </w:rPr>
        <w:t xml:space="preserve">, </w:t>
      </w:r>
      <w:r w:rsidRPr="00894396">
        <w:rPr>
          <w:szCs w:val="32"/>
        </w:rPr>
        <w:t>en effet</w:t>
      </w:r>
      <w:r>
        <w:rPr>
          <w:szCs w:val="32"/>
        </w:rPr>
        <w:t xml:space="preserve">. </w:t>
      </w:r>
      <w:r w:rsidRPr="00894396">
        <w:rPr>
          <w:szCs w:val="32"/>
        </w:rPr>
        <w:t>En tant que femme</w:t>
      </w:r>
      <w:r>
        <w:rPr>
          <w:szCs w:val="32"/>
        </w:rPr>
        <w:t xml:space="preserve">, </w:t>
      </w:r>
      <w:r w:rsidRPr="00894396">
        <w:rPr>
          <w:szCs w:val="32"/>
        </w:rPr>
        <w:t>mon enfant</w:t>
      </w:r>
      <w:r>
        <w:rPr>
          <w:szCs w:val="32"/>
        </w:rPr>
        <w:t xml:space="preserve">, </w:t>
      </w:r>
      <w:r w:rsidRPr="00894396">
        <w:rPr>
          <w:szCs w:val="32"/>
        </w:rPr>
        <w:t>tu dois croire implicitement tout ce que te dit ton mari</w:t>
      </w:r>
      <w:r>
        <w:rPr>
          <w:szCs w:val="32"/>
        </w:rPr>
        <w:t>.</w:t>
      </w:r>
    </w:p>
    <w:p w14:paraId="0DD2E808" w14:textId="77777777" w:rsidR="008D6F52" w:rsidRDefault="00000000" w:rsidP="008D6F52">
      <w:pPr>
        <w:rPr>
          <w:szCs w:val="32"/>
        </w:rPr>
      </w:pPr>
      <w:r w:rsidRPr="00894396">
        <w:rPr>
          <w:szCs w:val="32"/>
        </w:rPr>
        <w:t>Mais au mari de Léonie</w:t>
      </w:r>
      <w:r w:rsidR="008D6F52">
        <w:rPr>
          <w:szCs w:val="32"/>
        </w:rPr>
        <w:t xml:space="preserve">, </w:t>
      </w:r>
      <w:r w:rsidRPr="00894396">
        <w:rPr>
          <w:szCs w:val="32"/>
        </w:rPr>
        <w:t>le chevalier confia sa véritable opinion</w:t>
      </w:r>
      <w:r w:rsidR="008D6F52">
        <w:rPr>
          <w:szCs w:val="32"/>
        </w:rPr>
        <w:t> :</w:t>
      </w:r>
    </w:p>
    <w:p w14:paraId="2A84D0BC" w14:textId="77777777" w:rsidR="008D6F52" w:rsidRDefault="008D6F52" w:rsidP="008D6F52">
      <w:pPr>
        <w:rPr>
          <w:szCs w:val="32"/>
        </w:rPr>
      </w:pPr>
      <w:r>
        <w:t>— </w:t>
      </w:r>
      <w:r w:rsidRPr="00894396">
        <w:rPr>
          <w:szCs w:val="32"/>
        </w:rPr>
        <w:t>Si c</w:t>
      </w:r>
      <w:r>
        <w:rPr>
          <w:szCs w:val="32"/>
        </w:rPr>
        <w:t>’</w:t>
      </w:r>
      <w:r w:rsidRPr="00894396">
        <w:rPr>
          <w:szCs w:val="32"/>
        </w:rPr>
        <w:t>est là l</w:t>
      </w:r>
      <w:r>
        <w:rPr>
          <w:szCs w:val="32"/>
        </w:rPr>
        <w:t>’</w:t>
      </w:r>
      <w:r w:rsidRPr="00894396">
        <w:rPr>
          <w:szCs w:val="32"/>
        </w:rPr>
        <w:t>histoire que le général a inventée pour sa femme</w:t>
      </w:r>
      <w:r>
        <w:rPr>
          <w:szCs w:val="32"/>
        </w:rPr>
        <w:t xml:space="preserve">, </w:t>
      </w:r>
      <w:r w:rsidRPr="00894396">
        <w:rPr>
          <w:szCs w:val="32"/>
        </w:rPr>
        <w:t>et pendant la lune de miel encore</w:t>
      </w:r>
      <w:r>
        <w:rPr>
          <w:szCs w:val="32"/>
        </w:rPr>
        <w:t xml:space="preserve">, </w:t>
      </w:r>
      <w:r w:rsidRPr="00894396">
        <w:rPr>
          <w:szCs w:val="32"/>
        </w:rPr>
        <w:t>vous pouvez bien être sûr que personne ne connaîtra jamais le fin mot de cette affaire</w:t>
      </w:r>
      <w:r>
        <w:rPr>
          <w:szCs w:val="32"/>
        </w:rPr>
        <w:t>.</w:t>
      </w:r>
    </w:p>
    <w:p w14:paraId="2F920FF1" w14:textId="77777777" w:rsidR="008D6F52" w:rsidRDefault="00000000" w:rsidP="008D6F52">
      <w:pPr>
        <w:rPr>
          <w:szCs w:val="32"/>
        </w:rPr>
      </w:pPr>
      <w:r w:rsidRPr="00894396">
        <w:rPr>
          <w:szCs w:val="32"/>
        </w:rPr>
        <w:lastRenderedPageBreak/>
        <w:t>Beaucoup plus tard encore</w:t>
      </w:r>
      <w:r w:rsidR="008D6F52">
        <w:rPr>
          <w:szCs w:val="32"/>
        </w:rPr>
        <w:t xml:space="preserve">, </w:t>
      </w:r>
      <w:r w:rsidRPr="00894396">
        <w:rPr>
          <w:szCs w:val="32"/>
        </w:rPr>
        <w:t>le général d</w:t>
      </w:r>
      <w:r w:rsidR="008D6F52">
        <w:rPr>
          <w:szCs w:val="32"/>
        </w:rPr>
        <w:t>’</w:t>
      </w:r>
      <w:r w:rsidRPr="00894396">
        <w:rPr>
          <w:szCs w:val="32"/>
        </w:rPr>
        <w:t>Hubert jugea le moment venu et l</w:t>
      </w:r>
      <w:r w:rsidR="008D6F52">
        <w:rPr>
          <w:szCs w:val="32"/>
        </w:rPr>
        <w:t>’</w:t>
      </w:r>
      <w:r w:rsidRPr="00894396">
        <w:rPr>
          <w:szCs w:val="32"/>
        </w:rPr>
        <w:t>occasion propice pour écrire au général Féraud</w:t>
      </w:r>
      <w:r w:rsidR="008D6F52">
        <w:rPr>
          <w:szCs w:val="32"/>
        </w:rPr>
        <w:t xml:space="preserve">. </w:t>
      </w:r>
      <w:r w:rsidRPr="00894396">
        <w:rPr>
          <w:szCs w:val="32"/>
        </w:rPr>
        <w:t>Il commençait sa lettre en se défendant de toute animosité</w:t>
      </w:r>
      <w:r w:rsidR="008D6F52">
        <w:rPr>
          <w:szCs w:val="32"/>
        </w:rPr>
        <w:t>.</w:t>
      </w:r>
    </w:p>
    <w:p w14:paraId="1C28BFDA" w14:textId="77777777" w:rsidR="008D6F52" w:rsidRDefault="00000000" w:rsidP="008D6F52">
      <w:pPr>
        <w:rPr>
          <w:i/>
          <w:iCs/>
          <w:szCs w:val="32"/>
        </w:rPr>
      </w:pPr>
      <w:r w:rsidRPr="00894396">
        <w:rPr>
          <w:i/>
          <w:iCs/>
          <w:szCs w:val="32"/>
        </w:rPr>
        <w:t>Jamais</w:t>
      </w:r>
      <w:r w:rsidR="008D6F52">
        <w:rPr>
          <w:i/>
          <w:iCs/>
          <w:szCs w:val="32"/>
        </w:rPr>
        <w:t xml:space="preserve">, </w:t>
      </w:r>
      <w:r w:rsidRPr="00894396">
        <w:rPr>
          <w:szCs w:val="32"/>
        </w:rPr>
        <w:t>écrivait-il</w:t>
      </w:r>
      <w:r w:rsidR="008D6F52">
        <w:rPr>
          <w:szCs w:val="32"/>
        </w:rPr>
        <w:t xml:space="preserve">, </w:t>
      </w:r>
      <w:r w:rsidRPr="00894396">
        <w:rPr>
          <w:i/>
          <w:iCs/>
          <w:szCs w:val="32"/>
        </w:rPr>
        <w:t>pendant toute notre déplorable querelle</w:t>
      </w:r>
      <w:r w:rsidR="008D6F52">
        <w:rPr>
          <w:i/>
          <w:iCs/>
          <w:szCs w:val="32"/>
        </w:rPr>
        <w:t xml:space="preserve">, </w:t>
      </w:r>
      <w:r w:rsidRPr="00894396">
        <w:rPr>
          <w:i/>
          <w:iCs/>
          <w:szCs w:val="32"/>
        </w:rPr>
        <w:t>je n</w:t>
      </w:r>
      <w:r w:rsidR="008D6F52">
        <w:rPr>
          <w:i/>
          <w:iCs/>
          <w:szCs w:val="32"/>
        </w:rPr>
        <w:t>’</w:t>
      </w:r>
      <w:r w:rsidRPr="00894396">
        <w:rPr>
          <w:i/>
          <w:iCs/>
          <w:szCs w:val="32"/>
        </w:rPr>
        <w:t>ai souhaité votre mort</w:t>
      </w:r>
      <w:r w:rsidR="008D6F52">
        <w:rPr>
          <w:i/>
          <w:iCs/>
          <w:szCs w:val="32"/>
        </w:rPr>
        <w:t xml:space="preserve">. </w:t>
      </w:r>
      <w:r w:rsidRPr="00894396">
        <w:rPr>
          <w:i/>
          <w:iCs/>
          <w:szCs w:val="32"/>
        </w:rPr>
        <w:t>Permettez-moi de vous rendre formellement une vie qui m</w:t>
      </w:r>
      <w:r w:rsidR="008D6F52">
        <w:rPr>
          <w:i/>
          <w:iCs/>
          <w:szCs w:val="32"/>
        </w:rPr>
        <w:t>’</w:t>
      </w:r>
      <w:r w:rsidRPr="00894396">
        <w:rPr>
          <w:i/>
          <w:iCs/>
          <w:szCs w:val="32"/>
        </w:rPr>
        <w:t>appartenait</w:t>
      </w:r>
      <w:r w:rsidR="008D6F52">
        <w:rPr>
          <w:i/>
          <w:iCs/>
          <w:szCs w:val="32"/>
        </w:rPr>
        <w:t xml:space="preserve">. </w:t>
      </w:r>
      <w:r w:rsidRPr="00894396">
        <w:rPr>
          <w:i/>
          <w:iCs/>
          <w:szCs w:val="32"/>
        </w:rPr>
        <w:t>Il est nécessaire que deux compagnons de gloire comme nous soient en bons termes aux yeux du public</w:t>
      </w:r>
      <w:r w:rsidR="008D6F52">
        <w:rPr>
          <w:i/>
          <w:iCs/>
          <w:szCs w:val="32"/>
        </w:rPr>
        <w:t>.</w:t>
      </w:r>
    </w:p>
    <w:p w14:paraId="6CCF8487" w14:textId="77777777" w:rsidR="008D6F52" w:rsidRDefault="00000000" w:rsidP="008D6F52">
      <w:pPr>
        <w:rPr>
          <w:szCs w:val="32"/>
        </w:rPr>
      </w:pPr>
      <w:r w:rsidRPr="00894396">
        <w:rPr>
          <w:szCs w:val="32"/>
        </w:rPr>
        <w:t>La même lettre contenait encore un mot personnel d</w:t>
      </w:r>
      <w:r w:rsidR="008D6F52">
        <w:rPr>
          <w:szCs w:val="32"/>
        </w:rPr>
        <w:t>’</w:t>
      </w:r>
      <w:r w:rsidRPr="00894396">
        <w:rPr>
          <w:szCs w:val="32"/>
        </w:rPr>
        <w:t>information domestique</w:t>
      </w:r>
      <w:r w:rsidR="008D6F52">
        <w:rPr>
          <w:szCs w:val="32"/>
        </w:rPr>
        <w:t xml:space="preserve">. </w:t>
      </w:r>
      <w:r w:rsidRPr="00894396">
        <w:rPr>
          <w:szCs w:val="32"/>
        </w:rPr>
        <w:t>C</w:t>
      </w:r>
      <w:r w:rsidR="008D6F52">
        <w:rPr>
          <w:szCs w:val="32"/>
        </w:rPr>
        <w:t>’</w:t>
      </w:r>
      <w:r w:rsidRPr="00894396">
        <w:rPr>
          <w:szCs w:val="32"/>
        </w:rPr>
        <w:t>est en réponse que le général Féraud adressa à son ancien adversaire une lettre datée d</w:t>
      </w:r>
      <w:r w:rsidR="008D6F52">
        <w:rPr>
          <w:szCs w:val="32"/>
        </w:rPr>
        <w:t>’</w:t>
      </w:r>
      <w:r w:rsidRPr="00894396">
        <w:rPr>
          <w:szCs w:val="32"/>
        </w:rPr>
        <w:t>un petit village des bords de la Garonne</w:t>
      </w:r>
      <w:r w:rsidR="008D6F52">
        <w:rPr>
          <w:szCs w:val="32"/>
        </w:rPr>
        <w:t> :</w:t>
      </w:r>
    </w:p>
    <w:p w14:paraId="01FD3047" w14:textId="77777777" w:rsidR="008D6F52" w:rsidRDefault="00000000" w:rsidP="008D6F52">
      <w:pPr>
        <w:rPr>
          <w:i/>
          <w:iCs/>
          <w:szCs w:val="32"/>
        </w:rPr>
      </w:pPr>
      <w:r w:rsidRPr="00894396">
        <w:rPr>
          <w:i/>
          <w:iCs/>
          <w:szCs w:val="32"/>
        </w:rPr>
        <w:t>Si parmi les noms de votre fils</w:t>
      </w:r>
      <w:r w:rsidR="008D6F52">
        <w:rPr>
          <w:i/>
          <w:iCs/>
          <w:szCs w:val="32"/>
        </w:rPr>
        <w:t xml:space="preserve">, </w:t>
      </w:r>
      <w:r w:rsidR="008D6F52">
        <w:rPr>
          <w:szCs w:val="32"/>
        </w:rPr>
        <w:t xml:space="preserve">– </w:t>
      </w:r>
      <w:r w:rsidRPr="00894396">
        <w:rPr>
          <w:i/>
          <w:iCs/>
          <w:szCs w:val="32"/>
        </w:rPr>
        <w:t>écrivait-il</w:t>
      </w:r>
      <w:r w:rsidR="008D6F52">
        <w:rPr>
          <w:i/>
          <w:iCs/>
          <w:szCs w:val="32"/>
        </w:rPr>
        <w:t xml:space="preserve">, </w:t>
      </w:r>
      <w:r w:rsidR="008D6F52">
        <w:rPr>
          <w:szCs w:val="32"/>
        </w:rPr>
        <w:t xml:space="preserve">– </w:t>
      </w:r>
      <w:r w:rsidRPr="00894396">
        <w:rPr>
          <w:i/>
          <w:iCs/>
          <w:szCs w:val="32"/>
        </w:rPr>
        <w:t>j</w:t>
      </w:r>
      <w:r w:rsidR="008D6F52">
        <w:rPr>
          <w:i/>
          <w:iCs/>
          <w:szCs w:val="32"/>
        </w:rPr>
        <w:t>’</w:t>
      </w:r>
      <w:r w:rsidRPr="00894396">
        <w:rPr>
          <w:i/>
          <w:iCs/>
          <w:szCs w:val="32"/>
        </w:rPr>
        <w:t>avais lu celui de Napoléon</w:t>
      </w:r>
      <w:r w:rsidR="008D6F52">
        <w:rPr>
          <w:i/>
          <w:iCs/>
          <w:szCs w:val="32"/>
        </w:rPr>
        <w:t xml:space="preserve">, </w:t>
      </w:r>
      <w:r w:rsidRPr="00894396">
        <w:rPr>
          <w:i/>
          <w:iCs/>
          <w:szCs w:val="32"/>
        </w:rPr>
        <w:t>de Joseph</w:t>
      </w:r>
      <w:r w:rsidR="008D6F52">
        <w:rPr>
          <w:i/>
          <w:iCs/>
          <w:szCs w:val="32"/>
        </w:rPr>
        <w:t xml:space="preserve">, </w:t>
      </w:r>
      <w:r w:rsidRPr="00894396">
        <w:rPr>
          <w:i/>
          <w:iCs/>
          <w:szCs w:val="32"/>
        </w:rPr>
        <w:t>voire de Joachim</w:t>
      </w:r>
      <w:r w:rsidR="008D6F52">
        <w:rPr>
          <w:i/>
          <w:iCs/>
          <w:szCs w:val="32"/>
        </w:rPr>
        <w:t xml:space="preserve">, </w:t>
      </w:r>
      <w:r w:rsidRPr="00894396">
        <w:rPr>
          <w:i/>
          <w:iCs/>
          <w:szCs w:val="32"/>
        </w:rPr>
        <w:t>je vous féliciterais avec plus de cœur</w:t>
      </w:r>
      <w:r w:rsidR="008D6F52">
        <w:rPr>
          <w:i/>
          <w:iCs/>
          <w:szCs w:val="32"/>
        </w:rPr>
        <w:t xml:space="preserve">. </w:t>
      </w:r>
      <w:r w:rsidRPr="00894396">
        <w:rPr>
          <w:i/>
          <w:iCs/>
          <w:szCs w:val="32"/>
        </w:rPr>
        <w:t>Comme vous avez jugé bon de lui donner les noms de Charles-Henri-Armand</w:t>
      </w:r>
      <w:r w:rsidR="008D6F52">
        <w:rPr>
          <w:i/>
          <w:iCs/>
          <w:szCs w:val="32"/>
        </w:rPr>
        <w:t xml:space="preserve">, </w:t>
      </w:r>
      <w:r w:rsidRPr="00894396">
        <w:rPr>
          <w:i/>
          <w:iCs/>
          <w:szCs w:val="32"/>
        </w:rPr>
        <w:t>je me sens confirmé dans mon opinion que vous n</w:t>
      </w:r>
      <w:r w:rsidR="008D6F52">
        <w:rPr>
          <w:i/>
          <w:iCs/>
          <w:szCs w:val="32"/>
        </w:rPr>
        <w:t>’</w:t>
      </w:r>
      <w:r w:rsidRPr="00894396">
        <w:rPr>
          <w:i/>
          <w:iCs/>
          <w:szCs w:val="32"/>
        </w:rPr>
        <w:t xml:space="preserve">avez </w:t>
      </w:r>
      <w:r w:rsidRPr="00894396">
        <w:rPr>
          <w:szCs w:val="32"/>
        </w:rPr>
        <w:t xml:space="preserve">JAMAIS </w:t>
      </w:r>
      <w:r w:rsidRPr="00894396">
        <w:rPr>
          <w:i/>
          <w:iCs/>
          <w:szCs w:val="32"/>
        </w:rPr>
        <w:t>aimé l</w:t>
      </w:r>
      <w:r w:rsidR="008D6F52">
        <w:rPr>
          <w:i/>
          <w:iCs/>
          <w:szCs w:val="32"/>
        </w:rPr>
        <w:t>’</w:t>
      </w:r>
      <w:r w:rsidRPr="00894396">
        <w:rPr>
          <w:i/>
          <w:iCs/>
          <w:szCs w:val="32"/>
        </w:rPr>
        <w:t>Empereur</w:t>
      </w:r>
      <w:r w:rsidR="008D6F52">
        <w:rPr>
          <w:i/>
          <w:iCs/>
          <w:szCs w:val="32"/>
        </w:rPr>
        <w:t xml:space="preserve">. </w:t>
      </w:r>
      <w:r w:rsidRPr="00894396">
        <w:rPr>
          <w:i/>
          <w:iCs/>
          <w:szCs w:val="32"/>
        </w:rPr>
        <w:t>La pensée de ce héros sublime enchaîné sur un rocher au milieu de l</w:t>
      </w:r>
      <w:r w:rsidR="008D6F52">
        <w:rPr>
          <w:i/>
          <w:iCs/>
          <w:szCs w:val="32"/>
        </w:rPr>
        <w:t>’</w:t>
      </w:r>
      <w:r w:rsidRPr="00894396">
        <w:rPr>
          <w:i/>
          <w:iCs/>
          <w:szCs w:val="32"/>
        </w:rPr>
        <w:t>Océan sauvage enlève si bien pour moi toute saveur à la vie</w:t>
      </w:r>
      <w:r w:rsidR="008D6F52">
        <w:rPr>
          <w:i/>
          <w:iCs/>
          <w:szCs w:val="32"/>
        </w:rPr>
        <w:t xml:space="preserve">, </w:t>
      </w:r>
      <w:r w:rsidRPr="00894396">
        <w:rPr>
          <w:i/>
          <w:iCs/>
          <w:szCs w:val="32"/>
        </w:rPr>
        <w:t>que je recevrais avec une véritable joie votre ordre de me brûler la cervelle</w:t>
      </w:r>
      <w:r w:rsidR="008D6F52">
        <w:rPr>
          <w:i/>
          <w:iCs/>
          <w:szCs w:val="32"/>
        </w:rPr>
        <w:t xml:space="preserve">. </w:t>
      </w:r>
      <w:r w:rsidRPr="00894396">
        <w:rPr>
          <w:i/>
          <w:iCs/>
          <w:szCs w:val="32"/>
        </w:rPr>
        <w:t>Je considère que l</w:t>
      </w:r>
      <w:r w:rsidR="008D6F52">
        <w:rPr>
          <w:i/>
          <w:iCs/>
          <w:szCs w:val="32"/>
        </w:rPr>
        <w:t>’</w:t>
      </w:r>
      <w:r w:rsidRPr="00894396">
        <w:rPr>
          <w:i/>
          <w:iCs/>
          <w:szCs w:val="32"/>
        </w:rPr>
        <w:t>honneur m</w:t>
      </w:r>
      <w:r w:rsidR="008D6F52">
        <w:rPr>
          <w:i/>
          <w:iCs/>
          <w:szCs w:val="32"/>
        </w:rPr>
        <w:t>’</w:t>
      </w:r>
      <w:r w:rsidRPr="00894396">
        <w:rPr>
          <w:i/>
          <w:iCs/>
          <w:szCs w:val="32"/>
        </w:rPr>
        <w:t>interdit le suicide</w:t>
      </w:r>
      <w:r w:rsidR="008D6F52">
        <w:rPr>
          <w:i/>
          <w:iCs/>
          <w:szCs w:val="32"/>
        </w:rPr>
        <w:t xml:space="preserve">. </w:t>
      </w:r>
      <w:r w:rsidRPr="00894396">
        <w:rPr>
          <w:i/>
          <w:iCs/>
          <w:szCs w:val="32"/>
        </w:rPr>
        <w:t>Mais je conserve un pistolet chargé dans mon tiroir</w:t>
      </w:r>
      <w:r w:rsidR="008D6F52">
        <w:rPr>
          <w:i/>
          <w:iCs/>
          <w:szCs w:val="32"/>
        </w:rPr>
        <w:t>.</w:t>
      </w:r>
    </w:p>
    <w:p w14:paraId="37711FD3" w14:textId="77777777" w:rsidR="008D6F52" w:rsidRDefault="00000000" w:rsidP="008D6F52">
      <w:pPr>
        <w:rPr>
          <w:szCs w:val="32"/>
        </w:rPr>
      </w:pPr>
      <w:r w:rsidRPr="00894396">
        <w:rPr>
          <w:szCs w:val="32"/>
        </w:rPr>
        <w:t>Madame la générale d</w:t>
      </w:r>
      <w:r w:rsidR="008D6F52">
        <w:rPr>
          <w:szCs w:val="32"/>
        </w:rPr>
        <w:t>’</w:t>
      </w:r>
      <w:r w:rsidRPr="00894396">
        <w:rPr>
          <w:szCs w:val="32"/>
        </w:rPr>
        <w:t>Hubert leva des mains désespérées à la lecture de cette réponse</w:t>
      </w:r>
      <w:r w:rsidR="008D6F52">
        <w:rPr>
          <w:szCs w:val="32"/>
        </w:rPr>
        <w:t>.</w:t>
      </w:r>
    </w:p>
    <w:p w14:paraId="410DBF79" w14:textId="77777777" w:rsidR="008D6F52" w:rsidRDefault="008D6F52" w:rsidP="008D6F52">
      <w:pPr>
        <w:rPr>
          <w:szCs w:val="32"/>
        </w:rPr>
      </w:pPr>
      <w:r>
        <w:t>— </w:t>
      </w:r>
      <w:r w:rsidRPr="00894396">
        <w:rPr>
          <w:szCs w:val="32"/>
        </w:rPr>
        <w:t>Vous voyez</w:t>
      </w:r>
      <w:r>
        <w:rPr>
          <w:szCs w:val="32"/>
        </w:rPr>
        <w:t xml:space="preserve"> ; </w:t>
      </w:r>
      <w:r w:rsidRPr="00894396">
        <w:rPr>
          <w:szCs w:val="32"/>
        </w:rPr>
        <w:t>il ne veut pas entendre parler de réconciliation</w:t>
      </w:r>
      <w:r>
        <w:rPr>
          <w:szCs w:val="32"/>
        </w:rPr>
        <w:t xml:space="preserve">, </w:t>
      </w:r>
      <w:r w:rsidRPr="00894396">
        <w:rPr>
          <w:szCs w:val="32"/>
        </w:rPr>
        <w:t>fit son mari</w:t>
      </w:r>
      <w:r>
        <w:rPr>
          <w:szCs w:val="32"/>
        </w:rPr>
        <w:t xml:space="preserve">. </w:t>
      </w:r>
      <w:r w:rsidRPr="00894396">
        <w:rPr>
          <w:szCs w:val="32"/>
        </w:rPr>
        <w:t>Il ne faut jamais qu</w:t>
      </w:r>
      <w:r>
        <w:rPr>
          <w:szCs w:val="32"/>
        </w:rPr>
        <w:t>’</w:t>
      </w:r>
      <w:r w:rsidRPr="00894396">
        <w:rPr>
          <w:szCs w:val="32"/>
        </w:rPr>
        <w:t>il risque d</w:t>
      </w:r>
      <w:r>
        <w:rPr>
          <w:szCs w:val="32"/>
        </w:rPr>
        <w:t>’</w:t>
      </w:r>
      <w:r w:rsidRPr="00894396">
        <w:rPr>
          <w:szCs w:val="32"/>
        </w:rPr>
        <w:t>apprendre d</w:t>
      </w:r>
      <w:r>
        <w:rPr>
          <w:szCs w:val="32"/>
        </w:rPr>
        <w:t>’</w:t>
      </w:r>
      <w:r w:rsidRPr="00894396">
        <w:rPr>
          <w:szCs w:val="32"/>
        </w:rPr>
        <w:t>où vient l</w:t>
      </w:r>
      <w:r>
        <w:rPr>
          <w:szCs w:val="32"/>
        </w:rPr>
        <w:t>’</w:t>
      </w:r>
      <w:r w:rsidRPr="00894396">
        <w:rPr>
          <w:szCs w:val="32"/>
        </w:rPr>
        <w:t>argent</w:t>
      </w:r>
      <w:r>
        <w:rPr>
          <w:szCs w:val="32"/>
        </w:rPr>
        <w:t xml:space="preserve">. </w:t>
      </w:r>
      <w:r w:rsidRPr="00894396">
        <w:rPr>
          <w:szCs w:val="32"/>
        </w:rPr>
        <w:t>Ce serait épouvantable</w:t>
      </w:r>
      <w:r>
        <w:rPr>
          <w:szCs w:val="32"/>
        </w:rPr>
        <w:t xml:space="preserve"> ; </w:t>
      </w:r>
      <w:r w:rsidRPr="00894396">
        <w:rPr>
          <w:szCs w:val="32"/>
        </w:rPr>
        <w:t>il n</w:t>
      </w:r>
      <w:r>
        <w:rPr>
          <w:szCs w:val="32"/>
        </w:rPr>
        <w:t>’</w:t>
      </w:r>
      <w:r w:rsidRPr="00894396">
        <w:rPr>
          <w:szCs w:val="32"/>
        </w:rPr>
        <w:t>y résisterait pas</w:t>
      </w:r>
      <w:r>
        <w:rPr>
          <w:szCs w:val="32"/>
        </w:rPr>
        <w:t> !</w:t>
      </w:r>
    </w:p>
    <w:p w14:paraId="46B689BA" w14:textId="77777777" w:rsidR="008D6F52" w:rsidRDefault="008D6F52" w:rsidP="008D6F52">
      <w:pPr>
        <w:rPr>
          <w:szCs w:val="32"/>
        </w:rPr>
      </w:pPr>
      <w:r>
        <w:lastRenderedPageBreak/>
        <w:t>— </w:t>
      </w:r>
      <w:r w:rsidRPr="00894396">
        <w:rPr>
          <w:szCs w:val="32"/>
        </w:rPr>
        <w:t>Vous êtes un brave homme</w:t>
      </w:r>
      <w:r>
        <w:rPr>
          <w:szCs w:val="32"/>
        </w:rPr>
        <w:t xml:space="preserve">, </w:t>
      </w:r>
      <w:r w:rsidRPr="00894396">
        <w:rPr>
          <w:szCs w:val="32"/>
        </w:rPr>
        <w:t>Armand</w:t>
      </w:r>
      <w:r>
        <w:rPr>
          <w:szCs w:val="32"/>
        </w:rPr>
        <w:t xml:space="preserve">, </w:t>
      </w:r>
      <w:r w:rsidRPr="00894396">
        <w:rPr>
          <w:szCs w:val="32"/>
        </w:rPr>
        <w:t>fit madame la générale</w:t>
      </w:r>
      <w:r>
        <w:rPr>
          <w:szCs w:val="32"/>
        </w:rPr>
        <w:t xml:space="preserve">, </w:t>
      </w:r>
      <w:r w:rsidRPr="00894396">
        <w:rPr>
          <w:szCs w:val="32"/>
        </w:rPr>
        <w:t>d</w:t>
      </w:r>
      <w:r>
        <w:rPr>
          <w:szCs w:val="32"/>
        </w:rPr>
        <w:t>’</w:t>
      </w:r>
      <w:r w:rsidRPr="00894396">
        <w:rPr>
          <w:szCs w:val="32"/>
        </w:rPr>
        <w:t>un ton approbateur</w:t>
      </w:r>
      <w:r>
        <w:rPr>
          <w:szCs w:val="32"/>
        </w:rPr>
        <w:t>.</w:t>
      </w:r>
    </w:p>
    <w:p w14:paraId="01141381" w14:textId="77777777" w:rsidR="008D6F52" w:rsidRDefault="008D6F52" w:rsidP="00830A5C">
      <w:pPr>
        <w:rPr>
          <w:szCs w:val="32"/>
        </w:rPr>
      </w:pPr>
      <w:r>
        <w:t>— </w:t>
      </w:r>
      <w:r w:rsidRPr="00894396">
        <w:rPr>
          <w:szCs w:val="32"/>
        </w:rPr>
        <w:t>Ma chérie</w:t>
      </w:r>
      <w:r>
        <w:rPr>
          <w:szCs w:val="32"/>
        </w:rPr>
        <w:t xml:space="preserve">, </w:t>
      </w:r>
      <w:r w:rsidRPr="00894396">
        <w:rPr>
          <w:szCs w:val="32"/>
        </w:rPr>
        <w:t>j</w:t>
      </w:r>
      <w:r>
        <w:rPr>
          <w:szCs w:val="32"/>
        </w:rPr>
        <w:t>’</w:t>
      </w:r>
      <w:r w:rsidRPr="00894396">
        <w:rPr>
          <w:szCs w:val="32"/>
        </w:rPr>
        <w:t>avais le droit de lui briser le crâne</w:t>
      </w:r>
      <w:r>
        <w:rPr>
          <w:szCs w:val="32"/>
        </w:rPr>
        <w:t xml:space="preserve">, </w:t>
      </w:r>
      <w:r w:rsidRPr="00894396">
        <w:rPr>
          <w:szCs w:val="32"/>
        </w:rPr>
        <w:t>mais puisque je ne l</w:t>
      </w:r>
      <w:r>
        <w:rPr>
          <w:szCs w:val="32"/>
        </w:rPr>
        <w:t>’</w:t>
      </w:r>
      <w:r w:rsidRPr="00894396">
        <w:rPr>
          <w:szCs w:val="32"/>
        </w:rPr>
        <w:t>ai pas fait</w:t>
      </w:r>
      <w:r>
        <w:rPr>
          <w:szCs w:val="32"/>
        </w:rPr>
        <w:t xml:space="preserve">, </w:t>
      </w:r>
      <w:r w:rsidRPr="00894396">
        <w:rPr>
          <w:szCs w:val="32"/>
        </w:rPr>
        <w:t>je ne puis pas le laisser mourir de faim</w:t>
      </w:r>
      <w:r>
        <w:rPr>
          <w:szCs w:val="32"/>
        </w:rPr>
        <w:t xml:space="preserve">. </w:t>
      </w:r>
      <w:r w:rsidRPr="00894396">
        <w:rPr>
          <w:szCs w:val="32"/>
        </w:rPr>
        <w:t>Il a perdu sa pension et est parfaitement incapable de faire quoi que ce soit en ce monde</w:t>
      </w:r>
      <w:r>
        <w:rPr>
          <w:szCs w:val="32"/>
        </w:rPr>
        <w:t xml:space="preserve">. </w:t>
      </w:r>
      <w:r w:rsidRPr="00894396">
        <w:rPr>
          <w:szCs w:val="32"/>
        </w:rPr>
        <w:t>Il faut que nous veillions sur lui</w:t>
      </w:r>
      <w:r>
        <w:rPr>
          <w:szCs w:val="32"/>
        </w:rPr>
        <w:t xml:space="preserve">, </w:t>
      </w:r>
      <w:r w:rsidRPr="00894396">
        <w:rPr>
          <w:szCs w:val="32"/>
        </w:rPr>
        <w:t>en secret</w:t>
      </w:r>
      <w:r>
        <w:rPr>
          <w:szCs w:val="32"/>
        </w:rPr>
        <w:t xml:space="preserve">, </w:t>
      </w:r>
      <w:r w:rsidRPr="00894396">
        <w:rPr>
          <w:szCs w:val="32"/>
        </w:rPr>
        <w:t>jusqu</w:t>
      </w:r>
      <w:r>
        <w:rPr>
          <w:szCs w:val="32"/>
        </w:rPr>
        <w:t>’</w:t>
      </w:r>
      <w:r w:rsidRPr="00894396">
        <w:rPr>
          <w:szCs w:val="32"/>
        </w:rPr>
        <w:t>à ses derniers jours</w:t>
      </w:r>
      <w:r>
        <w:rPr>
          <w:szCs w:val="32"/>
        </w:rPr>
        <w:t xml:space="preserve">. </w:t>
      </w:r>
      <w:r w:rsidRPr="00894396">
        <w:rPr>
          <w:szCs w:val="32"/>
        </w:rPr>
        <w:t>N</w:t>
      </w:r>
      <w:r>
        <w:rPr>
          <w:szCs w:val="32"/>
        </w:rPr>
        <w:t>’</w:t>
      </w:r>
      <w:r w:rsidRPr="00894396">
        <w:rPr>
          <w:szCs w:val="32"/>
        </w:rPr>
        <w:t>est-ce pas à lui que je dois le plus beau moment de bonheur de ma vie</w:t>
      </w:r>
      <w:r>
        <w:rPr>
          <w:szCs w:val="32"/>
        </w:rPr>
        <w:t xml:space="preserve"> ? </w:t>
      </w:r>
      <w:r w:rsidRPr="00894396">
        <w:rPr>
          <w:szCs w:val="32"/>
        </w:rPr>
        <w:t>Ha</w:t>
      </w:r>
      <w:r>
        <w:rPr>
          <w:szCs w:val="32"/>
        </w:rPr>
        <w:t xml:space="preserve"> ! </w:t>
      </w:r>
      <w:r w:rsidRPr="00894396">
        <w:rPr>
          <w:szCs w:val="32"/>
        </w:rPr>
        <w:t>Ha</w:t>
      </w:r>
      <w:r>
        <w:rPr>
          <w:szCs w:val="32"/>
        </w:rPr>
        <w:t xml:space="preserve"> ! </w:t>
      </w:r>
      <w:r w:rsidRPr="00894396">
        <w:rPr>
          <w:szCs w:val="32"/>
        </w:rPr>
        <w:t>Ha</w:t>
      </w:r>
      <w:r>
        <w:rPr>
          <w:szCs w:val="32"/>
        </w:rPr>
        <w:t xml:space="preserve"> !… </w:t>
      </w:r>
      <w:r w:rsidRPr="00894396">
        <w:rPr>
          <w:szCs w:val="32"/>
        </w:rPr>
        <w:t>À travers champs</w:t>
      </w:r>
      <w:r>
        <w:rPr>
          <w:szCs w:val="32"/>
        </w:rPr>
        <w:t xml:space="preserve"> ! </w:t>
      </w:r>
      <w:r w:rsidRPr="00894396">
        <w:rPr>
          <w:szCs w:val="32"/>
        </w:rPr>
        <w:t>Une demi-lieue</w:t>
      </w:r>
      <w:r>
        <w:rPr>
          <w:szCs w:val="32"/>
        </w:rPr>
        <w:t xml:space="preserve"> ! </w:t>
      </w:r>
      <w:r w:rsidRPr="00894396">
        <w:rPr>
          <w:szCs w:val="32"/>
        </w:rPr>
        <w:t>En courant d</w:t>
      </w:r>
      <w:r>
        <w:rPr>
          <w:szCs w:val="32"/>
        </w:rPr>
        <w:t>’</w:t>
      </w:r>
      <w:r w:rsidRPr="00894396">
        <w:rPr>
          <w:szCs w:val="32"/>
        </w:rPr>
        <w:t>un bout à l</w:t>
      </w:r>
      <w:r>
        <w:rPr>
          <w:szCs w:val="32"/>
        </w:rPr>
        <w:t>’</w:t>
      </w:r>
      <w:r w:rsidRPr="00894396">
        <w:rPr>
          <w:szCs w:val="32"/>
        </w:rPr>
        <w:t>autre</w:t>
      </w:r>
      <w:r>
        <w:rPr>
          <w:szCs w:val="32"/>
        </w:rPr>
        <w:t xml:space="preserve"> ! </w:t>
      </w:r>
      <w:r w:rsidRPr="00894396">
        <w:rPr>
          <w:szCs w:val="32"/>
        </w:rPr>
        <w:t>Je ne pouvais en croire mes oreilles</w:t>
      </w:r>
      <w:r>
        <w:rPr>
          <w:szCs w:val="32"/>
        </w:rPr>
        <w:t xml:space="preserve">… </w:t>
      </w:r>
      <w:r w:rsidRPr="00894396">
        <w:rPr>
          <w:szCs w:val="32"/>
        </w:rPr>
        <w:t>Sans la stupide férocité de cet animal</w:t>
      </w:r>
      <w:r>
        <w:rPr>
          <w:szCs w:val="32"/>
        </w:rPr>
        <w:t xml:space="preserve">, </w:t>
      </w:r>
      <w:r w:rsidRPr="00894396">
        <w:rPr>
          <w:szCs w:val="32"/>
        </w:rPr>
        <w:t>il m</w:t>
      </w:r>
      <w:r>
        <w:rPr>
          <w:szCs w:val="32"/>
        </w:rPr>
        <w:t>’</w:t>
      </w:r>
      <w:r w:rsidRPr="00894396">
        <w:rPr>
          <w:szCs w:val="32"/>
        </w:rPr>
        <w:t>aurait fallu des années pour vous découvrir</w:t>
      </w:r>
      <w:r>
        <w:rPr>
          <w:szCs w:val="32"/>
        </w:rPr>
        <w:t xml:space="preserve"> ! </w:t>
      </w:r>
      <w:r w:rsidRPr="00894396">
        <w:rPr>
          <w:szCs w:val="32"/>
        </w:rPr>
        <w:t>C</w:t>
      </w:r>
      <w:r>
        <w:rPr>
          <w:szCs w:val="32"/>
        </w:rPr>
        <w:t>’</w:t>
      </w:r>
      <w:r w:rsidRPr="00894396">
        <w:rPr>
          <w:szCs w:val="32"/>
        </w:rPr>
        <w:t>est extraordinaire</w:t>
      </w:r>
      <w:r>
        <w:rPr>
          <w:szCs w:val="32"/>
        </w:rPr>
        <w:t xml:space="preserve"> : </w:t>
      </w:r>
      <w:r w:rsidRPr="00894396">
        <w:rPr>
          <w:szCs w:val="32"/>
        </w:rPr>
        <w:t>d</w:t>
      </w:r>
      <w:r>
        <w:rPr>
          <w:szCs w:val="32"/>
        </w:rPr>
        <w:t>’</w:t>
      </w:r>
      <w:r w:rsidRPr="00894396">
        <w:rPr>
          <w:szCs w:val="32"/>
        </w:rPr>
        <w:t>une façon ou de l</w:t>
      </w:r>
      <w:r>
        <w:rPr>
          <w:szCs w:val="32"/>
        </w:rPr>
        <w:t>’</w:t>
      </w:r>
      <w:r w:rsidRPr="00894396">
        <w:rPr>
          <w:szCs w:val="32"/>
        </w:rPr>
        <w:t>autre</w:t>
      </w:r>
      <w:r>
        <w:rPr>
          <w:szCs w:val="32"/>
        </w:rPr>
        <w:t xml:space="preserve">, </w:t>
      </w:r>
      <w:r w:rsidRPr="00894396">
        <w:rPr>
          <w:szCs w:val="32"/>
        </w:rPr>
        <w:t>cet homme a trouvé le moyen de s</w:t>
      </w:r>
      <w:r>
        <w:rPr>
          <w:szCs w:val="32"/>
        </w:rPr>
        <w:t>’</w:t>
      </w:r>
      <w:r w:rsidRPr="00894396">
        <w:rPr>
          <w:szCs w:val="32"/>
        </w:rPr>
        <w:t>immiscer aux sentiments les plus profonds de mon cœur</w:t>
      </w:r>
      <w:r>
        <w:rPr>
          <w:szCs w:val="32"/>
        </w:rPr>
        <w:t> !</w:t>
      </w:r>
    </w:p>
    <w:p w14:paraId="15EF1A36" w14:textId="63CE6C0D" w:rsidR="00C71140" w:rsidRPr="00CC0E56" w:rsidRDefault="00000000" w:rsidP="008D6F52">
      <w:pPr>
        <w:pStyle w:val="Titre1"/>
        <w:spacing w:before="2640"/>
      </w:pPr>
      <w:bookmarkStart w:id="23" w:name="_Toc199599809"/>
      <w:r w:rsidRPr="00CC0E56">
        <w:rPr>
          <w:sz w:val="60"/>
          <w:szCs w:val="60"/>
        </w:rPr>
        <w:lastRenderedPageBreak/>
        <w:t>IL CONTE</w:t>
      </w:r>
      <w:r w:rsidRPr="00CC0E56">
        <w:br/>
      </w:r>
      <w:r w:rsidRPr="00CC0E56">
        <w:br/>
      </w:r>
      <w:proofErr w:type="spellStart"/>
      <w:r w:rsidRPr="00CC0E56">
        <w:t>CONTE</w:t>
      </w:r>
      <w:proofErr w:type="spellEnd"/>
      <w:r w:rsidRPr="00CC0E56">
        <w:t xml:space="preserve"> PATHÉTIQUE</w:t>
      </w:r>
      <w:bookmarkEnd w:id="23"/>
    </w:p>
    <w:p w14:paraId="1CE23587" w14:textId="00B917C7" w:rsidR="008D6F52" w:rsidRDefault="008D6F52" w:rsidP="008D6F52">
      <w:pPr>
        <w:jc w:val="right"/>
      </w:pPr>
      <w:r>
        <w:rPr>
          <w:szCs w:val="32"/>
        </w:rPr>
        <w:t>« </w:t>
      </w:r>
      <w:proofErr w:type="spellStart"/>
      <w:r w:rsidRPr="008D6F52">
        <w:rPr>
          <w:i/>
          <w:iCs/>
          <w:szCs w:val="32"/>
        </w:rPr>
        <w:t>Vedi</w:t>
      </w:r>
      <w:proofErr w:type="spellEnd"/>
      <w:r w:rsidRPr="008D6F52">
        <w:rPr>
          <w:i/>
          <w:iCs/>
          <w:szCs w:val="32"/>
        </w:rPr>
        <w:t xml:space="preserve"> Napoli e </w:t>
      </w:r>
      <w:proofErr w:type="spellStart"/>
      <w:r w:rsidRPr="008D6F52">
        <w:rPr>
          <w:i/>
          <w:iCs/>
          <w:szCs w:val="32"/>
        </w:rPr>
        <w:t>poi</w:t>
      </w:r>
      <w:proofErr w:type="spellEnd"/>
      <w:r w:rsidRPr="008D6F52">
        <w:rPr>
          <w:i/>
          <w:iCs/>
          <w:szCs w:val="32"/>
        </w:rPr>
        <w:t xml:space="preserve"> mori</w:t>
      </w:r>
      <w:r>
        <w:rPr>
          <w:i/>
          <w:iCs/>
          <w:szCs w:val="32"/>
        </w:rPr>
        <w:t>. »</w:t>
      </w:r>
    </w:p>
    <w:p w14:paraId="181174B8" w14:textId="77777777" w:rsidR="008D6F52" w:rsidRDefault="00000000" w:rsidP="003705D0">
      <w:pPr>
        <w:pStyle w:val="NormalEspAvtGrand"/>
      </w:pPr>
      <w:r w:rsidRPr="00894396">
        <w:t>C</w:t>
      </w:r>
      <w:r w:rsidR="008D6F52">
        <w:t>’</w:t>
      </w:r>
      <w:r w:rsidRPr="00894396">
        <w:t>est au Musée National de Naples que nous liâmes conversation pour la première fois</w:t>
      </w:r>
      <w:r w:rsidR="008D6F52">
        <w:t xml:space="preserve">, </w:t>
      </w:r>
      <w:r w:rsidRPr="00894396">
        <w:t>dans les salles du rez-de-chaussée où se trouvent les fameuses collections des bronzes d</w:t>
      </w:r>
      <w:r w:rsidR="008D6F52">
        <w:t>’</w:t>
      </w:r>
      <w:r w:rsidRPr="00894396">
        <w:t>Herculanum et de Pompéi</w:t>
      </w:r>
      <w:r w:rsidR="008D6F52">
        <w:t xml:space="preserve">, </w:t>
      </w:r>
      <w:r w:rsidRPr="00894396">
        <w:t>merveilleux legs de l</w:t>
      </w:r>
      <w:r w:rsidR="008D6F52">
        <w:t>’</w:t>
      </w:r>
      <w:r w:rsidRPr="00894396">
        <w:t>art antique dont la furie catastrophique d</w:t>
      </w:r>
      <w:r w:rsidR="008D6F52">
        <w:t>’</w:t>
      </w:r>
      <w:r w:rsidRPr="00894396">
        <w:t>un volcan nous a conservé la délicate perfection</w:t>
      </w:r>
      <w:r w:rsidR="008D6F52">
        <w:t>.</w:t>
      </w:r>
    </w:p>
    <w:p w14:paraId="4A8FF9C4" w14:textId="77777777" w:rsidR="008D6F52" w:rsidRDefault="00000000" w:rsidP="008D6F52">
      <w:pPr>
        <w:rPr>
          <w:szCs w:val="32"/>
        </w:rPr>
      </w:pPr>
      <w:r w:rsidRPr="00894396">
        <w:rPr>
          <w:szCs w:val="32"/>
        </w:rPr>
        <w:t>C</w:t>
      </w:r>
      <w:r w:rsidR="008D6F52">
        <w:rPr>
          <w:szCs w:val="32"/>
        </w:rPr>
        <w:t>’</w:t>
      </w:r>
      <w:r w:rsidRPr="00894396">
        <w:rPr>
          <w:szCs w:val="32"/>
        </w:rPr>
        <w:t>est lui qui m</w:t>
      </w:r>
      <w:r w:rsidR="008D6F52">
        <w:rPr>
          <w:szCs w:val="32"/>
        </w:rPr>
        <w:t>’</w:t>
      </w:r>
      <w:r w:rsidRPr="00894396">
        <w:rPr>
          <w:szCs w:val="32"/>
        </w:rPr>
        <w:t>adressa la parole</w:t>
      </w:r>
      <w:r w:rsidR="008D6F52">
        <w:rPr>
          <w:szCs w:val="32"/>
        </w:rPr>
        <w:t xml:space="preserve">, </w:t>
      </w:r>
      <w:r w:rsidRPr="00894396">
        <w:rPr>
          <w:szCs w:val="32"/>
        </w:rPr>
        <w:t>par-dessus le célèbre Hermès au repos que nous regardions chacun de notre côté</w:t>
      </w:r>
      <w:r w:rsidR="008D6F52">
        <w:rPr>
          <w:szCs w:val="32"/>
        </w:rPr>
        <w:t xml:space="preserve">. </w:t>
      </w:r>
      <w:r w:rsidRPr="00894396">
        <w:rPr>
          <w:szCs w:val="32"/>
        </w:rPr>
        <w:t>Il me dit</w:t>
      </w:r>
      <w:r w:rsidR="008D6F52">
        <w:rPr>
          <w:szCs w:val="32"/>
        </w:rPr>
        <w:t xml:space="preserve">, </w:t>
      </w:r>
      <w:r w:rsidRPr="00894396">
        <w:rPr>
          <w:szCs w:val="32"/>
        </w:rPr>
        <w:t>sur ce morceau parfaitement admirable</w:t>
      </w:r>
      <w:r w:rsidR="008D6F52">
        <w:rPr>
          <w:szCs w:val="32"/>
        </w:rPr>
        <w:t xml:space="preserve">, </w:t>
      </w:r>
      <w:r w:rsidRPr="00894396">
        <w:rPr>
          <w:szCs w:val="32"/>
        </w:rPr>
        <w:t>des paroles justes</w:t>
      </w:r>
      <w:r w:rsidR="008D6F52">
        <w:rPr>
          <w:szCs w:val="32"/>
        </w:rPr>
        <w:t xml:space="preserve">. </w:t>
      </w:r>
      <w:r w:rsidRPr="00894396">
        <w:rPr>
          <w:szCs w:val="32"/>
        </w:rPr>
        <w:t>Rien de profond</w:t>
      </w:r>
      <w:r w:rsidR="008D6F52">
        <w:rPr>
          <w:szCs w:val="32"/>
        </w:rPr>
        <w:t xml:space="preserve">. </w:t>
      </w:r>
      <w:r w:rsidRPr="00894396">
        <w:rPr>
          <w:szCs w:val="32"/>
        </w:rPr>
        <w:t>Son goût était plus naturel que cultivé</w:t>
      </w:r>
      <w:r w:rsidR="008D6F52">
        <w:rPr>
          <w:szCs w:val="32"/>
        </w:rPr>
        <w:t xml:space="preserve">. </w:t>
      </w:r>
      <w:r w:rsidRPr="00894396">
        <w:rPr>
          <w:szCs w:val="32"/>
        </w:rPr>
        <w:t>Il avait évidemment vu dans sa vie bien des choses belles</w:t>
      </w:r>
      <w:r w:rsidR="008D6F52">
        <w:rPr>
          <w:szCs w:val="32"/>
        </w:rPr>
        <w:t xml:space="preserve">, </w:t>
      </w:r>
      <w:r w:rsidRPr="00894396">
        <w:rPr>
          <w:szCs w:val="32"/>
        </w:rPr>
        <w:t>et savait les apprécier sans user du jargon du dilettante ou du connaisseur</w:t>
      </w:r>
      <w:r w:rsidR="008D6F52">
        <w:rPr>
          <w:szCs w:val="32"/>
        </w:rPr>
        <w:t xml:space="preserve">. </w:t>
      </w:r>
      <w:r w:rsidRPr="00894396">
        <w:rPr>
          <w:szCs w:val="32"/>
        </w:rPr>
        <w:t>Race détestable</w:t>
      </w:r>
      <w:r w:rsidR="008D6F52">
        <w:rPr>
          <w:szCs w:val="32"/>
        </w:rPr>
        <w:t xml:space="preserve">. </w:t>
      </w:r>
      <w:r w:rsidRPr="00894396">
        <w:rPr>
          <w:szCs w:val="32"/>
        </w:rPr>
        <w:t>Il parlait en homme du monde intelligent</w:t>
      </w:r>
      <w:r w:rsidR="008D6F52">
        <w:rPr>
          <w:szCs w:val="32"/>
        </w:rPr>
        <w:t xml:space="preserve">, </w:t>
      </w:r>
      <w:r w:rsidRPr="00894396">
        <w:rPr>
          <w:szCs w:val="32"/>
        </w:rPr>
        <w:t>sans aucune pose</w:t>
      </w:r>
      <w:r w:rsidR="008D6F52">
        <w:rPr>
          <w:szCs w:val="32"/>
        </w:rPr>
        <w:t>.</w:t>
      </w:r>
    </w:p>
    <w:p w14:paraId="5CB496E8" w14:textId="77777777" w:rsidR="008D6F52" w:rsidRDefault="00000000" w:rsidP="008D6F52">
      <w:pPr>
        <w:rPr>
          <w:szCs w:val="32"/>
        </w:rPr>
      </w:pPr>
      <w:r w:rsidRPr="00894396">
        <w:rPr>
          <w:szCs w:val="32"/>
        </w:rPr>
        <w:t>Nous nous connaissions de vue depuis quelques jours</w:t>
      </w:r>
      <w:r w:rsidR="008D6F52">
        <w:rPr>
          <w:szCs w:val="32"/>
        </w:rPr>
        <w:t xml:space="preserve">. </w:t>
      </w:r>
      <w:r w:rsidRPr="00894396">
        <w:rPr>
          <w:szCs w:val="32"/>
        </w:rPr>
        <w:t>Dans l</w:t>
      </w:r>
      <w:r w:rsidR="008D6F52">
        <w:rPr>
          <w:szCs w:val="32"/>
        </w:rPr>
        <w:t>’</w:t>
      </w:r>
      <w:r w:rsidRPr="00894396">
        <w:rPr>
          <w:szCs w:val="32"/>
        </w:rPr>
        <w:t>hôtel</w:t>
      </w:r>
      <w:r w:rsidR="008D6F52">
        <w:rPr>
          <w:szCs w:val="32"/>
        </w:rPr>
        <w:t xml:space="preserve">, </w:t>
      </w:r>
      <w:r w:rsidRPr="00894396">
        <w:rPr>
          <w:szCs w:val="32"/>
        </w:rPr>
        <w:t>bon</w:t>
      </w:r>
      <w:r w:rsidR="008D6F52">
        <w:rPr>
          <w:szCs w:val="32"/>
        </w:rPr>
        <w:t xml:space="preserve">, </w:t>
      </w:r>
      <w:r w:rsidRPr="00894396">
        <w:rPr>
          <w:szCs w:val="32"/>
        </w:rPr>
        <w:t>sans rien d</w:t>
      </w:r>
      <w:r w:rsidR="008D6F52">
        <w:rPr>
          <w:szCs w:val="32"/>
        </w:rPr>
        <w:t>’</w:t>
      </w:r>
      <w:r w:rsidRPr="00894396">
        <w:rPr>
          <w:szCs w:val="32"/>
        </w:rPr>
        <w:t xml:space="preserve">extraordinairement </w:t>
      </w:r>
      <w:r w:rsidR="008D6F52">
        <w:rPr>
          <w:szCs w:val="32"/>
        </w:rPr>
        <w:t>« </w:t>
      </w:r>
      <w:r w:rsidRPr="00894396">
        <w:rPr>
          <w:szCs w:val="32"/>
        </w:rPr>
        <w:t>dernier cri</w:t>
      </w:r>
      <w:r w:rsidR="008D6F52">
        <w:rPr>
          <w:szCs w:val="32"/>
        </w:rPr>
        <w:t xml:space="preserve"> », </w:t>
      </w:r>
      <w:r w:rsidRPr="00894396">
        <w:rPr>
          <w:szCs w:val="32"/>
        </w:rPr>
        <w:t>où nous logions tous les deux</w:t>
      </w:r>
      <w:r w:rsidR="008D6F52">
        <w:rPr>
          <w:szCs w:val="32"/>
        </w:rPr>
        <w:t xml:space="preserve">, </w:t>
      </w:r>
      <w:r w:rsidRPr="00894396">
        <w:rPr>
          <w:szCs w:val="32"/>
        </w:rPr>
        <w:t>je l</w:t>
      </w:r>
      <w:r w:rsidR="008D6F52">
        <w:rPr>
          <w:szCs w:val="32"/>
        </w:rPr>
        <w:t>’</w:t>
      </w:r>
      <w:r w:rsidRPr="00894396">
        <w:rPr>
          <w:szCs w:val="32"/>
        </w:rPr>
        <w:t>avais vu traverser le vestibule pour entrer ou sortir</w:t>
      </w:r>
      <w:r w:rsidR="008D6F52">
        <w:rPr>
          <w:szCs w:val="32"/>
        </w:rPr>
        <w:t xml:space="preserve">. </w:t>
      </w:r>
      <w:r w:rsidRPr="00894396">
        <w:rPr>
          <w:szCs w:val="32"/>
        </w:rPr>
        <w:t>Il m</w:t>
      </w:r>
      <w:r w:rsidR="008D6F52">
        <w:rPr>
          <w:szCs w:val="32"/>
        </w:rPr>
        <w:t>’</w:t>
      </w:r>
      <w:r w:rsidRPr="00894396">
        <w:rPr>
          <w:szCs w:val="32"/>
        </w:rPr>
        <w:t>avait fait l</w:t>
      </w:r>
      <w:r w:rsidR="008D6F52">
        <w:rPr>
          <w:szCs w:val="32"/>
        </w:rPr>
        <w:t>’</w:t>
      </w:r>
      <w:r w:rsidRPr="00894396">
        <w:rPr>
          <w:szCs w:val="32"/>
        </w:rPr>
        <w:t>effet d</w:t>
      </w:r>
      <w:r w:rsidR="008D6F52">
        <w:rPr>
          <w:szCs w:val="32"/>
        </w:rPr>
        <w:t>’</w:t>
      </w:r>
      <w:r w:rsidRPr="00894396">
        <w:rPr>
          <w:szCs w:val="32"/>
        </w:rPr>
        <w:t>un client connu et honoré</w:t>
      </w:r>
      <w:r w:rsidR="008D6F52">
        <w:rPr>
          <w:szCs w:val="32"/>
        </w:rPr>
        <w:t xml:space="preserve">. </w:t>
      </w:r>
      <w:r w:rsidRPr="00894396">
        <w:rPr>
          <w:szCs w:val="32"/>
        </w:rPr>
        <w:t>Le salut de l</w:t>
      </w:r>
      <w:r w:rsidR="008D6F52">
        <w:rPr>
          <w:szCs w:val="32"/>
        </w:rPr>
        <w:t>’</w:t>
      </w:r>
      <w:r w:rsidRPr="00894396">
        <w:rPr>
          <w:szCs w:val="32"/>
        </w:rPr>
        <w:t xml:space="preserve">hôtelier était cordial dans sa </w:t>
      </w:r>
      <w:r w:rsidRPr="00894396">
        <w:rPr>
          <w:szCs w:val="32"/>
        </w:rPr>
        <w:lastRenderedPageBreak/>
        <w:t>déférence</w:t>
      </w:r>
      <w:r w:rsidR="008D6F52">
        <w:rPr>
          <w:szCs w:val="32"/>
        </w:rPr>
        <w:t xml:space="preserve">, </w:t>
      </w:r>
      <w:r w:rsidRPr="00894396">
        <w:rPr>
          <w:szCs w:val="32"/>
        </w:rPr>
        <w:t>et il y répondait avec une courtoisie familière</w:t>
      </w:r>
      <w:r w:rsidR="008D6F52">
        <w:rPr>
          <w:szCs w:val="32"/>
        </w:rPr>
        <w:t xml:space="preserve">. </w:t>
      </w:r>
      <w:r w:rsidRPr="00894396">
        <w:rPr>
          <w:szCs w:val="32"/>
        </w:rPr>
        <w:t>Les domestiques l</w:t>
      </w:r>
      <w:r w:rsidR="008D6F52">
        <w:rPr>
          <w:szCs w:val="32"/>
        </w:rPr>
        <w:t>’</w:t>
      </w:r>
      <w:r w:rsidRPr="00894396">
        <w:rPr>
          <w:szCs w:val="32"/>
        </w:rPr>
        <w:t xml:space="preserve">appelaient </w:t>
      </w:r>
      <w:r w:rsidRPr="00894396">
        <w:rPr>
          <w:i/>
          <w:iCs/>
          <w:szCs w:val="32"/>
        </w:rPr>
        <w:t>Il Conte</w:t>
      </w:r>
      <w:r w:rsidR="008D6F52">
        <w:rPr>
          <w:i/>
          <w:iCs/>
          <w:szCs w:val="32"/>
        </w:rPr>
        <w:t xml:space="preserve">. </w:t>
      </w:r>
      <w:r w:rsidRPr="00894396">
        <w:rPr>
          <w:szCs w:val="32"/>
        </w:rPr>
        <w:t>Il y eut un jour des discussions autour d</w:t>
      </w:r>
      <w:r w:rsidR="008D6F52">
        <w:rPr>
          <w:szCs w:val="32"/>
        </w:rPr>
        <w:t>’</w:t>
      </w:r>
      <w:r w:rsidRPr="00894396">
        <w:rPr>
          <w:szCs w:val="32"/>
        </w:rPr>
        <w:t>un parasol</w:t>
      </w:r>
      <w:r w:rsidR="008D6F52">
        <w:rPr>
          <w:szCs w:val="32"/>
        </w:rPr>
        <w:t xml:space="preserve">, – </w:t>
      </w:r>
      <w:r w:rsidRPr="00894396">
        <w:rPr>
          <w:szCs w:val="32"/>
        </w:rPr>
        <w:t>instrument de soie jaune doublé de blanc</w:t>
      </w:r>
      <w:r w:rsidR="008D6F52">
        <w:rPr>
          <w:szCs w:val="32"/>
        </w:rPr>
        <w:t xml:space="preserve">, – </w:t>
      </w:r>
      <w:r w:rsidRPr="00894396">
        <w:rPr>
          <w:szCs w:val="32"/>
        </w:rPr>
        <w:t>que les garçons avaient trouvé à la porte de la salle à manger</w:t>
      </w:r>
      <w:r w:rsidR="008D6F52">
        <w:rPr>
          <w:szCs w:val="32"/>
        </w:rPr>
        <w:t xml:space="preserve">. </w:t>
      </w:r>
      <w:r w:rsidRPr="00894396">
        <w:rPr>
          <w:szCs w:val="32"/>
        </w:rPr>
        <w:t>Le portier chamarré d</w:t>
      </w:r>
      <w:r w:rsidR="008D6F52">
        <w:rPr>
          <w:szCs w:val="32"/>
        </w:rPr>
        <w:t>’</w:t>
      </w:r>
      <w:r w:rsidRPr="00894396">
        <w:rPr>
          <w:szCs w:val="32"/>
        </w:rPr>
        <w:t>or le reconnut</w:t>
      </w:r>
      <w:r w:rsidR="008D6F52">
        <w:rPr>
          <w:szCs w:val="32"/>
        </w:rPr>
        <w:t xml:space="preserve">, </w:t>
      </w:r>
      <w:r w:rsidRPr="00894396">
        <w:rPr>
          <w:szCs w:val="32"/>
        </w:rPr>
        <w:t>et je l</w:t>
      </w:r>
      <w:r w:rsidR="008D6F52">
        <w:rPr>
          <w:szCs w:val="32"/>
        </w:rPr>
        <w:t>’</w:t>
      </w:r>
      <w:r w:rsidRPr="00894396">
        <w:rPr>
          <w:szCs w:val="32"/>
        </w:rPr>
        <w:t>entendis ordonner à l</w:t>
      </w:r>
      <w:r w:rsidR="008D6F52">
        <w:rPr>
          <w:szCs w:val="32"/>
        </w:rPr>
        <w:t>’</w:t>
      </w:r>
      <w:r w:rsidRPr="00894396">
        <w:rPr>
          <w:szCs w:val="32"/>
        </w:rPr>
        <w:t>un des grooms de l</w:t>
      </w:r>
      <w:r w:rsidR="008D6F52">
        <w:rPr>
          <w:szCs w:val="32"/>
        </w:rPr>
        <w:t>’</w:t>
      </w:r>
      <w:r w:rsidRPr="00894396">
        <w:rPr>
          <w:szCs w:val="32"/>
        </w:rPr>
        <w:t xml:space="preserve">ascenseur de courir le porter au </w:t>
      </w:r>
      <w:r w:rsidRPr="00894396">
        <w:rPr>
          <w:i/>
          <w:iCs/>
          <w:szCs w:val="32"/>
        </w:rPr>
        <w:t>Conte</w:t>
      </w:r>
      <w:r w:rsidR="008D6F52">
        <w:rPr>
          <w:i/>
          <w:iCs/>
          <w:szCs w:val="32"/>
        </w:rPr>
        <w:t xml:space="preserve">. </w:t>
      </w:r>
      <w:r w:rsidRPr="00894396">
        <w:rPr>
          <w:szCs w:val="32"/>
        </w:rPr>
        <w:t>Peut-être était-il le seul comte résidant à l</w:t>
      </w:r>
      <w:r w:rsidR="008D6F52">
        <w:rPr>
          <w:szCs w:val="32"/>
        </w:rPr>
        <w:t>’</w:t>
      </w:r>
      <w:r w:rsidRPr="00894396">
        <w:rPr>
          <w:szCs w:val="32"/>
        </w:rPr>
        <w:t>hôtel</w:t>
      </w:r>
      <w:r w:rsidR="008D6F52">
        <w:rPr>
          <w:szCs w:val="32"/>
        </w:rPr>
        <w:t xml:space="preserve">, </w:t>
      </w:r>
      <w:r w:rsidRPr="00894396">
        <w:rPr>
          <w:szCs w:val="32"/>
        </w:rPr>
        <w:t>ou peut-être sa fidélité à la maison lui valait-elle la distinction d</w:t>
      </w:r>
      <w:r w:rsidR="008D6F52">
        <w:rPr>
          <w:szCs w:val="32"/>
        </w:rPr>
        <w:t>’</w:t>
      </w:r>
      <w:r w:rsidRPr="00894396">
        <w:rPr>
          <w:szCs w:val="32"/>
        </w:rPr>
        <w:t>être le comte par excellence</w:t>
      </w:r>
      <w:r w:rsidR="008D6F52">
        <w:rPr>
          <w:szCs w:val="32"/>
        </w:rPr>
        <w:t>.</w:t>
      </w:r>
    </w:p>
    <w:p w14:paraId="13D25D81" w14:textId="77777777" w:rsidR="008D6F52" w:rsidRDefault="00000000" w:rsidP="008D6F52">
      <w:pPr>
        <w:rPr>
          <w:szCs w:val="32"/>
        </w:rPr>
      </w:pPr>
      <w:r w:rsidRPr="00894396">
        <w:rPr>
          <w:szCs w:val="32"/>
        </w:rPr>
        <w:t>Après notre entretien de la galerie des Maîtres</w:t>
      </w:r>
      <w:r w:rsidR="008D6F52">
        <w:rPr>
          <w:szCs w:val="32"/>
        </w:rPr>
        <w:t xml:space="preserve">, – </w:t>
      </w:r>
      <w:r w:rsidRPr="00894396">
        <w:rPr>
          <w:szCs w:val="32"/>
        </w:rPr>
        <w:t>dont</w:t>
      </w:r>
      <w:r w:rsidR="008D6F52">
        <w:rPr>
          <w:szCs w:val="32"/>
        </w:rPr>
        <w:t xml:space="preserve">, </w:t>
      </w:r>
      <w:r w:rsidRPr="00894396">
        <w:rPr>
          <w:szCs w:val="32"/>
        </w:rPr>
        <w:t>entre parenthèses</w:t>
      </w:r>
      <w:r w:rsidR="008D6F52">
        <w:rPr>
          <w:szCs w:val="32"/>
        </w:rPr>
        <w:t xml:space="preserve">, </w:t>
      </w:r>
      <w:r w:rsidRPr="00894396">
        <w:rPr>
          <w:szCs w:val="32"/>
        </w:rPr>
        <w:t>il m</w:t>
      </w:r>
      <w:r w:rsidR="008D6F52">
        <w:rPr>
          <w:szCs w:val="32"/>
        </w:rPr>
        <w:t>’</w:t>
      </w:r>
      <w:r w:rsidRPr="00894396">
        <w:rPr>
          <w:szCs w:val="32"/>
        </w:rPr>
        <w:t>avait dit n</w:t>
      </w:r>
      <w:r w:rsidR="008D6F52">
        <w:rPr>
          <w:szCs w:val="32"/>
        </w:rPr>
        <w:t>’</w:t>
      </w:r>
      <w:r w:rsidRPr="00894396">
        <w:rPr>
          <w:szCs w:val="32"/>
        </w:rPr>
        <w:t>aimer guère les bustes et les statues d</w:t>
      </w:r>
      <w:r w:rsidR="008D6F52">
        <w:rPr>
          <w:szCs w:val="32"/>
        </w:rPr>
        <w:t>’</w:t>
      </w:r>
      <w:r w:rsidRPr="00894396">
        <w:rPr>
          <w:szCs w:val="32"/>
        </w:rPr>
        <w:t>empereurs romains</w:t>
      </w:r>
      <w:r w:rsidR="008D6F52">
        <w:rPr>
          <w:szCs w:val="32"/>
        </w:rPr>
        <w:t xml:space="preserve">, </w:t>
      </w:r>
      <w:r w:rsidRPr="00894396">
        <w:rPr>
          <w:szCs w:val="32"/>
        </w:rPr>
        <w:t>aux traits trop vigoureux et trop prononcés pour son goût</w:t>
      </w:r>
      <w:r w:rsidR="008D6F52">
        <w:rPr>
          <w:szCs w:val="32"/>
        </w:rPr>
        <w:t xml:space="preserve">, – </w:t>
      </w:r>
      <w:r w:rsidRPr="00894396">
        <w:rPr>
          <w:szCs w:val="32"/>
        </w:rPr>
        <w:t>après notre causerie de la matinée</w:t>
      </w:r>
      <w:r w:rsidR="008D6F52">
        <w:rPr>
          <w:szCs w:val="32"/>
        </w:rPr>
        <w:t xml:space="preserve">, </w:t>
      </w:r>
      <w:r w:rsidRPr="00894396">
        <w:rPr>
          <w:szCs w:val="32"/>
        </w:rPr>
        <w:t>je ne crus pas indiscret</w:t>
      </w:r>
      <w:r w:rsidR="008D6F52">
        <w:rPr>
          <w:szCs w:val="32"/>
        </w:rPr>
        <w:t xml:space="preserve">, </w:t>
      </w:r>
      <w:r w:rsidRPr="00894396">
        <w:rPr>
          <w:szCs w:val="32"/>
        </w:rPr>
        <w:t>le soir</w:t>
      </w:r>
      <w:r w:rsidR="008D6F52">
        <w:rPr>
          <w:szCs w:val="32"/>
        </w:rPr>
        <w:t xml:space="preserve">, </w:t>
      </w:r>
      <w:r w:rsidRPr="00894396">
        <w:rPr>
          <w:szCs w:val="32"/>
        </w:rPr>
        <w:t>devant la salle à manger très pleine</w:t>
      </w:r>
      <w:r w:rsidR="008D6F52">
        <w:rPr>
          <w:szCs w:val="32"/>
        </w:rPr>
        <w:t xml:space="preserve">, </w:t>
      </w:r>
      <w:r w:rsidRPr="00894396">
        <w:rPr>
          <w:szCs w:val="32"/>
        </w:rPr>
        <w:t>de lui demander à partager sa petite table</w:t>
      </w:r>
      <w:r w:rsidR="008D6F52">
        <w:rPr>
          <w:szCs w:val="32"/>
        </w:rPr>
        <w:t xml:space="preserve">. </w:t>
      </w:r>
      <w:r w:rsidRPr="00894396">
        <w:rPr>
          <w:szCs w:val="32"/>
        </w:rPr>
        <w:t>À juger de la douce urbanité de son assentiment</w:t>
      </w:r>
      <w:r w:rsidR="008D6F52">
        <w:rPr>
          <w:szCs w:val="32"/>
        </w:rPr>
        <w:t xml:space="preserve">, </w:t>
      </w:r>
      <w:r w:rsidRPr="00894396">
        <w:rPr>
          <w:szCs w:val="32"/>
        </w:rPr>
        <w:t>il ne tint pas non plus ma présence pour importune</w:t>
      </w:r>
      <w:r w:rsidR="008D6F52">
        <w:rPr>
          <w:szCs w:val="32"/>
        </w:rPr>
        <w:t xml:space="preserve">. </w:t>
      </w:r>
      <w:r w:rsidRPr="00894396">
        <w:rPr>
          <w:szCs w:val="32"/>
        </w:rPr>
        <w:t>Son sourire était très attrayant</w:t>
      </w:r>
      <w:r w:rsidR="008D6F52">
        <w:rPr>
          <w:szCs w:val="32"/>
        </w:rPr>
        <w:t>.</w:t>
      </w:r>
    </w:p>
    <w:p w14:paraId="7B7E28B8" w14:textId="77777777" w:rsidR="008D6F52" w:rsidRDefault="00000000" w:rsidP="008D6F52">
      <w:pPr>
        <w:rPr>
          <w:szCs w:val="32"/>
        </w:rPr>
      </w:pPr>
      <w:r w:rsidRPr="00894396">
        <w:rPr>
          <w:szCs w:val="32"/>
        </w:rPr>
        <w:t>Il dînait en smoking</w:t>
      </w:r>
      <w:r w:rsidR="008D6F52">
        <w:rPr>
          <w:szCs w:val="32"/>
        </w:rPr>
        <w:t xml:space="preserve">, </w:t>
      </w:r>
      <w:r w:rsidRPr="00894396">
        <w:rPr>
          <w:szCs w:val="32"/>
        </w:rPr>
        <w:t>gilet de soirée</w:t>
      </w:r>
      <w:r w:rsidR="008D6F52">
        <w:rPr>
          <w:szCs w:val="32"/>
        </w:rPr>
        <w:t xml:space="preserve">, </w:t>
      </w:r>
      <w:r w:rsidRPr="00894396">
        <w:rPr>
          <w:szCs w:val="32"/>
        </w:rPr>
        <w:t>et cravate noire</w:t>
      </w:r>
      <w:r w:rsidR="008D6F52">
        <w:rPr>
          <w:szCs w:val="32"/>
        </w:rPr>
        <w:t xml:space="preserve">. </w:t>
      </w:r>
      <w:r w:rsidRPr="00894396">
        <w:rPr>
          <w:szCs w:val="32"/>
        </w:rPr>
        <w:t>Le tout de coupe parfaite et pas trop neuf</w:t>
      </w:r>
      <w:r w:rsidR="008D6F52">
        <w:rPr>
          <w:szCs w:val="32"/>
        </w:rPr>
        <w:t xml:space="preserve">, </w:t>
      </w:r>
      <w:r w:rsidRPr="00894396">
        <w:rPr>
          <w:szCs w:val="32"/>
        </w:rPr>
        <w:t>comme il convient aux vêtements de ce genre</w:t>
      </w:r>
      <w:r w:rsidR="008D6F52">
        <w:rPr>
          <w:szCs w:val="32"/>
        </w:rPr>
        <w:t xml:space="preserve">. </w:t>
      </w:r>
      <w:r w:rsidRPr="00894396">
        <w:rPr>
          <w:szCs w:val="32"/>
        </w:rPr>
        <w:t>Matin ou soir</w:t>
      </w:r>
      <w:r w:rsidR="008D6F52">
        <w:rPr>
          <w:szCs w:val="32"/>
        </w:rPr>
        <w:t xml:space="preserve">, </w:t>
      </w:r>
      <w:r w:rsidRPr="00894396">
        <w:rPr>
          <w:szCs w:val="32"/>
        </w:rPr>
        <w:t>il était toujours très correct dans sa mise</w:t>
      </w:r>
      <w:r w:rsidR="008D6F52">
        <w:rPr>
          <w:szCs w:val="32"/>
        </w:rPr>
        <w:t xml:space="preserve">. </w:t>
      </w:r>
      <w:r w:rsidRPr="00894396">
        <w:rPr>
          <w:szCs w:val="32"/>
        </w:rPr>
        <w:t>Je suis certain que toute son existence était correcte</w:t>
      </w:r>
      <w:r w:rsidR="008D6F52">
        <w:rPr>
          <w:szCs w:val="32"/>
        </w:rPr>
        <w:t xml:space="preserve">, </w:t>
      </w:r>
      <w:r w:rsidRPr="00894396">
        <w:rPr>
          <w:szCs w:val="32"/>
        </w:rPr>
        <w:t>ordonnée et conventionnelle</w:t>
      </w:r>
      <w:r w:rsidR="008D6F52">
        <w:rPr>
          <w:szCs w:val="32"/>
        </w:rPr>
        <w:t xml:space="preserve">, </w:t>
      </w:r>
      <w:r w:rsidRPr="00894396">
        <w:rPr>
          <w:szCs w:val="32"/>
        </w:rPr>
        <w:t>et que nul événement frappant</w:t>
      </w:r>
      <w:r w:rsidR="008D6F52">
        <w:rPr>
          <w:szCs w:val="32"/>
        </w:rPr>
        <w:t xml:space="preserve">, </w:t>
      </w:r>
      <w:r w:rsidRPr="00894396">
        <w:rPr>
          <w:szCs w:val="32"/>
        </w:rPr>
        <w:t>n</w:t>
      </w:r>
      <w:r w:rsidR="008D6F52">
        <w:rPr>
          <w:szCs w:val="32"/>
        </w:rPr>
        <w:t>’</w:t>
      </w:r>
      <w:r w:rsidRPr="00894396">
        <w:rPr>
          <w:szCs w:val="32"/>
        </w:rPr>
        <w:t>en avait troublé le cours</w:t>
      </w:r>
      <w:r w:rsidR="008D6F52">
        <w:rPr>
          <w:szCs w:val="32"/>
        </w:rPr>
        <w:t xml:space="preserve">. </w:t>
      </w:r>
      <w:r w:rsidRPr="00894396">
        <w:rPr>
          <w:szCs w:val="32"/>
        </w:rPr>
        <w:t>Ses cheveux blancs</w:t>
      </w:r>
      <w:r w:rsidR="008D6F52">
        <w:rPr>
          <w:szCs w:val="32"/>
        </w:rPr>
        <w:t xml:space="preserve">, </w:t>
      </w:r>
      <w:r w:rsidRPr="00894396">
        <w:rPr>
          <w:szCs w:val="32"/>
        </w:rPr>
        <w:t>rejetés en arrière d</w:t>
      </w:r>
      <w:r w:rsidR="008D6F52">
        <w:rPr>
          <w:szCs w:val="32"/>
        </w:rPr>
        <w:t>’</w:t>
      </w:r>
      <w:r w:rsidRPr="00894396">
        <w:rPr>
          <w:szCs w:val="32"/>
        </w:rPr>
        <w:t>un front élevé</w:t>
      </w:r>
      <w:r w:rsidR="008D6F52">
        <w:rPr>
          <w:szCs w:val="32"/>
        </w:rPr>
        <w:t xml:space="preserve">, </w:t>
      </w:r>
      <w:r w:rsidRPr="00894396">
        <w:rPr>
          <w:szCs w:val="32"/>
        </w:rPr>
        <w:t>lui donnaient un air d</w:t>
      </w:r>
      <w:r w:rsidR="008D6F52">
        <w:rPr>
          <w:szCs w:val="32"/>
        </w:rPr>
        <w:t>’</w:t>
      </w:r>
      <w:r w:rsidRPr="00894396">
        <w:rPr>
          <w:szCs w:val="32"/>
        </w:rPr>
        <w:t>idéaliste</w:t>
      </w:r>
      <w:r w:rsidR="008D6F52">
        <w:rPr>
          <w:szCs w:val="32"/>
        </w:rPr>
        <w:t xml:space="preserve">, </w:t>
      </w:r>
      <w:r w:rsidRPr="00894396">
        <w:rPr>
          <w:szCs w:val="32"/>
        </w:rPr>
        <w:t>d</w:t>
      </w:r>
      <w:r w:rsidR="008D6F52">
        <w:rPr>
          <w:szCs w:val="32"/>
        </w:rPr>
        <w:t>’</w:t>
      </w:r>
      <w:r w:rsidRPr="00894396">
        <w:rPr>
          <w:szCs w:val="32"/>
        </w:rPr>
        <w:t>imaginatif</w:t>
      </w:r>
      <w:r w:rsidR="008D6F52">
        <w:rPr>
          <w:szCs w:val="32"/>
        </w:rPr>
        <w:t xml:space="preserve">. </w:t>
      </w:r>
      <w:r w:rsidRPr="00894396">
        <w:rPr>
          <w:szCs w:val="32"/>
        </w:rPr>
        <w:t>Sa lourde moustache blanche</w:t>
      </w:r>
      <w:r w:rsidR="008D6F52">
        <w:rPr>
          <w:szCs w:val="32"/>
        </w:rPr>
        <w:t xml:space="preserve">, </w:t>
      </w:r>
      <w:r w:rsidRPr="00894396">
        <w:rPr>
          <w:szCs w:val="32"/>
        </w:rPr>
        <w:t>soigneusement taillée et brossée</w:t>
      </w:r>
      <w:r w:rsidR="008D6F52">
        <w:rPr>
          <w:szCs w:val="32"/>
        </w:rPr>
        <w:t xml:space="preserve">, </w:t>
      </w:r>
      <w:r w:rsidRPr="00894396">
        <w:rPr>
          <w:szCs w:val="32"/>
        </w:rPr>
        <w:t>prenait</w:t>
      </w:r>
      <w:r w:rsidR="008D6F52">
        <w:rPr>
          <w:szCs w:val="32"/>
        </w:rPr>
        <w:t xml:space="preserve">, </w:t>
      </w:r>
      <w:r w:rsidRPr="00894396">
        <w:rPr>
          <w:szCs w:val="32"/>
        </w:rPr>
        <w:t>en son centre</w:t>
      </w:r>
      <w:r w:rsidR="008D6F52">
        <w:rPr>
          <w:szCs w:val="32"/>
        </w:rPr>
        <w:t xml:space="preserve">, </w:t>
      </w:r>
      <w:r w:rsidRPr="00894396">
        <w:rPr>
          <w:szCs w:val="32"/>
        </w:rPr>
        <w:t>une teinte jaune d</w:t>
      </w:r>
      <w:r w:rsidR="008D6F52">
        <w:rPr>
          <w:szCs w:val="32"/>
        </w:rPr>
        <w:t>’</w:t>
      </w:r>
      <w:r w:rsidRPr="00894396">
        <w:rPr>
          <w:szCs w:val="32"/>
        </w:rPr>
        <w:t>or qui n</w:t>
      </w:r>
      <w:r w:rsidR="008D6F52">
        <w:rPr>
          <w:szCs w:val="32"/>
        </w:rPr>
        <w:t>’</w:t>
      </w:r>
      <w:r w:rsidRPr="00894396">
        <w:rPr>
          <w:szCs w:val="32"/>
        </w:rPr>
        <w:t>était pas déplaisante</w:t>
      </w:r>
      <w:r w:rsidR="008D6F52">
        <w:rPr>
          <w:szCs w:val="32"/>
        </w:rPr>
        <w:t xml:space="preserve">. </w:t>
      </w:r>
      <w:r w:rsidRPr="00894396">
        <w:rPr>
          <w:szCs w:val="32"/>
        </w:rPr>
        <w:t>Des bouffées subtiles d</w:t>
      </w:r>
      <w:r w:rsidR="008D6F52">
        <w:rPr>
          <w:szCs w:val="32"/>
        </w:rPr>
        <w:t>’</w:t>
      </w:r>
      <w:r w:rsidRPr="00894396">
        <w:rPr>
          <w:szCs w:val="32"/>
        </w:rPr>
        <w:t>un parfum excellent et de bons cigares</w:t>
      </w:r>
      <w:r w:rsidR="008D6F52">
        <w:rPr>
          <w:szCs w:val="32"/>
        </w:rPr>
        <w:t xml:space="preserve"> (</w:t>
      </w:r>
      <w:r w:rsidRPr="00894396">
        <w:rPr>
          <w:szCs w:val="32"/>
        </w:rPr>
        <w:t>odeur bien remarquable</w:t>
      </w:r>
      <w:r w:rsidR="008D6F52">
        <w:rPr>
          <w:szCs w:val="32"/>
        </w:rPr>
        <w:t xml:space="preserve">, </w:t>
      </w:r>
      <w:r w:rsidRPr="00894396">
        <w:rPr>
          <w:szCs w:val="32"/>
        </w:rPr>
        <w:t>en Italie</w:t>
      </w:r>
      <w:r w:rsidR="008D6F52">
        <w:rPr>
          <w:szCs w:val="32"/>
        </w:rPr>
        <w:t xml:space="preserve">) </w:t>
      </w:r>
      <w:r w:rsidRPr="00894396">
        <w:rPr>
          <w:szCs w:val="32"/>
        </w:rPr>
        <w:t>me parvenaient par-dessus la table</w:t>
      </w:r>
      <w:r w:rsidR="008D6F52">
        <w:rPr>
          <w:szCs w:val="32"/>
        </w:rPr>
        <w:t xml:space="preserve">. </w:t>
      </w:r>
      <w:r w:rsidRPr="00894396">
        <w:rPr>
          <w:szCs w:val="32"/>
        </w:rPr>
        <w:t>Ce sont ses yeux qui accusaient le plus son âge</w:t>
      </w:r>
      <w:r w:rsidR="008D6F52">
        <w:rPr>
          <w:szCs w:val="32"/>
        </w:rPr>
        <w:t xml:space="preserve">. </w:t>
      </w:r>
      <w:r w:rsidRPr="00894396">
        <w:rPr>
          <w:szCs w:val="32"/>
        </w:rPr>
        <w:t>Ils étaient un peu las</w:t>
      </w:r>
      <w:r w:rsidR="008D6F52">
        <w:rPr>
          <w:szCs w:val="32"/>
        </w:rPr>
        <w:t xml:space="preserve">, </w:t>
      </w:r>
      <w:r w:rsidRPr="00894396">
        <w:rPr>
          <w:szCs w:val="32"/>
        </w:rPr>
        <w:t>sous les paupières fanées</w:t>
      </w:r>
      <w:r w:rsidR="008D6F52">
        <w:rPr>
          <w:szCs w:val="32"/>
        </w:rPr>
        <w:t xml:space="preserve">. </w:t>
      </w:r>
      <w:r w:rsidRPr="00894396">
        <w:rPr>
          <w:szCs w:val="32"/>
        </w:rPr>
        <w:t>Il devait avoir soixante ans</w:t>
      </w:r>
      <w:r w:rsidR="008D6F52">
        <w:rPr>
          <w:szCs w:val="32"/>
        </w:rPr>
        <w:t xml:space="preserve">, </w:t>
      </w:r>
      <w:r w:rsidRPr="00894396">
        <w:rPr>
          <w:szCs w:val="32"/>
        </w:rPr>
        <w:t xml:space="preserve">ou un </w:t>
      </w:r>
      <w:r w:rsidRPr="00894396">
        <w:rPr>
          <w:szCs w:val="32"/>
        </w:rPr>
        <w:lastRenderedPageBreak/>
        <w:t>peu plus</w:t>
      </w:r>
      <w:r w:rsidR="008D6F52">
        <w:rPr>
          <w:szCs w:val="32"/>
        </w:rPr>
        <w:t xml:space="preserve">. </w:t>
      </w:r>
      <w:r w:rsidRPr="00894396">
        <w:rPr>
          <w:szCs w:val="32"/>
        </w:rPr>
        <w:t>Il était communicatif</w:t>
      </w:r>
      <w:r w:rsidR="008D6F52">
        <w:rPr>
          <w:szCs w:val="32"/>
        </w:rPr>
        <w:t xml:space="preserve">. </w:t>
      </w:r>
      <w:r w:rsidRPr="00894396">
        <w:rPr>
          <w:szCs w:val="32"/>
        </w:rPr>
        <w:t>Je n</w:t>
      </w:r>
      <w:r w:rsidR="008D6F52">
        <w:rPr>
          <w:szCs w:val="32"/>
        </w:rPr>
        <w:t>’</w:t>
      </w:r>
      <w:r w:rsidRPr="00894396">
        <w:rPr>
          <w:szCs w:val="32"/>
        </w:rPr>
        <w:t>irai pas jusqu</w:t>
      </w:r>
      <w:r w:rsidR="008D6F52">
        <w:rPr>
          <w:szCs w:val="32"/>
        </w:rPr>
        <w:t>’</w:t>
      </w:r>
      <w:r w:rsidRPr="00894396">
        <w:rPr>
          <w:szCs w:val="32"/>
        </w:rPr>
        <w:t>à dire bavard</w:t>
      </w:r>
      <w:r w:rsidR="008D6F52">
        <w:rPr>
          <w:szCs w:val="32"/>
        </w:rPr>
        <w:t xml:space="preserve">, – </w:t>
      </w:r>
      <w:r w:rsidRPr="00894396">
        <w:rPr>
          <w:szCs w:val="32"/>
        </w:rPr>
        <w:t>mais nettement communicatif</w:t>
      </w:r>
      <w:r w:rsidR="008D6F52">
        <w:rPr>
          <w:szCs w:val="32"/>
        </w:rPr>
        <w:t>.</w:t>
      </w:r>
    </w:p>
    <w:p w14:paraId="6EEBBBD9" w14:textId="77777777" w:rsidR="008D6F52" w:rsidRDefault="00000000" w:rsidP="008D6F52">
      <w:pPr>
        <w:rPr>
          <w:szCs w:val="32"/>
        </w:rPr>
      </w:pPr>
      <w:r w:rsidRPr="00894396">
        <w:rPr>
          <w:szCs w:val="32"/>
        </w:rPr>
        <w:t>Il avait tâté de divers climats</w:t>
      </w:r>
      <w:r w:rsidR="008D6F52">
        <w:rPr>
          <w:szCs w:val="32"/>
        </w:rPr>
        <w:t xml:space="preserve">, </w:t>
      </w:r>
      <w:r w:rsidRPr="00894396">
        <w:rPr>
          <w:szCs w:val="32"/>
        </w:rPr>
        <w:t>me dit-il</w:t>
      </w:r>
      <w:r w:rsidR="008D6F52">
        <w:rPr>
          <w:szCs w:val="32"/>
        </w:rPr>
        <w:t xml:space="preserve"> ; </w:t>
      </w:r>
      <w:r w:rsidRPr="00894396">
        <w:rPr>
          <w:szCs w:val="32"/>
        </w:rPr>
        <w:t>d</w:t>
      </w:r>
      <w:r w:rsidR="008D6F52">
        <w:rPr>
          <w:szCs w:val="32"/>
        </w:rPr>
        <w:t>’</w:t>
      </w:r>
      <w:proofErr w:type="spellStart"/>
      <w:r w:rsidRPr="00894396">
        <w:rPr>
          <w:szCs w:val="32"/>
        </w:rPr>
        <w:t>Abbazia</w:t>
      </w:r>
      <w:proofErr w:type="spellEnd"/>
      <w:r w:rsidR="008D6F52">
        <w:rPr>
          <w:szCs w:val="32"/>
        </w:rPr>
        <w:t xml:space="preserve">, </w:t>
      </w:r>
      <w:r w:rsidRPr="00894396">
        <w:rPr>
          <w:szCs w:val="32"/>
        </w:rPr>
        <w:t>de la Riviera</w:t>
      </w:r>
      <w:r w:rsidR="008D6F52">
        <w:rPr>
          <w:szCs w:val="32"/>
        </w:rPr>
        <w:t xml:space="preserve">, </w:t>
      </w:r>
      <w:r w:rsidRPr="00894396">
        <w:rPr>
          <w:szCs w:val="32"/>
        </w:rPr>
        <w:t>d</w:t>
      </w:r>
      <w:r w:rsidR="008D6F52">
        <w:rPr>
          <w:szCs w:val="32"/>
        </w:rPr>
        <w:t>’</w:t>
      </w:r>
      <w:r w:rsidRPr="00894396">
        <w:rPr>
          <w:szCs w:val="32"/>
        </w:rPr>
        <w:t>autres endroits encore</w:t>
      </w:r>
      <w:r w:rsidR="008D6F52">
        <w:rPr>
          <w:szCs w:val="32"/>
        </w:rPr>
        <w:t xml:space="preserve">, </w:t>
      </w:r>
      <w:r w:rsidRPr="00894396">
        <w:rPr>
          <w:szCs w:val="32"/>
        </w:rPr>
        <w:t>mais le seul climat qui lui convînt vraiment était celui du golfe de Naples</w:t>
      </w:r>
      <w:r w:rsidR="008D6F52">
        <w:rPr>
          <w:szCs w:val="32"/>
        </w:rPr>
        <w:t xml:space="preserve">. </w:t>
      </w:r>
      <w:r w:rsidRPr="00894396">
        <w:rPr>
          <w:szCs w:val="32"/>
        </w:rPr>
        <w:t>Les anciens Romains</w:t>
      </w:r>
      <w:r w:rsidR="008D6F52">
        <w:rPr>
          <w:szCs w:val="32"/>
        </w:rPr>
        <w:t xml:space="preserve">, </w:t>
      </w:r>
      <w:r w:rsidRPr="00894396">
        <w:rPr>
          <w:szCs w:val="32"/>
        </w:rPr>
        <w:t>qui étaient experts dans l</w:t>
      </w:r>
      <w:r w:rsidR="008D6F52">
        <w:rPr>
          <w:szCs w:val="32"/>
        </w:rPr>
        <w:t>’</w:t>
      </w:r>
      <w:r w:rsidRPr="00894396">
        <w:rPr>
          <w:szCs w:val="32"/>
        </w:rPr>
        <w:t>art de la vie</w:t>
      </w:r>
      <w:r w:rsidR="008D6F52">
        <w:rPr>
          <w:szCs w:val="32"/>
        </w:rPr>
        <w:t xml:space="preserve">, </w:t>
      </w:r>
      <w:r w:rsidRPr="00894396">
        <w:rPr>
          <w:szCs w:val="32"/>
        </w:rPr>
        <w:t>savaient bien ce qu</w:t>
      </w:r>
      <w:r w:rsidR="008D6F52">
        <w:rPr>
          <w:szCs w:val="32"/>
        </w:rPr>
        <w:t>’</w:t>
      </w:r>
      <w:r w:rsidRPr="00894396">
        <w:rPr>
          <w:szCs w:val="32"/>
        </w:rPr>
        <w:t>ils faisaient lorsqu</w:t>
      </w:r>
      <w:r w:rsidR="008D6F52">
        <w:rPr>
          <w:szCs w:val="32"/>
        </w:rPr>
        <w:t>’</w:t>
      </w:r>
      <w:r w:rsidRPr="00894396">
        <w:rPr>
          <w:szCs w:val="32"/>
        </w:rPr>
        <w:t>ils bâtissaient leurs villas sur ces rives</w:t>
      </w:r>
      <w:r w:rsidR="008D6F52">
        <w:rPr>
          <w:szCs w:val="32"/>
        </w:rPr>
        <w:t xml:space="preserve">, </w:t>
      </w:r>
      <w:r w:rsidRPr="00894396">
        <w:rPr>
          <w:szCs w:val="32"/>
        </w:rPr>
        <w:t>à Baïes</w:t>
      </w:r>
      <w:r w:rsidR="008D6F52">
        <w:rPr>
          <w:szCs w:val="32"/>
        </w:rPr>
        <w:t xml:space="preserve">, </w:t>
      </w:r>
      <w:r w:rsidRPr="00894396">
        <w:rPr>
          <w:szCs w:val="32"/>
        </w:rPr>
        <w:t>à Vico</w:t>
      </w:r>
      <w:r w:rsidR="008D6F52">
        <w:rPr>
          <w:szCs w:val="32"/>
        </w:rPr>
        <w:t xml:space="preserve">, </w:t>
      </w:r>
      <w:r w:rsidRPr="00894396">
        <w:rPr>
          <w:szCs w:val="32"/>
        </w:rPr>
        <w:t>à Capri</w:t>
      </w:r>
      <w:r w:rsidR="008D6F52">
        <w:rPr>
          <w:szCs w:val="32"/>
        </w:rPr>
        <w:t xml:space="preserve">. </w:t>
      </w:r>
      <w:r w:rsidRPr="00894396">
        <w:rPr>
          <w:szCs w:val="32"/>
        </w:rPr>
        <w:t>Ils venaient demander la santé à ce golfe</w:t>
      </w:r>
      <w:r w:rsidR="008D6F52">
        <w:rPr>
          <w:szCs w:val="32"/>
        </w:rPr>
        <w:t xml:space="preserve">, </w:t>
      </w:r>
      <w:r w:rsidRPr="00894396">
        <w:rPr>
          <w:szCs w:val="32"/>
        </w:rPr>
        <w:t>et emmenaient avec eux</w:t>
      </w:r>
      <w:r w:rsidR="008D6F52">
        <w:rPr>
          <w:szCs w:val="32"/>
        </w:rPr>
        <w:t xml:space="preserve">, </w:t>
      </w:r>
      <w:r w:rsidRPr="00894396">
        <w:rPr>
          <w:szCs w:val="32"/>
        </w:rPr>
        <w:t>pour charmer leurs loisirs</w:t>
      </w:r>
      <w:r w:rsidR="008D6F52">
        <w:rPr>
          <w:szCs w:val="32"/>
        </w:rPr>
        <w:t xml:space="preserve">, </w:t>
      </w:r>
      <w:r w:rsidRPr="00894396">
        <w:rPr>
          <w:szCs w:val="32"/>
        </w:rPr>
        <w:t>leur suite de mimes et de joueurs de flûte</w:t>
      </w:r>
      <w:r w:rsidR="008D6F52">
        <w:rPr>
          <w:szCs w:val="32"/>
        </w:rPr>
        <w:t xml:space="preserve">. </w:t>
      </w:r>
      <w:r w:rsidRPr="00894396">
        <w:rPr>
          <w:szCs w:val="32"/>
        </w:rPr>
        <w:t>Il estimait que les Romains des hautes classes devaient être fort prédisposés à de douloureuses affections rhumatismales</w:t>
      </w:r>
      <w:r w:rsidR="008D6F52">
        <w:rPr>
          <w:szCs w:val="32"/>
        </w:rPr>
        <w:t>.</w:t>
      </w:r>
    </w:p>
    <w:p w14:paraId="5E1ED59C" w14:textId="77777777" w:rsidR="008D6F52" w:rsidRDefault="00000000" w:rsidP="008D6F52">
      <w:pPr>
        <w:rPr>
          <w:szCs w:val="32"/>
        </w:rPr>
      </w:pPr>
      <w:r w:rsidRPr="00894396">
        <w:rPr>
          <w:szCs w:val="32"/>
        </w:rPr>
        <w:t>C</w:t>
      </w:r>
      <w:r w:rsidR="008D6F52">
        <w:rPr>
          <w:szCs w:val="32"/>
        </w:rPr>
        <w:t>’</w:t>
      </w:r>
      <w:r w:rsidRPr="00894396">
        <w:rPr>
          <w:szCs w:val="32"/>
        </w:rPr>
        <w:t>est la seule opinion personnelle que je lui aie entendu exprimer</w:t>
      </w:r>
      <w:r w:rsidR="008D6F52">
        <w:rPr>
          <w:szCs w:val="32"/>
        </w:rPr>
        <w:t xml:space="preserve">. </w:t>
      </w:r>
      <w:r w:rsidRPr="00894396">
        <w:rPr>
          <w:szCs w:val="32"/>
        </w:rPr>
        <w:t>Elle ne reposait sur aucune érudition spéciale</w:t>
      </w:r>
      <w:r w:rsidR="008D6F52">
        <w:rPr>
          <w:szCs w:val="32"/>
        </w:rPr>
        <w:t xml:space="preserve">. </w:t>
      </w:r>
      <w:r w:rsidRPr="00894396">
        <w:rPr>
          <w:szCs w:val="32"/>
        </w:rPr>
        <w:t>Il ne savait rien de plus des Romains que ne doit en savoir un homme du monde un peu instruit</w:t>
      </w:r>
      <w:r w:rsidR="008D6F52">
        <w:rPr>
          <w:szCs w:val="32"/>
        </w:rPr>
        <w:t xml:space="preserve">, </w:t>
      </w:r>
      <w:r w:rsidRPr="00894396">
        <w:rPr>
          <w:szCs w:val="32"/>
        </w:rPr>
        <w:t>Il parlait par expérience personnelle</w:t>
      </w:r>
      <w:r w:rsidR="008D6F52">
        <w:rPr>
          <w:szCs w:val="32"/>
        </w:rPr>
        <w:t xml:space="preserve">, </w:t>
      </w:r>
      <w:r w:rsidRPr="00894396">
        <w:rPr>
          <w:szCs w:val="32"/>
        </w:rPr>
        <w:t>pour avoir lui-même souffert d</w:t>
      </w:r>
      <w:r w:rsidR="008D6F52">
        <w:rPr>
          <w:szCs w:val="32"/>
        </w:rPr>
        <w:t>’</w:t>
      </w:r>
      <w:r w:rsidRPr="00894396">
        <w:rPr>
          <w:szCs w:val="32"/>
        </w:rPr>
        <w:t>une dangereuse et pénible affection rhumatismale</w:t>
      </w:r>
      <w:r w:rsidR="008D6F52">
        <w:rPr>
          <w:szCs w:val="32"/>
        </w:rPr>
        <w:t xml:space="preserve">, </w:t>
      </w:r>
      <w:r w:rsidRPr="00894396">
        <w:rPr>
          <w:szCs w:val="32"/>
        </w:rPr>
        <w:t>jusqu</w:t>
      </w:r>
      <w:r w:rsidR="008D6F52">
        <w:rPr>
          <w:szCs w:val="32"/>
        </w:rPr>
        <w:t>’</w:t>
      </w:r>
      <w:r w:rsidRPr="00894396">
        <w:rPr>
          <w:szCs w:val="32"/>
        </w:rPr>
        <w:t>au jour où il avait trouvé le soulagement dans ce coin particulier de l</w:t>
      </w:r>
      <w:r w:rsidR="008D6F52">
        <w:rPr>
          <w:szCs w:val="32"/>
        </w:rPr>
        <w:t>’</w:t>
      </w:r>
      <w:r w:rsidRPr="00894396">
        <w:rPr>
          <w:szCs w:val="32"/>
        </w:rPr>
        <w:t>Europe méridionale</w:t>
      </w:r>
      <w:r w:rsidR="008D6F52">
        <w:rPr>
          <w:szCs w:val="32"/>
        </w:rPr>
        <w:t>.</w:t>
      </w:r>
    </w:p>
    <w:p w14:paraId="6CF9DB25" w14:textId="77777777" w:rsidR="008D6F52" w:rsidRDefault="00000000" w:rsidP="008D6F52">
      <w:pPr>
        <w:rPr>
          <w:szCs w:val="32"/>
        </w:rPr>
      </w:pPr>
      <w:r w:rsidRPr="00894396">
        <w:rPr>
          <w:szCs w:val="32"/>
        </w:rPr>
        <w:t>C</w:t>
      </w:r>
      <w:r w:rsidR="008D6F52">
        <w:rPr>
          <w:szCs w:val="32"/>
        </w:rPr>
        <w:t>’</w:t>
      </w:r>
      <w:r w:rsidRPr="00894396">
        <w:rPr>
          <w:szCs w:val="32"/>
        </w:rPr>
        <w:t>est trois ans auparavant qu</w:t>
      </w:r>
      <w:r w:rsidR="008D6F52">
        <w:rPr>
          <w:szCs w:val="32"/>
        </w:rPr>
        <w:t>’</w:t>
      </w:r>
      <w:r w:rsidRPr="00894396">
        <w:rPr>
          <w:szCs w:val="32"/>
        </w:rPr>
        <w:t>il y était venu pour la première fois</w:t>
      </w:r>
      <w:r w:rsidR="008D6F52">
        <w:rPr>
          <w:szCs w:val="32"/>
        </w:rPr>
        <w:t xml:space="preserve">, </w:t>
      </w:r>
      <w:r w:rsidRPr="00894396">
        <w:rPr>
          <w:szCs w:val="32"/>
        </w:rPr>
        <w:t>et depuis</w:t>
      </w:r>
      <w:r w:rsidR="008D6F52">
        <w:rPr>
          <w:szCs w:val="32"/>
        </w:rPr>
        <w:t xml:space="preserve">, </w:t>
      </w:r>
      <w:r w:rsidRPr="00894396">
        <w:rPr>
          <w:szCs w:val="32"/>
        </w:rPr>
        <w:t>il était toujours resté fidèle aux rives du golfe</w:t>
      </w:r>
      <w:r w:rsidR="008D6F52">
        <w:rPr>
          <w:szCs w:val="32"/>
        </w:rPr>
        <w:t xml:space="preserve">, </w:t>
      </w:r>
      <w:r w:rsidRPr="00894396">
        <w:rPr>
          <w:szCs w:val="32"/>
        </w:rPr>
        <w:t>soit dans un des hôtels de Sorrente</w:t>
      </w:r>
      <w:r w:rsidR="008D6F52">
        <w:rPr>
          <w:szCs w:val="32"/>
        </w:rPr>
        <w:t xml:space="preserve">, </w:t>
      </w:r>
      <w:r w:rsidRPr="00894396">
        <w:rPr>
          <w:szCs w:val="32"/>
        </w:rPr>
        <w:t>soit dans une petite villa louée à Capri</w:t>
      </w:r>
      <w:r w:rsidR="008D6F52">
        <w:rPr>
          <w:szCs w:val="32"/>
        </w:rPr>
        <w:t xml:space="preserve">. </w:t>
      </w:r>
      <w:r w:rsidRPr="00894396">
        <w:rPr>
          <w:szCs w:val="32"/>
        </w:rPr>
        <w:t>Il possédait un piano</w:t>
      </w:r>
      <w:r w:rsidR="008D6F52">
        <w:rPr>
          <w:szCs w:val="32"/>
        </w:rPr>
        <w:t xml:space="preserve">, </w:t>
      </w:r>
      <w:r w:rsidRPr="00894396">
        <w:rPr>
          <w:szCs w:val="32"/>
        </w:rPr>
        <w:t>quelques livres</w:t>
      </w:r>
      <w:r w:rsidR="008D6F52">
        <w:rPr>
          <w:szCs w:val="32"/>
        </w:rPr>
        <w:t xml:space="preserve">, </w:t>
      </w:r>
      <w:r w:rsidRPr="00894396">
        <w:rPr>
          <w:szCs w:val="32"/>
        </w:rPr>
        <w:t>et nouait des relations passagères d</w:t>
      </w:r>
      <w:r w:rsidR="008D6F52">
        <w:rPr>
          <w:szCs w:val="32"/>
        </w:rPr>
        <w:t>’</w:t>
      </w:r>
      <w:r w:rsidRPr="00894396">
        <w:rPr>
          <w:szCs w:val="32"/>
        </w:rPr>
        <w:t>un jour</w:t>
      </w:r>
      <w:r w:rsidR="008D6F52">
        <w:rPr>
          <w:szCs w:val="32"/>
        </w:rPr>
        <w:t xml:space="preserve">, </w:t>
      </w:r>
      <w:r w:rsidRPr="00894396">
        <w:rPr>
          <w:szCs w:val="32"/>
        </w:rPr>
        <w:t>d</w:t>
      </w:r>
      <w:r w:rsidR="008D6F52">
        <w:rPr>
          <w:szCs w:val="32"/>
        </w:rPr>
        <w:t>’</w:t>
      </w:r>
      <w:r w:rsidRPr="00894396">
        <w:rPr>
          <w:szCs w:val="32"/>
        </w:rPr>
        <w:t>une semaine</w:t>
      </w:r>
      <w:r w:rsidR="008D6F52">
        <w:rPr>
          <w:szCs w:val="32"/>
        </w:rPr>
        <w:t xml:space="preserve">, </w:t>
      </w:r>
      <w:r w:rsidRPr="00894396">
        <w:rPr>
          <w:szCs w:val="32"/>
        </w:rPr>
        <w:t>d</w:t>
      </w:r>
      <w:r w:rsidR="008D6F52">
        <w:rPr>
          <w:szCs w:val="32"/>
        </w:rPr>
        <w:t>’</w:t>
      </w:r>
      <w:r w:rsidRPr="00894396">
        <w:rPr>
          <w:szCs w:val="32"/>
        </w:rPr>
        <w:t>un mois</w:t>
      </w:r>
      <w:r w:rsidR="008D6F52">
        <w:rPr>
          <w:szCs w:val="32"/>
        </w:rPr>
        <w:t xml:space="preserve">, </w:t>
      </w:r>
      <w:r w:rsidRPr="00894396">
        <w:rPr>
          <w:szCs w:val="32"/>
        </w:rPr>
        <w:t>parmi le flot des voyageurs d</w:t>
      </w:r>
      <w:r w:rsidR="008D6F52">
        <w:rPr>
          <w:szCs w:val="32"/>
        </w:rPr>
        <w:t>’</w:t>
      </w:r>
      <w:r w:rsidRPr="00894396">
        <w:rPr>
          <w:szCs w:val="32"/>
        </w:rPr>
        <w:t>Europe</w:t>
      </w:r>
      <w:r w:rsidR="008D6F52">
        <w:rPr>
          <w:szCs w:val="32"/>
        </w:rPr>
        <w:t xml:space="preserve">. </w:t>
      </w:r>
      <w:r w:rsidRPr="00894396">
        <w:rPr>
          <w:szCs w:val="32"/>
        </w:rPr>
        <w:t>On le voyait se promenant dans les rues ou les ruelles</w:t>
      </w:r>
      <w:r w:rsidR="008D6F52">
        <w:rPr>
          <w:szCs w:val="32"/>
        </w:rPr>
        <w:t xml:space="preserve">, </w:t>
      </w:r>
      <w:r w:rsidRPr="00894396">
        <w:rPr>
          <w:szCs w:val="32"/>
        </w:rPr>
        <w:t>bientôt familier aux mendiants</w:t>
      </w:r>
      <w:r w:rsidR="008D6F52">
        <w:rPr>
          <w:szCs w:val="32"/>
        </w:rPr>
        <w:t xml:space="preserve">, </w:t>
      </w:r>
      <w:r w:rsidRPr="00894396">
        <w:rPr>
          <w:szCs w:val="32"/>
        </w:rPr>
        <w:t>aux boutiquiers</w:t>
      </w:r>
      <w:r w:rsidR="008D6F52">
        <w:rPr>
          <w:szCs w:val="32"/>
        </w:rPr>
        <w:t xml:space="preserve">, </w:t>
      </w:r>
      <w:r w:rsidRPr="00894396">
        <w:rPr>
          <w:szCs w:val="32"/>
        </w:rPr>
        <w:t>aux bambins</w:t>
      </w:r>
      <w:r w:rsidR="008D6F52">
        <w:rPr>
          <w:szCs w:val="32"/>
        </w:rPr>
        <w:t xml:space="preserve">, </w:t>
      </w:r>
      <w:r w:rsidRPr="00894396">
        <w:rPr>
          <w:szCs w:val="32"/>
        </w:rPr>
        <w:t>aux gens de la campagne</w:t>
      </w:r>
      <w:r w:rsidR="008D6F52">
        <w:rPr>
          <w:szCs w:val="32"/>
        </w:rPr>
        <w:t xml:space="preserve">, </w:t>
      </w:r>
      <w:r w:rsidRPr="00894396">
        <w:rPr>
          <w:szCs w:val="32"/>
        </w:rPr>
        <w:t xml:space="preserve">causant aimablement par-dessus les murs avec les </w:t>
      </w:r>
      <w:proofErr w:type="spellStart"/>
      <w:r w:rsidRPr="00894396">
        <w:rPr>
          <w:szCs w:val="32"/>
        </w:rPr>
        <w:t>contadini</w:t>
      </w:r>
      <w:proofErr w:type="spellEnd"/>
      <w:r w:rsidR="008D6F52">
        <w:rPr>
          <w:szCs w:val="32"/>
        </w:rPr>
        <w:t xml:space="preserve">, </w:t>
      </w:r>
      <w:r w:rsidRPr="00894396">
        <w:rPr>
          <w:szCs w:val="32"/>
        </w:rPr>
        <w:t>et rentrant dans son hôtel ou sa villa pour s</w:t>
      </w:r>
      <w:r w:rsidR="008D6F52">
        <w:rPr>
          <w:szCs w:val="32"/>
        </w:rPr>
        <w:t>’</w:t>
      </w:r>
      <w:r w:rsidRPr="00894396">
        <w:rPr>
          <w:szCs w:val="32"/>
        </w:rPr>
        <w:t xml:space="preserve">asseoir au piano et </w:t>
      </w:r>
      <w:r w:rsidR="008D6F52">
        <w:rPr>
          <w:szCs w:val="32"/>
        </w:rPr>
        <w:t>« </w:t>
      </w:r>
      <w:r w:rsidRPr="00894396">
        <w:rPr>
          <w:szCs w:val="32"/>
        </w:rPr>
        <w:t>se faire un peu de musique</w:t>
      </w:r>
      <w:r w:rsidR="008D6F52">
        <w:rPr>
          <w:szCs w:val="32"/>
        </w:rPr>
        <w:t xml:space="preserve"> », </w:t>
      </w:r>
      <w:r w:rsidRPr="00894396">
        <w:rPr>
          <w:szCs w:val="32"/>
        </w:rPr>
        <w:t xml:space="preserve">avec sa blanche </w:t>
      </w:r>
      <w:r w:rsidRPr="00894396">
        <w:rPr>
          <w:szCs w:val="32"/>
        </w:rPr>
        <w:lastRenderedPageBreak/>
        <w:t>chevelure retroussée et sa grosse moustache militaire</w:t>
      </w:r>
      <w:r w:rsidR="008D6F52">
        <w:rPr>
          <w:szCs w:val="32"/>
        </w:rPr>
        <w:t xml:space="preserve">. </w:t>
      </w:r>
      <w:r w:rsidRPr="00894396">
        <w:rPr>
          <w:szCs w:val="32"/>
        </w:rPr>
        <w:t>Quand il éprouvait un besoin de distractions</w:t>
      </w:r>
      <w:r w:rsidR="008D6F52">
        <w:rPr>
          <w:szCs w:val="32"/>
        </w:rPr>
        <w:t xml:space="preserve">, </w:t>
      </w:r>
      <w:r w:rsidRPr="00894396">
        <w:rPr>
          <w:szCs w:val="32"/>
        </w:rPr>
        <w:t>Naples était tout près</w:t>
      </w:r>
      <w:r w:rsidR="008D6F52">
        <w:rPr>
          <w:szCs w:val="32"/>
        </w:rPr>
        <w:t xml:space="preserve">, </w:t>
      </w:r>
      <w:r w:rsidRPr="00894396">
        <w:rPr>
          <w:szCs w:val="32"/>
        </w:rPr>
        <w:t>avec sa vie</w:t>
      </w:r>
      <w:r w:rsidR="008D6F52">
        <w:rPr>
          <w:szCs w:val="32"/>
        </w:rPr>
        <w:t xml:space="preserve">, </w:t>
      </w:r>
      <w:r w:rsidRPr="00894396">
        <w:rPr>
          <w:szCs w:val="32"/>
        </w:rPr>
        <w:t>son mouvement</w:t>
      </w:r>
      <w:r w:rsidR="008D6F52">
        <w:rPr>
          <w:szCs w:val="32"/>
        </w:rPr>
        <w:t xml:space="preserve">, </w:t>
      </w:r>
      <w:r w:rsidRPr="00894396">
        <w:rPr>
          <w:szCs w:val="32"/>
        </w:rPr>
        <w:t>son animation</w:t>
      </w:r>
      <w:r w:rsidR="008D6F52">
        <w:rPr>
          <w:szCs w:val="32"/>
        </w:rPr>
        <w:t>.</w:t>
      </w:r>
    </w:p>
    <w:p w14:paraId="1DD5D850" w14:textId="77777777" w:rsidR="008D6F52" w:rsidRDefault="008D6F52" w:rsidP="008D6F52">
      <w:pPr>
        <w:rPr>
          <w:szCs w:val="32"/>
        </w:rPr>
      </w:pPr>
      <w:r>
        <w:t>— </w:t>
      </w:r>
      <w:r w:rsidRPr="00894396">
        <w:rPr>
          <w:szCs w:val="32"/>
        </w:rPr>
        <w:t>Il faut un peu de plaisir pour se bien porter</w:t>
      </w:r>
      <w:r>
        <w:rPr>
          <w:szCs w:val="32"/>
        </w:rPr>
        <w:t xml:space="preserve">, </w:t>
      </w:r>
      <w:r w:rsidRPr="00894396">
        <w:rPr>
          <w:szCs w:val="32"/>
        </w:rPr>
        <w:t>disait-il</w:t>
      </w:r>
      <w:r>
        <w:rPr>
          <w:szCs w:val="32"/>
        </w:rPr>
        <w:t xml:space="preserve"> ; </w:t>
      </w:r>
      <w:r w:rsidRPr="00894396">
        <w:rPr>
          <w:szCs w:val="32"/>
        </w:rPr>
        <w:t>des mimes et des joueurs de flûte</w:t>
      </w:r>
      <w:r>
        <w:rPr>
          <w:szCs w:val="32"/>
        </w:rPr>
        <w:t xml:space="preserve">, </w:t>
      </w:r>
      <w:r w:rsidRPr="00894396">
        <w:rPr>
          <w:szCs w:val="32"/>
        </w:rPr>
        <w:t>en somme</w:t>
      </w:r>
      <w:r>
        <w:rPr>
          <w:szCs w:val="32"/>
        </w:rPr>
        <w:t xml:space="preserve">. </w:t>
      </w:r>
      <w:r w:rsidRPr="00894396">
        <w:rPr>
          <w:szCs w:val="32"/>
        </w:rPr>
        <w:t>Seulement</w:t>
      </w:r>
      <w:r>
        <w:rPr>
          <w:szCs w:val="32"/>
        </w:rPr>
        <w:t xml:space="preserve">, </w:t>
      </w:r>
      <w:r w:rsidRPr="00894396">
        <w:rPr>
          <w:szCs w:val="32"/>
        </w:rPr>
        <w:t>à l</w:t>
      </w:r>
      <w:r>
        <w:rPr>
          <w:szCs w:val="32"/>
        </w:rPr>
        <w:t>’</w:t>
      </w:r>
      <w:r w:rsidRPr="00894396">
        <w:rPr>
          <w:szCs w:val="32"/>
        </w:rPr>
        <w:t>inverse des grands de l</w:t>
      </w:r>
      <w:r>
        <w:rPr>
          <w:szCs w:val="32"/>
        </w:rPr>
        <w:t>’</w:t>
      </w:r>
      <w:r w:rsidRPr="00894396">
        <w:rPr>
          <w:szCs w:val="32"/>
        </w:rPr>
        <w:t>ancienne Rome</w:t>
      </w:r>
      <w:r>
        <w:rPr>
          <w:szCs w:val="32"/>
        </w:rPr>
        <w:t xml:space="preserve">, </w:t>
      </w:r>
      <w:r w:rsidRPr="00894396">
        <w:rPr>
          <w:szCs w:val="32"/>
        </w:rPr>
        <w:t>il n</w:t>
      </w:r>
      <w:r>
        <w:rPr>
          <w:szCs w:val="32"/>
        </w:rPr>
        <w:t>’</w:t>
      </w:r>
      <w:r w:rsidRPr="00894396">
        <w:rPr>
          <w:szCs w:val="32"/>
        </w:rPr>
        <w:t>avait aucune affaire d</w:t>
      </w:r>
      <w:r>
        <w:rPr>
          <w:szCs w:val="32"/>
        </w:rPr>
        <w:t>’</w:t>
      </w:r>
      <w:r w:rsidRPr="00894396">
        <w:rPr>
          <w:szCs w:val="32"/>
        </w:rPr>
        <w:t>État pour l</w:t>
      </w:r>
      <w:r>
        <w:rPr>
          <w:szCs w:val="32"/>
        </w:rPr>
        <w:t>’</w:t>
      </w:r>
      <w:r w:rsidRPr="00894396">
        <w:rPr>
          <w:szCs w:val="32"/>
        </w:rPr>
        <w:t>arracher à ces sages délices</w:t>
      </w:r>
      <w:r>
        <w:rPr>
          <w:szCs w:val="32"/>
        </w:rPr>
        <w:t xml:space="preserve">. </w:t>
      </w:r>
      <w:r w:rsidRPr="00894396">
        <w:rPr>
          <w:szCs w:val="32"/>
        </w:rPr>
        <w:t>Il n</w:t>
      </w:r>
      <w:r>
        <w:rPr>
          <w:szCs w:val="32"/>
        </w:rPr>
        <w:t>’</w:t>
      </w:r>
      <w:r w:rsidRPr="00894396">
        <w:rPr>
          <w:szCs w:val="32"/>
        </w:rPr>
        <w:t>avait pas d</w:t>
      </w:r>
      <w:r>
        <w:rPr>
          <w:szCs w:val="32"/>
        </w:rPr>
        <w:t>’</w:t>
      </w:r>
      <w:r w:rsidRPr="00894396">
        <w:rPr>
          <w:szCs w:val="32"/>
        </w:rPr>
        <w:t>affaires du tout</w:t>
      </w:r>
      <w:r>
        <w:rPr>
          <w:szCs w:val="32"/>
        </w:rPr>
        <w:t xml:space="preserve">. </w:t>
      </w:r>
      <w:r w:rsidRPr="00894396">
        <w:rPr>
          <w:szCs w:val="32"/>
        </w:rPr>
        <w:t>Sans doute</w:t>
      </w:r>
      <w:r>
        <w:rPr>
          <w:szCs w:val="32"/>
        </w:rPr>
        <w:t xml:space="preserve">, </w:t>
      </w:r>
      <w:r w:rsidRPr="00894396">
        <w:rPr>
          <w:szCs w:val="32"/>
        </w:rPr>
        <w:t>n</w:t>
      </w:r>
      <w:r>
        <w:rPr>
          <w:szCs w:val="32"/>
        </w:rPr>
        <w:t>’</w:t>
      </w:r>
      <w:r w:rsidRPr="00894396">
        <w:rPr>
          <w:szCs w:val="32"/>
        </w:rPr>
        <w:t>avait-il</w:t>
      </w:r>
      <w:r>
        <w:rPr>
          <w:szCs w:val="32"/>
        </w:rPr>
        <w:t xml:space="preserve">, </w:t>
      </w:r>
      <w:r w:rsidRPr="00894396">
        <w:rPr>
          <w:szCs w:val="32"/>
        </w:rPr>
        <w:t>de sa vie</w:t>
      </w:r>
      <w:r>
        <w:rPr>
          <w:szCs w:val="32"/>
        </w:rPr>
        <w:t xml:space="preserve">, </w:t>
      </w:r>
      <w:r w:rsidRPr="00894396">
        <w:rPr>
          <w:szCs w:val="32"/>
        </w:rPr>
        <w:t>jamais eu d</w:t>
      </w:r>
      <w:r>
        <w:rPr>
          <w:szCs w:val="32"/>
        </w:rPr>
        <w:t>’</w:t>
      </w:r>
      <w:r w:rsidRPr="00894396">
        <w:rPr>
          <w:szCs w:val="32"/>
        </w:rPr>
        <w:t>affaires sérieuses à régler</w:t>
      </w:r>
      <w:r>
        <w:rPr>
          <w:szCs w:val="32"/>
        </w:rPr>
        <w:t xml:space="preserve">. </w:t>
      </w:r>
      <w:r w:rsidRPr="00894396">
        <w:rPr>
          <w:szCs w:val="32"/>
        </w:rPr>
        <w:t>Il menait une existence douce</w:t>
      </w:r>
      <w:r>
        <w:rPr>
          <w:szCs w:val="32"/>
        </w:rPr>
        <w:t xml:space="preserve">, </w:t>
      </w:r>
      <w:r w:rsidRPr="00894396">
        <w:rPr>
          <w:szCs w:val="32"/>
        </w:rPr>
        <w:t>avec des joies et des chagrins réglés par le cours de la Nature</w:t>
      </w:r>
      <w:r>
        <w:rPr>
          <w:szCs w:val="32"/>
        </w:rPr>
        <w:t xml:space="preserve"> : </w:t>
      </w:r>
      <w:r w:rsidRPr="00894396">
        <w:rPr>
          <w:szCs w:val="32"/>
        </w:rPr>
        <w:t>mariages</w:t>
      </w:r>
      <w:r>
        <w:rPr>
          <w:szCs w:val="32"/>
        </w:rPr>
        <w:t xml:space="preserve">, </w:t>
      </w:r>
      <w:r w:rsidRPr="00894396">
        <w:rPr>
          <w:szCs w:val="32"/>
        </w:rPr>
        <w:t>naissances</w:t>
      </w:r>
      <w:r>
        <w:rPr>
          <w:szCs w:val="32"/>
        </w:rPr>
        <w:t xml:space="preserve">, </w:t>
      </w:r>
      <w:r w:rsidRPr="00894396">
        <w:rPr>
          <w:szCs w:val="32"/>
        </w:rPr>
        <w:t>morts</w:t>
      </w:r>
      <w:r>
        <w:rPr>
          <w:szCs w:val="32"/>
        </w:rPr>
        <w:t xml:space="preserve">, </w:t>
      </w:r>
      <w:r w:rsidRPr="00894396">
        <w:rPr>
          <w:szCs w:val="32"/>
        </w:rPr>
        <w:t>réglés par les usages de la bonne société</w:t>
      </w:r>
      <w:r>
        <w:rPr>
          <w:szCs w:val="32"/>
        </w:rPr>
        <w:t xml:space="preserve">, </w:t>
      </w:r>
      <w:r w:rsidRPr="00894396">
        <w:rPr>
          <w:szCs w:val="32"/>
        </w:rPr>
        <w:t>et protégés par l</w:t>
      </w:r>
      <w:r>
        <w:rPr>
          <w:szCs w:val="32"/>
        </w:rPr>
        <w:t>’</w:t>
      </w:r>
      <w:r w:rsidRPr="00894396">
        <w:rPr>
          <w:szCs w:val="32"/>
        </w:rPr>
        <w:t>État</w:t>
      </w:r>
      <w:r>
        <w:rPr>
          <w:szCs w:val="32"/>
        </w:rPr>
        <w:t>.</w:t>
      </w:r>
    </w:p>
    <w:p w14:paraId="15F38124" w14:textId="77777777" w:rsidR="008D6F52" w:rsidRDefault="00000000" w:rsidP="008D6F52">
      <w:pPr>
        <w:rPr>
          <w:szCs w:val="32"/>
        </w:rPr>
      </w:pPr>
      <w:r w:rsidRPr="00894396">
        <w:rPr>
          <w:szCs w:val="32"/>
        </w:rPr>
        <w:t>Il était veuf</w:t>
      </w:r>
      <w:r w:rsidR="008D6F52">
        <w:rPr>
          <w:szCs w:val="32"/>
        </w:rPr>
        <w:t xml:space="preserve">, </w:t>
      </w:r>
      <w:r w:rsidRPr="00894396">
        <w:rPr>
          <w:szCs w:val="32"/>
        </w:rPr>
        <w:t>mais pendant les mois de juillet et d</w:t>
      </w:r>
      <w:r w:rsidR="008D6F52">
        <w:rPr>
          <w:szCs w:val="32"/>
        </w:rPr>
        <w:t>’</w:t>
      </w:r>
      <w:r w:rsidRPr="00894396">
        <w:rPr>
          <w:szCs w:val="32"/>
        </w:rPr>
        <w:t>août</w:t>
      </w:r>
      <w:r w:rsidR="008D6F52">
        <w:rPr>
          <w:szCs w:val="32"/>
        </w:rPr>
        <w:t xml:space="preserve">, </w:t>
      </w:r>
      <w:r w:rsidRPr="00894396">
        <w:rPr>
          <w:szCs w:val="32"/>
        </w:rPr>
        <w:t>il se risquait à franchir les Alpes pour faire un séjour de six semaines chez sa fille mariée</w:t>
      </w:r>
      <w:r w:rsidR="008D6F52">
        <w:rPr>
          <w:szCs w:val="32"/>
        </w:rPr>
        <w:t xml:space="preserve">. </w:t>
      </w:r>
      <w:r w:rsidRPr="00894396">
        <w:rPr>
          <w:szCs w:val="32"/>
        </w:rPr>
        <w:t>Il me dit son nom</w:t>
      </w:r>
      <w:r w:rsidR="008D6F52">
        <w:rPr>
          <w:szCs w:val="32"/>
        </w:rPr>
        <w:t xml:space="preserve"> : </w:t>
      </w:r>
      <w:r w:rsidRPr="00894396">
        <w:rPr>
          <w:szCs w:val="32"/>
        </w:rPr>
        <w:t>c</w:t>
      </w:r>
      <w:r w:rsidR="008D6F52">
        <w:rPr>
          <w:szCs w:val="32"/>
        </w:rPr>
        <w:t>’</w:t>
      </w:r>
      <w:r w:rsidRPr="00894396">
        <w:rPr>
          <w:szCs w:val="32"/>
        </w:rPr>
        <w:t>était celui d</w:t>
      </w:r>
      <w:r w:rsidR="008D6F52">
        <w:rPr>
          <w:szCs w:val="32"/>
        </w:rPr>
        <w:t>’</w:t>
      </w:r>
      <w:r w:rsidRPr="00894396">
        <w:rPr>
          <w:szCs w:val="32"/>
        </w:rPr>
        <w:t>une famille très aristocratique</w:t>
      </w:r>
      <w:r w:rsidR="008D6F52">
        <w:rPr>
          <w:szCs w:val="32"/>
        </w:rPr>
        <w:t xml:space="preserve">. </w:t>
      </w:r>
      <w:r w:rsidRPr="00894396">
        <w:rPr>
          <w:szCs w:val="32"/>
        </w:rPr>
        <w:t>Elle possédait un château en Bohême</w:t>
      </w:r>
      <w:r w:rsidR="008D6F52">
        <w:rPr>
          <w:szCs w:val="32"/>
        </w:rPr>
        <w:t xml:space="preserve">, </w:t>
      </w:r>
      <w:r w:rsidRPr="00894396">
        <w:rPr>
          <w:szCs w:val="32"/>
        </w:rPr>
        <w:t>je crois</w:t>
      </w:r>
      <w:r w:rsidR="008D6F52">
        <w:rPr>
          <w:szCs w:val="32"/>
        </w:rPr>
        <w:t xml:space="preserve">. </w:t>
      </w:r>
      <w:r w:rsidRPr="00894396">
        <w:rPr>
          <w:szCs w:val="32"/>
        </w:rPr>
        <w:t>C</w:t>
      </w:r>
      <w:r w:rsidR="008D6F52">
        <w:rPr>
          <w:szCs w:val="32"/>
        </w:rPr>
        <w:t>’</w:t>
      </w:r>
      <w:r w:rsidRPr="00894396">
        <w:rPr>
          <w:szCs w:val="32"/>
        </w:rPr>
        <w:t>était là le détail le plus précis que je pus obtenir sur la nationalité du comte</w:t>
      </w:r>
      <w:r w:rsidR="008D6F52">
        <w:rPr>
          <w:szCs w:val="32"/>
        </w:rPr>
        <w:t xml:space="preserve">. </w:t>
      </w:r>
      <w:r w:rsidRPr="00894396">
        <w:rPr>
          <w:szCs w:val="32"/>
        </w:rPr>
        <w:t>Il est étrange qu</w:t>
      </w:r>
      <w:r w:rsidR="008D6F52">
        <w:rPr>
          <w:szCs w:val="32"/>
        </w:rPr>
        <w:t>’</w:t>
      </w:r>
      <w:r w:rsidRPr="00894396">
        <w:rPr>
          <w:szCs w:val="32"/>
        </w:rPr>
        <w:t>il ne m</w:t>
      </w:r>
      <w:r w:rsidR="008D6F52">
        <w:rPr>
          <w:szCs w:val="32"/>
        </w:rPr>
        <w:t>’</w:t>
      </w:r>
      <w:r w:rsidRPr="00894396">
        <w:rPr>
          <w:szCs w:val="32"/>
        </w:rPr>
        <w:t>ait jamais dit son nom</w:t>
      </w:r>
      <w:r w:rsidR="008D6F52">
        <w:rPr>
          <w:szCs w:val="32"/>
        </w:rPr>
        <w:t xml:space="preserve">. </w:t>
      </w:r>
      <w:r w:rsidRPr="00894396">
        <w:rPr>
          <w:szCs w:val="32"/>
        </w:rPr>
        <w:t>Peut-être pensait-il que je l</w:t>
      </w:r>
      <w:r w:rsidR="008D6F52">
        <w:rPr>
          <w:szCs w:val="32"/>
        </w:rPr>
        <w:t>’</w:t>
      </w:r>
      <w:r w:rsidRPr="00894396">
        <w:rPr>
          <w:szCs w:val="32"/>
        </w:rPr>
        <w:t>avais lu sur la liste des pensionnaires de l</w:t>
      </w:r>
      <w:r w:rsidR="008D6F52">
        <w:rPr>
          <w:szCs w:val="32"/>
        </w:rPr>
        <w:t>’</w:t>
      </w:r>
      <w:r w:rsidRPr="00894396">
        <w:rPr>
          <w:szCs w:val="32"/>
        </w:rPr>
        <w:t>hôtel</w:t>
      </w:r>
      <w:r w:rsidR="008D6F52">
        <w:rPr>
          <w:szCs w:val="32"/>
        </w:rPr>
        <w:t xml:space="preserve">. </w:t>
      </w:r>
      <w:r w:rsidRPr="00894396">
        <w:rPr>
          <w:szCs w:val="32"/>
        </w:rPr>
        <w:t>À vrai dire</w:t>
      </w:r>
      <w:r w:rsidR="008D6F52">
        <w:rPr>
          <w:szCs w:val="32"/>
        </w:rPr>
        <w:t xml:space="preserve">, </w:t>
      </w:r>
      <w:r w:rsidRPr="00894396">
        <w:rPr>
          <w:szCs w:val="32"/>
        </w:rPr>
        <w:t>je n</w:t>
      </w:r>
      <w:r w:rsidR="008D6F52">
        <w:rPr>
          <w:szCs w:val="32"/>
        </w:rPr>
        <w:t>’</w:t>
      </w:r>
      <w:r w:rsidRPr="00894396">
        <w:rPr>
          <w:szCs w:val="32"/>
        </w:rPr>
        <w:t>avais jamais eu cette curiosité</w:t>
      </w:r>
      <w:r w:rsidR="008D6F52">
        <w:rPr>
          <w:szCs w:val="32"/>
        </w:rPr>
        <w:t xml:space="preserve">. </w:t>
      </w:r>
      <w:r w:rsidRPr="00894396">
        <w:rPr>
          <w:szCs w:val="32"/>
        </w:rPr>
        <w:t>En tout cas c</w:t>
      </w:r>
      <w:r w:rsidR="008D6F52">
        <w:rPr>
          <w:szCs w:val="32"/>
        </w:rPr>
        <w:t>’</w:t>
      </w:r>
      <w:r w:rsidRPr="00894396">
        <w:rPr>
          <w:szCs w:val="32"/>
        </w:rPr>
        <w:t>était un bon Européen</w:t>
      </w:r>
      <w:r w:rsidR="008D6F52">
        <w:rPr>
          <w:szCs w:val="32"/>
        </w:rPr>
        <w:t xml:space="preserve">, – </w:t>
      </w:r>
      <w:r w:rsidRPr="00894396">
        <w:rPr>
          <w:szCs w:val="32"/>
        </w:rPr>
        <w:t>il parlait quatre langues</w:t>
      </w:r>
      <w:r w:rsidR="008D6F52">
        <w:rPr>
          <w:szCs w:val="32"/>
        </w:rPr>
        <w:t xml:space="preserve">, </w:t>
      </w:r>
      <w:r w:rsidRPr="00894396">
        <w:rPr>
          <w:szCs w:val="32"/>
        </w:rPr>
        <w:t>à ma connaissance</w:t>
      </w:r>
      <w:r w:rsidR="008D6F52">
        <w:rPr>
          <w:szCs w:val="32"/>
        </w:rPr>
        <w:t xml:space="preserve">, – </w:t>
      </w:r>
      <w:r w:rsidRPr="00894396">
        <w:rPr>
          <w:szCs w:val="32"/>
        </w:rPr>
        <w:t>et un homme bien pourvu</w:t>
      </w:r>
      <w:r w:rsidR="008D6F52">
        <w:rPr>
          <w:szCs w:val="32"/>
        </w:rPr>
        <w:t xml:space="preserve">. </w:t>
      </w:r>
      <w:r w:rsidRPr="00894396">
        <w:rPr>
          <w:szCs w:val="32"/>
        </w:rPr>
        <w:t>Il ne possédait pourtant pas une grosse fortune</w:t>
      </w:r>
      <w:r w:rsidR="008D6F52">
        <w:rPr>
          <w:szCs w:val="32"/>
        </w:rPr>
        <w:t xml:space="preserve">. </w:t>
      </w:r>
      <w:r w:rsidRPr="00894396">
        <w:rPr>
          <w:szCs w:val="32"/>
        </w:rPr>
        <w:t>Être excessivement riche eût été évidemment pour lui une sorte d</w:t>
      </w:r>
      <w:r w:rsidR="008D6F52">
        <w:rPr>
          <w:szCs w:val="32"/>
        </w:rPr>
        <w:t>’</w:t>
      </w:r>
      <w:r w:rsidRPr="00894396">
        <w:rPr>
          <w:szCs w:val="32"/>
        </w:rPr>
        <w:t>inconvenance</w:t>
      </w:r>
      <w:r w:rsidR="008D6F52">
        <w:rPr>
          <w:szCs w:val="32"/>
        </w:rPr>
        <w:t xml:space="preserve">, </w:t>
      </w:r>
      <w:r w:rsidRPr="00894396">
        <w:rPr>
          <w:szCs w:val="32"/>
        </w:rPr>
        <w:t>une chose outrée et voyante</w:t>
      </w:r>
      <w:r w:rsidR="008D6F52">
        <w:rPr>
          <w:szCs w:val="32"/>
        </w:rPr>
        <w:t xml:space="preserve">. </w:t>
      </w:r>
      <w:r w:rsidRPr="00894396">
        <w:rPr>
          <w:szCs w:val="32"/>
        </w:rPr>
        <w:t>Manifestement aussi</w:t>
      </w:r>
      <w:r w:rsidR="008D6F52">
        <w:rPr>
          <w:szCs w:val="32"/>
        </w:rPr>
        <w:t xml:space="preserve">, </w:t>
      </w:r>
      <w:r w:rsidRPr="00894396">
        <w:rPr>
          <w:szCs w:val="32"/>
        </w:rPr>
        <w:t>il n</w:t>
      </w:r>
      <w:r w:rsidR="008D6F52">
        <w:rPr>
          <w:szCs w:val="32"/>
        </w:rPr>
        <w:t>’</w:t>
      </w:r>
      <w:r w:rsidRPr="00894396">
        <w:rPr>
          <w:szCs w:val="32"/>
        </w:rPr>
        <w:t>avait pas fait lui-même sa fortune</w:t>
      </w:r>
      <w:r w:rsidR="008D6F52">
        <w:rPr>
          <w:szCs w:val="32"/>
        </w:rPr>
        <w:t xml:space="preserve">. </w:t>
      </w:r>
      <w:r w:rsidRPr="00894396">
        <w:rPr>
          <w:szCs w:val="32"/>
        </w:rPr>
        <w:t>On n</w:t>
      </w:r>
      <w:r w:rsidR="008D6F52">
        <w:rPr>
          <w:szCs w:val="32"/>
        </w:rPr>
        <w:t>’</w:t>
      </w:r>
      <w:r w:rsidRPr="00894396">
        <w:rPr>
          <w:szCs w:val="32"/>
        </w:rPr>
        <w:t>acquiert pas une fortune sans une certaine âpreté</w:t>
      </w:r>
      <w:r w:rsidR="008D6F52">
        <w:rPr>
          <w:szCs w:val="32"/>
        </w:rPr>
        <w:t xml:space="preserve">. </w:t>
      </w:r>
      <w:r w:rsidRPr="00894396">
        <w:rPr>
          <w:szCs w:val="32"/>
        </w:rPr>
        <w:t>C</w:t>
      </w:r>
      <w:r w:rsidR="008D6F52">
        <w:rPr>
          <w:szCs w:val="32"/>
        </w:rPr>
        <w:t>’</w:t>
      </w:r>
      <w:r w:rsidRPr="00894396">
        <w:rPr>
          <w:szCs w:val="32"/>
        </w:rPr>
        <w:t>est affaire de tempérament</w:t>
      </w:r>
      <w:r w:rsidR="008D6F52">
        <w:rPr>
          <w:szCs w:val="32"/>
        </w:rPr>
        <w:t xml:space="preserve">. </w:t>
      </w:r>
      <w:r w:rsidRPr="00894396">
        <w:rPr>
          <w:szCs w:val="32"/>
        </w:rPr>
        <w:t>Sa nature était trop polie pour la lutte</w:t>
      </w:r>
      <w:r w:rsidR="008D6F52">
        <w:rPr>
          <w:szCs w:val="32"/>
        </w:rPr>
        <w:t xml:space="preserve">. </w:t>
      </w:r>
      <w:r w:rsidRPr="00894396">
        <w:rPr>
          <w:szCs w:val="32"/>
        </w:rPr>
        <w:t>Dans le courant de la conversation</w:t>
      </w:r>
      <w:r w:rsidR="008D6F52">
        <w:rPr>
          <w:szCs w:val="32"/>
        </w:rPr>
        <w:t xml:space="preserve">, </w:t>
      </w:r>
      <w:r w:rsidRPr="00894396">
        <w:rPr>
          <w:szCs w:val="32"/>
        </w:rPr>
        <w:t>il fit un jour une allusion toute fortuite à sa propriété</w:t>
      </w:r>
      <w:r w:rsidR="008D6F52">
        <w:rPr>
          <w:szCs w:val="32"/>
        </w:rPr>
        <w:t xml:space="preserve">, </w:t>
      </w:r>
      <w:r w:rsidRPr="00894396">
        <w:rPr>
          <w:szCs w:val="32"/>
        </w:rPr>
        <w:t>à propos de cette douloureuse et inquiétante affection rhumatismale</w:t>
      </w:r>
      <w:r w:rsidR="008D6F52">
        <w:rPr>
          <w:szCs w:val="32"/>
        </w:rPr>
        <w:t xml:space="preserve">. </w:t>
      </w:r>
      <w:r w:rsidRPr="00894396">
        <w:rPr>
          <w:szCs w:val="32"/>
        </w:rPr>
        <w:t>Il avait imprudemment prolongé une fois son séjour au nord des Alpes jusqu</w:t>
      </w:r>
      <w:r w:rsidR="008D6F52">
        <w:rPr>
          <w:szCs w:val="32"/>
        </w:rPr>
        <w:t>’</w:t>
      </w:r>
      <w:r w:rsidRPr="00894396">
        <w:rPr>
          <w:szCs w:val="32"/>
        </w:rPr>
        <w:t>à la mi-</w:t>
      </w:r>
      <w:r w:rsidRPr="00894396">
        <w:rPr>
          <w:szCs w:val="32"/>
        </w:rPr>
        <w:lastRenderedPageBreak/>
        <w:t>septembre</w:t>
      </w:r>
      <w:r w:rsidR="008D6F52">
        <w:rPr>
          <w:szCs w:val="32"/>
        </w:rPr>
        <w:t xml:space="preserve">, </w:t>
      </w:r>
      <w:r w:rsidRPr="00894396">
        <w:rPr>
          <w:szCs w:val="32"/>
        </w:rPr>
        <w:t>et avait dû rester alité pendant trois mois</w:t>
      </w:r>
      <w:r w:rsidR="008D6F52">
        <w:rPr>
          <w:szCs w:val="32"/>
        </w:rPr>
        <w:t xml:space="preserve">, </w:t>
      </w:r>
      <w:r w:rsidRPr="00894396">
        <w:rPr>
          <w:szCs w:val="32"/>
        </w:rPr>
        <w:t>dans sa maison de campagne solitaire</w:t>
      </w:r>
      <w:r w:rsidR="008D6F52">
        <w:rPr>
          <w:szCs w:val="32"/>
        </w:rPr>
        <w:t xml:space="preserve">, </w:t>
      </w:r>
      <w:r w:rsidRPr="00894396">
        <w:rPr>
          <w:szCs w:val="32"/>
        </w:rPr>
        <w:t>sans autre compagnie que celle de son valet de chambre et du ménage des gardiens du domaine</w:t>
      </w:r>
      <w:r w:rsidR="008D6F52">
        <w:rPr>
          <w:szCs w:val="32"/>
        </w:rPr>
        <w:t xml:space="preserve">. </w:t>
      </w:r>
      <w:r w:rsidRPr="00894396">
        <w:rPr>
          <w:szCs w:val="32"/>
        </w:rPr>
        <w:t xml:space="preserve">Il ne tenait pas là </w:t>
      </w:r>
      <w:r w:rsidR="008D6F52">
        <w:rPr>
          <w:szCs w:val="32"/>
        </w:rPr>
        <w:t>« </w:t>
      </w:r>
      <w:r w:rsidRPr="00894396">
        <w:rPr>
          <w:szCs w:val="32"/>
        </w:rPr>
        <w:t>maison ouverte</w:t>
      </w:r>
      <w:r w:rsidR="008D6F52">
        <w:rPr>
          <w:szCs w:val="32"/>
        </w:rPr>
        <w:t xml:space="preserve"> », </w:t>
      </w:r>
      <w:r w:rsidRPr="00894396">
        <w:rPr>
          <w:szCs w:val="32"/>
        </w:rPr>
        <w:t>comme il le disait</w:t>
      </w:r>
      <w:r w:rsidR="008D6F52">
        <w:rPr>
          <w:szCs w:val="32"/>
        </w:rPr>
        <w:t xml:space="preserve">, </w:t>
      </w:r>
      <w:r w:rsidRPr="00894396">
        <w:rPr>
          <w:szCs w:val="32"/>
        </w:rPr>
        <w:t>et avait seulement voulu y passer une couple de jours</w:t>
      </w:r>
      <w:r w:rsidR="008D6F52">
        <w:rPr>
          <w:szCs w:val="32"/>
        </w:rPr>
        <w:t xml:space="preserve">, </w:t>
      </w:r>
      <w:r w:rsidRPr="00894396">
        <w:rPr>
          <w:szCs w:val="32"/>
        </w:rPr>
        <w:t>pour causer avec son intendant</w:t>
      </w:r>
      <w:r w:rsidR="008D6F52">
        <w:rPr>
          <w:szCs w:val="32"/>
        </w:rPr>
        <w:t xml:space="preserve">. </w:t>
      </w:r>
      <w:r w:rsidRPr="00894396">
        <w:rPr>
          <w:szCs w:val="32"/>
        </w:rPr>
        <w:t>Il se promettait de ne jamais plus commettre à l</w:t>
      </w:r>
      <w:r w:rsidR="008D6F52">
        <w:rPr>
          <w:szCs w:val="32"/>
        </w:rPr>
        <w:t>’</w:t>
      </w:r>
      <w:r w:rsidRPr="00894396">
        <w:rPr>
          <w:szCs w:val="32"/>
        </w:rPr>
        <w:t>avenir pareille imprudence</w:t>
      </w:r>
      <w:r w:rsidR="008D6F52">
        <w:rPr>
          <w:szCs w:val="32"/>
        </w:rPr>
        <w:t xml:space="preserve">. </w:t>
      </w:r>
      <w:r w:rsidRPr="00894396">
        <w:rPr>
          <w:szCs w:val="32"/>
        </w:rPr>
        <w:t>Les premières semaines de septembre le trouvèrent sur les rives de son golfe bien-aimé</w:t>
      </w:r>
      <w:r w:rsidR="008D6F52">
        <w:rPr>
          <w:szCs w:val="32"/>
        </w:rPr>
        <w:t>.</w:t>
      </w:r>
    </w:p>
    <w:p w14:paraId="60F182EC" w14:textId="77777777" w:rsidR="008D6F52" w:rsidRDefault="00000000" w:rsidP="008D6F52">
      <w:pPr>
        <w:rPr>
          <w:szCs w:val="32"/>
        </w:rPr>
      </w:pPr>
      <w:r w:rsidRPr="00894396">
        <w:rPr>
          <w:szCs w:val="32"/>
        </w:rPr>
        <w:t>On rencontre parfois</w:t>
      </w:r>
      <w:r w:rsidR="008D6F52">
        <w:rPr>
          <w:szCs w:val="32"/>
        </w:rPr>
        <w:t xml:space="preserve">, </w:t>
      </w:r>
      <w:r w:rsidRPr="00894396">
        <w:rPr>
          <w:szCs w:val="32"/>
        </w:rPr>
        <w:t>en voyage</w:t>
      </w:r>
      <w:r w:rsidR="008D6F52">
        <w:rPr>
          <w:szCs w:val="32"/>
        </w:rPr>
        <w:t xml:space="preserve">, </w:t>
      </w:r>
      <w:r w:rsidRPr="00894396">
        <w:rPr>
          <w:szCs w:val="32"/>
        </w:rPr>
        <w:t>des solitaires de cette espèce</w:t>
      </w:r>
      <w:r w:rsidR="008D6F52">
        <w:rPr>
          <w:szCs w:val="32"/>
        </w:rPr>
        <w:t xml:space="preserve">, </w:t>
      </w:r>
      <w:r w:rsidRPr="00894396">
        <w:rPr>
          <w:szCs w:val="32"/>
        </w:rPr>
        <w:t>dont la seule occupation semble être d</w:t>
      </w:r>
      <w:r w:rsidR="008D6F52">
        <w:rPr>
          <w:szCs w:val="32"/>
        </w:rPr>
        <w:t>’</w:t>
      </w:r>
      <w:r w:rsidRPr="00894396">
        <w:rPr>
          <w:szCs w:val="32"/>
        </w:rPr>
        <w:t>attendre l</w:t>
      </w:r>
      <w:r w:rsidR="008D6F52">
        <w:rPr>
          <w:szCs w:val="32"/>
        </w:rPr>
        <w:t>’</w:t>
      </w:r>
      <w:r w:rsidRPr="00894396">
        <w:rPr>
          <w:szCs w:val="32"/>
        </w:rPr>
        <w:t>inévitable</w:t>
      </w:r>
      <w:r w:rsidR="008D6F52">
        <w:rPr>
          <w:szCs w:val="32"/>
        </w:rPr>
        <w:t xml:space="preserve">. </w:t>
      </w:r>
      <w:r w:rsidRPr="00894396">
        <w:rPr>
          <w:szCs w:val="32"/>
        </w:rPr>
        <w:t>Morts et mariages ont fait la solitude autour d</w:t>
      </w:r>
      <w:r w:rsidR="008D6F52">
        <w:rPr>
          <w:szCs w:val="32"/>
        </w:rPr>
        <w:t>’</w:t>
      </w:r>
      <w:r w:rsidRPr="00894396">
        <w:rPr>
          <w:szCs w:val="32"/>
        </w:rPr>
        <w:t>eux</w:t>
      </w:r>
      <w:r w:rsidR="008D6F52">
        <w:rPr>
          <w:szCs w:val="32"/>
        </w:rPr>
        <w:t xml:space="preserve">, </w:t>
      </w:r>
      <w:r w:rsidRPr="00894396">
        <w:rPr>
          <w:szCs w:val="32"/>
        </w:rPr>
        <w:t>et l</w:t>
      </w:r>
      <w:r w:rsidR="008D6F52">
        <w:rPr>
          <w:szCs w:val="32"/>
        </w:rPr>
        <w:t>’</w:t>
      </w:r>
      <w:r w:rsidRPr="00894396">
        <w:rPr>
          <w:szCs w:val="32"/>
        </w:rPr>
        <w:t>on ne peut vraiment blâmer leurs efforts pour rendre l</w:t>
      </w:r>
      <w:r w:rsidR="008D6F52">
        <w:rPr>
          <w:szCs w:val="32"/>
        </w:rPr>
        <w:t>’</w:t>
      </w:r>
      <w:r w:rsidRPr="00894396">
        <w:rPr>
          <w:szCs w:val="32"/>
        </w:rPr>
        <w:t>attente aussi douce que possible</w:t>
      </w:r>
      <w:r w:rsidR="008D6F52">
        <w:rPr>
          <w:szCs w:val="32"/>
        </w:rPr>
        <w:t xml:space="preserve">. </w:t>
      </w:r>
      <w:r w:rsidRPr="00894396">
        <w:rPr>
          <w:szCs w:val="32"/>
        </w:rPr>
        <w:t>Comme il me le disait</w:t>
      </w:r>
      <w:r w:rsidR="008D6F52">
        <w:rPr>
          <w:szCs w:val="32"/>
        </w:rPr>
        <w:t xml:space="preserve"> : – </w:t>
      </w:r>
      <w:r w:rsidRPr="00894396">
        <w:rPr>
          <w:szCs w:val="32"/>
        </w:rPr>
        <w:t>À mon âge</w:t>
      </w:r>
      <w:r w:rsidR="008D6F52">
        <w:rPr>
          <w:szCs w:val="32"/>
        </w:rPr>
        <w:t xml:space="preserve">, </w:t>
      </w:r>
      <w:r w:rsidRPr="00894396">
        <w:rPr>
          <w:szCs w:val="32"/>
        </w:rPr>
        <w:t>l</w:t>
      </w:r>
      <w:r w:rsidR="008D6F52">
        <w:rPr>
          <w:szCs w:val="32"/>
        </w:rPr>
        <w:t>’</w:t>
      </w:r>
      <w:r w:rsidRPr="00894396">
        <w:rPr>
          <w:szCs w:val="32"/>
        </w:rPr>
        <w:t>absence de douleur physique est chose fort importante</w:t>
      </w:r>
      <w:r w:rsidR="008D6F52">
        <w:rPr>
          <w:szCs w:val="32"/>
        </w:rPr>
        <w:t>.</w:t>
      </w:r>
    </w:p>
    <w:p w14:paraId="0D7AF9CB" w14:textId="77777777" w:rsidR="008D6F52" w:rsidRDefault="00000000" w:rsidP="008D6F52">
      <w:pPr>
        <w:rPr>
          <w:szCs w:val="32"/>
        </w:rPr>
      </w:pPr>
      <w:r w:rsidRPr="00894396">
        <w:rPr>
          <w:szCs w:val="32"/>
        </w:rPr>
        <w:t>Qu</w:t>
      </w:r>
      <w:r w:rsidR="008D6F52">
        <w:rPr>
          <w:szCs w:val="32"/>
        </w:rPr>
        <w:t>’</w:t>
      </w:r>
      <w:r w:rsidRPr="00894396">
        <w:rPr>
          <w:szCs w:val="32"/>
        </w:rPr>
        <w:t>on ne se le représente pas</w:t>
      </w:r>
      <w:r w:rsidR="008D6F52">
        <w:rPr>
          <w:szCs w:val="32"/>
        </w:rPr>
        <w:t xml:space="preserve">, </w:t>
      </w:r>
      <w:r w:rsidRPr="00894396">
        <w:rPr>
          <w:szCs w:val="32"/>
        </w:rPr>
        <w:t>pourtant</w:t>
      </w:r>
      <w:r w:rsidR="008D6F52">
        <w:rPr>
          <w:szCs w:val="32"/>
        </w:rPr>
        <w:t xml:space="preserve">, </w:t>
      </w:r>
      <w:r w:rsidRPr="00894396">
        <w:rPr>
          <w:szCs w:val="32"/>
        </w:rPr>
        <w:t>comme un hypocondriaque tatillon</w:t>
      </w:r>
      <w:r w:rsidR="008D6F52">
        <w:rPr>
          <w:szCs w:val="32"/>
        </w:rPr>
        <w:t xml:space="preserve">. </w:t>
      </w:r>
      <w:r w:rsidRPr="00894396">
        <w:rPr>
          <w:szCs w:val="32"/>
        </w:rPr>
        <w:t xml:space="preserve">Il était beaucoup trop bien élevé pour être </w:t>
      </w:r>
      <w:r w:rsidR="008D6F52">
        <w:rPr>
          <w:szCs w:val="32"/>
        </w:rPr>
        <w:t>« </w:t>
      </w:r>
      <w:r w:rsidRPr="00894396">
        <w:rPr>
          <w:szCs w:val="32"/>
        </w:rPr>
        <w:t>fâcheux</w:t>
      </w:r>
      <w:r w:rsidR="008D6F52">
        <w:rPr>
          <w:szCs w:val="32"/>
        </w:rPr>
        <w:t xml:space="preserve"> ». </w:t>
      </w:r>
      <w:r w:rsidRPr="00894396">
        <w:rPr>
          <w:szCs w:val="32"/>
        </w:rPr>
        <w:t>Il savait voir les petites faiblesses de l</w:t>
      </w:r>
      <w:r w:rsidR="008D6F52">
        <w:rPr>
          <w:szCs w:val="32"/>
        </w:rPr>
        <w:t>’</w:t>
      </w:r>
      <w:r w:rsidRPr="00894396">
        <w:rPr>
          <w:szCs w:val="32"/>
        </w:rPr>
        <w:t>humanité</w:t>
      </w:r>
      <w:r w:rsidR="008D6F52">
        <w:rPr>
          <w:szCs w:val="32"/>
        </w:rPr>
        <w:t xml:space="preserve">, </w:t>
      </w:r>
      <w:r w:rsidRPr="00894396">
        <w:rPr>
          <w:szCs w:val="32"/>
        </w:rPr>
        <w:t>et les considérer d</w:t>
      </w:r>
      <w:r w:rsidR="008D6F52">
        <w:rPr>
          <w:szCs w:val="32"/>
        </w:rPr>
        <w:t>’</w:t>
      </w:r>
      <w:r w:rsidRPr="00894396">
        <w:rPr>
          <w:szCs w:val="32"/>
        </w:rPr>
        <w:t>un œil bienveillant</w:t>
      </w:r>
      <w:r w:rsidR="008D6F52">
        <w:rPr>
          <w:szCs w:val="32"/>
        </w:rPr>
        <w:t xml:space="preserve">. </w:t>
      </w:r>
      <w:r w:rsidRPr="00894396">
        <w:rPr>
          <w:szCs w:val="32"/>
        </w:rPr>
        <w:t>C</w:t>
      </w:r>
      <w:r w:rsidR="008D6F52">
        <w:rPr>
          <w:szCs w:val="32"/>
        </w:rPr>
        <w:t>’</w:t>
      </w:r>
      <w:r w:rsidRPr="00894396">
        <w:rPr>
          <w:szCs w:val="32"/>
        </w:rPr>
        <w:t>était un compagnon d</w:t>
      </w:r>
      <w:r w:rsidR="008D6F52">
        <w:rPr>
          <w:szCs w:val="32"/>
        </w:rPr>
        <w:t>’</w:t>
      </w:r>
      <w:r w:rsidRPr="00894396">
        <w:rPr>
          <w:szCs w:val="32"/>
        </w:rPr>
        <w:t>après-dîner aimable et enjoué</w:t>
      </w:r>
      <w:r w:rsidR="008D6F52">
        <w:rPr>
          <w:szCs w:val="32"/>
        </w:rPr>
        <w:t xml:space="preserve">, </w:t>
      </w:r>
      <w:r w:rsidRPr="00894396">
        <w:rPr>
          <w:szCs w:val="32"/>
        </w:rPr>
        <w:t>et de commerce facile</w:t>
      </w:r>
      <w:r w:rsidR="008D6F52">
        <w:rPr>
          <w:szCs w:val="32"/>
        </w:rPr>
        <w:t xml:space="preserve">. </w:t>
      </w:r>
      <w:r w:rsidRPr="00894396">
        <w:rPr>
          <w:szCs w:val="32"/>
        </w:rPr>
        <w:t>Nous avions passé ensemble trois soirées</w:t>
      </w:r>
      <w:r w:rsidR="008D6F52">
        <w:rPr>
          <w:szCs w:val="32"/>
        </w:rPr>
        <w:t xml:space="preserve">, </w:t>
      </w:r>
      <w:r w:rsidRPr="00894396">
        <w:rPr>
          <w:szCs w:val="32"/>
        </w:rPr>
        <w:t>quand je dus quitter Naples pour rejoindre un ami qui venait de tomber sérieusement malade à Taormina</w:t>
      </w:r>
      <w:r w:rsidR="008D6F52">
        <w:rPr>
          <w:szCs w:val="32"/>
        </w:rPr>
        <w:t xml:space="preserve">. </w:t>
      </w:r>
      <w:r w:rsidRPr="00894396">
        <w:rPr>
          <w:szCs w:val="32"/>
        </w:rPr>
        <w:t>N</w:t>
      </w:r>
      <w:r w:rsidR="008D6F52">
        <w:rPr>
          <w:szCs w:val="32"/>
        </w:rPr>
        <w:t>’</w:t>
      </w:r>
      <w:r w:rsidRPr="00894396">
        <w:rPr>
          <w:szCs w:val="32"/>
        </w:rPr>
        <w:t>ayant rien à faire</w:t>
      </w:r>
      <w:r w:rsidR="008D6F52">
        <w:rPr>
          <w:szCs w:val="32"/>
        </w:rPr>
        <w:t xml:space="preserve">, </w:t>
      </w:r>
      <w:r w:rsidRPr="00894396">
        <w:rPr>
          <w:i/>
          <w:iCs/>
          <w:szCs w:val="32"/>
        </w:rPr>
        <w:t xml:space="preserve">il Conte </w:t>
      </w:r>
      <w:r w:rsidRPr="00894396">
        <w:rPr>
          <w:szCs w:val="32"/>
        </w:rPr>
        <w:t>vint m</w:t>
      </w:r>
      <w:r w:rsidR="008D6F52">
        <w:rPr>
          <w:szCs w:val="32"/>
        </w:rPr>
        <w:t>’</w:t>
      </w:r>
      <w:r w:rsidRPr="00894396">
        <w:rPr>
          <w:szCs w:val="32"/>
        </w:rPr>
        <w:t>accompagner à la gare</w:t>
      </w:r>
      <w:r w:rsidR="008D6F52">
        <w:rPr>
          <w:szCs w:val="32"/>
        </w:rPr>
        <w:t xml:space="preserve">. </w:t>
      </w:r>
      <w:r w:rsidRPr="00894396">
        <w:rPr>
          <w:szCs w:val="32"/>
        </w:rPr>
        <w:t>J</w:t>
      </w:r>
      <w:r w:rsidR="008D6F52">
        <w:rPr>
          <w:szCs w:val="32"/>
        </w:rPr>
        <w:t>’</w:t>
      </w:r>
      <w:r w:rsidRPr="00894396">
        <w:rPr>
          <w:szCs w:val="32"/>
        </w:rPr>
        <w:t>étais assez inquiet</w:t>
      </w:r>
      <w:r w:rsidR="008D6F52">
        <w:rPr>
          <w:szCs w:val="32"/>
        </w:rPr>
        <w:t xml:space="preserve">, </w:t>
      </w:r>
      <w:r w:rsidRPr="00894396">
        <w:rPr>
          <w:szCs w:val="32"/>
        </w:rPr>
        <w:t>et son oisiveté était toujours prête à prendre une forme bienveillante</w:t>
      </w:r>
      <w:r w:rsidR="008D6F52">
        <w:rPr>
          <w:szCs w:val="32"/>
        </w:rPr>
        <w:t xml:space="preserve">. </w:t>
      </w:r>
      <w:r w:rsidRPr="00894396">
        <w:rPr>
          <w:szCs w:val="32"/>
        </w:rPr>
        <w:t>Ce n</w:t>
      </w:r>
      <w:r w:rsidR="008D6F52">
        <w:rPr>
          <w:szCs w:val="32"/>
        </w:rPr>
        <w:t>’</w:t>
      </w:r>
      <w:r w:rsidRPr="00894396">
        <w:rPr>
          <w:szCs w:val="32"/>
        </w:rPr>
        <w:t>était pas du tout un indolent</w:t>
      </w:r>
      <w:r w:rsidR="008D6F52">
        <w:rPr>
          <w:szCs w:val="32"/>
        </w:rPr>
        <w:t>.</w:t>
      </w:r>
    </w:p>
    <w:p w14:paraId="057D0EBD" w14:textId="77777777" w:rsidR="008D6F52" w:rsidRDefault="00000000" w:rsidP="008D6F52">
      <w:pPr>
        <w:rPr>
          <w:szCs w:val="32"/>
        </w:rPr>
      </w:pPr>
      <w:r w:rsidRPr="00894396">
        <w:rPr>
          <w:szCs w:val="32"/>
        </w:rPr>
        <w:t>Il inspecta le train pour me chercher une bonne place</w:t>
      </w:r>
      <w:r w:rsidR="008D6F52">
        <w:rPr>
          <w:szCs w:val="32"/>
        </w:rPr>
        <w:t xml:space="preserve">, </w:t>
      </w:r>
      <w:r w:rsidRPr="00894396">
        <w:rPr>
          <w:szCs w:val="32"/>
        </w:rPr>
        <w:t>puis resta sur le quai à bavarder doucement</w:t>
      </w:r>
      <w:r w:rsidR="008D6F52">
        <w:rPr>
          <w:szCs w:val="32"/>
        </w:rPr>
        <w:t xml:space="preserve">. </w:t>
      </w:r>
      <w:r w:rsidRPr="00894396">
        <w:rPr>
          <w:szCs w:val="32"/>
        </w:rPr>
        <w:t>Il me déclara que j</w:t>
      </w:r>
      <w:r w:rsidR="008D6F52">
        <w:rPr>
          <w:szCs w:val="32"/>
        </w:rPr>
        <w:t>’</w:t>
      </w:r>
      <w:r w:rsidRPr="00894396">
        <w:rPr>
          <w:szCs w:val="32"/>
        </w:rPr>
        <w:t>allais lui manquer</w:t>
      </w:r>
      <w:r w:rsidR="008D6F52">
        <w:rPr>
          <w:szCs w:val="32"/>
        </w:rPr>
        <w:t xml:space="preserve">, </w:t>
      </w:r>
      <w:r w:rsidRPr="00894396">
        <w:rPr>
          <w:szCs w:val="32"/>
        </w:rPr>
        <w:t>et me fit part de son intention d</w:t>
      </w:r>
      <w:r w:rsidR="008D6F52">
        <w:rPr>
          <w:szCs w:val="32"/>
        </w:rPr>
        <w:t>’</w:t>
      </w:r>
      <w:r w:rsidRPr="00894396">
        <w:rPr>
          <w:szCs w:val="32"/>
        </w:rPr>
        <w:t>aller</w:t>
      </w:r>
      <w:r w:rsidR="008D6F52">
        <w:rPr>
          <w:szCs w:val="32"/>
        </w:rPr>
        <w:t xml:space="preserve">, </w:t>
      </w:r>
      <w:r w:rsidRPr="00894396">
        <w:rPr>
          <w:szCs w:val="32"/>
        </w:rPr>
        <w:t>après dîner</w:t>
      </w:r>
      <w:r w:rsidR="008D6F52">
        <w:rPr>
          <w:szCs w:val="32"/>
        </w:rPr>
        <w:t xml:space="preserve">, </w:t>
      </w:r>
      <w:r w:rsidRPr="00894396">
        <w:rPr>
          <w:szCs w:val="32"/>
        </w:rPr>
        <w:t>au jardin public</w:t>
      </w:r>
      <w:r w:rsidR="008D6F52">
        <w:rPr>
          <w:szCs w:val="32"/>
        </w:rPr>
        <w:t xml:space="preserve">, </w:t>
      </w:r>
      <w:r w:rsidRPr="00894396">
        <w:rPr>
          <w:szCs w:val="32"/>
        </w:rPr>
        <w:t>la Villa Nazionale</w:t>
      </w:r>
      <w:r w:rsidR="008D6F52">
        <w:rPr>
          <w:szCs w:val="32"/>
        </w:rPr>
        <w:t xml:space="preserve">. </w:t>
      </w:r>
      <w:r w:rsidRPr="00894396">
        <w:rPr>
          <w:szCs w:val="32"/>
        </w:rPr>
        <w:t xml:space="preserve">Cela </w:t>
      </w:r>
      <w:r w:rsidRPr="00894396">
        <w:rPr>
          <w:szCs w:val="32"/>
        </w:rPr>
        <w:lastRenderedPageBreak/>
        <w:t>l</w:t>
      </w:r>
      <w:r w:rsidR="008D6F52">
        <w:rPr>
          <w:szCs w:val="32"/>
        </w:rPr>
        <w:t>’</w:t>
      </w:r>
      <w:r w:rsidRPr="00894396">
        <w:rPr>
          <w:szCs w:val="32"/>
        </w:rPr>
        <w:t>amuserait d</w:t>
      </w:r>
      <w:r w:rsidR="008D6F52">
        <w:rPr>
          <w:szCs w:val="32"/>
        </w:rPr>
        <w:t>’</w:t>
      </w:r>
      <w:r w:rsidRPr="00894396">
        <w:rPr>
          <w:szCs w:val="32"/>
        </w:rPr>
        <w:t>entendre de bonne musique</w:t>
      </w:r>
      <w:r w:rsidR="008D6F52">
        <w:rPr>
          <w:szCs w:val="32"/>
        </w:rPr>
        <w:t xml:space="preserve">, </w:t>
      </w:r>
      <w:r w:rsidRPr="00894396">
        <w:rPr>
          <w:szCs w:val="32"/>
        </w:rPr>
        <w:t>et de regarder la meilleure société</w:t>
      </w:r>
      <w:r w:rsidR="008D6F52">
        <w:rPr>
          <w:szCs w:val="32"/>
        </w:rPr>
        <w:t xml:space="preserve">. </w:t>
      </w:r>
      <w:r w:rsidRPr="00894396">
        <w:rPr>
          <w:szCs w:val="32"/>
        </w:rPr>
        <w:t>Il y aurait beaucoup de monde</w:t>
      </w:r>
      <w:r w:rsidR="008D6F52">
        <w:rPr>
          <w:szCs w:val="32"/>
        </w:rPr>
        <w:t xml:space="preserve">, </w:t>
      </w:r>
      <w:r w:rsidRPr="00894396">
        <w:rPr>
          <w:szCs w:val="32"/>
        </w:rPr>
        <w:t>comme toujours</w:t>
      </w:r>
      <w:r w:rsidR="008D6F52">
        <w:rPr>
          <w:szCs w:val="32"/>
        </w:rPr>
        <w:t>.</w:t>
      </w:r>
    </w:p>
    <w:p w14:paraId="23E1E235" w14:textId="77777777" w:rsidR="008D6F52" w:rsidRDefault="00000000" w:rsidP="008D6F52">
      <w:pPr>
        <w:rPr>
          <w:szCs w:val="32"/>
        </w:rPr>
      </w:pPr>
      <w:r w:rsidRPr="00894396">
        <w:rPr>
          <w:szCs w:val="32"/>
        </w:rPr>
        <w:t>Je crois voir encore son visage éclairé par un sourire cordial</w:t>
      </w:r>
      <w:r w:rsidR="008D6F52">
        <w:rPr>
          <w:szCs w:val="32"/>
        </w:rPr>
        <w:t xml:space="preserve">, </w:t>
      </w:r>
      <w:r w:rsidRPr="00894396">
        <w:rPr>
          <w:szCs w:val="32"/>
        </w:rPr>
        <w:t>sous la lourde moustache</w:t>
      </w:r>
      <w:r w:rsidR="008D6F52">
        <w:rPr>
          <w:szCs w:val="32"/>
        </w:rPr>
        <w:t xml:space="preserve">, </w:t>
      </w:r>
      <w:r w:rsidRPr="00894396">
        <w:rPr>
          <w:szCs w:val="32"/>
        </w:rPr>
        <w:t>et le regard doux de ses yeux las</w:t>
      </w:r>
      <w:r w:rsidR="008D6F52">
        <w:rPr>
          <w:szCs w:val="32"/>
        </w:rPr>
        <w:t xml:space="preserve">. </w:t>
      </w:r>
      <w:r w:rsidRPr="00894396">
        <w:rPr>
          <w:szCs w:val="32"/>
        </w:rPr>
        <w:t>Quand le train s</w:t>
      </w:r>
      <w:r w:rsidR="008D6F52">
        <w:rPr>
          <w:szCs w:val="32"/>
        </w:rPr>
        <w:t>’</w:t>
      </w:r>
      <w:r w:rsidRPr="00894396">
        <w:rPr>
          <w:szCs w:val="32"/>
        </w:rPr>
        <w:t>ébranla</w:t>
      </w:r>
      <w:r w:rsidR="008D6F52">
        <w:rPr>
          <w:szCs w:val="32"/>
        </w:rPr>
        <w:t xml:space="preserve">, </w:t>
      </w:r>
      <w:r w:rsidRPr="00894396">
        <w:rPr>
          <w:szCs w:val="32"/>
        </w:rPr>
        <w:t>il me souhaita d</w:t>
      </w:r>
      <w:r w:rsidR="008D6F52">
        <w:rPr>
          <w:szCs w:val="32"/>
        </w:rPr>
        <w:t>’</w:t>
      </w:r>
      <w:r w:rsidRPr="00894396">
        <w:rPr>
          <w:szCs w:val="32"/>
        </w:rPr>
        <w:t>abord</w:t>
      </w:r>
      <w:r w:rsidR="008D6F52">
        <w:rPr>
          <w:szCs w:val="32"/>
        </w:rPr>
        <w:t xml:space="preserve"> : – </w:t>
      </w:r>
      <w:r w:rsidRPr="00894396">
        <w:rPr>
          <w:i/>
          <w:iCs/>
          <w:szCs w:val="32"/>
        </w:rPr>
        <w:t>Bon voyage</w:t>
      </w:r>
      <w:r w:rsidR="008D6F52">
        <w:rPr>
          <w:i/>
          <w:iCs/>
          <w:szCs w:val="32"/>
        </w:rPr>
        <w:t xml:space="preserve">, </w:t>
      </w:r>
      <w:r w:rsidRPr="00894396">
        <w:rPr>
          <w:szCs w:val="32"/>
        </w:rPr>
        <w:t>en français</w:t>
      </w:r>
      <w:r w:rsidR="008D6F52">
        <w:rPr>
          <w:szCs w:val="32"/>
        </w:rPr>
        <w:t xml:space="preserve"> ; </w:t>
      </w:r>
      <w:r w:rsidRPr="00894396">
        <w:rPr>
          <w:szCs w:val="32"/>
        </w:rPr>
        <w:t>puis</w:t>
      </w:r>
      <w:r w:rsidR="008D6F52">
        <w:rPr>
          <w:szCs w:val="32"/>
        </w:rPr>
        <w:t xml:space="preserve">, </w:t>
      </w:r>
      <w:r w:rsidRPr="00894396">
        <w:rPr>
          <w:szCs w:val="32"/>
        </w:rPr>
        <w:t>voyant mon inquiétude</w:t>
      </w:r>
      <w:r w:rsidR="008D6F52">
        <w:rPr>
          <w:szCs w:val="32"/>
        </w:rPr>
        <w:t xml:space="preserve">, </w:t>
      </w:r>
      <w:r w:rsidRPr="00894396">
        <w:rPr>
          <w:szCs w:val="32"/>
        </w:rPr>
        <w:t>m</w:t>
      </w:r>
      <w:r w:rsidR="008D6F52">
        <w:rPr>
          <w:szCs w:val="32"/>
        </w:rPr>
        <w:t>’</w:t>
      </w:r>
      <w:r w:rsidRPr="00894396">
        <w:rPr>
          <w:szCs w:val="32"/>
        </w:rPr>
        <w:t>encouragea en son anglais très correct et un peu emphatique</w:t>
      </w:r>
      <w:r w:rsidR="008D6F52">
        <w:rPr>
          <w:szCs w:val="32"/>
        </w:rPr>
        <w:t xml:space="preserve"> : – </w:t>
      </w:r>
      <w:r w:rsidRPr="00894396">
        <w:rPr>
          <w:szCs w:val="32"/>
        </w:rPr>
        <w:t>Tout ira pour le mieux</w:t>
      </w:r>
      <w:r w:rsidR="008D6F52">
        <w:rPr>
          <w:szCs w:val="32"/>
        </w:rPr>
        <w:t xml:space="preserve">…, </w:t>
      </w:r>
      <w:r w:rsidRPr="00894396">
        <w:rPr>
          <w:szCs w:val="32"/>
        </w:rPr>
        <w:t>pour le mieux</w:t>
      </w:r>
      <w:r w:rsidR="008D6F52">
        <w:rPr>
          <w:szCs w:val="32"/>
        </w:rPr>
        <w:t xml:space="preserve">… </w:t>
      </w:r>
      <w:r w:rsidRPr="00894396">
        <w:rPr>
          <w:szCs w:val="32"/>
        </w:rPr>
        <w:t>vous verrez</w:t>
      </w:r>
      <w:r w:rsidR="008D6F52">
        <w:rPr>
          <w:szCs w:val="32"/>
        </w:rPr>
        <w:t> !</w:t>
      </w:r>
    </w:p>
    <w:p w14:paraId="14EF072A" w14:textId="77777777" w:rsidR="008D6F52" w:rsidRDefault="00000000" w:rsidP="008D6F52">
      <w:pPr>
        <w:rPr>
          <w:szCs w:val="32"/>
        </w:rPr>
      </w:pPr>
      <w:r w:rsidRPr="00894396">
        <w:rPr>
          <w:szCs w:val="32"/>
        </w:rPr>
        <w:t>La maladie de mon ami ayant pris un tour décidément favorable</w:t>
      </w:r>
      <w:r w:rsidR="008D6F52">
        <w:rPr>
          <w:szCs w:val="32"/>
        </w:rPr>
        <w:t xml:space="preserve">, </w:t>
      </w:r>
      <w:r w:rsidRPr="00894396">
        <w:rPr>
          <w:szCs w:val="32"/>
        </w:rPr>
        <w:t>je rentrai à Naples dix jours plus tard</w:t>
      </w:r>
      <w:r w:rsidR="008D6F52">
        <w:rPr>
          <w:szCs w:val="32"/>
        </w:rPr>
        <w:t xml:space="preserve">. </w:t>
      </w:r>
      <w:r w:rsidRPr="00894396">
        <w:rPr>
          <w:szCs w:val="32"/>
        </w:rPr>
        <w:t>Je ne puis dire que j</w:t>
      </w:r>
      <w:r w:rsidR="008D6F52">
        <w:rPr>
          <w:szCs w:val="32"/>
        </w:rPr>
        <w:t>’</w:t>
      </w:r>
      <w:r w:rsidRPr="00894396">
        <w:rPr>
          <w:szCs w:val="32"/>
        </w:rPr>
        <w:t xml:space="preserve">eusse beaucoup pensé au </w:t>
      </w:r>
      <w:r w:rsidRPr="00894396">
        <w:rPr>
          <w:i/>
          <w:iCs/>
          <w:szCs w:val="32"/>
        </w:rPr>
        <w:t xml:space="preserve">Conte </w:t>
      </w:r>
      <w:r w:rsidRPr="00894396">
        <w:rPr>
          <w:szCs w:val="32"/>
        </w:rPr>
        <w:t>pendant mon absence</w:t>
      </w:r>
      <w:r w:rsidR="008D6F52">
        <w:rPr>
          <w:szCs w:val="32"/>
        </w:rPr>
        <w:t xml:space="preserve">, </w:t>
      </w:r>
      <w:r w:rsidRPr="00894396">
        <w:rPr>
          <w:szCs w:val="32"/>
        </w:rPr>
        <w:t>mais en entrant</w:t>
      </w:r>
      <w:r w:rsidR="008D6F52">
        <w:rPr>
          <w:szCs w:val="32"/>
        </w:rPr>
        <w:t xml:space="preserve">, </w:t>
      </w:r>
      <w:r w:rsidRPr="00894396">
        <w:rPr>
          <w:szCs w:val="32"/>
        </w:rPr>
        <w:t>dans la salle à manger</w:t>
      </w:r>
      <w:r w:rsidR="008D6F52">
        <w:rPr>
          <w:szCs w:val="32"/>
        </w:rPr>
        <w:t xml:space="preserve">, </w:t>
      </w:r>
      <w:r w:rsidRPr="00894396">
        <w:rPr>
          <w:szCs w:val="32"/>
        </w:rPr>
        <w:t>je le cherchai à sa place habituelle</w:t>
      </w:r>
      <w:r w:rsidR="008D6F52">
        <w:rPr>
          <w:szCs w:val="32"/>
        </w:rPr>
        <w:t xml:space="preserve">. </w:t>
      </w:r>
      <w:r w:rsidRPr="00894396">
        <w:rPr>
          <w:szCs w:val="32"/>
        </w:rPr>
        <w:t>Je pensais qu</w:t>
      </w:r>
      <w:r w:rsidR="008D6F52">
        <w:rPr>
          <w:szCs w:val="32"/>
        </w:rPr>
        <w:t>’</w:t>
      </w:r>
      <w:r w:rsidRPr="00894396">
        <w:rPr>
          <w:szCs w:val="32"/>
        </w:rPr>
        <w:t>il avait pu retourner à Sorrente</w:t>
      </w:r>
      <w:r w:rsidR="008D6F52">
        <w:rPr>
          <w:szCs w:val="32"/>
        </w:rPr>
        <w:t xml:space="preserve">, </w:t>
      </w:r>
      <w:r w:rsidRPr="00894396">
        <w:rPr>
          <w:szCs w:val="32"/>
        </w:rPr>
        <w:t>à son piano</w:t>
      </w:r>
      <w:r w:rsidR="008D6F52">
        <w:rPr>
          <w:szCs w:val="32"/>
        </w:rPr>
        <w:t xml:space="preserve">, </w:t>
      </w:r>
      <w:r w:rsidRPr="00894396">
        <w:rPr>
          <w:szCs w:val="32"/>
        </w:rPr>
        <w:t>à ses livres et à sa pêche</w:t>
      </w:r>
      <w:r w:rsidR="008D6F52">
        <w:rPr>
          <w:szCs w:val="32"/>
        </w:rPr>
        <w:t xml:space="preserve">. </w:t>
      </w:r>
      <w:r w:rsidRPr="00894396">
        <w:rPr>
          <w:szCs w:val="32"/>
        </w:rPr>
        <w:t>Il était grand ami des bateliers</w:t>
      </w:r>
      <w:r w:rsidR="008D6F52">
        <w:rPr>
          <w:szCs w:val="32"/>
        </w:rPr>
        <w:t xml:space="preserve">, </w:t>
      </w:r>
      <w:r w:rsidRPr="00894396">
        <w:rPr>
          <w:szCs w:val="32"/>
        </w:rPr>
        <w:t>et péchait souvent à la ligne</w:t>
      </w:r>
      <w:r w:rsidR="008D6F52">
        <w:rPr>
          <w:szCs w:val="32"/>
        </w:rPr>
        <w:t xml:space="preserve">, </w:t>
      </w:r>
      <w:r w:rsidRPr="00894396">
        <w:rPr>
          <w:szCs w:val="32"/>
        </w:rPr>
        <w:t>de leurs barques</w:t>
      </w:r>
      <w:r w:rsidR="008D6F52">
        <w:rPr>
          <w:szCs w:val="32"/>
        </w:rPr>
        <w:t xml:space="preserve">. </w:t>
      </w:r>
      <w:r w:rsidRPr="00894396">
        <w:rPr>
          <w:szCs w:val="32"/>
        </w:rPr>
        <w:t>Mais je distinguai tout de suite sa tête blanche entre toutes les autres</w:t>
      </w:r>
      <w:r w:rsidR="008D6F52">
        <w:rPr>
          <w:szCs w:val="32"/>
        </w:rPr>
        <w:t xml:space="preserve">, </w:t>
      </w:r>
      <w:r w:rsidRPr="00894396">
        <w:rPr>
          <w:szCs w:val="32"/>
        </w:rPr>
        <w:t>et perçus de loin quelque chose d</w:t>
      </w:r>
      <w:r w:rsidR="008D6F52">
        <w:rPr>
          <w:szCs w:val="32"/>
        </w:rPr>
        <w:t>’</w:t>
      </w:r>
      <w:r w:rsidRPr="00894396">
        <w:rPr>
          <w:szCs w:val="32"/>
        </w:rPr>
        <w:t>insolite dans son attitude</w:t>
      </w:r>
      <w:r w:rsidR="008D6F52">
        <w:rPr>
          <w:szCs w:val="32"/>
        </w:rPr>
        <w:t xml:space="preserve">. </w:t>
      </w:r>
      <w:r w:rsidRPr="00894396">
        <w:rPr>
          <w:szCs w:val="32"/>
        </w:rPr>
        <w:t>Au lieu de se tenir droit et de regarder autour de lui</w:t>
      </w:r>
      <w:r w:rsidR="008D6F52">
        <w:rPr>
          <w:szCs w:val="32"/>
        </w:rPr>
        <w:t xml:space="preserve">, </w:t>
      </w:r>
      <w:r w:rsidRPr="00894396">
        <w:rPr>
          <w:szCs w:val="32"/>
        </w:rPr>
        <w:t>avec son urbanité ordinaire</w:t>
      </w:r>
      <w:r w:rsidR="008D6F52">
        <w:rPr>
          <w:szCs w:val="32"/>
        </w:rPr>
        <w:t xml:space="preserve">, </w:t>
      </w:r>
      <w:r w:rsidRPr="00894396">
        <w:rPr>
          <w:szCs w:val="32"/>
        </w:rPr>
        <w:t>il s</w:t>
      </w:r>
      <w:r w:rsidR="008D6F52">
        <w:rPr>
          <w:szCs w:val="32"/>
        </w:rPr>
        <w:t>’</w:t>
      </w:r>
      <w:r w:rsidRPr="00894396">
        <w:rPr>
          <w:szCs w:val="32"/>
        </w:rPr>
        <w:t>affalait sur son assiette</w:t>
      </w:r>
      <w:r w:rsidR="008D6F52">
        <w:rPr>
          <w:szCs w:val="32"/>
        </w:rPr>
        <w:t xml:space="preserve">. </w:t>
      </w:r>
      <w:r w:rsidRPr="00894396">
        <w:rPr>
          <w:szCs w:val="32"/>
        </w:rPr>
        <w:t>Je restai quelque temps devant lui avant de lui voir lever des yeux un peu égarés</w:t>
      </w:r>
      <w:r w:rsidR="008D6F52">
        <w:rPr>
          <w:szCs w:val="32"/>
        </w:rPr>
        <w:t xml:space="preserve">, </w:t>
      </w:r>
      <w:r w:rsidRPr="00894396">
        <w:rPr>
          <w:szCs w:val="32"/>
        </w:rPr>
        <w:t>si la correction de son esprit me permet d</w:t>
      </w:r>
      <w:r w:rsidR="008D6F52">
        <w:rPr>
          <w:szCs w:val="32"/>
        </w:rPr>
        <w:t>’</w:t>
      </w:r>
      <w:r w:rsidRPr="00894396">
        <w:rPr>
          <w:szCs w:val="32"/>
        </w:rPr>
        <w:t>employer un terme aussi fort</w:t>
      </w:r>
      <w:r w:rsidR="008D6F52">
        <w:rPr>
          <w:szCs w:val="32"/>
        </w:rPr>
        <w:t>.</w:t>
      </w:r>
    </w:p>
    <w:p w14:paraId="623EF29E" w14:textId="77777777" w:rsidR="008D6F52" w:rsidRDefault="008D6F52" w:rsidP="008D6F52">
      <w:pPr>
        <w:rPr>
          <w:szCs w:val="32"/>
        </w:rPr>
      </w:pPr>
      <w:r>
        <w:t>— </w:t>
      </w:r>
      <w:r w:rsidRPr="00894396">
        <w:rPr>
          <w:szCs w:val="32"/>
        </w:rPr>
        <w:t>Ah</w:t>
      </w:r>
      <w:r>
        <w:rPr>
          <w:szCs w:val="32"/>
        </w:rPr>
        <w:t xml:space="preserve"> ! </w:t>
      </w:r>
      <w:r w:rsidRPr="00894396">
        <w:rPr>
          <w:szCs w:val="32"/>
        </w:rPr>
        <w:t>c</w:t>
      </w:r>
      <w:r>
        <w:rPr>
          <w:szCs w:val="32"/>
        </w:rPr>
        <w:t>’</w:t>
      </w:r>
      <w:r w:rsidRPr="00894396">
        <w:rPr>
          <w:szCs w:val="32"/>
        </w:rPr>
        <w:t>est vous</w:t>
      </w:r>
      <w:r>
        <w:rPr>
          <w:szCs w:val="32"/>
        </w:rPr>
        <w:t xml:space="preserve">, </w:t>
      </w:r>
      <w:r w:rsidRPr="00894396">
        <w:rPr>
          <w:szCs w:val="32"/>
        </w:rPr>
        <w:t>cher monsieur</w:t>
      </w:r>
      <w:r>
        <w:rPr>
          <w:szCs w:val="32"/>
        </w:rPr>
        <w:t xml:space="preserve">, </w:t>
      </w:r>
      <w:r w:rsidRPr="00894396">
        <w:rPr>
          <w:szCs w:val="32"/>
        </w:rPr>
        <w:t>me dit-il</w:t>
      </w:r>
      <w:r>
        <w:rPr>
          <w:szCs w:val="32"/>
        </w:rPr>
        <w:t xml:space="preserve">, </w:t>
      </w:r>
      <w:r w:rsidRPr="00894396">
        <w:rPr>
          <w:szCs w:val="32"/>
        </w:rPr>
        <w:t>J</w:t>
      </w:r>
      <w:r>
        <w:rPr>
          <w:szCs w:val="32"/>
        </w:rPr>
        <w:t>’</w:t>
      </w:r>
      <w:r w:rsidRPr="00894396">
        <w:rPr>
          <w:szCs w:val="32"/>
        </w:rPr>
        <w:t>espère que tout va bien</w:t>
      </w:r>
      <w:r>
        <w:rPr>
          <w:szCs w:val="32"/>
        </w:rPr>
        <w:t> ?</w:t>
      </w:r>
    </w:p>
    <w:p w14:paraId="0D66E3BE" w14:textId="77777777" w:rsidR="008D6F52" w:rsidRDefault="00000000" w:rsidP="008D6F52">
      <w:pPr>
        <w:rPr>
          <w:szCs w:val="32"/>
        </w:rPr>
      </w:pPr>
      <w:r w:rsidRPr="00894396">
        <w:rPr>
          <w:szCs w:val="32"/>
        </w:rPr>
        <w:t>Il se montra très aimable sur le compte de mon ami</w:t>
      </w:r>
      <w:r w:rsidR="008D6F52">
        <w:rPr>
          <w:szCs w:val="32"/>
        </w:rPr>
        <w:t xml:space="preserve">, </w:t>
      </w:r>
      <w:r w:rsidRPr="00894396">
        <w:rPr>
          <w:szCs w:val="32"/>
        </w:rPr>
        <w:t>Il était toujours aimable</w:t>
      </w:r>
      <w:r w:rsidR="008D6F52">
        <w:rPr>
          <w:szCs w:val="32"/>
        </w:rPr>
        <w:t xml:space="preserve">, </w:t>
      </w:r>
      <w:r w:rsidRPr="00894396">
        <w:rPr>
          <w:szCs w:val="32"/>
        </w:rPr>
        <w:t>d</w:t>
      </w:r>
      <w:r w:rsidR="008D6F52">
        <w:rPr>
          <w:szCs w:val="32"/>
        </w:rPr>
        <w:t>’</w:t>
      </w:r>
      <w:r w:rsidRPr="00894396">
        <w:rPr>
          <w:szCs w:val="32"/>
        </w:rPr>
        <w:t>ailleurs</w:t>
      </w:r>
      <w:r w:rsidR="008D6F52">
        <w:rPr>
          <w:szCs w:val="32"/>
        </w:rPr>
        <w:t xml:space="preserve">, </w:t>
      </w:r>
      <w:r w:rsidRPr="00894396">
        <w:rPr>
          <w:szCs w:val="32"/>
        </w:rPr>
        <w:t>de cette amabilité des gens dont le cœur est sincèrement humain</w:t>
      </w:r>
      <w:r w:rsidR="008D6F52">
        <w:rPr>
          <w:szCs w:val="32"/>
        </w:rPr>
        <w:t xml:space="preserve">. </w:t>
      </w:r>
      <w:r w:rsidRPr="00894396">
        <w:rPr>
          <w:szCs w:val="32"/>
        </w:rPr>
        <w:t>Ce soir-là</w:t>
      </w:r>
      <w:r w:rsidR="008D6F52">
        <w:rPr>
          <w:szCs w:val="32"/>
        </w:rPr>
        <w:t xml:space="preserve">, </w:t>
      </w:r>
      <w:r w:rsidRPr="00894396">
        <w:rPr>
          <w:szCs w:val="32"/>
        </w:rPr>
        <w:t>pourtant</w:t>
      </w:r>
      <w:r w:rsidR="008D6F52">
        <w:rPr>
          <w:szCs w:val="32"/>
        </w:rPr>
        <w:t xml:space="preserve">, </w:t>
      </w:r>
      <w:r w:rsidRPr="00894396">
        <w:rPr>
          <w:szCs w:val="32"/>
        </w:rPr>
        <w:t>il l</w:t>
      </w:r>
      <w:r w:rsidR="008D6F52">
        <w:rPr>
          <w:szCs w:val="32"/>
        </w:rPr>
        <w:t>’</w:t>
      </w:r>
      <w:r w:rsidRPr="00894396">
        <w:rPr>
          <w:szCs w:val="32"/>
        </w:rPr>
        <w:t>était avec effort</w:t>
      </w:r>
      <w:r w:rsidR="008D6F52">
        <w:rPr>
          <w:szCs w:val="32"/>
        </w:rPr>
        <w:t xml:space="preserve">. </w:t>
      </w:r>
      <w:r w:rsidRPr="00894396">
        <w:rPr>
          <w:szCs w:val="32"/>
        </w:rPr>
        <w:t>Ses tentatives de conversation aboutissaient à de longs silences</w:t>
      </w:r>
      <w:r w:rsidR="008D6F52">
        <w:rPr>
          <w:szCs w:val="32"/>
        </w:rPr>
        <w:t xml:space="preserve">. </w:t>
      </w:r>
      <w:r w:rsidRPr="00894396">
        <w:rPr>
          <w:szCs w:val="32"/>
        </w:rPr>
        <w:t>Je m</w:t>
      </w:r>
      <w:r w:rsidR="008D6F52">
        <w:rPr>
          <w:szCs w:val="32"/>
        </w:rPr>
        <w:t>’</w:t>
      </w:r>
      <w:r w:rsidRPr="00894396">
        <w:rPr>
          <w:szCs w:val="32"/>
        </w:rPr>
        <w:t>avisai qu</w:t>
      </w:r>
      <w:r w:rsidR="008D6F52">
        <w:rPr>
          <w:szCs w:val="32"/>
        </w:rPr>
        <w:t>’</w:t>
      </w:r>
      <w:r w:rsidRPr="00894396">
        <w:rPr>
          <w:szCs w:val="32"/>
        </w:rPr>
        <w:t xml:space="preserve">il pouvait avoir été </w:t>
      </w:r>
      <w:r w:rsidRPr="00894396">
        <w:rPr>
          <w:szCs w:val="32"/>
        </w:rPr>
        <w:lastRenderedPageBreak/>
        <w:t>indisposé</w:t>
      </w:r>
      <w:r w:rsidR="008D6F52">
        <w:rPr>
          <w:szCs w:val="32"/>
        </w:rPr>
        <w:t xml:space="preserve">. </w:t>
      </w:r>
      <w:r w:rsidRPr="00894396">
        <w:rPr>
          <w:szCs w:val="32"/>
        </w:rPr>
        <w:t>Mais sans me laisser formuler de question</w:t>
      </w:r>
      <w:r w:rsidR="008D6F52">
        <w:rPr>
          <w:szCs w:val="32"/>
        </w:rPr>
        <w:t xml:space="preserve">, </w:t>
      </w:r>
      <w:r w:rsidRPr="00894396">
        <w:rPr>
          <w:szCs w:val="32"/>
        </w:rPr>
        <w:t>il murmura</w:t>
      </w:r>
      <w:r w:rsidR="008D6F52">
        <w:rPr>
          <w:szCs w:val="32"/>
        </w:rPr>
        <w:t> :</w:t>
      </w:r>
    </w:p>
    <w:p w14:paraId="6C7DE85F" w14:textId="77777777" w:rsidR="008D6F52" w:rsidRDefault="008D6F52" w:rsidP="008D6F52">
      <w:pPr>
        <w:rPr>
          <w:szCs w:val="32"/>
        </w:rPr>
      </w:pPr>
      <w:r>
        <w:t>— </w:t>
      </w:r>
      <w:r w:rsidRPr="00894396">
        <w:rPr>
          <w:szCs w:val="32"/>
        </w:rPr>
        <w:t>Vous me voyez bien attristé</w:t>
      </w:r>
      <w:r>
        <w:rPr>
          <w:szCs w:val="32"/>
        </w:rPr>
        <w:t>.</w:t>
      </w:r>
    </w:p>
    <w:p w14:paraId="35EDC222" w14:textId="77777777" w:rsidR="008D6F52" w:rsidRDefault="008D6F52" w:rsidP="008D6F52">
      <w:pPr>
        <w:rPr>
          <w:szCs w:val="32"/>
        </w:rPr>
      </w:pPr>
      <w:r>
        <w:t>— </w:t>
      </w:r>
      <w:r w:rsidRPr="00894396">
        <w:rPr>
          <w:szCs w:val="32"/>
        </w:rPr>
        <w:t>J</w:t>
      </w:r>
      <w:r>
        <w:rPr>
          <w:szCs w:val="32"/>
        </w:rPr>
        <w:t>’</w:t>
      </w:r>
      <w:r w:rsidRPr="00894396">
        <w:rPr>
          <w:szCs w:val="32"/>
        </w:rPr>
        <w:t>en suis fâché</w:t>
      </w:r>
      <w:r>
        <w:rPr>
          <w:szCs w:val="32"/>
        </w:rPr>
        <w:t xml:space="preserve">, </w:t>
      </w:r>
      <w:r w:rsidRPr="00894396">
        <w:rPr>
          <w:szCs w:val="32"/>
        </w:rPr>
        <w:t>dis-je</w:t>
      </w:r>
      <w:r>
        <w:rPr>
          <w:szCs w:val="32"/>
        </w:rPr>
        <w:t xml:space="preserve">. </w:t>
      </w:r>
      <w:r w:rsidRPr="00894396">
        <w:rPr>
          <w:szCs w:val="32"/>
        </w:rPr>
        <w:t>Vous n</w:t>
      </w:r>
      <w:r>
        <w:rPr>
          <w:szCs w:val="32"/>
        </w:rPr>
        <w:t>’</w:t>
      </w:r>
      <w:r w:rsidRPr="00894396">
        <w:rPr>
          <w:szCs w:val="32"/>
        </w:rPr>
        <w:t>avez pas reçu de mauvaises nouvelles</w:t>
      </w:r>
      <w:r>
        <w:rPr>
          <w:szCs w:val="32"/>
        </w:rPr>
        <w:t xml:space="preserve">, </w:t>
      </w:r>
      <w:r w:rsidRPr="00894396">
        <w:rPr>
          <w:szCs w:val="32"/>
        </w:rPr>
        <w:t>j</w:t>
      </w:r>
      <w:r>
        <w:rPr>
          <w:szCs w:val="32"/>
        </w:rPr>
        <w:t>’</w:t>
      </w:r>
      <w:r w:rsidRPr="00894396">
        <w:rPr>
          <w:szCs w:val="32"/>
        </w:rPr>
        <w:t>espère</w:t>
      </w:r>
      <w:r>
        <w:rPr>
          <w:szCs w:val="32"/>
        </w:rPr>
        <w:t> ?</w:t>
      </w:r>
    </w:p>
    <w:p w14:paraId="37838FF3" w14:textId="77777777" w:rsidR="008D6F52" w:rsidRDefault="00000000" w:rsidP="008D6F52">
      <w:pPr>
        <w:rPr>
          <w:szCs w:val="32"/>
        </w:rPr>
      </w:pPr>
      <w:r w:rsidRPr="00894396">
        <w:rPr>
          <w:szCs w:val="32"/>
        </w:rPr>
        <w:t>Il me remercia de l</w:t>
      </w:r>
      <w:r w:rsidR="008D6F52">
        <w:rPr>
          <w:szCs w:val="32"/>
        </w:rPr>
        <w:t>’</w:t>
      </w:r>
      <w:r w:rsidRPr="00894396">
        <w:rPr>
          <w:szCs w:val="32"/>
        </w:rPr>
        <w:t>intérêt que je lui témoignais</w:t>
      </w:r>
      <w:r w:rsidR="008D6F52">
        <w:rPr>
          <w:szCs w:val="32"/>
        </w:rPr>
        <w:t xml:space="preserve">. </w:t>
      </w:r>
      <w:r w:rsidRPr="00894396">
        <w:rPr>
          <w:szCs w:val="32"/>
        </w:rPr>
        <w:t>Non</w:t>
      </w:r>
      <w:r w:rsidR="008D6F52">
        <w:rPr>
          <w:szCs w:val="32"/>
        </w:rPr>
        <w:t xml:space="preserve">, </w:t>
      </w:r>
      <w:r w:rsidRPr="00894396">
        <w:rPr>
          <w:szCs w:val="32"/>
        </w:rPr>
        <w:t>Dieu merci</w:t>
      </w:r>
      <w:r w:rsidR="008D6F52">
        <w:rPr>
          <w:szCs w:val="32"/>
        </w:rPr>
        <w:t xml:space="preserve">, </w:t>
      </w:r>
      <w:r w:rsidRPr="00894396">
        <w:rPr>
          <w:szCs w:val="32"/>
        </w:rPr>
        <w:t>il n</w:t>
      </w:r>
      <w:r w:rsidR="008D6F52">
        <w:rPr>
          <w:szCs w:val="32"/>
        </w:rPr>
        <w:t>’</w:t>
      </w:r>
      <w:r w:rsidRPr="00894396">
        <w:rPr>
          <w:szCs w:val="32"/>
        </w:rPr>
        <w:t>avait pas reçu de mauvaises nouvelles</w:t>
      </w:r>
      <w:r w:rsidR="008D6F52">
        <w:rPr>
          <w:szCs w:val="32"/>
        </w:rPr>
        <w:t>.</w:t>
      </w:r>
    </w:p>
    <w:p w14:paraId="32272001" w14:textId="77777777" w:rsidR="008D6F52" w:rsidRDefault="00000000" w:rsidP="008D6F52">
      <w:pPr>
        <w:rPr>
          <w:szCs w:val="32"/>
        </w:rPr>
      </w:pPr>
      <w:r w:rsidRPr="00894396">
        <w:rPr>
          <w:szCs w:val="32"/>
        </w:rPr>
        <w:t>Non</w:t>
      </w:r>
      <w:r w:rsidR="008D6F52">
        <w:rPr>
          <w:szCs w:val="32"/>
        </w:rPr>
        <w:t xml:space="preserve">. </w:t>
      </w:r>
      <w:r w:rsidRPr="00894396">
        <w:rPr>
          <w:szCs w:val="32"/>
        </w:rPr>
        <w:t>Il resta coi</w:t>
      </w:r>
      <w:r w:rsidR="008D6F52">
        <w:rPr>
          <w:szCs w:val="32"/>
        </w:rPr>
        <w:t xml:space="preserve">, </w:t>
      </w:r>
      <w:r w:rsidRPr="00894396">
        <w:rPr>
          <w:szCs w:val="32"/>
        </w:rPr>
        <w:t>comme s</w:t>
      </w:r>
      <w:r w:rsidR="008D6F52">
        <w:rPr>
          <w:szCs w:val="32"/>
        </w:rPr>
        <w:t>’</w:t>
      </w:r>
      <w:r w:rsidRPr="00894396">
        <w:rPr>
          <w:szCs w:val="32"/>
        </w:rPr>
        <w:t>il avait retenu son souffle</w:t>
      </w:r>
      <w:r w:rsidR="008D6F52">
        <w:rPr>
          <w:szCs w:val="32"/>
        </w:rPr>
        <w:t xml:space="preserve">. </w:t>
      </w:r>
      <w:r w:rsidRPr="00894396">
        <w:rPr>
          <w:szCs w:val="32"/>
        </w:rPr>
        <w:t>Puis</w:t>
      </w:r>
      <w:r w:rsidR="008D6F52">
        <w:rPr>
          <w:szCs w:val="32"/>
        </w:rPr>
        <w:t xml:space="preserve">, </w:t>
      </w:r>
      <w:r w:rsidRPr="00894396">
        <w:rPr>
          <w:szCs w:val="32"/>
        </w:rPr>
        <w:t>se penchant un peu en avant</w:t>
      </w:r>
      <w:r w:rsidR="008D6F52">
        <w:rPr>
          <w:szCs w:val="32"/>
        </w:rPr>
        <w:t xml:space="preserve">, </w:t>
      </w:r>
      <w:r w:rsidRPr="00894396">
        <w:rPr>
          <w:szCs w:val="32"/>
        </w:rPr>
        <w:t>il me confia</w:t>
      </w:r>
      <w:r w:rsidR="008D6F52">
        <w:rPr>
          <w:szCs w:val="32"/>
        </w:rPr>
        <w:t xml:space="preserve">, </w:t>
      </w:r>
      <w:r w:rsidRPr="00894396">
        <w:rPr>
          <w:szCs w:val="32"/>
        </w:rPr>
        <w:t>avec un accent singulier d</w:t>
      </w:r>
      <w:r w:rsidR="008D6F52">
        <w:rPr>
          <w:szCs w:val="32"/>
        </w:rPr>
        <w:t>’</w:t>
      </w:r>
      <w:r w:rsidRPr="00894396">
        <w:rPr>
          <w:szCs w:val="32"/>
        </w:rPr>
        <w:t>embarras apeuré</w:t>
      </w:r>
      <w:r w:rsidR="008D6F52">
        <w:rPr>
          <w:szCs w:val="32"/>
        </w:rPr>
        <w:t> :</w:t>
      </w:r>
    </w:p>
    <w:p w14:paraId="7FEC3F25" w14:textId="77777777" w:rsidR="008D6F52" w:rsidRDefault="008D6F52" w:rsidP="008D6F52">
      <w:pPr>
        <w:rPr>
          <w:szCs w:val="32"/>
        </w:rPr>
      </w:pPr>
      <w:r>
        <w:t>— </w:t>
      </w:r>
      <w:r w:rsidRPr="00894396">
        <w:rPr>
          <w:szCs w:val="32"/>
        </w:rPr>
        <w:t>La vérité</w:t>
      </w:r>
      <w:r>
        <w:rPr>
          <w:szCs w:val="32"/>
        </w:rPr>
        <w:t xml:space="preserve">, </w:t>
      </w:r>
      <w:r w:rsidRPr="00894396">
        <w:rPr>
          <w:szCs w:val="32"/>
        </w:rPr>
        <w:t>c</w:t>
      </w:r>
      <w:r>
        <w:rPr>
          <w:szCs w:val="32"/>
        </w:rPr>
        <w:t>’</w:t>
      </w:r>
      <w:r w:rsidRPr="00894396">
        <w:rPr>
          <w:szCs w:val="32"/>
        </w:rPr>
        <w:t>est que j</w:t>
      </w:r>
      <w:r>
        <w:rPr>
          <w:szCs w:val="32"/>
        </w:rPr>
        <w:t>’</w:t>
      </w:r>
      <w:r w:rsidRPr="00894396">
        <w:rPr>
          <w:szCs w:val="32"/>
        </w:rPr>
        <w:t>ai été la victime d</w:t>
      </w:r>
      <w:r>
        <w:rPr>
          <w:szCs w:val="32"/>
        </w:rPr>
        <w:t>’</w:t>
      </w:r>
      <w:r w:rsidRPr="00894396">
        <w:rPr>
          <w:szCs w:val="32"/>
        </w:rPr>
        <w:t>une très</w:t>
      </w:r>
      <w:r>
        <w:rPr>
          <w:szCs w:val="32"/>
        </w:rPr>
        <w:t xml:space="preserve">… </w:t>
      </w:r>
      <w:r w:rsidRPr="00894396">
        <w:rPr>
          <w:szCs w:val="32"/>
        </w:rPr>
        <w:t>très</w:t>
      </w:r>
      <w:r>
        <w:rPr>
          <w:szCs w:val="32"/>
        </w:rPr>
        <w:t xml:space="preserve">… </w:t>
      </w:r>
      <w:r w:rsidRPr="00894396">
        <w:rPr>
          <w:szCs w:val="32"/>
        </w:rPr>
        <w:t>comment dire</w:t>
      </w:r>
      <w:r>
        <w:rPr>
          <w:szCs w:val="32"/>
        </w:rPr>
        <w:t xml:space="preserve"> ?… </w:t>
      </w:r>
      <w:r w:rsidRPr="00894396">
        <w:rPr>
          <w:szCs w:val="32"/>
        </w:rPr>
        <w:t>d</w:t>
      </w:r>
      <w:r>
        <w:rPr>
          <w:szCs w:val="32"/>
        </w:rPr>
        <w:t>’</w:t>
      </w:r>
      <w:r w:rsidRPr="00894396">
        <w:rPr>
          <w:szCs w:val="32"/>
        </w:rPr>
        <w:t>une abominable aventure</w:t>
      </w:r>
      <w:r>
        <w:rPr>
          <w:szCs w:val="32"/>
        </w:rPr>
        <w:t> !</w:t>
      </w:r>
    </w:p>
    <w:p w14:paraId="0E4DB8A4" w14:textId="77777777" w:rsidR="008D6F52" w:rsidRDefault="00000000" w:rsidP="008D6F52">
      <w:pPr>
        <w:rPr>
          <w:szCs w:val="32"/>
        </w:rPr>
      </w:pPr>
      <w:r w:rsidRPr="00894396">
        <w:rPr>
          <w:szCs w:val="32"/>
        </w:rPr>
        <w:t>L</w:t>
      </w:r>
      <w:r w:rsidR="008D6F52">
        <w:rPr>
          <w:szCs w:val="32"/>
        </w:rPr>
        <w:t>’</w:t>
      </w:r>
      <w:r w:rsidRPr="00894396">
        <w:rPr>
          <w:szCs w:val="32"/>
        </w:rPr>
        <w:t>énergie d</w:t>
      </w:r>
      <w:r w:rsidR="008D6F52">
        <w:rPr>
          <w:szCs w:val="32"/>
        </w:rPr>
        <w:t>’</w:t>
      </w:r>
      <w:r w:rsidRPr="00894396">
        <w:rPr>
          <w:szCs w:val="32"/>
        </w:rPr>
        <w:t>une telle épithète avait de quoi surprendre chez ce raffiné aux sentiments policés et au vocabulaire châtié</w:t>
      </w:r>
      <w:r w:rsidR="008D6F52">
        <w:rPr>
          <w:szCs w:val="32"/>
        </w:rPr>
        <w:t xml:space="preserve">. </w:t>
      </w:r>
      <w:r w:rsidRPr="00894396">
        <w:rPr>
          <w:szCs w:val="32"/>
        </w:rPr>
        <w:t xml:space="preserve">Le mot </w:t>
      </w:r>
      <w:r w:rsidR="008D6F52">
        <w:rPr>
          <w:szCs w:val="32"/>
        </w:rPr>
        <w:t>« </w:t>
      </w:r>
      <w:r w:rsidRPr="00894396">
        <w:rPr>
          <w:szCs w:val="32"/>
        </w:rPr>
        <w:t>déplaisant</w:t>
      </w:r>
      <w:r w:rsidR="008D6F52">
        <w:rPr>
          <w:szCs w:val="32"/>
        </w:rPr>
        <w:t> »</w:t>
      </w:r>
      <w:r w:rsidRPr="00894396">
        <w:rPr>
          <w:szCs w:val="32"/>
        </w:rPr>
        <w:t xml:space="preserve"> m</w:t>
      </w:r>
      <w:r w:rsidR="008D6F52">
        <w:rPr>
          <w:szCs w:val="32"/>
        </w:rPr>
        <w:t>’</w:t>
      </w:r>
      <w:r w:rsidRPr="00894396">
        <w:rPr>
          <w:szCs w:val="32"/>
        </w:rPr>
        <w:t>eût paru bien suffisant pour s</w:t>
      </w:r>
      <w:r w:rsidR="008D6F52">
        <w:rPr>
          <w:szCs w:val="32"/>
        </w:rPr>
        <w:t>’</w:t>
      </w:r>
      <w:r w:rsidRPr="00894396">
        <w:rPr>
          <w:szCs w:val="32"/>
        </w:rPr>
        <w:t>appliquer à la pire des épreuves que pût subir un homme de son espèce</w:t>
      </w:r>
      <w:r w:rsidR="008D6F52">
        <w:rPr>
          <w:szCs w:val="32"/>
        </w:rPr>
        <w:t xml:space="preserve">. </w:t>
      </w:r>
      <w:r w:rsidRPr="00894396">
        <w:rPr>
          <w:szCs w:val="32"/>
        </w:rPr>
        <w:t xml:space="preserve">Et une </w:t>
      </w:r>
      <w:r w:rsidRPr="00894396">
        <w:rPr>
          <w:i/>
          <w:iCs/>
          <w:szCs w:val="32"/>
        </w:rPr>
        <w:t>aventure</w:t>
      </w:r>
      <w:r w:rsidR="008D6F52">
        <w:rPr>
          <w:i/>
          <w:iCs/>
          <w:szCs w:val="32"/>
        </w:rPr>
        <w:t xml:space="preserve">, </w:t>
      </w:r>
      <w:r w:rsidRPr="00894396">
        <w:rPr>
          <w:szCs w:val="32"/>
        </w:rPr>
        <w:t>encore</w:t>
      </w:r>
      <w:r w:rsidR="008D6F52">
        <w:rPr>
          <w:szCs w:val="32"/>
        </w:rPr>
        <w:t xml:space="preserve"> ! </w:t>
      </w:r>
      <w:r w:rsidRPr="00894396">
        <w:rPr>
          <w:szCs w:val="32"/>
        </w:rPr>
        <w:t>C</w:t>
      </w:r>
      <w:r w:rsidR="008D6F52">
        <w:rPr>
          <w:szCs w:val="32"/>
        </w:rPr>
        <w:t>’</w:t>
      </w:r>
      <w:r w:rsidRPr="00894396">
        <w:rPr>
          <w:szCs w:val="32"/>
        </w:rPr>
        <w:t>était incroyable</w:t>
      </w:r>
      <w:r w:rsidR="008D6F52">
        <w:rPr>
          <w:szCs w:val="32"/>
        </w:rPr>
        <w:t xml:space="preserve">. </w:t>
      </w:r>
      <w:r w:rsidRPr="00894396">
        <w:rPr>
          <w:szCs w:val="32"/>
        </w:rPr>
        <w:t>Mais la nature humaine aime à s</w:t>
      </w:r>
      <w:r w:rsidR="008D6F52">
        <w:rPr>
          <w:szCs w:val="32"/>
        </w:rPr>
        <w:t>’</w:t>
      </w:r>
      <w:r w:rsidRPr="00894396">
        <w:rPr>
          <w:szCs w:val="32"/>
        </w:rPr>
        <w:t>abandonner aux pires imaginations</w:t>
      </w:r>
      <w:r w:rsidR="008D6F52">
        <w:rPr>
          <w:szCs w:val="32"/>
        </w:rPr>
        <w:t xml:space="preserve">, </w:t>
      </w:r>
      <w:r w:rsidRPr="00894396">
        <w:rPr>
          <w:szCs w:val="32"/>
        </w:rPr>
        <w:t>et j</w:t>
      </w:r>
      <w:r w:rsidR="008D6F52">
        <w:rPr>
          <w:szCs w:val="32"/>
        </w:rPr>
        <w:t>’</w:t>
      </w:r>
      <w:r w:rsidRPr="00894396">
        <w:rPr>
          <w:szCs w:val="32"/>
        </w:rPr>
        <w:t>avoue que je le regardai à la dérobée</w:t>
      </w:r>
      <w:r w:rsidR="008D6F52">
        <w:rPr>
          <w:szCs w:val="32"/>
        </w:rPr>
        <w:t xml:space="preserve">, </w:t>
      </w:r>
      <w:r w:rsidRPr="00894396">
        <w:rPr>
          <w:szCs w:val="32"/>
        </w:rPr>
        <w:t>non sans me demander dans quel pétrin il avait pu se fourrer</w:t>
      </w:r>
      <w:r w:rsidR="008D6F52">
        <w:rPr>
          <w:szCs w:val="32"/>
        </w:rPr>
        <w:t xml:space="preserve">. </w:t>
      </w:r>
      <w:r w:rsidRPr="00894396">
        <w:rPr>
          <w:szCs w:val="32"/>
        </w:rPr>
        <w:t>Il me suffit d</w:t>
      </w:r>
      <w:r w:rsidR="008D6F52">
        <w:rPr>
          <w:szCs w:val="32"/>
        </w:rPr>
        <w:t>’</w:t>
      </w:r>
      <w:r w:rsidRPr="00894396">
        <w:rPr>
          <w:szCs w:val="32"/>
        </w:rPr>
        <w:t>un instant</w:t>
      </w:r>
      <w:r w:rsidR="008D6F52">
        <w:rPr>
          <w:szCs w:val="32"/>
        </w:rPr>
        <w:t xml:space="preserve">, </w:t>
      </w:r>
      <w:r w:rsidRPr="00894396">
        <w:rPr>
          <w:szCs w:val="32"/>
        </w:rPr>
        <w:t>cependant</w:t>
      </w:r>
      <w:r w:rsidR="008D6F52">
        <w:rPr>
          <w:szCs w:val="32"/>
        </w:rPr>
        <w:t xml:space="preserve">, </w:t>
      </w:r>
      <w:r w:rsidRPr="00894396">
        <w:rPr>
          <w:szCs w:val="32"/>
        </w:rPr>
        <w:t>pour chasser mes indignes soupçons</w:t>
      </w:r>
      <w:r w:rsidR="008D6F52">
        <w:rPr>
          <w:szCs w:val="32"/>
        </w:rPr>
        <w:t xml:space="preserve">. </w:t>
      </w:r>
      <w:r w:rsidRPr="00894396">
        <w:rPr>
          <w:szCs w:val="32"/>
        </w:rPr>
        <w:t>Il y avait</w:t>
      </w:r>
      <w:r w:rsidR="008D6F52">
        <w:rPr>
          <w:szCs w:val="32"/>
        </w:rPr>
        <w:t xml:space="preserve">, </w:t>
      </w:r>
      <w:r w:rsidRPr="00894396">
        <w:rPr>
          <w:szCs w:val="32"/>
        </w:rPr>
        <w:t>chez ce vieillard</w:t>
      </w:r>
      <w:r w:rsidR="008D6F52">
        <w:rPr>
          <w:szCs w:val="32"/>
        </w:rPr>
        <w:t xml:space="preserve">, </w:t>
      </w:r>
      <w:r w:rsidRPr="00894396">
        <w:rPr>
          <w:szCs w:val="32"/>
        </w:rPr>
        <w:t>une élégance de nature qui me fit repousser l</w:t>
      </w:r>
      <w:r w:rsidR="008D6F52">
        <w:rPr>
          <w:szCs w:val="32"/>
        </w:rPr>
        <w:t>’</w:t>
      </w:r>
      <w:r w:rsidRPr="00894396">
        <w:rPr>
          <w:szCs w:val="32"/>
        </w:rPr>
        <w:t>idée de toute histoire douteuse</w:t>
      </w:r>
      <w:r w:rsidR="008D6F52">
        <w:rPr>
          <w:szCs w:val="32"/>
        </w:rPr>
        <w:t>.</w:t>
      </w:r>
    </w:p>
    <w:p w14:paraId="61FEA4E8" w14:textId="77777777" w:rsidR="008D6F52" w:rsidRDefault="008D6F52" w:rsidP="008D6F52">
      <w:pPr>
        <w:rPr>
          <w:szCs w:val="32"/>
        </w:rPr>
      </w:pPr>
      <w:r>
        <w:t>— </w:t>
      </w:r>
      <w:r w:rsidRPr="00894396">
        <w:rPr>
          <w:szCs w:val="32"/>
        </w:rPr>
        <w:t>C</w:t>
      </w:r>
      <w:r>
        <w:rPr>
          <w:szCs w:val="32"/>
        </w:rPr>
        <w:t>’</w:t>
      </w:r>
      <w:r w:rsidRPr="00894396">
        <w:rPr>
          <w:szCs w:val="32"/>
        </w:rPr>
        <w:t>est très sérieux</w:t>
      </w:r>
      <w:r>
        <w:rPr>
          <w:szCs w:val="32"/>
        </w:rPr>
        <w:t xml:space="preserve">, </w:t>
      </w:r>
      <w:r w:rsidRPr="00894396">
        <w:rPr>
          <w:szCs w:val="32"/>
        </w:rPr>
        <w:t>très sérieux</w:t>
      </w:r>
      <w:r>
        <w:rPr>
          <w:szCs w:val="32"/>
        </w:rPr>
        <w:t xml:space="preserve">, </w:t>
      </w:r>
      <w:r w:rsidRPr="00894396">
        <w:rPr>
          <w:szCs w:val="32"/>
        </w:rPr>
        <w:t>reprit-il</w:t>
      </w:r>
      <w:r>
        <w:rPr>
          <w:szCs w:val="32"/>
        </w:rPr>
        <w:t xml:space="preserve">, </w:t>
      </w:r>
      <w:r w:rsidRPr="00894396">
        <w:rPr>
          <w:szCs w:val="32"/>
        </w:rPr>
        <w:t>nerveusement</w:t>
      </w:r>
      <w:r>
        <w:rPr>
          <w:szCs w:val="32"/>
        </w:rPr>
        <w:t xml:space="preserve">. </w:t>
      </w:r>
      <w:r w:rsidRPr="00894396">
        <w:rPr>
          <w:szCs w:val="32"/>
        </w:rPr>
        <w:t>Je vous raconterai cela après dîner</w:t>
      </w:r>
      <w:r>
        <w:rPr>
          <w:szCs w:val="32"/>
        </w:rPr>
        <w:t xml:space="preserve">, </w:t>
      </w:r>
      <w:r w:rsidRPr="00894396">
        <w:rPr>
          <w:szCs w:val="32"/>
        </w:rPr>
        <w:t>si vous me le permettez</w:t>
      </w:r>
      <w:r>
        <w:rPr>
          <w:szCs w:val="32"/>
        </w:rPr>
        <w:t>.</w:t>
      </w:r>
    </w:p>
    <w:p w14:paraId="5A13B294" w14:textId="77777777" w:rsidR="008D6F52" w:rsidRDefault="00000000" w:rsidP="008D6F52">
      <w:pPr>
        <w:rPr>
          <w:szCs w:val="32"/>
        </w:rPr>
      </w:pPr>
      <w:r w:rsidRPr="00894396">
        <w:rPr>
          <w:szCs w:val="32"/>
        </w:rPr>
        <w:t>J</w:t>
      </w:r>
      <w:r w:rsidR="008D6F52">
        <w:rPr>
          <w:szCs w:val="32"/>
        </w:rPr>
        <w:t>’</w:t>
      </w:r>
      <w:r w:rsidRPr="00894396">
        <w:rPr>
          <w:szCs w:val="32"/>
        </w:rPr>
        <w:t>exprimai mon acquiescement par une légère inclinaison</w:t>
      </w:r>
      <w:r w:rsidR="008D6F52">
        <w:rPr>
          <w:szCs w:val="32"/>
        </w:rPr>
        <w:t xml:space="preserve">, </w:t>
      </w:r>
      <w:r w:rsidRPr="00894396">
        <w:rPr>
          <w:szCs w:val="32"/>
        </w:rPr>
        <w:t>sans plus</w:t>
      </w:r>
      <w:r w:rsidR="008D6F52">
        <w:rPr>
          <w:szCs w:val="32"/>
        </w:rPr>
        <w:t xml:space="preserve">. </w:t>
      </w:r>
      <w:r w:rsidRPr="00894396">
        <w:rPr>
          <w:szCs w:val="32"/>
        </w:rPr>
        <w:t>Je voulais lui faire comprendre que je ne le croyais pas lié par cette promesse</w:t>
      </w:r>
      <w:r w:rsidR="008D6F52">
        <w:rPr>
          <w:szCs w:val="32"/>
        </w:rPr>
        <w:t xml:space="preserve">, </w:t>
      </w:r>
      <w:r w:rsidRPr="00894396">
        <w:rPr>
          <w:szCs w:val="32"/>
        </w:rPr>
        <w:t>s</w:t>
      </w:r>
      <w:r w:rsidR="008D6F52">
        <w:rPr>
          <w:szCs w:val="32"/>
        </w:rPr>
        <w:t>’</w:t>
      </w:r>
      <w:r w:rsidRPr="00894396">
        <w:rPr>
          <w:szCs w:val="32"/>
        </w:rPr>
        <w:t>il en jugeait autrement tout à l</w:t>
      </w:r>
      <w:r w:rsidR="008D6F52">
        <w:rPr>
          <w:szCs w:val="32"/>
        </w:rPr>
        <w:t>’</w:t>
      </w:r>
      <w:r w:rsidRPr="00894396">
        <w:rPr>
          <w:szCs w:val="32"/>
        </w:rPr>
        <w:t>heure</w:t>
      </w:r>
      <w:r w:rsidR="008D6F52">
        <w:rPr>
          <w:szCs w:val="32"/>
        </w:rPr>
        <w:t xml:space="preserve">. </w:t>
      </w:r>
      <w:r w:rsidRPr="00894396">
        <w:rPr>
          <w:szCs w:val="32"/>
        </w:rPr>
        <w:t>Nous parlâmes de choses et d</w:t>
      </w:r>
      <w:r w:rsidR="008D6F52">
        <w:rPr>
          <w:szCs w:val="32"/>
        </w:rPr>
        <w:t>’</w:t>
      </w:r>
      <w:r w:rsidRPr="00894396">
        <w:rPr>
          <w:szCs w:val="32"/>
        </w:rPr>
        <w:t>autres</w:t>
      </w:r>
      <w:r w:rsidR="008D6F52">
        <w:rPr>
          <w:szCs w:val="32"/>
        </w:rPr>
        <w:t xml:space="preserve">, </w:t>
      </w:r>
      <w:r w:rsidRPr="00894396">
        <w:rPr>
          <w:szCs w:val="32"/>
        </w:rPr>
        <w:t xml:space="preserve">avec une </w:t>
      </w:r>
      <w:r w:rsidRPr="00894396">
        <w:rPr>
          <w:szCs w:val="32"/>
        </w:rPr>
        <w:lastRenderedPageBreak/>
        <w:t>impression de malaise toute différente de nos anciens entretiens coulants et enjoués</w:t>
      </w:r>
      <w:r w:rsidR="008D6F52">
        <w:rPr>
          <w:szCs w:val="32"/>
        </w:rPr>
        <w:t xml:space="preserve">. </w:t>
      </w:r>
      <w:r w:rsidRPr="00894396">
        <w:rPr>
          <w:szCs w:val="32"/>
        </w:rPr>
        <w:t>Je vis trembler légèrement la main qui portait à sa bouche un morceau de pain</w:t>
      </w:r>
      <w:r w:rsidR="008D6F52">
        <w:rPr>
          <w:szCs w:val="32"/>
        </w:rPr>
        <w:t xml:space="preserve">, </w:t>
      </w:r>
      <w:r w:rsidRPr="00894396">
        <w:rPr>
          <w:szCs w:val="32"/>
        </w:rPr>
        <w:t>et ce symptôme me stupéfia</w:t>
      </w:r>
      <w:r w:rsidR="008D6F52">
        <w:rPr>
          <w:szCs w:val="32"/>
        </w:rPr>
        <w:t xml:space="preserve">, </w:t>
      </w:r>
      <w:r w:rsidRPr="00894396">
        <w:rPr>
          <w:szCs w:val="32"/>
        </w:rPr>
        <w:t>étant donné ce que je connaissais de l</w:t>
      </w:r>
      <w:r w:rsidR="008D6F52">
        <w:rPr>
          <w:szCs w:val="32"/>
        </w:rPr>
        <w:t>’</w:t>
      </w:r>
      <w:r w:rsidRPr="00894396">
        <w:rPr>
          <w:szCs w:val="32"/>
        </w:rPr>
        <w:t>homme</w:t>
      </w:r>
      <w:r w:rsidR="008D6F52">
        <w:rPr>
          <w:szCs w:val="32"/>
        </w:rPr>
        <w:t>.</w:t>
      </w:r>
    </w:p>
    <w:p w14:paraId="3C27402D" w14:textId="77777777" w:rsidR="008D6F52" w:rsidRDefault="00000000" w:rsidP="008D6F52">
      <w:pPr>
        <w:rPr>
          <w:szCs w:val="32"/>
        </w:rPr>
      </w:pPr>
      <w:r w:rsidRPr="00894396">
        <w:rPr>
          <w:szCs w:val="32"/>
        </w:rPr>
        <w:t>Au fumoir</w:t>
      </w:r>
      <w:r w:rsidR="008D6F52">
        <w:rPr>
          <w:szCs w:val="32"/>
        </w:rPr>
        <w:t xml:space="preserve">, </w:t>
      </w:r>
      <w:r w:rsidRPr="00894396">
        <w:rPr>
          <w:szCs w:val="32"/>
        </w:rPr>
        <w:t>il n</w:t>
      </w:r>
      <w:r w:rsidR="008D6F52">
        <w:rPr>
          <w:szCs w:val="32"/>
        </w:rPr>
        <w:t>’</w:t>
      </w:r>
      <w:r w:rsidRPr="00894396">
        <w:rPr>
          <w:szCs w:val="32"/>
        </w:rPr>
        <w:t>usa pas de réticences</w:t>
      </w:r>
      <w:r w:rsidR="008D6F52">
        <w:rPr>
          <w:szCs w:val="32"/>
        </w:rPr>
        <w:t xml:space="preserve">. </w:t>
      </w:r>
      <w:r w:rsidRPr="00894396">
        <w:rPr>
          <w:szCs w:val="32"/>
        </w:rPr>
        <w:t>À peine avions-nous pris nos places accoutumées</w:t>
      </w:r>
      <w:r w:rsidR="008D6F52">
        <w:rPr>
          <w:szCs w:val="32"/>
        </w:rPr>
        <w:t xml:space="preserve">, </w:t>
      </w:r>
      <w:r w:rsidRPr="00894396">
        <w:rPr>
          <w:szCs w:val="32"/>
        </w:rPr>
        <w:t>qu</w:t>
      </w:r>
      <w:r w:rsidR="008D6F52">
        <w:rPr>
          <w:szCs w:val="32"/>
        </w:rPr>
        <w:t>’</w:t>
      </w:r>
      <w:r w:rsidRPr="00894396">
        <w:rPr>
          <w:szCs w:val="32"/>
        </w:rPr>
        <w:t>il se pencha sur le bras de son fauteuil</w:t>
      </w:r>
      <w:r w:rsidR="008D6F52">
        <w:rPr>
          <w:szCs w:val="32"/>
        </w:rPr>
        <w:t xml:space="preserve">, </w:t>
      </w:r>
      <w:r w:rsidRPr="00894396">
        <w:rPr>
          <w:szCs w:val="32"/>
        </w:rPr>
        <w:t>et me regarda fixement dans les yeux</w:t>
      </w:r>
      <w:r w:rsidR="008D6F52">
        <w:rPr>
          <w:szCs w:val="32"/>
        </w:rPr>
        <w:t>.</w:t>
      </w:r>
    </w:p>
    <w:p w14:paraId="502C6B97" w14:textId="77777777" w:rsidR="008D6F52" w:rsidRDefault="008D6F52" w:rsidP="008D6F52">
      <w:pPr>
        <w:rPr>
          <w:szCs w:val="32"/>
        </w:rPr>
      </w:pPr>
      <w:r>
        <w:t>— </w:t>
      </w:r>
      <w:r w:rsidRPr="00894396">
        <w:rPr>
          <w:szCs w:val="32"/>
        </w:rPr>
        <w:t>Vous vous souvenez</w:t>
      </w:r>
      <w:r>
        <w:rPr>
          <w:szCs w:val="32"/>
        </w:rPr>
        <w:t xml:space="preserve">, </w:t>
      </w:r>
      <w:r w:rsidRPr="00894396">
        <w:rPr>
          <w:szCs w:val="32"/>
        </w:rPr>
        <w:t>commença-t-il</w:t>
      </w:r>
      <w:r>
        <w:rPr>
          <w:szCs w:val="32"/>
        </w:rPr>
        <w:t xml:space="preserve">, </w:t>
      </w:r>
      <w:r w:rsidRPr="00894396">
        <w:rPr>
          <w:szCs w:val="32"/>
        </w:rPr>
        <w:t>du jour de votre départ</w:t>
      </w:r>
      <w:r>
        <w:rPr>
          <w:szCs w:val="32"/>
        </w:rPr>
        <w:t xml:space="preserve"> ? </w:t>
      </w:r>
      <w:r w:rsidRPr="00894396">
        <w:rPr>
          <w:szCs w:val="32"/>
        </w:rPr>
        <w:t>Je vous avais dit mon intention</w:t>
      </w:r>
      <w:r>
        <w:rPr>
          <w:szCs w:val="32"/>
        </w:rPr>
        <w:t xml:space="preserve">, </w:t>
      </w:r>
      <w:r w:rsidRPr="00894396">
        <w:rPr>
          <w:szCs w:val="32"/>
        </w:rPr>
        <w:t>d</w:t>
      </w:r>
      <w:r>
        <w:rPr>
          <w:szCs w:val="32"/>
        </w:rPr>
        <w:t>’</w:t>
      </w:r>
      <w:r w:rsidRPr="00894396">
        <w:rPr>
          <w:szCs w:val="32"/>
        </w:rPr>
        <w:t>aller</w:t>
      </w:r>
      <w:r>
        <w:rPr>
          <w:szCs w:val="32"/>
        </w:rPr>
        <w:t xml:space="preserve">, </w:t>
      </w:r>
      <w:r w:rsidRPr="00894396">
        <w:rPr>
          <w:szCs w:val="32"/>
        </w:rPr>
        <w:t>le soir</w:t>
      </w:r>
      <w:r>
        <w:rPr>
          <w:szCs w:val="32"/>
        </w:rPr>
        <w:t xml:space="preserve">, </w:t>
      </w:r>
      <w:r w:rsidRPr="00894396">
        <w:rPr>
          <w:szCs w:val="32"/>
        </w:rPr>
        <w:t>écouter la musique à la Villa Nazionale</w:t>
      </w:r>
      <w:r>
        <w:rPr>
          <w:szCs w:val="32"/>
        </w:rPr>
        <w:t>.</w:t>
      </w:r>
    </w:p>
    <w:p w14:paraId="4E958CDE" w14:textId="77777777" w:rsidR="008D6F52" w:rsidRDefault="00000000" w:rsidP="008D6F52">
      <w:pPr>
        <w:rPr>
          <w:szCs w:val="32"/>
        </w:rPr>
      </w:pPr>
      <w:r w:rsidRPr="00894396">
        <w:rPr>
          <w:szCs w:val="32"/>
        </w:rPr>
        <w:t>Je me souvenais</w:t>
      </w:r>
      <w:r w:rsidR="008D6F52">
        <w:rPr>
          <w:szCs w:val="32"/>
        </w:rPr>
        <w:t xml:space="preserve">. </w:t>
      </w:r>
      <w:r w:rsidRPr="00894396">
        <w:rPr>
          <w:szCs w:val="32"/>
        </w:rPr>
        <w:t>Son vieux visage</w:t>
      </w:r>
      <w:r w:rsidR="008D6F52">
        <w:rPr>
          <w:szCs w:val="32"/>
        </w:rPr>
        <w:t xml:space="preserve">, </w:t>
      </w:r>
      <w:r w:rsidRPr="00894396">
        <w:rPr>
          <w:szCs w:val="32"/>
        </w:rPr>
        <w:t>si beau et si frais pour son âge</w:t>
      </w:r>
      <w:r w:rsidR="008D6F52">
        <w:rPr>
          <w:szCs w:val="32"/>
        </w:rPr>
        <w:t xml:space="preserve">, </w:t>
      </w:r>
      <w:r w:rsidRPr="00894396">
        <w:rPr>
          <w:szCs w:val="32"/>
        </w:rPr>
        <w:t>si calme de n</w:t>
      </w:r>
      <w:r w:rsidR="008D6F52">
        <w:rPr>
          <w:szCs w:val="32"/>
        </w:rPr>
        <w:t>’</w:t>
      </w:r>
      <w:r w:rsidRPr="00894396">
        <w:rPr>
          <w:szCs w:val="32"/>
        </w:rPr>
        <w:t>avoir pas subi les marques de dures épreuves</w:t>
      </w:r>
      <w:r w:rsidR="008D6F52">
        <w:rPr>
          <w:szCs w:val="32"/>
        </w:rPr>
        <w:t xml:space="preserve">, </w:t>
      </w:r>
      <w:r w:rsidRPr="00894396">
        <w:rPr>
          <w:szCs w:val="32"/>
        </w:rPr>
        <w:t>prit un instant un air égaré</w:t>
      </w:r>
      <w:r w:rsidR="008D6F52">
        <w:rPr>
          <w:szCs w:val="32"/>
        </w:rPr>
        <w:t xml:space="preserve">. </w:t>
      </w:r>
      <w:r w:rsidRPr="00894396">
        <w:rPr>
          <w:szCs w:val="32"/>
        </w:rPr>
        <w:t>Ce fut bref</w:t>
      </w:r>
      <w:r w:rsidR="008D6F52">
        <w:rPr>
          <w:szCs w:val="32"/>
        </w:rPr>
        <w:t xml:space="preserve">, </w:t>
      </w:r>
      <w:r w:rsidRPr="00894396">
        <w:rPr>
          <w:szCs w:val="32"/>
        </w:rPr>
        <w:t>comme l</w:t>
      </w:r>
      <w:r w:rsidR="008D6F52">
        <w:rPr>
          <w:szCs w:val="32"/>
        </w:rPr>
        <w:t>’</w:t>
      </w:r>
      <w:r w:rsidRPr="00894396">
        <w:rPr>
          <w:szCs w:val="32"/>
        </w:rPr>
        <w:t>ombre d</w:t>
      </w:r>
      <w:r w:rsidR="008D6F52">
        <w:rPr>
          <w:szCs w:val="32"/>
        </w:rPr>
        <w:t>’</w:t>
      </w:r>
      <w:r w:rsidRPr="00894396">
        <w:rPr>
          <w:szCs w:val="32"/>
        </w:rPr>
        <w:t>un nuage qui passe</w:t>
      </w:r>
      <w:r w:rsidR="008D6F52">
        <w:rPr>
          <w:szCs w:val="32"/>
        </w:rPr>
        <w:t xml:space="preserve">. </w:t>
      </w:r>
      <w:r w:rsidRPr="00894396">
        <w:rPr>
          <w:szCs w:val="32"/>
        </w:rPr>
        <w:t>Je fixai sur lui un long regard</w:t>
      </w:r>
      <w:r w:rsidR="008D6F52">
        <w:rPr>
          <w:szCs w:val="32"/>
        </w:rPr>
        <w:t xml:space="preserve">, </w:t>
      </w:r>
      <w:r w:rsidRPr="00894396">
        <w:rPr>
          <w:szCs w:val="32"/>
        </w:rPr>
        <w:t>en avalant une gorgée de café noir</w:t>
      </w:r>
      <w:r w:rsidR="008D6F52">
        <w:rPr>
          <w:szCs w:val="32"/>
        </w:rPr>
        <w:t xml:space="preserve">. </w:t>
      </w:r>
      <w:r w:rsidRPr="00894396">
        <w:rPr>
          <w:szCs w:val="32"/>
        </w:rPr>
        <w:t>Il commença son récit</w:t>
      </w:r>
      <w:r w:rsidR="008D6F52">
        <w:rPr>
          <w:szCs w:val="32"/>
        </w:rPr>
        <w:t xml:space="preserve">, </w:t>
      </w:r>
      <w:r w:rsidRPr="00894396">
        <w:rPr>
          <w:szCs w:val="32"/>
        </w:rPr>
        <w:t>avec une précision systématique et un ordre serré</w:t>
      </w:r>
      <w:r w:rsidR="008D6F52">
        <w:rPr>
          <w:szCs w:val="32"/>
        </w:rPr>
        <w:t xml:space="preserve">, </w:t>
      </w:r>
      <w:r w:rsidRPr="00894396">
        <w:rPr>
          <w:szCs w:val="32"/>
        </w:rPr>
        <w:t>pour ne pas laisser sans doute l</w:t>
      </w:r>
      <w:r w:rsidR="008D6F52">
        <w:rPr>
          <w:szCs w:val="32"/>
        </w:rPr>
        <w:t>’</w:t>
      </w:r>
      <w:r w:rsidRPr="00894396">
        <w:rPr>
          <w:szCs w:val="32"/>
        </w:rPr>
        <w:t>émotion le troubler</w:t>
      </w:r>
      <w:r w:rsidR="008D6F52">
        <w:rPr>
          <w:szCs w:val="32"/>
        </w:rPr>
        <w:t>.</w:t>
      </w:r>
    </w:p>
    <w:p w14:paraId="66A7B637" w14:textId="77777777" w:rsidR="008D6F52" w:rsidRDefault="00000000" w:rsidP="008D6F52">
      <w:pPr>
        <w:rPr>
          <w:szCs w:val="32"/>
        </w:rPr>
      </w:pPr>
      <w:r w:rsidRPr="00894396">
        <w:rPr>
          <w:szCs w:val="32"/>
        </w:rPr>
        <w:t>En quittant la gare</w:t>
      </w:r>
      <w:r w:rsidR="008D6F52">
        <w:rPr>
          <w:szCs w:val="32"/>
        </w:rPr>
        <w:t xml:space="preserve">, </w:t>
      </w:r>
      <w:r w:rsidRPr="00894396">
        <w:rPr>
          <w:szCs w:val="32"/>
        </w:rPr>
        <w:t>il avait pris une glace et lu le journal dans un café</w:t>
      </w:r>
      <w:r w:rsidR="008D6F52">
        <w:rPr>
          <w:szCs w:val="32"/>
        </w:rPr>
        <w:t xml:space="preserve">. </w:t>
      </w:r>
      <w:r w:rsidRPr="00894396">
        <w:rPr>
          <w:szCs w:val="32"/>
        </w:rPr>
        <w:t>Puis il était rentré à l</w:t>
      </w:r>
      <w:r w:rsidR="008D6F52">
        <w:rPr>
          <w:szCs w:val="32"/>
        </w:rPr>
        <w:t>’</w:t>
      </w:r>
      <w:r w:rsidRPr="00894396">
        <w:rPr>
          <w:szCs w:val="32"/>
        </w:rPr>
        <w:t>hôtel pour s</w:t>
      </w:r>
      <w:r w:rsidR="008D6F52">
        <w:rPr>
          <w:szCs w:val="32"/>
        </w:rPr>
        <w:t>’</w:t>
      </w:r>
      <w:r w:rsidRPr="00894396">
        <w:rPr>
          <w:szCs w:val="32"/>
        </w:rPr>
        <w:t>habiller et manger de bon appétit</w:t>
      </w:r>
      <w:r w:rsidR="008D6F52">
        <w:rPr>
          <w:szCs w:val="32"/>
        </w:rPr>
        <w:t xml:space="preserve">. </w:t>
      </w:r>
      <w:r w:rsidRPr="00894396">
        <w:rPr>
          <w:szCs w:val="32"/>
        </w:rPr>
        <w:t>Après le dîner</w:t>
      </w:r>
      <w:r w:rsidR="008D6F52">
        <w:rPr>
          <w:szCs w:val="32"/>
        </w:rPr>
        <w:t xml:space="preserve">, </w:t>
      </w:r>
      <w:r w:rsidRPr="00894396">
        <w:rPr>
          <w:szCs w:val="32"/>
        </w:rPr>
        <w:t>il s</w:t>
      </w:r>
      <w:r w:rsidR="008D6F52">
        <w:rPr>
          <w:szCs w:val="32"/>
        </w:rPr>
        <w:t>’</w:t>
      </w:r>
      <w:r w:rsidRPr="00894396">
        <w:rPr>
          <w:szCs w:val="32"/>
        </w:rPr>
        <w:t>attarda dans le hall</w:t>
      </w:r>
      <w:r w:rsidR="008D6F52">
        <w:rPr>
          <w:szCs w:val="32"/>
        </w:rPr>
        <w:t xml:space="preserve">, </w:t>
      </w:r>
      <w:r w:rsidRPr="00894396">
        <w:rPr>
          <w:szCs w:val="32"/>
        </w:rPr>
        <w:t>où il y avait des tables et des chaises</w:t>
      </w:r>
      <w:r w:rsidR="008D6F52">
        <w:rPr>
          <w:szCs w:val="32"/>
        </w:rPr>
        <w:t xml:space="preserve">, </w:t>
      </w:r>
      <w:r w:rsidRPr="00894396">
        <w:rPr>
          <w:szCs w:val="32"/>
        </w:rPr>
        <w:t>à fumer son cigare</w:t>
      </w:r>
      <w:r w:rsidR="008D6F52">
        <w:rPr>
          <w:szCs w:val="32"/>
        </w:rPr>
        <w:t xml:space="preserve"> ; </w:t>
      </w:r>
      <w:r w:rsidRPr="00894396">
        <w:rPr>
          <w:szCs w:val="32"/>
        </w:rPr>
        <w:t xml:space="preserve">il parla à la petite fille du Primo </w:t>
      </w:r>
      <w:proofErr w:type="spellStart"/>
      <w:r w:rsidRPr="00894396">
        <w:rPr>
          <w:szCs w:val="32"/>
        </w:rPr>
        <w:t>Tenore</w:t>
      </w:r>
      <w:proofErr w:type="spellEnd"/>
      <w:r w:rsidRPr="00894396">
        <w:rPr>
          <w:szCs w:val="32"/>
        </w:rPr>
        <w:t xml:space="preserve"> du théâtre de San Carlo</w:t>
      </w:r>
      <w:r w:rsidR="008D6F52">
        <w:rPr>
          <w:szCs w:val="32"/>
        </w:rPr>
        <w:t xml:space="preserve">, </w:t>
      </w:r>
      <w:r w:rsidRPr="00894396">
        <w:rPr>
          <w:szCs w:val="32"/>
        </w:rPr>
        <w:t xml:space="preserve">et échangea quelques mots avec </w:t>
      </w:r>
      <w:r w:rsidR="008D6F52">
        <w:rPr>
          <w:szCs w:val="32"/>
        </w:rPr>
        <w:t>« </w:t>
      </w:r>
      <w:r w:rsidRPr="00894396">
        <w:rPr>
          <w:szCs w:val="32"/>
        </w:rPr>
        <w:t>l</w:t>
      </w:r>
      <w:r w:rsidR="008D6F52">
        <w:rPr>
          <w:szCs w:val="32"/>
        </w:rPr>
        <w:t>’</w:t>
      </w:r>
      <w:r w:rsidRPr="00894396">
        <w:rPr>
          <w:szCs w:val="32"/>
        </w:rPr>
        <w:t>aimable dame</w:t>
      </w:r>
      <w:r w:rsidR="008D6F52">
        <w:rPr>
          <w:szCs w:val="32"/>
        </w:rPr>
        <w:t> »</w:t>
      </w:r>
      <w:r w:rsidRPr="00894396">
        <w:rPr>
          <w:szCs w:val="32"/>
        </w:rPr>
        <w:t xml:space="preserve"> qui était la femme du Primo </w:t>
      </w:r>
      <w:proofErr w:type="spellStart"/>
      <w:r w:rsidRPr="00894396">
        <w:rPr>
          <w:szCs w:val="32"/>
        </w:rPr>
        <w:t>Tenore</w:t>
      </w:r>
      <w:proofErr w:type="spellEnd"/>
      <w:r w:rsidR="008D6F52">
        <w:rPr>
          <w:szCs w:val="32"/>
        </w:rPr>
        <w:t xml:space="preserve">. </w:t>
      </w:r>
      <w:r w:rsidRPr="00894396">
        <w:rPr>
          <w:szCs w:val="32"/>
        </w:rPr>
        <w:t>Il n</w:t>
      </w:r>
      <w:r w:rsidR="008D6F52">
        <w:rPr>
          <w:szCs w:val="32"/>
        </w:rPr>
        <w:t>’</w:t>
      </w:r>
      <w:r w:rsidRPr="00894396">
        <w:rPr>
          <w:szCs w:val="32"/>
        </w:rPr>
        <w:t>y avait pas de représentation ce soir-là</w:t>
      </w:r>
      <w:r w:rsidR="008D6F52">
        <w:rPr>
          <w:szCs w:val="32"/>
        </w:rPr>
        <w:t xml:space="preserve">, </w:t>
      </w:r>
      <w:r w:rsidRPr="00894396">
        <w:rPr>
          <w:szCs w:val="32"/>
        </w:rPr>
        <w:t>et ces gens allaient comme lui à la Villa Nazionale</w:t>
      </w:r>
      <w:r w:rsidR="008D6F52">
        <w:rPr>
          <w:szCs w:val="32"/>
        </w:rPr>
        <w:t xml:space="preserve">. </w:t>
      </w:r>
      <w:r w:rsidRPr="00894396">
        <w:rPr>
          <w:szCs w:val="32"/>
        </w:rPr>
        <w:t>Ils sortirent de l</w:t>
      </w:r>
      <w:r w:rsidR="008D6F52">
        <w:rPr>
          <w:szCs w:val="32"/>
        </w:rPr>
        <w:t>’</w:t>
      </w:r>
      <w:r w:rsidRPr="00894396">
        <w:rPr>
          <w:szCs w:val="32"/>
        </w:rPr>
        <w:t>hôtel</w:t>
      </w:r>
      <w:r w:rsidR="008D6F52">
        <w:rPr>
          <w:szCs w:val="32"/>
        </w:rPr>
        <w:t xml:space="preserve">. </w:t>
      </w:r>
      <w:r w:rsidRPr="00894396">
        <w:rPr>
          <w:szCs w:val="32"/>
        </w:rPr>
        <w:t>Très bien</w:t>
      </w:r>
      <w:r w:rsidR="008D6F52">
        <w:rPr>
          <w:szCs w:val="32"/>
        </w:rPr>
        <w:t>.</w:t>
      </w:r>
    </w:p>
    <w:p w14:paraId="488AC81E" w14:textId="77777777" w:rsidR="008D6F52" w:rsidRDefault="00000000" w:rsidP="008D6F52">
      <w:pPr>
        <w:rPr>
          <w:szCs w:val="32"/>
        </w:rPr>
      </w:pPr>
      <w:r w:rsidRPr="00894396">
        <w:rPr>
          <w:szCs w:val="32"/>
        </w:rPr>
        <w:t>Au moment de suivre leur exemple</w:t>
      </w:r>
      <w:r w:rsidR="008D6F52">
        <w:rPr>
          <w:szCs w:val="32"/>
        </w:rPr>
        <w:t xml:space="preserve">, – </w:t>
      </w:r>
      <w:r w:rsidRPr="00894396">
        <w:rPr>
          <w:szCs w:val="32"/>
        </w:rPr>
        <w:t>il était déjà neuf heures et demie</w:t>
      </w:r>
      <w:r w:rsidR="008D6F52">
        <w:rPr>
          <w:szCs w:val="32"/>
        </w:rPr>
        <w:t xml:space="preserve">, – </w:t>
      </w:r>
      <w:r w:rsidRPr="00894396">
        <w:rPr>
          <w:szCs w:val="32"/>
        </w:rPr>
        <w:t>il se souvint qu</w:t>
      </w:r>
      <w:r w:rsidR="008D6F52">
        <w:rPr>
          <w:szCs w:val="32"/>
        </w:rPr>
        <w:t>’</w:t>
      </w:r>
      <w:r w:rsidRPr="00894396">
        <w:rPr>
          <w:szCs w:val="32"/>
        </w:rPr>
        <w:t>il avait une assez grosse somme dans son portefeuille</w:t>
      </w:r>
      <w:r w:rsidR="008D6F52">
        <w:rPr>
          <w:szCs w:val="32"/>
        </w:rPr>
        <w:t xml:space="preserve">. </w:t>
      </w:r>
      <w:r w:rsidRPr="00894396">
        <w:rPr>
          <w:szCs w:val="32"/>
        </w:rPr>
        <w:t>Il entra au bureau</w:t>
      </w:r>
      <w:r w:rsidR="008D6F52">
        <w:rPr>
          <w:szCs w:val="32"/>
        </w:rPr>
        <w:t xml:space="preserve">, </w:t>
      </w:r>
      <w:r w:rsidRPr="00894396">
        <w:rPr>
          <w:szCs w:val="32"/>
        </w:rPr>
        <w:t>et en déposa la majeure partie entre les mains du caissier</w:t>
      </w:r>
      <w:r w:rsidR="008D6F52">
        <w:rPr>
          <w:szCs w:val="32"/>
        </w:rPr>
        <w:t xml:space="preserve">. </w:t>
      </w:r>
      <w:r w:rsidRPr="00894396">
        <w:rPr>
          <w:szCs w:val="32"/>
        </w:rPr>
        <w:t>Ceci fait</w:t>
      </w:r>
      <w:r w:rsidR="008D6F52">
        <w:rPr>
          <w:szCs w:val="32"/>
        </w:rPr>
        <w:t xml:space="preserve">, </w:t>
      </w:r>
      <w:r w:rsidRPr="00894396">
        <w:rPr>
          <w:szCs w:val="32"/>
        </w:rPr>
        <w:t xml:space="preserve">il prit </w:t>
      </w:r>
      <w:r w:rsidRPr="00894396">
        <w:rPr>
          <w:szCs w:val="32"/>
        </w:rPr>
        <w:lastRenderedPageBreak/>
        <w:t xml:space="preserve">un </w:t>
      </w:r>
      <w:proofErr w:type="spellStart"/>
      <w:r w:rsidRPr="00894396">
        <w:rPr>
          <w:szCs w:val="32"/>
        </w:rPr>
        <w:t>carozella</w:t>
      </w:r>
      <w:proofErr w:type="spellEnd"/>
      <w:r w:rsidR="008D6F52">
        <w:rPr>
          <w:szCs w:val="32"/>
        </w:rPr>
        <w:t xml:space="preserve">, </w:t>
      </w:r>
      <w:r w:rsidRPr="00894396">
        <w:rPr>
          <w:szCs w:val="32"/>
        </w:rPr>
        <w:t>et se fit mener à la mer</w:t>
      </w:r>
      <w:r w:rsidR="008D6F52">
        <w:rPr>
          <w:szCs w:val="32"/>
        </w:rPr>
        <w:t xml:space="preserve">. </w:t>
      </w:r>
      <w:r w:rsidRPr="00894396">
        <w:rPr>
          <w:szCs w:val="32"/>
        </w:rPr>
        <w:t>Il quitta sa voiture</w:t>
      </w:r>
      <w:r w:rsidR="008D6F52">
        <w:rPr>
          <w:szCs w:val="32"/>
        </w:rPr>
        <w:t xml:space="preserve">, </w:t>
      </w:r>
      <w:r w:rsidRPr="00894396">
        <w:rPr>
          <w:szCs w:val="32"/>
        </w:rPr>
        <w:t>et entra à pied à la Villa</w:t>
      </w:r>
      <w:r w:rsidR="008D6F52">
        <w:rPr>
          <w:szCs w:val="32"/>
        </w:rPr>
        <w:t xml:space="preserve">, </w:t>
      </w:r>
      <w:r w:rsidRPr="00894396">
        <w:rPr>
          <w:szCs w:val="32"/>
        </w:rPr>
        <w:t>par le bout du Largo de Vittoria</w:t>
      </w:r>
      <w:r w:rsidR="008D6F52">
        <w:rPr>
          <w:szCs w:val="32"/>
        </w:rPr>
        <w:t>.</w:t>
      </w:r>
    </w:p>
    <w:p w14:paraId="23FD3D2A" w14:textId="77777777" w:rsidR="008D6F52" w:rsidRDefault="00000000" w:rsidP="008D6F52">
      <w:pPr>
        <w:rPr>
          <w:szCs w:val="32"/>
        </w:rPr>
      </w:pPr>
      <w:r w:rsidRPr="00894396">
        <w:rPr>
          <w:szCs w:val="32"/>
        </w:rPr>
        <w:t>Il me regardait fixement</w:t>
      </w:r>
      <w:r w:rsidR="008D6F52">
        <w:rPr>
          <w:szCs w:val="32"/>
        </w:rPr>
        <w:t xml:space="preserve">. </w:t>
      </w:r>
      <w:r w:rsidRPr="00894396">
        <w:rPr>
          <w:szCs w:val="32"/>
        </w:rPr>
        <w:t>Et je compris combien il était impressionnable</w:t>
      </w:r>
      <w:r w:rsidR="008D6F52">
        <w:rPr>
          <w:szCs w:val="32"/>
        </w:rPr>
        <w:t xml:space="preserve">. </w:t>
      </w:r>
      <w:r w:rsidRPr="00894396">
        <w:rPr>
          <w:szCs w:val="32"/>
        </w:rPr>
        <w:t>Le moindre fait</w:t>
      </w:r>
      <w:r w:rsidR="008D6F52">
        <w:rPr>
          <w:szCs w:val="32"/>
        </w:rPr>
        <w:t xml:space="preserve">, </w:t>
      </w:r>
      <w:r w:rsidRPr="00894396">
        <w:rPr>
          <w:szCs w:val="32"/>
        </w:rPr>
        <w:t>le moindre événement de cette soirée restait gravé dans sa mémoire comme s</w:t>
      </w:r>
      <w:r w:rsidR="008D6F52">
        <w:rPr>
          <w:szCs w:val="32"/>
        </w:rPr>
        <w:t>’</w:t>
      </w:r>
      <w:r w:rsidRPr="00894396">
        <w:rPr>
          <w:szCs w:val="32"/>
        </w:rPr>
        <w:t>il eût été doué d</w:t>
      </w:r>
      <w:r w:rsidR="008D6F52">
        <w:rPr>
          <w:szCs w:val="32"/>
        </w:rPr>
        <w:t>’</w:t>
      </w:r>
      <w:r w:rsidRPr="00894396">
        <w:rPr>
          <w:szCs w:val="32"/>
        </w:rPr>
        <w:t>une signification mystique</w:t>
      </w:r>
      <w:r w:rsidR="008D6F52">
        <w:rPr>
          <w:szCs w:val="32"/>
        </w:rPr>
        <w:t xml:space="preserve">. </w:t>
      </w:r>
      <w:r w:rsidRPr="00894396">
        <w:rPr>
          <w:szCs w:val="32"/>
        </w:rPr>
        <w:t>S</w:t>
      </w:r>
      <w:r w:rsidR="008D6F52">
        <w:rPr>
          <w:szCs w:val="32"/>
        </w:rPr>
        <w:t>’</w:t>
      </w:r>
      <w:r w:rsidRPr="00894396">
        <w:rPr>
          <w:szCs w:val="32"/>
        </w:rPr>
        <w:t xml:space="preserve">il ne me dit pas la couleur du cheval qui tirait le </w:t>
      </w:r>
      <w:proofErr w:type="spellStart"/>
      <w:r w:rsidRPr="00894396">
        <w:rPr>
          <w:szCs w:val="32"/>
        </w:rPr>
        <w:t>carozella</w:t>
      </w:r>
      <w:proofErr w:type="spellEnd"/>
      <w:r w:rsidRPr="00894396">
        <w:rPr>
          <w:szCs w:val="32"/>
        </w:rPr>
        <w:t xml:space="preserve"> et l</w:t>
      </w:r>
      <w:r w:rsidR="008D6F52">
        <w:rPr>
          <w:szCs w:val="32"/>
        </w:rPr>
        <w:t>’</w:t>
      </w:r>
      <w:r w:rsidRPr="00894396">
        <w:rPr>
          <w:szCs w:val="32"/>
        </w:rPr>
        <w:t>aspect du cocher</w:t>
      </w:r>
      <w:r w:rsidR="008D6F52">
        <w:rPr>
          <w:szCs w:val="32"/>
        </w:rPr>
        <w:t xml:space="preserve">, </w:t>
      </w:r>
      <w:r w:rsidRPr="00894396">
        <w:rPr>
          <w:szCs w:val="32"/>
        </w:rPr>
        <w:t>ce fut</w:t>
      </w:r>
      <w:r w:rsidR="008D6F52">
        <w:rPr>
          <w:szCs w:val="32"/>
        </w:rPr>
        <w:t xml:space="preserve">, </w:t>
      </w:r>
      <w:r w:rsidRPr="00894396">
        <w:rPr>
          <w:szCs w:val="32"/>
        </w:rPr>
        <w:t>de sa part</w:t>
      </w:r>
      <w:r w:rsidR="008D6F52">
        <w:rPr>
          <w:szCs w:val="32"/>
        </w:rPr>
        <w:t xml:space="preserve">, </w:t>
      </w:r>
      <w:r w:rsidRPr="00894396">
        <w:rPr>
          <w:szCs w:val="32"/>
        </w:rPr>
        <w:t>simple omission</w:t>
      </w:r>
      <w:r w:rsidR="008D6F52">
        <w:rPr>
          <w:szCs w:val="32"/>
        </w:rPr>
        <w:t xml:space="preserve">, </w:t>
      </w:r>
      <w:r w:rsidRPr="00894396">
        <w:rPr>
          <w:szCs w:val="32"/>
        </w:rPr>
        <w:t>due à une agitation qu</w:t>
      </w:r>
      <w:r w:rsidR="008D6F52">
        <w:rPr>
          <w:szCs w:val="32"/>
        </w:rPr>
        <w:t>’</w:t>
      </w:r>
      <w:r w:rsidRPr="00894396">
        <w:rPr>
          <w:szCs w:val="32"/>
        </w:rPr>
        <w:t>il contenait avec courage</w:t>
      </w:r>
      <w:r w:rsidR="008D6F52">
        <w:rPr>
          <w:szCs w:val="32"/>
        </w:rPr>
        <w:t>.</w:t>
      </w:r>
    </w:p>
    <w:p w14:paraId="0127C05D" w14:textId="77777777" w:rsidR="008D6F52" w:rsidRDefault="00000000" w:rsidP="008D6F52">
      <w:pPr>
        <w:rPr>
          <w:szCs w:val="32"/>
        </w:rPr>
      </w:pPr>
      <w:r w:rsidRPr="00894396">
        <w:rPr>
          <w:szCs w:val="32"/>
        </w:rPr>
        <w:t>Il était donc entré à la Villa Nazionale par le bout du Largo de Vittoria</w:t>
      </w:r>
      <w:r w:rsidR="008D6F52">
        <w:rPr>
          <w:szCs w:val="32"/>
        </w:rPr>
        <w:t xml:space="preserve">. </w:t>
      </w:r>
      <w:r w:rsidRPr="00894396">
        <w:rPr>
          <w:szCs w:val="32"/>
        </w:rPr>
        <w:t>La Villa Nazionale est un jardin public dont les pelouses</w:t>
      </w:r>
      <w:r w:rsidR="008D6F52">
        <w:rPr>
          <w:szCs w:val="32"/>
        </w:rPr>
        <w:t xml:space="preserve">, </w:t>
      </w:r>
      <w:r w:rsidRPr="00894396">
        <w:rPr>
          <w:szCs w:val="32"/>
        </w:rPr>
        <w:t>les fourrés et les corbeilles de fleurs s</w:t>
      </w:r>
      <w:r w:rsidR="008D6F52">
        <w:rPr>
          <w:szCs w:val="32"/>
        </w:rPr>
        <w:t>’</w:t>
      </w:r>
      <w:r w:rsidRPr="00894396">
        <w:rPr>
          <w:szCs w:val="32"/>
        </w:rPr>
        <w:t xml:space="preserve">étendent entre les maisons de la Riviera di </w:t>
      </w:r>
      <w:proofErr w:type="spellStart"/>
      <w:r w:rsidRPr="00894396">
        <w:rPr>
          <w:szCs w:val="32"/>
        </w:rPr>
        <w:t>Chiaja</w:t>
      </w:r>
      <w:proofErr w:type="spellEnd"/>
      <w:r w:rsidRPr="00894396">
        <w:rPr>
          <w:szCs w:val="32"/>
        </w:rPr>
        <w:t xml:space="preserve"> et les eaux de la baie</w:t>
      </w:r>
      <w:r w:rsidR="008D6F52">
        <w:rPr>
          <w:szCs w:val="32"/>
        </w:rPr>
        <w:t xml:space="preserve">. </w:t>
      </w:r>
      <w:r w:rsidRPr="00894396">
        <w:rPr>
          <w:szCs w:val="32"/>
        </w:rPr>
        <w:t>Des allées d</w:t>
      </w:r>
      <w:r w:rsidR="008D6F52">
        <w:rPr>
          <w:szCs w:val="32"/>
        </w:rPr>
        <w:t>’</w:t>
      </w:r>
      <w:r w:rsidRPr="00894396">
        <w:rPr>
          <w:szCs w:val="32"/>
        </w:rPr>
        <w:t>arbres plus ou moins parallèles s</w:t>
      </w:r>
      <w:r w:rsidR="008D6F52">
        <w:rPr>
          <w:szCs w:val="32"/>
        </w:rPr>
        <w:t>’</w:t>
      </w:r>
      <w:r w:rsidRPr="00894396">
        <w:rPr>
          <w:szCs w:val="32"/>
        </w:rPr>
        <w:t>étendent sur toute sa longueur</w:t>
      </w:r>
      <w:r w:rsidR="008D6F52">
        <w:rPr>
          <w:szCs w:val="32"/>
        </w:rPr>
        <w:t xml:space="preserve">, </w:t>
      </w:r>
      <w:r w:rsidRPr="00894396">
        <w:rPr>
          <w:szCs w:val="32"/>
        </w:rPr>
        <w:t>qui est considérable</w:t>
      </w:r>
      <w:r w:rsidR="008D6F52">
        <w:rPr>
          <w:szCs w:val="32"/>
        </w:rPr>
        <w:t xml:space="preserve">. </w:t>
      </w:r>
      <w:r w:rsidRPr="00894396">
        <w:rPr>
          <w:szCs w:val="32"/>
        </w:rPr>
        <w:t xml:space="preserve">Du côté de la </w:t>
      </w:r>
      <w:proofErr w:type="spellStart"/>
      <w:r w:rsidRPr="00894396">
        <w:rPr>
          <w:szCs w:val="32"/>
        </w:rPr>
        <w:t>Chiaja</w:t>
      </w:r>
      <w:proofErr w:type="spellEnd"/>
      <w:r w:rsidR="008D6F52">
        <w:rPr>
          <w:szCs w:val="32"/>
        </w:rPr>
        <w:t xml:space="preserve">, </w:t>
      </w:r>
      <w:r w:rsidRPr="00894396">
        <w:rPr>
          <w:szCs w:val="32"/>
        </w:rPr>
        <w:t>des tramways électriques courent tout près des grilles</w:t>
      </w:r>
      <w:r w:rsidR="008D6F52">
        <w:rPr>
          <w:szCs w:val="32"/>
        </w:rPr>
        <w:t xml:space="preserve">. </w:t>
      </w:r>
      <w:r w:rsidRPr="00894396">
        <w:rPr>
          <w:szCs w:val="32"/>
        </w:rPr>
        <w:t>Entre le jardin et la mer s</w:t>
      </w:r>
      <w:r w:rsidR="008D6F52">
        <w:rPr>
          <w:szCs w:val="32"/>
        </w:rPr>
        <w:t>’</w:t>
      </w:r>
      <w:r w:rsidRPr="00894396">
        <w:rPr>
          <w:szCs w:val="32"/>
        </w:rPr>
        <w:t>allonge l</w:t>
      </w:r>
      <w:r w:rsidR="008D6F52">
        <w:rPr>
          <w:szCs w:val="32"/>
        </w:rPr>
        <w:t>’</w:t>
      </w:r>
      <w:r w:rsidRPr="00894396">
        <w:rPr>
          <w:szCs w:val="32"/>
        </w:rPr>
        <w:t>élégante promenade</w:t>
      </w:r>
      <w:r w:rsidR="008D6F52">
        <w:rPr>
          <w:szCs w:val="32"/>
        </w:rPr>
        <w:t xml:space="preserve">, </w:t>
      </w:r>
      <w:r w:rsidRPr="00894396">
        <w:rPr>
          <w:szCs w:val="32"/>
        </w:rPr>
        <w:t>route large bordée d</w:t>
      </w:r>
      <w:r w:rsidR="008D6F52">
        <w:rPr>
          <w:szCs w:val="32"/>
        </w:rPr>
        <w:t>’</w:t>
      </w:r>
      <w:r w:rsidRPr="00894396">
        <w:rPr>
          <w:szCs w:val="32"/>
        </w:rPr>
        <w:t>un parapet bas</w:t>
      </w:r>
      <w:r w:rsidR="008D6F52">
        <w:rPr>
          <w:szCs w:val="32"/>
        </w:rPr>
        <w:t xml:space="preserve">, </w:t>
      </w:r>
      <w:r w:rsidRPr="00894396">
        <w:rPr>
          <w:szCs w:val="32"/>
        </w:rPr>
        <w:t>sous lequel la Méditerranée déferle avec des murmures assoupis</w:t>
      </w:r>
      <w:r w:rsidR="008D6F52">
        <w:rPr>
          <w:szCs w:val="32"/>
        </w:rPr>
        <w:t xml:space="preserve">, </w:t>
      </w:r>
      <w:r w:rsidRPr="00894396">
        <w:rPr>
          <w:szCs w:val="32"/>
        </w:rPr>
        <w:t>quand le temps est doux</w:t>
      </w:r>
      <w:r w:rsidR="008D6F52">
        <w:rPr>
          <w:szCs w:val="32"/>
        </w:rPr>
        <w:t>.</w:t>
      </w:r>
    </w:p>
    <w:p w14:paraId="6A6741F1" w14:textId="77777777" w:rsidR="008D6F52" w:rsidRDefault="00000000" w:rsidP="008D6F52">
      <w:pPr>
        <w:rPr>
          <w:szCs w:val="32"/>
        </w:rPr>
      </w:pPr>
      <w:r w:rsidRPr="00894396">
        <w:rPr>
          <w:szCs w:val="32"/>
        </w:rPr>
        <w:t>La vie nocturne se poursuit tard à Naples</w:t>
      </w:r>
      <w:r w:rsidR="008D6F52">
        <w:rPr>
          <w:szCs w:val="32"/>
        </w:rPr>
        <w:t xml:space="preserve">, </w:t>
      </w:r>
      <w:r w:rsidRPr="00894396">
        <w:rPr>
          <w:szCs w:val="32"/>
        </w:rPr>
        <w:t>et la large promenade était sillonnée d</w:t>
      </w:r>
      <w:r w:rsidR="008D6F52">
        <w:rPr>
          <w:szCs w:val="32"/>
        </w:rPr>
        <w:t>’</w:t>
      </w:r>
      <w:r w:rsidRPr="00894396">
        <w:rPr>
          <w:szCs w:val="32"/>
        </w:rPr>
        <w:t>un brillant essaim de lanternes de voitures</w:t>
      </w:r>
      <w:r w:rsidR="008D6F52">
        <w:rPr>
          <w:szCs w:val="32"/>
        </w:rPr>
        <w:t xml:space="preserve">, </w:t>
      </w:r>
      <w:r w:rsidRPr="00894396">
        <w:rPr>
          <w:szCs w:val="32"/>
        </w:rPr>
        <w:t>qui avançaient par paires</w:t>
      </w:r>
      <w:r w:rsidR="008D6F52">
        <w:rPr>
          <w:szCs w:val="32"/>
        </w:rPr>
        <w:t xml:space="preserve">, </w:t>
      </w:r>
      <w:r w:rsidRPr="00894396">
        <w:rPr>
          <w:szCs w:val="32"/>
        </w:rPr>
        <w:t>les unes doucement</w:t>
      </w:r>
      <w:r w:rsidR="008D6F52">
        <w:rPr>
          <w:szCs w:val="32"/>
        </w:rPr>
        <w:t xml:space="preserve">, </w:t>
      </w:r>
      <w:r w:rsidRPr="00894396">
        <w:rPr>
          <w:szCs w:val="32"/>
        </w:rPr>
        <w:t>les autres très vite</w:t>
      </w:r>
      <w:r w:rsidR="008D6F52">
        <w:rPr>
          <w:szCs w:val="32"/>
        </w:rPr>
        <w:t xml:space="preserve">, </w:t>
      </w:r>
      <w:r w:rsidRPr="00894396">
        <w:rPr>
          <w:szCs w:val="32"/>
        </w:rPr>
        <w:t>sous la ligne mince et immobile des lampes électriques qui dessinent le rivage</w:t>
      </w:r>
      <w:r w:rsidR="008D6F52">
        <w:rPr>
          <w:szCs w:val="32"/>
        </w:rPr>
        <w:t xml:space="preserve">. </w:t>
      </w:r>
      <w:r w:rsidRPr="00894396">
        <w:rPr>
          <w:szCs w:val="32"/>
        </w:rPr>
        <w:t>Un autre essaim brillant</w:t>
      </w:r>
      <w:r w:rsidR="008D6F52">
        <w:rPr>
          <w:szCs w:val="32"/>
        </w:rPr>
        <w:t xml:space="preserve">, </w:t>
      </w:r>
      <w:r w:rsidRPr="00894396">
        <w:rPr>
          <w:szCs w:val="32"/>
        </w:rPr>
        <w:t>un essaim d</w:t>
      </w:r>
      <w:r w:rsidR="008D6F52">
        <w:rPr>
          <w:szCs w:val="32"/>
        </w:rPr>
        <w:t>’</w:t>
      </w:r>
      <w:r w:rsidRPr="00894396">
        <w:rPr>
          <w:szCs w:val="32"/>
        </w:rPr>
        <w:t>étoiles</w:t>
      </w:r>
      <w:r w:rsidR="008D6F52">
        <w:rPr>
          <w:szCs w:val="32"/>
        </w:rPr>
        <w:t xml:space="preserve">, </w:t>
      </w:r>
      <w:r w:rsidRPr="00894396">
        <w:rPr>
          <w:szCs w:val="32"/>
        </w:rPr>
        <w:t>surplombait ce coin de terre bourdonnant de voix</w:t>
      </w:r>
      <w:r w:rsidR="008D6F52">
        <w:rPr>
          <w:szCs w:val="32"/>
        </w:rPr>
        <w:t xml:space="preserve">, </w:t>
      </w:r>
      <w:r w:rsidRPr="00894396">
        <w:rPr>
          <w:szCs w:val="32"/>
        </w:rPr>
        <w:t>encombré de maisons</w:t>
      </w:r>
      <w:r w:rsidR="008D6F52">
        <w:rPr>
          <w:szCs w:val="32"/>
        </w:rPr>
        <w:t xml:space="preserve">, </w:t>
      </w:r>
      <w:r w:rsidRPr="00894396">
        <w:rPr>
          <w:szCs w:val="32"/>
        </w:rPr>
        <w:t>étincelant de lumières</w:t>
      </w:r>
      <w:r w:rsidR="008D6F52">
        <w:rPr>
          <w:szCs w:val="32"/>
        </w:rPr>
        <w:t xml:space="preserve">, </w:t>
      </w:r>
      <w:r w:rsidRPr="00894396">
        <w:rPr>
          <w:szCs w:val="32"/>
        </w:rPr>
        <w:t>et dominait</w:t>
      </w:r>
      <w:r w:rsidR="008D6F52">
        <w:rPr>
          <w:szCs w:val="32"/>
        </w:rPr>
        <w:t xml:space="preserve">, </w:t>
      </w:r>
      <w:r w:rsidRPr="00894396">
        <w:rPr>
          <w:szCs w:val="32"/>
        </w:rPr>
        <w:t>au loin</w:t>
      </w:r>
      <w:r w:rsidR="008D6F52">
        <w:rPr>
          <w:szCs w:val="32"/>
        </w:rPr>
        <w:t xml:space="preserve">, </w:t>
      </w:r>
      <w:r w:rsidRPr="00894396">
        <w:rPr>
          <w:szCs w:val="32"/>
        </w:rPr>
        <w:t>les ombres plates de la mer silencieuse</w:t>
      </w:r>
      <w:r w:rsidR="008D6F52">
        <w:rPr>
          <w:szCs w:val="32"/>
        </w:rPr>
        <w:t>.</w:t>
      </w:r>
    </w:p>
    <w:p w14:paraId="063F8AC3" w14:textId="77777777" w:rsidR="008D6F52" w:rsidRDefault="00000000" w:rsidP="008D6F52">
      <w:pPr>
        <w:rPr>
          <w:szCs w:val="32"/>
        </w:rPr>
      </w:pPr>
      <w:r w:rsidRPr="00894396">
        <w:rPr>
          <w:szCs w:val="32"/>
        </w:rPr>
        <w:t>Les jardins eux-mêmes sont assez faiblement éclairés</w:t>
      </w:r>
      <w:r w:rsidR="008D6F52">
        <w:rPr>
          <w:szCs w:val="32"/>
        </w:rPr>
        <w:t xml:space="preserve">. </w:t>
      </w:r>
      <w:r w:rsidRPr="00894396">
        <w:rPr>
          <w:szCs w:val="32"/>
        </w:rPr>
        <w:t>Notre ami s</w:t>
      </w:r>
      <w:r w:rsidR="008D6F52">
        <w:rPr>
          <w:szCs w:val="32"/>
        </w:rPr>
        <w:t>’</w:t>
      </w:r>
      <w:r w:rsidRPr="00894396">
        <w:rPr>
          <w:szCs w:val="32"/>
        </w:rPr>
        <w:t>avançait dans l</w:t>
      </w:r>
      <w:r w:rsidR="008D6F52">
        <w:rPr>
          <w:szCs w:val="32"/>
        </w:rPr>
        <w:t>’</w:t>
      </w:r>
      <w:r w:rsidRPr="00894396">
        <w:rPr>
          <w:szCs w:val="32"/>
        </w:rPr>
        <w:t>ombre tiède</w:t>
      </w:r>
      <w:r w:rsidR="008D6F52">
        <w:rPr>
          <w:szCs w:val="32"/>
        </w:rPr>
        <w:t xml:space="preserve">, </w:t>
      </w:r>
      <w:r w:rsidRPr="00894396">
        <w:rPr>
          <w:szCs w:val="32"/>
        </w:rPr>
        <w:t>les yeux fixés sur une bande de lumière lointaine qui s</w:t>
      </w:r>
      <w:r w:rsidR="008D6F52">
        <w:rPr>
          <w:szCs w:val="32"/>
        </w:rPr>
        <w:t>’</w:t>
      </w:r>
      <w:r w:rsidRPr="00894396">
        <w:rPr>
          <w:szCs w:val="32"/>
        </w:rPr>
        <w:t>étendait sur presque toute la largeur de la Villa</w:t>
      </w:r>
      <w:r w:rsidR="008D6F52">
        <w:rPr>
          <w:szCs w:val="32"/>
        </w:rPr>
        <w:t xml:space="preserve">, </w:t>
      </w:r>
      <w:r w:rsidRPr="00894396">
        <w:rPr>
          <w:szCs w:val="32"/>
        </w:rPr>
        <w:t>comme si l</w:t>
      </w:r>
      <w:r w:rsidR="008D6F52">
        <w:rPr>
          <w:szCs w:val="32"/>
        </w:rPr>
        <w:t>’</w:t>
      </w:r>
      <w:r w:rsidRPr="00894396">
        <w:rPr>
          <w:szCs w:val="32"/>
        </w:rPr>
        <w:t xml:space="preserve">air eût brillé là de sa propre </w:t>
      </w:r>
      <w:r w:rsidRPr="00894396">
        <w:rPr>
          <w:szCs w:val="32"/>
        </w:rPr>
        <w:lastRenderedPageBreak/>
        <w:t>lumière</w:t>
      </w:r>
      <w:r w:rsidR="008D6F52">
        <w:rPr>
          <w:szCs w:val="32"/>
        </w:rPr>
        <w:t xml:space="preserve">, </w:t>
      </w:r>
      <w:r w:rsidRPr="00894396">
        <w:rPr>
          <w:szCs w:val="32"/>
        </w:rPr>
        <w:t>dans un froid éblouissement</w:t>
      </w:r>
      <w:r w:rsidR="008D6F52">
        <w:rPr>
          <w:szCs w:val="32"/>
        </w:rPr>
        <w:t xml:space="preserve">. </w:t>
      </w:r>
      <w:r w:rsidRPr="00894396">
        <w:rPr>
          <w:szCs w:val="32"/>
        </w:rPr>
        <w:t>Derrière les troncs noirs et les masses sombres</w:t>
      </w:r>
      <w:r w:rsidR="008D6F52">
        <w:rPr>
          <w:szCs w:val="32"/>
        </w:rPr>
        <w:t xml:space="preserve">, </w:t>
      </w:r>
      <w:r w:rsidRPr="00894396">
        <w:rPr>
          <w:szCs w:val="32"/>
        </w:rPr>
        <w:t>cet endroit magique laissait échapper des lambeaux de douces mélodies</w:t>
      </w:r>
      <w:r w:rsidR="008D6F52">
        <w:rPr>
          <w:szCs w:val="32"/>
        </w:rPr>
        <w:t xml:space="preserve">, </w:t>
      </w:r>
      <w:r w:rsidRPr="00894396">
        <w:rPr>
          <w:szCs w:val="32"/>
        </w:rPr>
        <w:t>coupées de bruyants éclats de cuivre</w:t>
      </w:r>
      <w:r w:rsidR="008D6F52">
        <w:rPr>
          <w:szCs w:val="32"/>
        </w:rPr>
        <w:t xml:space="preserve">, </w:t>
      </w:r>
      <w:r w:rsidRPr="00894396">
        <w:rPr>
          <w:szCs w:val="32"/>
        </w:rPr>
        <w:t>de brusques fracas métalliques</w:t>
      </w:r>
      <w:r w:rsidR="008D6F52">
        <w:rPr>
          <w:szCs w:val="32"/>
        </w:rPr>
        <w:t xml:space="preserve">, </w:t>
      </w:r>
      <w:r w:rsidRPr="00894396">
        <w:rPr>
          <w:szCs w:val="32"/>
        </w:rPr>
        <w:t>et de coups sourds et vibrants</w:t>
      </w:r>
      <w:r w:rsidR="008D6F52">
        <w:rPr>
          <w:szCs w:val="32"/>
        </w:rPr>
        <w:t>.</w:t>
      </w:r>
    </w:p>
    <w:p w14:paraId="78F8CCE8" w14:textId="77777777" w:rsidR="008D6F52" w:rsidRDefault="00000000" w:rsidP="008D6F52">
      <w:pPr>
        <w:rPr>
          <w:szCs w:val="32"/>
        </w:rPr>
      </w:pPr>
      <w:r w:rsidRPr="00894396">
        <w:rPr>
          <w:szCs w:val="32"/>
        </w:rPr>
        <w:t>À mesure que le Comte s</w:t>
      </w:r>
      <w:r w:rsidR="008D6F52">
        <w:rPr>
          <w:szCs w:val="32"/>
        </w:rPr>
        <w:t>’</w:t>
      </w:r>
      <w:r w:rsidRPr="00894396">
        <w:rPr>
          <w:szCs w:val="32"/>
        </w:rPr>
        <w:t>avançait</w:t>
      </w:r>
      <w:r w:rsidR="008D6F52">
        <w:rPr>
          <w:szCs w:val="32"/>
        </w:rPr>
        <w:t xml:space="preserve">, </w:t>
      </w:r>
      <w:r w:rsidRPr="00894396">
        <w:rPr>
          <w:szCs w:val="32"/>
        </w:rPr>
        <w:t>tous ces bruits se fondaient en une savante mélodie dont les phrases harmonieuses et suaves dominaient un tumulte étouffé de voix et le vacarme des pas sur le gravier de la clairière</w:t>
      </w:r>
      <w:r w:rsidR="008D6F52">
        <w:rPr>
          <w:szCs w:val="32"/>
        </w:rPr>
        <w:t xml:space="preserve">. </w:t>
      </w:r>
      <w:r w:rsidRPr="00894396">
        <w:rPr>
          <w:szCs w:val="32"/>
        </w:rPr>
        <w:t>Une foule énorme</w:t>
      </w:r>
      <w:r w:rsidR="008D6F52">
        <w:rPr>
          <w:szCs w:val="32"/>
        </w:rPr>
        <w:t xml:space="preserve">, </w:t>
      </w:r>
      <w:r w:rsidRPr="00894396">
        <w:rPr>
          <w:szCs w:val="32"/>
        </w:rPr>
        <w:t>plongée dans un bain de fluide rayonnant et subtil</w:t>
      </w:r>
      <w:r w:rsidR="008D6F52">
        <w:rPr>
          <w:szCs w:val="32"/>
        </w:rPr>
        <w:t xml:space="preserve">, </w:t>
      </w:r>
      <w:r w:rsidRPr="00894396">
        <w:rPr>
          <w:szCs w:val="32"/>
        </w:rPr>
        <w:t>que les globes lumineux déversaient sur elle</w:t>
      </w:r>
      <w:r w:rsidR="008D6F52">
        <w:rPr>
          <w:szCs w:val="32"/>
        </w:rPr>
        <w:t xml:space="preserve">, </w:t>
      </w:r>
      <w:r w:rsidRPr="00894396">
        <w:rPr>
          <w:szCs w:val="32"/>
        </w:rPr>
        <w:t>se pressait par groupes autour de la musique</w:t>
      </w:r>
      <w:r w:rsidR="008D6F52">
        <w:rPr>
          <w:szCs w:val="32"/>
        </w:rPr>
        <w:t xml:space="preserve">. </w:t>
      </w:r>
      <w:r w:rsidRPr="00894396">
        <w:rPr>
          <w:szCs w:val="32"/>
        </w:rPr>
        <w:t>Des centaines d</w:t>
      </w:r>
      <w:r w:rsidR="008D6F52">
        <w:rPr>
          <w:szCs w:val="32"/>
        </w:rPr>
        <w:t>’</w:t>
      </w:r>
      <w:r w:rsidRPr="00894396">
        <w:rPr>
          <w:szCs w:val="32"/>
        </w:rPr>
        <w:t>autres auditeurs</w:t>
      </w:r>
      <w:r w:rsidR="008D6F52">
        <w:rPr>
          <w:szCs w:val="32"/>
        </w:rPr>
        <w:t xml:space="preserve">, </w:t>
      </w:r>
      <w:r w:rsidRPr="00894396">
        <w:rPr>
          <w:szCs w:val="32"/>
        </w:rPr>
        <w:t>assis sur des chaises</w:t>
      </w:r>
      <w:r w:rsidR="008D6F52">
        <w:rPr>
          <w:szCs w:val="32"/>
        </w:rPr>
        <w:t xml:space="preserve">, </w:t>
      </w:r>
      <w:r w:rsidRPr="00894396">
        <w:rPr>
          <w:szCs w:val="32"/>
        </w:rPr>
        <w:t>en cercles plus ou moins concentriques</w:t>
      </w:r>
      <w:r w:rsidR="008D6F52">
        <w:rPr>
          <w:szCs w:val="32"/>
        </w:rPr>
        <w:t xml:space="preserve">, </w:t>
      </w:r>
      <w:r w:rsidRPr="00894396">
        <w:rPr>
          <w:szCs w:val="32"/>
        </w:rPr>
        <w:t>accueillaient imperturbablement les grandes vagues qui allaient se perdre dans l</w:t>
      </w:r>
      <w:r w:rsidR="008D6F52">
        <w:rPr>
          <w:szCs w:val="32"/>
        </w:rPr>
        <w:t>’</w:t>
      </w:r>
      <w:r w:rsidRPr="00894396">
        <w:rPr>
          <w:szCs w:val="32"/>
        </w:rPr>
        <w:t>ombre</w:t>
      </w:r>
      <w:r w:rsidR="008D6F52">
        <w:rPr>
          <w:szCs w:val="32"/>
        </w:rPr>
        <w:t xml:space="preserve">. </w:t>
      </w:r>
      <w:r w:rsidRPr="00894396">
        <w:rPr>
          <w:szCs w:val="32"/>
        </w:rPr>
        <w:t>Le Comte se mêla à la foule</w:t>
      </w:r>
      <w:r w:rsidR="008D6F52">
        <w:rPr>
          <w:szCs w:val="32"/>
        </w:rPr>
        <w:t xml:space="preserve">, </w:t>
      </w:r>
      <w:r w:rsidRPr="00894396">
        <w:rPr>
          <w:szCs w:val="32"/>
        </w:rPr>
        <w:t>et se laissa</w:t>
      </w:r>
      <w:r w:rsidR="008D6F52">
        <w:rPr>
          <w:szCs w:val="32"/>
        </w:rPr>
        <w:t xml:space="preserve">, </w:t>
      </w:r>
      <w:r w:rsidRPr="00894396">
        <w:rPr>
          <w:szCs w:val="32"/>
        </w:rPr>
        <w:t>avec un plaisir paisible</w:t>
      </w:r>
      <w:r w:rsidR="008D6F52">
        <w:rPr>
          <w:szCs w:val="32"/>
        </w:rPr>
        <w:t xml:space="preserve">, </w:t>
      </w:r>
      <w:r w:rsidRPr="00894396">
        <w:rPr>
          <w:szCs w:val="32"/>
        </w:rPr>
        <w:t>entraîner par elle</w:t>
      </w:r>
      <w:r w:rsidR="008D6F52">
        <w:rPr>
          <w:szCs w:val="32"/>
        </w:rPr>
        <w:t xml:space="preserve">. </w:t>
      </w:r>
      <w:r w:rsidRPr="00894396">
        <w:rPr>
          <w:szCs w:val="32"/>
        </w:rPr>
        <w:t>Il écoutait et regardait les visages</w:t>
      </w:r>
      <w:r w:rsidR="008D6F52">
        <w:rPr>
          <w:szCs w:val="32"/>
        </w:rPr>
        <w:t xml:space="preserve">. </w:t>
      </w:r>
      <w:r w:rsidRPr="00894396">
        <w:rPr>
          <w:szCs w:val="32"/>
        </w:rPr>
        <w:t>Tous ces gens appartenaient à la bonne société</w:t>
      </w:r>
      <w:r w:rsidR="008D6F52">
        <w:rPr>
          <w:szCs w:val="32"/>
        </w:rPr>
        <w:t xml:space="preserve"> ; </w:t>
      </w:r>
      <w:r w:rsidRPr="00894396">
        <w:rPr>
          <w:szCs w:val="32"/>
        </w:rPr>
        <w:t>c</w:t>
      </w:r>
      <w:r w:rsidR="008D6F52">
        <w:rPr>
          <w:szCs w:val="32"/>
        </w:rPr>
        <w:t>’</w:t>
      </w:r>
      <w:r w:rsidRPr="00894396">
        <w:rPr>
          <w:szCs w:val="32"/>
        </w:rPr>
        <w:t>étaient des mères avec leurs filles</w:t>
      </w:r>
      <w:r w:rsidR="008D6F52">
        <w:rPr>
          <w:szCs w:val="32"/>
        </w:rPr>
        <w:t xml:space="preserve">, </w:t>
      </w:r>
      <w:r w:rsidRPr="00894396">
        <w:rPr>
          <w:szCs w:val="32"/>
        </w:rPr>
        <w:t>des groupes de famille</w:t>
      </w:r>
      <w:r w:rsidR="008D6F52">
        <w:rPr>
          <w:szCs w:val="32"/>
        </w:rPr>
        <w:t xml:space="preserve">, </w:t>
      </w:r>
      <w:r w:rsidRPr="00894396">
        <w:rPr>
          <w:szCs w:val="32"/>
        </w:rPr>
        <w:t>des jeunes gens et des jeunes femmes</w:t>
      </w:r>
      <w:r w:rsidR="008D6F52">
        <w:rPr>
          <w:szCs w:val="32"/>
        </w:rPr>
        <w:t xml:space="preserve">, </w:t>
      </w:r>
      <w:r w:rsidRPr="00894396">
        <w:rPr>
          <w:szCs w:val="32"/>
        </w:rPr>
        <w:t>qui causaient</w:t>
      </w:r>
      <w:r w:rsidR="008D6F52">
        <w:rPr>
          <w:szCs w:val="32"/>
        </w:rPr>
        <w:t xml:space="preserve">, </w:t>
      </w:r>
      <w:r w:rsidRPr="00894396">
        <w:rPr>
          <w:szCs w:val="32"/>
        </w:rPr>
        <w:t>souriaient</w:t>
      </w:r>
      <w:r w:rsidR="008D6F52">
        <w:rPr>
          <w:szCs w:val="32"/>
        </w:rPr>
        <w:t xml:space="preserve">, </w:t>
      </w:r>
      <w:r w:rsidRPr="00894396">
        <w:rPr>
          <w:szCs w:val="32"/>
        </w:rPr>
        <w:t>s</w:t>
      </w:r>
      <w:r w:rsidR="008D6F52">
        <w:rPr>
          <w:szCs w:val="32"/>
        </w:rPr>
        <w:t>’</w:t>
      </w:r>
      <w:r w:rsidRPr="00894396">
        <w:rPr>
          <w:szCs w:val="32"/>
        </w:rPr>
        <w:t>adressaient des signes de tête</w:t>
      </w:r>
      <w:r w:rsidR="008D6F52">
        <w:rPr>
          <w:szCs w:val="32"/>
        </w:rPr>
        <w:t xml:space="preserve">. </w:t>
      </w:r>
      <w:r w:rsidRPr="00894396">
        <w:rPr>
          <w:szCs w:val="32"/>
        </w:rPr>
        <w:t>Beaucoup de jolis visages et beaucoup de jolies toilettes</w:t>
      </w:r>
      <w:r w:rsidR="008D6F52">
        <w:rPr>
          <w:szCs w:val="32"/>
        </w:rPr>
        <w:t xml:space="preserve">. </w:t>
      </w:r>
      <w:r w:rsidRPr="00894396">
        <w:rPr>
          <w:szCs w:val="32"/>
        </w:rPr>
        <w:t>Il y avait évidemment nombre de types divers</w:t>
      </w:r>
      <w:r w:rsidR="008D6F52">
        <w:rPr>
          <w:szCs w:val="32"/>
        </w:rPr>
        <w:t xml:space="preserve"> : </w:t>
      </w:r>
      <w:r w:rsidRPr="00894396">
        <w:rPr>
          <w:szCs w:val="32"/>
        </w:rPr>
        <w:t>vieux beaux ostentatoires à moustaches blanches</w:t>
      </w:r>
      <w:r w:rsidR="008D6F52">
        <w:rPr>
          <w:szCs w:val="32"/>
        </w:rPr>
        <w:t xml:space="preserve">, </w:t>
      </w:r>
      <w:r w:rsidRPr="00894396">
        <w:rPr>
          <w:szCs w:val="32"/>
        </w:rPr>
        <w:t>hommes gros ou décharnés</w:t>
      </w:r>
      <w:r w:rsidR="008D6F52">
        <w:rPr>
          <w:szCs w:val="32"/>
        </w:rPr>
        <w:t xml:space="preserve">, </w:t>
      </w:r>
      <w:r w:rsidRPr="00894396">
        <w:rPr>
          <w:szCs w:val="32"/>
        </w:rPr>
        <w:t>officiers en uniforme</w:t>
      </w:r>
      <w:r w:rsidR="008D6F52">
        <w:rPr>
          <w:szCs w:val="32"/>
        </w:rPr>
        <w:t xml:space="preserve">, </w:t>
      </w:r>
      <w:r w:rsidRPr="00894396">
        <w:rPr>
          <w:szCs w:val="32"/>
        </w:rPr>
        <w:t>mais ce qui dominait</w:t>
      </w:r>
      <w:r w:rsidR="008D6F52">
        <w:rPr>
          <w:szCs w:val="32"/>
        </w:rPr>
        <w:t xml:space="preserve">, </w:t>
      </w:r>
      <w:r w:rsidRPr="00894396">
        <w:rPr>
          <w:szCs w:val="32"/>
        </w:rPr>
        <w:t>c</w:t>
      </w:r>
      <w:r w:rsidR="008D6F52">
        <w:rPr>
          <w:szCs w:val="32"/>
        </w:rPr>
        <w:t>’</w:t>
      </w:r>
      <w:r w:rsidRPr="00894396">
        <w:rPr>
          <w:szCs w:val="32"/>
        </w:rPr>
        <w:t>était le type du jeune Italien du Sud</w:t>
      </w:r>
      <w:r w:rsidR="008D6F52">
        <w:rPr>
          <w:szCs w:val="32"/>
        </w:rPr>
        <w:t xml:space="preserve">, </w:t>
      </w:r>
      <w:r w:rsidRPr="00894396">
        <w:rPr>
          <w:szCs w:val="32"/>
        </w:rPr>
        <w:t>avec son teint clair et mat</w:t>
      </w:r>
      <w:r w:rsidR="008D6F52">
        <w:rPr>
          <w:szCs w:val="32"/>
        </w:rPr>
        <w:t xml:space="preserve">, </w:t>
      </w:r>
      <w:r w:rsidRPr="00894396">
        <w:rPr>
          <w:szCs w:val="32"/>
        </w:rPr>
        <w:t>ses lèvres rouges</w:t>
      </w:r>
      <w:r w:rsidR="008D6F52">
        <w:rPr>
          <w:szCs w:val="32"/>
        </w:rPr>
        <w:t xml:space="preserve">, </w:t>
      </w:r>
      <w:r w:rsidRPr="00894396">
        <w:rPr>
          <w:szCs w:val="32"/>
        </w:rPr>
        <w:t>sa petite moustache de jais</w:t>
      </w:r>
      <w:r w:rsidR="008D6F52">
        <w:rPr>
          <w:szCs w:val="32"/>
        </w:rPr>
        <w:t xml:space="preserve">, </w:t>
      </w:r>
      <w:r w:rsidRPr="00894396">
        <w:rPr>
          <w:szCs w:val="32"/>
        </w:rPr>
        <w:t>et ces yeux noirs mouillés</w:t>
      </w:r>
      <w:r w:rsidR="008D6F52">
        <w:rPr>
          <w:szCs w:val="32"/>
        </w:rPr>
        <w:t xml:space="preserve">, </w:t>
      </w:r>
      <w:r w:rsidRPr="00894396">
        <w:rPr>
          <w:szCs w:val="32"/>
        </w:rPr>
        <w:t>si prodigieusement éloquents dans la tendresse ou la colère</w:t>
      </w:r>
      <w:r w:rsidR="008D6F52">
        <w:rPr>
          <w:szCs w:val="32"/>
        </w:rPr>
        <w:t>.</w:t>
      </w:r>
    </w:p>
    <w:p w14:paraId="0CA435C5" w14:textId="4EBB0D44" w:rsidR="008D6F52" w:rsidRDefault="00000000" w:rsidP="008D6F52">
      <w:r w:rsidRPr="00894396">
        <w:rPr>
          <w:szCs w:val="32"/>
        </w:rPr>
        <w:t>Le Comte se retira un peu à l</w:t>
      </w:r>
      <w:r w:rsidR="008D6F52">
        <w:rPr>
          <w:szCs w:val="32"/>
        </w:rPr>
        <w:t>’</w:t>
      </w:r>
      <w:r w:rsidRPr="00894396">
        <w:rPr>
          <w:szCs w:val="32"/>
        </w:rPr>
        <w:t>écart</w:t>
      </w:r>
      <w:r w:rsidR="008D6F52">
        <w:rPr>
          <w:szCs w:val="32"/>
        </w:rPr>
        <w:t xml:space="preserve">, </w:t>
      </w:r>
      <w:r w:rsidRPr="00894396">
        <w:rPr>
          <w:szCs w:val="32"/>
        </w:rPr>
        <w:t>et s</w:t>
      </w:r>
      <w:r w:rsidR="008D6F52">
        <w:rPr>
          <w:szCs w:val="32"/>
        </w:rPr>
        <w:t>’</w:t>
      </w:r>
      <w:r w:rsidRPr="00894396">
        <w:rPr>
          <w:szCs w:val="32"/>
        </w:rPr>
        <w:t>assit</w:t>
      </w:r>
      <w:r w:rsidR="008D6F52">
        <w:rPr>
          <w:szCs w:val="32"/>
        </w:rPr>
        <w:t xml:space="preserve">, </w:t>
      </w:r>
      <w:r w:rsidRPr="00894396">
        <w:rPr>
          <w:szCs w:val="32"/>
        </w:rPr>
        <w:t>devant le café</w:t>
      </w:r>
      <w:r w:rsidR="008D6F52">
        <w:rPr>
          <w:szCs w:val="32"/>
        </w:rPr>
        <w:t xml:space="preserve">, </w:t>
      </w:r>
      <w:r w:rsidRPr="00894396">
        <w:rPr>
          <w:szCs w:val="32"/>
        </w:rPr>
        <w:t>à une petite table</w:t>
      </w:r>
      <w:r w:rsidR="008D6F52">
        <w:rPr>
          <w:szCs w:val="32"/>
        </w:rPr>
        <w:t xml:space="preserve">, </w:t>
      </w:r>
      <w:r w:rsidRPr="00894396">
        <w:rPr>
          <w:szCs w:val="32"/>
        </w:rPr>
        <w:t>en face d</w:t>
      </w:r>
      <w:r w:rsidR="008D6F52">
        <w:rPr>
          <w:szCs w:val="32"/>
        </w:rPr>
        <w:t>’</w:t>
      </w:r>
      <w:r w:rsidRPr="00894396">
        <w:rPr>
          <w:szCs w:val="32"/>
        </w:rPr>
        <w:t>un jeune homme de ce type parfait</w:t>
      </w:r>
      <w:r w:rsidR="008D6F52">
        <w:rPr>
          <w:szCs w:val="32"/>
        </w:rPr>
        <w:t xml:space="preserve">. </w:t>
      </w:r>
      <w:r w:rsidRPr="00894396">
        <w:rPr>
          <w:szCs w:val="32"/>
        </w:rPr>
        <w:t>Notre ami prit une limonade</w:t>
      </w:r>
      <w:r w:rsidR="008D6F52">
        <w:rPr>
          <w:szCs w:val="32"/>
        </w:rPr>
        <w:t xml:space="preserve">. </w:t>
      </w:r>
      <w:r w:rsidRPr="00894396">
        <w:rPr>
          <w:szCs w:val="32"/>
        </w:rPr>
        <w:t>Le jeune homme regardait d</w:t>
      </w:r>
      <w:r w:rsidR="008D6F52">
        <w:rPr>
          <w:szCs w:val="32"/>
        </w:rPr>
        <w:t>’</w:t>
      </w:r>
      <w:r w:rsidRPr="00894396">
        <w:rPr>
          <w:szCs w:val="32"/>
        </w:rPr>
        <w:t>un air maussade son verre vide</w:t>
      </w:r>
      <w:r w:rsidR="008D6F52">
        <w:rPr>
          <w:szCs w:val="32"/>
        </w:rPr>
        <w:t xml:space="preserve">. </w:t>
      </w:r>
      <w:r w:rsidRPr="00894396">
        <w:rPr>
          <w:szCs w:val="32"/>
        </w:rPr>
        <w:t xml:space="preserve">Il leva un instant les </w:t>
      </w:r>
      <w:r w:rsidRPr="00894396">
        <w:rPr>
          <w:szCs w:val="32"/>
        </w:rPr>
        <w:lastRenderedPageBreak/>
        <w:t>yeux pour les abaisser aussitôt</w:t>
      </w:r>
      <w:r w:rsidR="008D6F52">
        <w:rPr>
          <w:szCs w:val="32"/>
        </w:rPr>
        <w:t xml:space="preserve">. </w:t>
      </w:r>
      <w:r w:rsidRPr="00894396">
        <w:rPr>
          <w:szCs w:val="32"/>
        </w:rPr>
        <w:t xml:space="preserve">Son chapeau était tiré en avant </w:t>
      </w:r>
      <w:r w:rsidR="008D6F52">
        <w:rPr>
          <w:szCs w:val="32"/>
        </w:rPr>
        <w:t>« </w:t>
      </w:r>
      <w:r w:rsidRPr="00894396">
        <w:rPr>
          <w:szCs w:val="32"/>
        </w:rPr>
        <w:t>comme ceci</w:t>
      </w:r>
      <w:r w:rsidR="008D6F52">
        <w:rPr>
          <w:szCs w:val="32"/>
        </w:rPr>
        <w:t>… »</w:t>
      </w:r>
    </w:p>
    <w:p w14:paraId="6D9A686A" w14:textId="77777777" w:rsidR="008D6F52" w:rsidRDefault="00000000" w:rsidP="008D6F52">
      <w:pPr>
        <w:rPr>
          <w:szCs w:val="32"/>
        </w:rPr>
      </w:pPr>
      <w:r w:rsidRPr="00894396">
        <w:rPr>
          <w:szCs w:val="32"/>
        </w:rPr>
        <w:t>Le Comte fit le geste d</w:t>
      </w:r>
      <w:r w:rsidR="008D6F52">
        <w:rPr>
          <w:szCs w:val="32"/>
        </w:rPr>
        <w:t>’</w:t>
      </w:r>
      <w:r w:rsidRPr="00894396">
        <w:rPr>
          <w:szCs w:val="32"/>
        </w:rPr>
        <w:t>un homme qui enfonce son chapeau sur son front</w:t>
      </w:r>
      <w:r w:rsidR="008D6F52">
        <w:rPr>
          <w:szCs w:val="32"/>
        </w:rPr>
        <w:t xml:space="preserve">, </w:t>
      </w:r>
      <w:r w:rsidRPr="00894396">
        <w:rPr>
          <w:szCs w:val="32"/>
        </w:rPr>
        <w:t>et poursuivit</w:t>
      </w:r>
      <w:r w:rsidR="008D6F52">
        <w:rPr>
          <w:szCs w:val="32"/>
        </w:rPr>
        <w:t> :</w:t>
      </w:r>
    </w:p>
    <w:p w14:paraId="63CB5323" w14:textId="77777777" w:rsidR="008D6F52" w:rsidRDefault="008D6F52" w:rsidP="008D6F52">
      <w:pPr>
        <w:rPr>
          <w:szCs w:val="32"/>
        </w:rPr>
      </w:pPr>
      <w:r>
        <w:t>— </w:t>
      </w:r>
      <w:r w:rsidRPr="00894396">
        <w:rPr>
          <w:szCs w:val="32"/>
        </w:rPr>
        <w:t>Je me dis</w:t>
      </w:r>
      <w:r>
        <w:rPr>
          <w:szCs w:val="32"/>
        </w:rPr>
        <w:t xml:space="preserve"> : </w:t>
      </w:r>
      <w:r w:rsidRPr="00894396">
        <w:rPr>
          <w:szCs w:val="32"/>
        </w:rPr>
        <w:t>il est triste</w:t>
      </w:r>
      <w:r>
        <w:rPr>
          <w:szCs w:val="32"/>
        </w:rPr>
        <w:t xml:space="preserve"> ; </w:t>
      </w:r>
      <w:r w:rsidRPr="00894396">
        <w:rPr>
          <w:szCs w:val="32"/>
        </w:rPr>
        <w:t>il y a quelque chose qui ne va pas</w:t>
      </w:r>
      <w:r>
        <w:rPr>
          <w:szCs w:val="32"/>
        </w:rPr>
        <w:t xml:space="preserve">. </w:t>
      </w:r>
      <w:r w:rsidRPr="00894396">
        <w:rPr>
          <w:szCs w:val="32"/>
        </w:rPr>
        <w:t>Les jeunes gens ont leurs ennuis</w:t>
      </w:r>
      <w:r>
        <w:rPr>
          <w:szCs w:val="32"/>
        </w:rPr>
        <w:t xml:space="preserve">. </w:t>
      </w:r>
      <w:r w:rsidRPr="00894396">
        <w:rPr>
          <w:szCs w:val="32"/>
        </w:rPr>
        <w:t>Je ne m</w:t>
      </w:r>
      <w:r>
        <w:rPr>
          <w:szCs w:val="32"/>
        </w:rPr>
        <w:t>’</w:t>
      </w:r>
      <w:r w:rsidRPr="00894396">
        <w:rPr>
          <w:szCs w:val="32"/>
        </w:rPr>
        <w:t>occupe pas de lui</w:t>
      </w:r>
      <w:r>
        <w:rPr>
          <w:szCs w:val="32"/>
        </w:rPr>
        <w:t xml:space="preserve">, </w:t>
      </w:r>
      <w:r w:rsidRPr="00894396">
        <w:rPr>
          <w:szCs w:val="32"/>
        </w:rPr>
        <w:t>bien entendu</w:t>
      </w:r>
      <w:r>
        <w:rPr>
          <w:szCs w:val="32"/>
        </w:rPr>
        <w:t xml:space="preserve">. </w:t>
      </w:r>
      <w:r w:rsidRPr="00894396">
        <w:rPr>
          <w:szCs w:val="32"/>
        </w:rPr>
        <w:t>Je paie ma limonade et je m</w:t>
      </w:r>
      <w:r>
        <w:rPr>
          <w:szCs w:val="32"/>
        </w:rPr>
        <w:t>’</w:t>
      </w:r>
      <w:r w:rsidRPr="00894396">
        <w:rPr>
          <w:szCs w:val="32"/>
        </w:rPr>
        <w:t>en vais</w:t>
      </w:r>
      <w:r>
        <w:rPr>
          <w:szCs w:val="32"/>
        </w:rPr>
        <w:t>.</w:t>
      </w:r>
    </w:p>
    <w:p w14:paraId="078B7598" w14:textId="77777777" w:rsidR="008D6F52" w:rsidRDefault="00000000" w:rsidP="008D6F52">
      <w:pPr>
        <w:rPr>
          <w:szCs w:val="32"/>
        </w:rPr>
      </w:pPr>
      <w:r w:rsidRPr="00894396">
        <w:rPr>
          <w:szCs w:val="32"/>
        </w:rPr>
        <w:t>En se promenant à portée de la musique</w:t>
      </w:r>
      <w:r w:rsidR="008D6F52">
        <w:rPr>
          <w:szCs w:val="32"/>
        </w:rPr>
        <w:t xml:space="preserve">, </w:t>
      </w:r>
      <w:r w:rsidRPr="00894396">
        <w:rPr>
          <w:szCs w:val="32"/>
        </w:rPr>
        <w:t>le Comte crut voir à une ou deux reprises le jeune homme errer seul dans la foule</w:t>
      </w:r>
      <w:r w:rsidR="008D6F52">
        <w:rPr>
          <w:szCs w:val="32"/>
        </w:rPr>
        <w:t xml:space="preserve">. </w:t>
      </w:r>
      <w:r w:rsidRPr="00894396">
        <w:rPr>
          <w:szCs w:val="32"/>
        </w:rPr>
        <w:t>Leurs yeux se croisèrent une fois</w:t>
      </w:r>
      <w:r w:rsidR="008D6F52">
        <w:rPr>
          <w:szCs w:val="32"/>
        </w:rPr>
        <w:t xml:space="preserve">. </w:t>
      </w:r>
      <w:r w:rsidRPr="00894396">
        <w:rPr>
          <w:szCs w:val="32"/>
        </w:rPr>
        <w:t>Ce devait être le même jeune homme</w:t>
      </w:r>
      <w:r w:rsidR="008D6F52">
        <w:rPr>
          <w:szCs w:val="32"/>
        </w:rPr>
        <w:t xml:space="preserve">, </w:t>
      </w:r>
      <w:r w:rsidRPr="00894396">
        <w:rPr>
          <w:szCs w:val="32"/>
        </w:rPr>
        <w:t>mais il y en avait tant d</w:t>
      </w:r>
      <w:r w:rsidR="008D6F52">
        <w:rPr>
          <w:szCs w:val="32"/>
        </w:rPr>
        <w:t>’</w:t>
      </w:r>
      <w:r w:rsidRPr="00894396">
        <w:rPr>
          <w:szCs w:val="32"/>
        </w:rPr>
        <w:t>autres de ce type</w:t>
      </w:r>
      <w:r w:rsidR="008D6F52">
        <w:rPr>
          <w:szCs w:val="32"/>
        </w:rPr>
        <w:t xml:space="preserve">, </w:t>
      </w:r>
      <w:r w:rsidRPr="00894396">
        <w:rPr>
          <w:szCs w:val="32"/>
        </w:rPr>
        <w:t>qu</w:t>
      </w:r>
      <w:r w:rsidR="008D6F52">
        <w:rPr>
          <w:szCs w:val="32"/>
        </w:rPr>
        <w:t>’</w:t>
      </w:r>
      <w:r w:rsidRPr="00894396">
        <w:rPr>
          <w:szCs w:val="32"/>
        </w:rPr>
        <w:t>il ne pouvait en être certain</w:t>
      </w:r>
      <w:r w:rsidR="008D6F52">
        <w:rPr>
          <w:szCs w:val="32"/>
        </w:rPr>
        <w:t xml:space="preserve">. </w:t>
      </w:r>
      <w:r w:rsidRPr="00894396">
        <w:rPr>
          <w:szCs w:val="32"/>
        </w:rPr>
        <w:t>Au surplus</w:t>
      </w:r>
      <w:r w:rsidR="008D6F52">
        <w:rPr>
          <w:szCs w:val="32"/>
        </w:rPr>
        <w:t xml:space="preserve">, </w:t>
      </w:r>
      <w:r w:rsidRPr="00894396">
        <w:rPr>
          <w:szCs w:val="32"/>
        </w:rPr>
        <w:t>il n</w:t>
      </w:r>
      <w:r w:rsidR="008D6F52">
        <w:rPr>
          <w:szCs w:val="32"/>
        </w:rPr>
        <w:t>’</w:t>
      </w:r>
      <w:r w:rsidRPr="00894396">
        <w:rPr>
          <w:szCs w:val="32"/>
        </w:rPr>
        <w:t>avait de ce visage remarqué que la maussaderie prononcée</w:t>
      </w:r>
      <w:r w:rsidR="008D6F52">
        <w:rPr>
          <w:szCs w:val="32"/>
        </w:rPr>
        <w:t>.</w:t>
      </w:r>
    </w:p>
    <w:p w14:paraId="67461600" w14:textId="77777777" w:rsidR="008D6F52" w:rsidRDefault="00000000" w:rsidP="008D6F52">
      <w:pPr>
        <w:rPr>
          <w:szCs w:val="32"/>
        </w:rPr>
      </w:pPr>
      <w:r w:rsidRPr="00894396">
        <w:rPr>
          <w:szCs w:val="32"/>
        </w:rPr>
        <w:t>Bientôt</w:t>
      </w:r>
      <w:r w:rsidR="008D6F52">
        <w:rPr>
          <w:szCs w:val="32"/>
        </w:rPr>
        <w:t xml:space="preserve">, </w:t>
      </w:r>
      <w:r w:rsidRPr="00894396">
        <w:rPr>
          <w:szCs w:val="32"/>
        </w:rPr>
        <w:t>las de cette impression d</w:t>
      </w:r>
      <w:r w:rsidR="008D6F52">
        <w:rPr>
          <w:szCs w:val="32"/>
        </w:rPr>
        <w:t>’</w:t>
      </w:r>
      <w:r w:rsidRPr="00894396">
        <w:rPr>
          <w:szCs w:val="32"/>
        </w:rPr>
        <w:t>étouffement que l</w:t>
      </w:r>
      <w:r w:rsidR="008D6F52">
        <w:rPr>
          <w:szCs w:val="32"/>
        </w:rPr>
        <w:t>’</w:t>
      </w:r>
      <w:r w:rsidRPr="00894396">
        <w:rPr>
          <w:szCs w:val="32"/>
        </w:rPr>
        <w:t>on éprouve dans une foule</w:t>
      </w:r>
      <w:r w:rsidR="008D6F52">
        <w:rPr>
          <w:szCs w:val="32"/>
        </w:rPr>
        <w:t xml:space="preserve">, </w:t>
      </w:r>
      <w:r w:rsidRPr="00894396">
        <w:rPr>
          <w:szCs w:val="32"/>
        </w:rPr>
        <w:t>le Comte s</w:t>
      </w:r>
      <w:r w:rsidR="008D6F52">
        <w:rPr>
          <w:szCs w:val="32"/>
        </w:rPr>
        <w:t>’</w:t>
      </w:r>
      <w:r w:rsidRPr="00894396">
        <w:rPr>
          <w:szCs w:val="32"/>
        </w:rPr>
        <w:t>écarta de la musique</w:t>
      </w:r>
      <w:r w:rsidR="008D6F52">
        <w:rPr>
          <w:szCs w:val="32"/>
        </w:rPr>
        <w:t xml:space="preserve">. </w:t>
      </w:r>
      <w:r w:rsidRPr="00894396">
        <w:rPr>
          <w:szCs w:val="32"/>
        </w:rPr>
        <w:t>Une allée</w:t>
      </w:r>
      <w:r w:rsidR="008D6F52">
        <w:rPr>
          <w:szCs w:val="32"/>
        </w:rPr>
        <w:t xml:space="preserve">, </w:t>
      </w:r>
      <w:r w:rsidRPr="00894396">
        <w:rPr>
          <w:szCs w:val="32"/>
        </w:rPr>
        <w:t>très sombre par contraste</w:t>
      </w:r>
      <w:r w:rsidR="008D6F52">
        <w:rPr>
          <w:szCs w:val="32"/>
        </w:rPr>
        <w:t xml:space="preserve">, </w:t>
      </w:r>
      <w:r w:rsidRPr="00894396">
        <w:rPr>
          <w:szCs w:val="32"/>
        </w:rPr>
        <w:t>offrait</w:t>
      </w:r>
      <w:r w:rsidR="008D6F52">
        <w:rPr>
          <w:szCs w:val="32"/>
        </w:rPr>
        <w:t xml:space="preserve">, </w:t>
      </w:r>
      <w:r w:rsidRPr="00894396">
        <w:rPr>
          <w:szCs w:val="32"/>
        </w:rPr>
        <w:t>de façon tentante</w:t>
      </w:r>
      <w:r w:rsidR="008D6F52">
        <w:rPr>
          <w:szCs w:val="32"/>
        </w:rPr>
        <w:t xml:space="preserve">, </w:t>
      </w:r>
      <w:r w:rsidRPr="00894396">
        <w:rPr>
          <w:szCs w:val="32"/>
        </w:rPr>
        <w:t>ses promesses de solitude et de fraîcheur</w:t>
      </w:r>
      <w:r w:rsidR="008D6F52">
        <w:rPr>
          <w:szCs w:val="32"/>
        </w:rPr>
        <w:t xml:space="preserve">. </w:t>
      </w:r>
      <w:r w:rsidRPr="00894396">
        <w:rPr>
          <w:szCs w:val="32"/>
        </w:rPr>
        <w:t>Il s</w:t>
      </w:r>
      <w:r w:rsidR="008D6F52">
        <w:rPr>
          <w:szCs w:val="32"/>
        </w:rPr>
        <w:t>’</w:t>
      </w:r>
      <w:r w:rsidRPr="00894396">
        <w:rPr>
          <w:szCs w:val="32"/>
        </w:rPr>
        <w:t>y engagea</w:t>
      </w:r>
      <w:r w:rsidR="008D6F52">
        <w:rPr>
          <w:szCs w:val="32"/>
        </w:rPr>
        <w:t xml:space="preserve">, </w:t>
      </w:r>
      <w:r w:rsidRPr="00894396">
        <w:rPr>
          <w:szCs w:val="32"/>
        </w:rPr>
        <w:t>et s</w:t>
      </w:r>
      <w:r w:rsidR="008D6F52">
        <w:rPr>
          <w:szCs w:val="32"/>
        </w:rPr>
        <w:t>’</w:t>
      </w:r>
      <w:r w:rsidRPr="00894396">
        <w:rPr>
          <w:szCs w:val="32"/>
        </w:rPr>
        <w:t>avança jusqu</w:t>
      </w:r>
      <w:r w:rsidR="008D6F52">
        <w:rPr>
          <w:szCs w:val="32"/>
        </w:rPr>
        <w:t>’</w:t>
      </w:r>
      <w:r w:rsidRPr="00894396">
        <w:rPr>
          <w:szCs w:val="32"/>
        </w:rPr>
        <w:t>à ce que le bruit de l</w:t>
      </w:r>
      <w:r w:rsidR="008D6F52">
        <w:rPr>
          <w:szCs w:val="32"/>
        </w:rPr>
        <w:t>’</w:t>
      </w:r>
      <w:r w:rsidRPr="00894396">
        <w:rPr>
          <w:szCs w:val="32"/>
        </w:rPr>
        <w:t>orchestre ne lui parvînt plus que fort assourdi</w:t>
      </w:r>
      <w:r w:rsidR="008D6F52">
        <w:rPr>
          <w:szCs w:val="32"/>
        </w:rPr>
        <w:t xml:space="preserve">. </w:t>
      </w:r>
      <w:r w:rsidRPr="00894396">
        <w:rPr>
          <w:szCs w:val="32"/>
        </w:rPr>
        <w:t>Il revint alors sur ses pas</w:t>
      </w:r>
      <w:r w:rsidR="008D6F52">
        <w:rPr>
          <w:szCs w:val="32"/>
        </w:rPr>
        <w:t xml:space="preserve">, </w:t>
      </w:r>
      <w:r w:rsidRPr="00894396">
        <w:rPr>
          <w:szCs w:val="32"/>
        </w:rPr>
        <w:t>pour s</w:t>
      </w:r>
      <w:r w:rsidR="008D6F52">
        <w:rPr>
          <w:szCs w:val="32"/>
        </w:rPr>
        <w:t>’</w:t>
      </w:r>
      <w:r w:rsidRPr="00894396">
        <w:rPr>
          <w:szCs w:val="32"/>
        </w:rPr>
        <w:t>éloigner ensuite à nouveau</w:t>
      </w:r>
      <w:r w:rsidR="008D6F52">
        <w:rPr>
          <w:szCs w:val="32"/>
        </w:rPr>
        <w:t xml:space="preserve">. </w:t>
      </w:r>
      <w:r w:rsidRPr="00894396">
        <w:rPr>
          <w:szCs w:val="32"/>
        </w:rPr>
        <w:t>Il recommença plusieurs fois le même manège</w:t>
      </w:r>
      <w:r w:rsidR="008D6F52">
        <w:rPr>
          <w:szCs w:val="32"/>
        </w:rPr>
        <w:t xml:space="preserve">, </w:t>
      </w:r>
      <w:r w:rsidRPr="00894396">
        <w:rPr>
          <w:szCs w:val="32"/>
        </w:rPr>
        <w:t>avant de s</w:t>
      </w:r>
      <w:r w:rsidR="008D6F52">
        <w:rPr>
          <w:szCs w:val="32"/>
        </w:rPr>
        <w:t>’</w:t>
      </w:r>
      <w:r w:rsidRPr="00894396">
        <w:rPr>
          <w:szCs w:val="32"/>
        </w:rPr>
        <w:t>apercevoir qu</w:t>
      </w:r>
      <w:r w:rsidR="008D6F52">
        <w:rPr>
          <w:szCs w:val="32"/>
        </w:rPr>
        <w:t>’</w:t>
      </w:r>
      <w:r w:rsidRPr="00894396">
        <w:rPr>
          <w:szCs w:val="32"/>
        </w:rPr>
        <w:t>un des bancs était occupé</w:t>
      </w:r>
      <w:r w:rsidR="008D6F52">
        <w:rPr>
          <w:szCs w:val="32"/>
        </w:rPr>
        <w:t>.</w:t>
      </w:r>
    </w:p>
    <w:p w14:paraId="1664387F" w14:textId="29FF4B83" w:rsidR="008D6F52" w:rsidRDefault="00000000" w:rsidP="008D6F52">
      <w:pPr>
        <w:rPr>
          <w:szCs w:val="32"/>
        </w:rPr>
      </w:pPr>
      <w:r w:rsidRPr="00894396">
        <w:rPr>
          <w:szCs w:val="32"/>
        </w:rPr>
        <w:t>C</w:t>
      </w:r>
      <w:r w:rsidR="008D6F52">
        <w:rPr>
          <w:szCs w:val="32"/>
        </w:rPr>
        <w:t>’</w:t>
      </w:r>
      <w:r w:rsidRPr="00894396">
        <w:rPr>
          <w:szCs w:val="32"/>
        </w:rPr>
        <w:t>était à mi-chemin entre deux réverbères</w:t>
      </w:r>
      <w:r w:rsidR="008D6F52">
        <w:rPr>
          <w:szCs w:val="32"/>
        </w:rPr>
        <w:t xml:space="preserve">, </w:t>
      </w:r>
      <w:hyperlink r:id="rId15" w:history="1">
        <w:r w:rsidR="008D6F52" w:rsidRPr="00894396">
          <w:rPr>
            <w:szCs w:val="32"/>
          </w:rPr>
          <w:t>et il</w:t>
        </w:r>
      </w:hyperlink>
      <w:r w:rsidRPr="00894396">
        <w:rPr>
          <w:szCs w:val="32"/>
        </w:rPr>
        <w:t xml:space="preserve"> faisait assez sombre</w:t>
      </w:r>
      <w:r w:rsidR="008D6F52">
        <w:rPr>
          <w:szCs w:val="32"/>
        </w:rPr>
        <w:t xml:space="preserve">. </w:t>
      </w:r>
      <w:r w:rsidRPr="00894396">
        <w:rPr>
          <w:szCs w:val="32"/>
        </w:rPr>
        <w:t>Le vieillard vit pourtant que l</w:t>
      </w:r>
      <w:r w:rsidR="008D6F52">
        <w:rPr>
          <w:szCs w:val="32"/>
        </w:rPr>
        <w:t>’</w:t>
      </w:r>
      <w:r w:rsidRPr="00894396">
        <w:rPr>
          <w:szCs w:val="32"/>
        </w:rPr>
        <w:t>homme avait reculé sur une extrémité du banc</w:t>
      </w:r>
      <w:r w:rsidR="008D6F52">
        <w:rPr>
          <w:szCs w:val="32"/>
        </w:rPr>
        <w:t xml:space="preserve">. </w:t>
      </w:r>
      <w:r w:rsidRPr="00894396">
        <w:rPr>
          <w:szCs w:val="32"/>
        </w:rPr>
        <w:t>Les jambes allongées</w:t>
      </w:r>
      <w:r w:rsidR="008D6F52">
        <w:rPr>
          <w:szCs w:val="32"/>
        </w:rPr>
        <w:t xml:space="preserve">, </w:t>
      </w:r>
      <w:r w:rsidRPr="00894396">
        <w:rPr>
          <w:szCs w:val="32"/>
        </w:rPr>
        <w:t>il croisait les bras sur sa poitrine</w:t>
      </w:r>
      <w:r w:rsidR="008D6F52">
        <w:rPr>
          <w:szCs w:val="32"/>
        </w:rPr>
        <w:t xml:space="preserve">, </w:t>
      </w:r>
      <w:r w:rsidRPr="00894396">
        <w:rPr>
          <w:szCs w:val="32"/>
        </w:rPr>
        <w:t>et laissait tomber sa tête en avant</w:t>
      </w:r>
      <w:r w:rsidR="008D6F52">
        <w:rPr>
          <w:szCs w:val="32"/>
        </w:rPr>
        <w:t xml:space="preserve">. </w:t>
      </w:r>
      <w:r w:rsidRPr="00894396">
        <w:rPr>
          <w:szCs w:val="32"/>
        </w:rPr>
        <w:t>Il ne bougeait pas</w:t>
      </w:r>
      <w:r w:rsidR="008D6F52">
        <w:rPr>
          <w:szCs w:val="32"/>
        </w:rPr>
        <w:t xml:space="preserve">, </w:t>
      </w:r>
      <w:r w:rsidRPr="00894396">
        <w:rPr>
          <w:szCs w:val="32"/>
        </w:rPr>
        <w:t>comme s</w:t>
      </w:r>
      <w:r w:rsidR="008D6F52">
        <w:rPr>
          <w:szCs w:val="32"/>
        </w:rPr>
        <w:t>’</w:t>
      </w:r>
      <w:r w:rsidRPr="00894396">
        <w:rPr>
          <w:szCs w:val="32"/>
        </w:rPr>
        <w:t>il se fût endormi</w:t>
      </w:r>
      <w:r w:rsidR="008D6F52">
        <w:rPr>
          <w:szCs w:val="32"/>
        </w:rPr>
        <w:t xml:space="preserve">, </w:t>
      </w:r>
      <w:r w:rsidRPr="00894396">
        <w:rPr>
          <w:szCs w:val="32"/>
        </w:rPr>
        <w:t>mais lorsque le Comte passa devant lui</w:t>
      </w:r>
      <w:r w:rsidR="008D6F52">
        <w:rPr>
          <w:szCs w:val="32"/>
        </w:rPr>
        <w:t xml:space="preserve">, </w:t>
      </w:r>
      <w:r w:rsidRPr="00894396">
        <w:rPr>
          <w:szCs w:val="32"/>
        </w:rPr>
        <w:t>il avait changé d</w:t>
      </w:r>
      <w:r w:rsidR="008D6F52">
        <w:rPr>
          <w:szCs w:val="32"/>
        </w:rPr>
        <w:t>’</w:t>
      </w:r>
      <w:r w:rsidRPr="00894396">
        <w:rPr>
          <w:szCs w:val="32"/>
        </w:rPr>
        <w:t>attitude</w:t>
      </w:r>
      <w:r w:rsidR="008D6F52">
        <w:rPr>
          <w:szCs w:val="32"/>
        </w:rPr>
        <w:t xml:space="preserve">. </w:t>
      </w:r>
      <w:r w:rsidRPr="00894396">
        <w:rPr>
          <w:szCs w:val="32"/>
        </w:rPr>
        <w:t>Il se penchait en avant</w:t>
      </w:r>
      <w:r w:rsidR="008D6F52">
        <w:rPr>
          <w:szCs w:val="32"/>
        </w:rPr>
        <w:t xml:space="preserve">, </w:t>
      </w:r>
      <w:r w:rsidRPr="00894396">
        <w:rPr>
          <w:szCs w:val="32"/>
        </w:rPr>
        <w:t>les coudes aux genoux</w:t>
      </w:r>
      <w:r w:rsidR="008D6F52">
        <w:rPr>
          <w:szCs w:val="32"/>
        </w:rPr>
        <w:t xml:space="preserve">, </w:t>
      </w:r>
      <w:r w:rsidRPr="00894396">
        <w:rPr>
          <w:szCs w:val="32"/>
        </w:rPr>
        <w:t>et roulait une cigarette</w:t>
      </w:r>
      <w:r w:rsidR="008D6F52">
        <w:rPr>
          <w:szCs w:val="32"/>
        </w:rPr>
        <w:t xml:space="preserve">. </w:t>
      </w:r>
      <w:r w:rsidRPr="00894396">
        <w:rPr>
          <w:szCs w:val="32"/>
        </w:rPr>
        <w:t>Il ne leva pas les yeux</w:t>
      </w:r>
      <w:r w:rsidR="008D6F52">
        <w:rPr>
          <w:szCs w:val="32"/>
        </w:rPr>
        <w:t>.</w:t>
      </w:r>
    </w:p>
    <w:p w14:paraId="04362E11" w14:textId="77777777" w:rsidR="008D6F52" w:rsidRDefault="00000000" w:rsidP="008D6F52">
      <w:pPr>
        <w:rPr>
          <w:szCs w:val="32"/>
        </w:rPr>
      </w:pPr>
      <w:r w:rsidRPr="00894396">
        <w:rPr>
          <w:szCs w:val="32"/>
        </w:rPr>
        <w:lastRenderedPageBreak/>
        <w:t>Le promeneur tournait le dos à la foule</w:t>
      </w:r>
      <w:r w:rsidR="008D6F52">
        <w:rPr>
          <w:szCs w:val="32"/>
        </w:rPr>
        <w:t xml:space="preserve">. </w:t>
      </w:r>
      <w:r w:rsidRPr="00894396">
        <w:rPr>
          <w:szCs w:val="32"/>
        </w:rPr>
        <w:t>Il revint lentement</w:t>
      </w:r>
      <w:r w:rsidR="008D6F52">
        <w:rPr>
          <w:szCs w:val="32"/>
        </w:rPr>
        <w:t xml:space="preserve">. </w:t>
      </w:r>
      <w:r w:rsidRPr="00894396">
        <w:rPr>
          <w:szCs w:val="32"/>
        </w:rPr>
        <w:t>Je me le représente</w:t>
      </w:r>
      <w:r w:rsidR="008D6F52">
        <w:rPr>
          <w:szCs w:val="32"/>
        </w:rPr>
        <w:t xml:space="preserve">, </w:t>
      </w:r>
      <w:r w:rsidRPr="00894396">
        <w:rPr>
          <w:szCs w:val="32"/>
        </w:rPr>
        <w:t>goûtant pleinement</w:t>
      </w:r>
      <w:r w:rsidR="008D6F52">
        <w:rPr>
          <w:szCs w:val="32"/>
        </w:rPr>
        <w:t xml:space="preserve">, </w:t>
      </w:r>
      <w:r w:rsidRPr="00894396">
        <w:rPr>
          <w:szCs w:val="32"/>
        </w:rPr>
        <w:t>bien qu</w:t>
      </w:r>
      <w:r w:rsidR="008D6F52">
        <w:rPr>
          <w:szCs w:val="32"/>
        </w:rPr>
        <w:t>’</w:t>
      </w:r>
      <w:r w:rsidRPr="00894396">
        <w:rPr>
          <w:szCs w:val="32"/>
        </w:rPr>
        <w:t>avec sa placidité ordinaire</w:t>
      </w:r>
      <w:r w:rsidR="008D6F52">
        <w:rPr>
          <w:szCs w:val="32"/>
        </w:rPr>
        <w:t xml:space="preserve">, </w:t>
      </w:r>
      <w:r w:rsidRPr="00894396">
        <w:rPr>
          <w:szCs w:val="32"/>
        </w:rPr>
        <w:t>le parfum de cette nuit méridionale et les sons de la musique délicieusement adoucis par la distance</w:t>
      </w:r>
      <w:r w:rsidR="008D6F52">
        <w:rPr>
          <w:szCs w:val="32"/>
        </w:rPr>
        <w:t>.</w:t>
      </w:r>
    </w:p>
    <w:p w14:paraId="53087F29" w14:textId="77777777" w:rsidR="008D6F52" w:rsidRDefault="00000000" w:rsidP="008D6F52">
      <w:pPr>
        <w:rPr>
          <w:szCs w:val="32"/>
        </w:rPr>
      </w:pPr>
      <w:r w:rsidRPr="00894396">
        <w:rPr>
          <w:szCs w:val="32"/>
        </w:rPr>
        <w:t>Il allait</w:t>
      </w:r>
      <w:r w:rsidR="008D6F52">
        <w:rPr>
          <w:szCs w:val="32"/>
        </w:rPr>
        <w:t xml:space="preserve">, </w:t>
      </w:r>
      <w:r w:rsidRPr="00894396">
        <w:rPr>
          <w:szCs w:val="32"/>
        </w:rPr>
        <w:t>pour la troisième fois</w:t>
      </w:r>
      <w:r w:rsidR="008D6F52">
        <w:rPr>
          <w:szCs w:val="32"/>
        </w:rPr>
        <w:t xml:space="preserve">, </w:t>
      </w:r>
      <w:r w:rsidRPr="00894396">
        <w:rPr>
          <w:szCs w:val="32"/>
        </w:rPr>
        <w:t>passer devant l</w:t>
      </w:r>
      <w:r w:rsidR="008D6F52">
        <w:rPr>
          <w:szCs w:val="32"/>
        </w:rPr>
        <w:t>’</w:t>
      </w:r>
      <w:r w:rsidRPr="00894396">
        <w:rPr>
          <w:szCs w:val="32"/>
        </w:rPr>
        <w:t>homme toujours penché en avant</w:t>
      </w:r>
      <w:r w:rsidR="008D6F52">
        <w:rPr>
          <w:szCs w:val="32"/>
        </w:rPr>
        <w:t xml:space="preserve">, </w:t>
      </w:r>
      <w:r w:rsidRPr="00894396">
        <w:rPr>
          <w:szCs w:val="32"/>
        </w:rPr>
        <w:t>les coudes aux genoux</w:t>
      </w:r>
      <w:r w:rsidR="008D6F52">
        <w:rPr>
          <w:szCs w:val="32"/>
        </w:rPr>
        <w:t xml:space="preserve">, </w:t>
      </w:r>
      <w:r w:rsidRPr="00894396">
        <w:rPr>
          <w:szCs w:val="32"/>
        </w:rPr>
        <w:t>dans une attitude d</w:t>
      </w:r>
      <w:r w:rsidR="008D6F52">
        <w:rPr>
          <w:szCs w:val="32"/>
        </w:rPr>
        <w:t>’</w:t>
      </w:r>
      <w:r w:rsidRPr="00894396">
        <w:rPr>
          <w:szCs w:val="32"/>
        </w:rPr>
        <w:t>abattement</w:t>
      </w:r>
      <w:r w:rsidR="008D6F52">
        <w:rPr>
          <w:szCs w:val="32"/>
        </w:rPr>
        <w:t xml:space="preserve">. </w:t>
      </w:r>
      <w:r w:rsidRPr="00894396">
        <w:rPr>
          <w:szCs w:val="32"/>
        </w:rPr>
        <w:t>Dans la demi-obscurité de l</w:t>
      </w:r>
      <w:r w:rsidR="008D6F52">
        <w:rPr>
          <w:szCs w:val="32"/>
        </w:rPr>
        <w:t>’</w:t>
      </w:r>
      <w:r w:rsidRPr="00894396">
        <w:rPr>
          <w:szCs w:val="32"/>
        </w:rPr>
        <w:t>allée</w:t>
      </w:r>
      <w:r w:rsidR="008D6F52">
        <w:rPr>
          <w:szCs w:val="32"/>
        </w:rPr>
        <w:t xml:space="preserve">, </w:t>
      </w:r>
      <w:r w:rsidRPr="00894396">
        <w:rPr>
          <w:szCs w:val="32"/>
        </w:rPr>
        <w:t>son col haut et ses manchettes mettaient de petites taches de blancheur vive</w:t>
      </w:r>
      <w:r w:rsidR="008D6F52">
        <w:rPr>
          <w:szCs w:val="32"/>
        </w:rPr>
        <w:t xml:space="preserve">. </w:t>
      </w:r>
      <w:r w:rsidRPr="00894396">
        <w:rPr>
          <w:szCs w:val="32"/>
        </w:rPr>
        <w:t>Le comte le vit se lever brusquement</w:t>
      </w:r>
      <w:r w:rsidR="008D6F52">
        <w:rPr>
          <w:szCs w:val="32"/>
        </w:rPr>
        <w:t xml:space="preserve">, </w:t>
      </w:r>
      <w:r w:rsidRPr="00894396">
        <w:rPr>
          <w:szCs w:val="32"/>
        </w:rPr>
        <w:t>comme pour s</w:t>
      </w:r>
      <w:r w:rsidR="008D6F52">
        <w:rPr>
          <w:szCs w:val="32"/>
        </w:rPr>
        <w:t>’</w:t>
      </w:r>
      <w:r w:rsidRPr="00894396">
        <w:rPr>
          <w:szCs w:val="32"/>
        </w:rPr>
        <w:t>éloigner</w:t>
      </w:r>
      <w:r w:rsidR="008D6F52">
        <w:rPr>
          <w:szCs w:val="32"/>
        </w:rPr>
        <w:t xml:space="preserve">, </w:t>
      </w:r>
      <w:r w:rsidRPr="00894396">
        <w:rPr>
          <w:szCs w:val="32"/>
        </w:rPr>
        <w:t>puis tout à coup</w:t>
      </w:r>
      <w:r w:rsidR="008D6F52">
        <w:rPr>
          <w:szCs w:val="32"/>
        </w:rPr>
        <w:t xml:space="preserve">, </w:t>
      </w:r>
      <w:r w:rsidRPr="00894396">
        <w:rPr>
          <w:szCs w:val="32"/>
        </w:rPr>
        <w:t>sans presque qu</w:t>
      </w:r>
      <w:r w:rsidR="008D6F52">
        <w:rPr>
          <w:szCs w:val="32"/>
        </w:rPr>
        <w:t>’</w:t>
      </w:r>
      <w:r w:rsidRPr="00894396">
        <w:rPr>
          <w:szCs w:val="32"/>
        </w:rPr>
        <w:t>il s</w:t>
      </w:r>
      <w:r w:rsidR="008D6F52">
        <w:rPr>
          <w:szCs w:val="32"/>
        </w:rPr>
        <w:t>’</w:t>
      </w:r>
      <w:r w:rsidRPr="00894396">
        <w:rPr>
          <w:szCs w:val="32"/>
        </w:rPr>
        <w:t>en fût aperçu</w:t>
      </w:r>
      <w:r w:rsidR="008D6F52">
        <w:rPr>
          <w:szCs w:val="32"/>
        </w:rPr>
        <w:t xml:space="preserve">, </w:t>
      </w:r>
      <w:r w:rsidRPr="00894396">
        <w:rPr>
          <w:szCs w:val="32"/>
        </w:rPr>
        <w:t>l</w:t>
      </w:r>
      <w:r w:rsidR="008D6F52">
        <w:rPr>
          <w:szCs w:val="32"/>
        </w:rPr>
        <w:t>’</w:t>
      </w:r>
      <w:r w:rsidRPr="00894396">
        <w:rPr>
          <w:szCs w:val="32"/>
        </w:rPr>
        <w:t>homme se dressa devant lui et lui demanda</w:t>
      </w:r>
      <w:r w:rsidR="008D6F52">
        <w:rPr>
          <w:szCs w:val="32"/>
        </w:rPr>
        <w:t xml:space="preserve">, </w:t>
      </w:r>
      <w:r w:rsidRPr="00894396">
        <w:rPr>
          <w:szCs w:val="32"/>
        </w:rPr>
        <w:t>d</w:t>
      </w:r>
      <w:r w:rsidR="008D6F52">
        <w:rPr>
          <w:szCs w:val="32"/>
        </w:rPr>
        <w:t>’</w:t>
      </w:r>
      <w:r w:rsidRPr="00894396">
        <w:rPr>
          <w:szCs w:val="32"/>
        </w:rPr>
        <w:t>une voix sourde et douce</w:t>
      </w:r>
      <w:r w:rsidR="008D6F52">
        <w:rPr>
          <w:szCs w:val="32"/>
        </w:rPr>
        <w:t xml:space="preserve">, </w:t>
      </w:r>
      <w:r w:rsidRPr="00894396">
        <w:rPr>
          <w:szCs w:val="32"/>
        </w:rPr>
        <w:t xml:space="preserve">si le </w:t>
      </w:r>
      <w:proofErr w:type="spellStart"/>
      <w:r w:rsidRPr="00894396">
        <w:rPr>
          <w:szCs w:val="32"/>
        </w:rPr>
        <w:t>Signore</w:t>
      </w:r>
      <w:proofErr w:type="spellEnd"/>
      <w:r w:rsidRPr="00894396">
        <w:rPr>
          <w:szCs w:val="32"/>
        </w:rPr>
        <w:t xml:space="preserve"> voudrait avoir l</w:t>
      </w:r>
      <w:r w:rsidR="008D6F52">
        <w:rPr>
          <w:szCs w:val="32"/>
        </w:rPr>
        <w:t>’</w:t>
      </w:r>
      <w:r w:rsidRPr="00894396">
        <w:rPr>
          <w:szCs w:val="32"/>
        </w:rPr>
        <w:t>amabilité de lui donner un peu de feu</w:t>
      </w:r>
      <w:r w:rsidR="008D6F52">
        <w:rPr>
          <w:szCs w:val="32"/>
        </w:rPr>
        <w:t>.</w:t>
      </w:r>
    </w:p>
    <w:p w14:paraId="7A2C66BC" w14:textId="77777777" w:rsidR="008D6F52" w:rsidRDefault="00000000" w:rsidP="008D6F52">
      <w:pPr>
        <w:rPr>
          <w:szCs w:val="32"/>
        </w:rPr>
      </w:pPr>
      <w:r w:rsidRPr="00894396">
        <w:rPr>
          <w:szCs w:val="32"/>
        </w:rPr>
        <w:t xml:space="preserve">Le Comte répondit par un </w:t>
      </w:r>
      <w:r w:rsidR="008D6F52">
        <w:rPr>
          <w:szCs w:val="32"/>
        </w:rPr>
        <w:t>« </w:t>
      </w:r>
      <w:r w:rsidRPr="00894396">
        <w:rPr>
          <w:szCs w:val="32"/>
        </w:rPr>
        <w:t>certainement</w:t>
      </w:r>
      <w:r w:rsidR="008D6F52">
        <w:rPr>
          <w:szCs w:val="32"/>
        </w:rPr>
        <w:t> »</w:t>
      </w:r>
      <w:r w:rsidRPr="00894396">
        <w:rPr>
          <w:szCs w:val="32"/>
        </w:rPr>
        <w:t xml:space="preserve"> poli</w:t>
      </w:r>
      <w:r w:rsidR="008D6F52">
        <w:rPr>
          <w:szCs w:val="32"/>
        </w:rPr>
        <w:t xml:space="preserve">, </w:t>
      </w:r>
      <w:r w:rsidRPr="00894396">
        <w:rPr>
          <w:szCs w:val="32"/>
        </w:rPr>
        <w:t>et abaissa les mains pour explorer les deux poches de son pantalon et y chercher des allumettes</w:t>
      </w:r>
      <w:r w:rsidR="008D6F52">
        <w:rPr>
          <w:szCs w:val="32"/>
        </w:rPr>
        <w:t>.</w:t>
      </w:r>
    </w:p>
    <w:p w14:paraId="626B41F8" w14:textId="77777777" w:rsidR="008D6F52" w:rsidRDefault="008D6F52" w:rsidP="008D6F52">
      <w:pPr>
        <w:rPr>
          <w:szCs w:val="32"/>
        </w:rPr>
      </w:pPr>
      <w:r>
        <w:t>— </w:t>
      </w:r>
      <w:r w:rsidRPr="00894396">
        <w:rPr>
          <w:szCs w:val="32"/>
        </w:rPr>
        <w:t>J</w:t>
      </w:r>
      <w:r>
        <w:rPr>
          <w:szCs w:val="32"/>
        </w:rPr>
        <w:t>’</w:t>
      </w:r>
      <w:r w:rsidRPr="00894396">
        <w:rPr>
          <w:szCs w:val="32"/>
        </w:rPr>
        <w:t>abaissai les mains</w:t>
      </w:r>
      <w:r>
        <w:rPr>
          <w:szCs w:val="32"/>
        </w:rPr>
        <w:t xml:space="preserve">, </w:t>
      </w:r>
      <w:r w:rsidRPr="00894396">
        <w:rPr>
          <w:szCs w:val="32"/>
        </w:rPr>
        <w:t>fit-il</w:t>
      </w:r>
      <w:r>
        <w:rPr>
          <w:szCs w:val="32"/>
        </w:rPr>
        <w:t xml:space="preserve">, </w:t>
      </w:r>
      <w:r w:rsidRPr="00894396">
        <w:rPr>
          <w:szCs w:val="32"/>
        </w:rPr>
        <w:t>mais je ne les mis pas dans mes poches</w:t>
      </w:r>
      <w:r>
        <w:rPr>
          <w:szCs w:val="32"/>
        </w:rPr>
        <w:t xml:space="preserve">. </w:t>
      </w:r>
      <w:r w:rsidRPr="00894396">
        <w:rPr>
          <w:szCs w:val="32"/>
        </w:rPr>
        <w:t>Je sentis une pression</w:t>
      </w:r>
      <w:r>
        <w:rPr>
          <w:szCs w:val="32"/>
        </w:rPr>
        <w:t xml:space="preserve">, </w:t>
      </w:r>
      <w:r w:rsidRPr="00894396">
        <w:rPr>
          <w:szCs w:val="32"/>
        </w:rPr>
        <w:t>là</w:t>
      </w:r>
      <w:r>
        <w:rPr>
          <w:szCs w:val="32"/>
        </w:rPr>
        <w:t>…</w:t>
      </w:r>
    </w:p>
    <w:p w14:paraId="5F034B58" w14:textId="77777777" w:rsidR="008D6F52" w:rsidRDefault="00000000" w:rsidP="008D6F52">
      <w:pPr>
        <w:rPr>
          <w:szCs w:val="32"/>
        </w:rPr>
      </w:pPr>
      <w:r w:rsidRPr="00894396">
        <w:rPr>
          <w:szCs w:val="32"/>
        </w:rPr>
        <w:t>Il mettait le bout de son doigt sur la pointe du sternum</w:t>
      </w:r>
      <w:r w:rsidR="008D6F52">
        <w:rPr>
          <w:szCs w:val="32"/>
        </w:rPr>
        <w:t xml:space="preserve">, </w:t>
      </w:r>
      <w:r w:rsidRPr="00894396">
        <w:rPr>
          <w:szCs w:val="32"/>
        </w:rPr>
        <w:t>à l</w:t>
      </w:r>
      <w:r w:rsidR="008D6F52">
        <w:rPr>
          <w:szCs w:val="32"/>
        </w:rPr>
        <w:t>’</w:t>
      </w:r>
      <w:r w:rsidRPr="00894396">
        <w:rPr>
          <w:szCs w:val="32"/>
        </w:rPr>
        <w:t>endroit précis du corps que choisissent les gentlemen du Japon pour commencer l</w:t>
      </w:r>
      <w:r w:rsidR="008D6F52">
        <w:rPr>
          <w:szCs w:val="32"/>
        </w:rPr>
        <w:t>’</w:t>
      </w:r>
      <w:r w:rsidRPr="00894396">
        <w:rPr>
          <w:szCs w:val="32"/>
        </w:rPr>
        <w:t>opération du hara-kiri</w:t>
      </w:r>
      <w:r w:rsidR="008D6F52">
        <w:rPr>
          <w:szCs w:val="32"/>
        </w:rPr>
        <w:t xml:space="preserve">, </w:t>
      </w:r>
      <w:r w:rsidRPr="00894396">
        <w:rPr>
          <w:szCs w:val="32"/>
        </w:rPr>
        <w:t>forme de suicide que commande le déshonneur ou tout outrage irréparable à des sentiments délicats</w:t>
      </w:r>
      <w:r w:rsidR="008D6F52">
        <w:rPr>
          <w:szCs w:val="32"/>
        </w:rPr>
        <w:t>.</w:t>
      </w:r>
    </w:p>
    <w:p w14:paraId="524A2C90" w14:textId="77777777" w:rsidR="008D6F52" w:rsidRDefault="008D6F52" w:rsidP="008D6F52">
      <w:pPr>
        <w:rPr>
          <w:szCs w:val="32"/>
        </w:rPr>
      </w:pPr>
      <w:r>
        <w:t>— </w:t>
      </w:r>
      <w:r w:rsidRPr="00894396">
        <w:rPr>
          <w:szCs w:val="32"/>
        </w:rPr>
        <w:t>Je regarde</w:t>
      </w:r>
      <w:r>
        <w:rPr>
          <w:szCs w:val="32"/>
        </w:rPr>
        <w:t xml:space="preserve">, </w:t>
      </w:r>
      <w:r w:rsidRPr="00894396">
        <w:rPr>
          <w:szCs w:val="32"/>
        </w:rPr>
        <w:t>poursuivit le Comte d</w:t>
      </w:r>
      <w:r>
        <w:rPr>
          <w:szCs w:val="32"/>
        </w:rPr>
        <w:t>’</w:t>
      </w:r>
      <w:r w:rsidRPr="00894396">
        <w:rPr>
          <w:szCs w:val="32"/>
        </w:rPr>
        <w:t>une voix apeurée</w:t>
      </w:r>
      <w:r>
        <w:rPr>
          <w:szCs w:val="32"/>
        </w:rPr>
        <w:t xml:space="preserve">, </w:t>
      </w:r>
      <w:r w:rsidRPr="00894396">
        <w:rPr>
          <w:szCs w:val="32"/>
        </w:rPr>
        <w:t>et qu</w:t>
      </w:r>
      <w:r>
        <w:rPr>
          <w:szCs w:val="32"/>
        </w:rPr>
        <w:t>’</w:t>
      </w:r>
      <w:r w:rsidRPr="00894396">
        <w:rPr>
          <w:szCs w:val="32"/>
        </w:rPr>
        <w:t>est-ce que je vois</w:t>
      </w:r>
      <w:r>
        <w:rPr>
          <w:szCs w:val="32"/>
        </w:rPr>
        <w:t xml:space="preserve"> ?… </w:t>
      </w:r>
      <w:r w:rsidRPr="00894396">
        <w:rPr>
          <w:szCs w:val="32"/>
        </w:rPr>
        <w:t>Un poignard</w:t>
      </w:r>
      <w:r>
        <w:rPr>
          <w:szCs w:val="32"/>
        </w:rPr>
        <w:t xml:space="preserve"> ! </w:t>
      </w:r>
      <w:r w:rsidRPr="00894396">
        <w:rPr>
          <w:szCs w:val="32"/>
        </w:rPr>
        <w:t>un long poignard</w:t>
      </w:r>
      <w:r>
        <w:rPr>
          <w:szCs w:val="32"/>
        </w:rPr>
        <w:t> !</w:t>
      </w:r>
    </w:p>
    <w:p w14:paraId="46C93E85" w14:textId="77777777" w:rsidR="008D6F52" w:rsidRDefault="008D6F52" w:rsidP="008D6F52">
      <w:pPr>
        <w:rPr>
          <w:szCs w:val="32"/>
        </w:rPr>
      </w:pPr>
      <w:r>
        <w:t>— </w:t>
      </w:r>
      <w:r w:rsidRPr="00894396">
        <w:rPr>
          <w:szCs w:val="32"/>
        </w:rPr>
        <w:t>Vous n</w:t>
      </w:r>
      <w:r>
        <w:rPr>
          <w:szCs w:val="32"/>
        </w:rPr>
        <w:t>’</w:t>
      </w:r>
      <w:r w:rsidRPr="00894396">
        <w:rPr>
          <w:szCs w:val="32"/>
        </w:rPr>
        <w:t>allez pas prétendre</w:t>
      </w:r>
      <w:r>
        <w:rPr>
          <w:szCs w:val="32"/>
        </w:rPr>
        <w:t xml:space="preserve">, </w:t>
      </w:r>
      <w:r w:rsidRPr="00894396">
        <w:rPr>
          <w:szCs w:val="32"/>
        </w:rPr>
        <w:t>m</w:t>
      </w:r>
      <w:r>
        <w:rPr>
          <w:szCs w:val="32"/>
        </w:rPr>
        <w:t>’</w:t>
      </w:r>
      <w:r w:rsidRPr="00894396">
        <w:rPr>
          <w:szCs w:val="32"/>
        </w:rPr>
        <w:t>écriai-je avec stupeur</w:t>
      </w:r>
      <w:r>
        <w:rPr>
          <w:szCs w:val="32"/>
        </w:rPr>
        <w:t xml:space="preserve">, </w:t>
      </w:r>
      <w:r w:rsidRPr="00894396">
        <w:rPr>
          <w:szCs w:val="32"/>
        </w:rPr>
        <w:t>que vous ayez été ainsi assailli dans la Villa</w:t>
      </w:r>
      <w:r>
        <w:rPr>
          <w:szCs w:val="32"/>
        </w:rPr>
        <w:t xml:space="preserve">, </w:t>
      </w:r>
      <w:r w:rsidRPr="00894396">
        <w:rPr>
          <w:szCs w:val="32"/>
        </w:rPr>
        <w:t>à dix heures et demie et à vingt pas d</w:t>
      </w:r>
      <w:r>
        <w:rPr>
          <w:szCs w:val="32"/>
        </w:rPr>
        <w:t>’</w:t>
      </w:r>
      <w:r w:rsidRPr="00894396">
        <w:rPr>
          <w:szCs w:val="32"/>
        </w:rPr>
        <w:t>une foule</w:t>
      </w:r>
      <w:r>
        <w:rPr>
          <w:szCs w:val="32"/>
        </w:rPr>
        <w:t> !</w:t>
      </w:r>
    </w:p>
    <w:p w14:paraId="3C032240" w14:textId="77777777" w:rsidR="008D6F52" w:rsidRDefault="00000000" w:rsidP="008D6F52">
      <w:pPr>
        <w:rPr>
          <w:szCs w:val="32"/>
        </w:rPr>
      </w:pPr>
      <w:r w:rsidRPr="00894396">
        <w:rPr>
          <w:szCs w:val="32"/>
        </w:rPr>
        <w:lastRenderedPageBreak/>
        <w:t>Il hocha la tête à diverses reprises en me regardant avec des yeux très grands</w:t>
      </w:r>
      <w:r w:rsidR="008D6F52">
        <w:rPr>
          <w:szCs w:val="32"/>
        </w:rPr>
        <w:t>.</w:t>
      </w:r>
    </w:p>
    <w:p w14:paraId="528ADCAD" w14:textId="31704B3D" w:rsidR="008D6F52" w:rsidRDefault="008D6F52" w:rsidP="008D6F52">
      <w:r>
        <w:t>— </w:t>
      </w:r>
      <w:r w:rsidRPr="00894396">
        <w:rPr>
          <w:szCs w:val="32"/>
        </w:rPr>
        <w:t>La clarinette achevait son solo</w:t>
      </w:r>
      <w:r>
        <w:rPr>
          <w:szCs w:val="32"/>
        </w:rPr>
        <w:t xml:space="preserve">, </w:t>
      </w:r>
      <w:r w:rsidRPr="00894396">
        <w:rPr>
          <w:szCs w:val="32"/>
        </w:rPr>
        <w:t>affirma-t-il solennellement</w:t>
      </w:r>
      <w:r>
        <w:rPr>
          <w:szCs w:val="32"/>
        </w:rPr>
        <w:t xml:space="preserve">, </w:t>
      </w:r>
      <w:r w:rsidRPr="00894396">
        <w:rPr>
          <w:szCs w:val="32"/>
        </w:rPr>
        <w:t>et je vous assure que j</w:t>
      </w:r>
      <w:r>
        <w:rPr>
          <w:szCs w:val="32"/>
        </w:rPr>
        <w:t>’</w:t>
      </w:r>
      <w:r w:rsidRPr="00894396">
        <w:rPr>
          <w:szCs w:val="32"/>
        </w:rPr>
        <w:t>entendais la moindre note</w:t>
      </w:r>
      <w:r>
        <w:rPr>
          <w:szCs w:val="32"/>
        </w:rPr>
        <w:t xml:space="preserve">. </w:t>
      </w:r>
      <w:r w:rsidRPr="00894396">
        <w:rPr>
          <w:szCs w:val="32"/>
        </w:rPr>
        <w:t>L</w:t>
      </w:r>
      <w:r>
        <w:rPr>
          <w:szCs w:val="32"/>
        </w:rPr>
        <w:t>’</w:t>
      </w:r>
      <w:r w:rsidRPr="00894396">
        <w:rPr>
          <w:szCs w:val="32"/>
        </w:rPr>
        <w:t xml:space="preserve">orchestre attaquait un </w:t>
      </w:r>
      <w:r w:rsidRPr="00894396">
        <w:rPr>
          <w:i/>
          <w:iCs/>
          <w:szCs w:val="32"/>
        </w:rPr>
        <w:t>fortissimo</w:t>
      </w:r>
      <w:r>
        <w:rPr>
          <w:i/>
          <w:iCs/>
          <w:szCs w:val="32"/>
        </w:rPr>
        <w:t xml:space="preserve">, </w:t>
      </w:r>
      <w:r w:rsidRPr="00894396">
        <w:rPr>
          <w:szCs w:val="32"/>
        </w:rPr>
        <w:t>et l</w:t>
      </w:r>
      <w:r>
        <w:rPr>
          <w:szCs w:val="32"/>
        </w:rPr>
        <w:t>’</w:t>
      </w:r>
      <w:r w:rsidRPr="00894396">
        <w:rPr>
          <w:szCs w:val="32"/>
        </w:rPr>
        <w:t>individu</w:t>
      </w:r>
      <w:r>
        <w:rPr>
          <w:szCs w:val="32"/>
        </w:rPr>
        <w:t xml:space="preserve">, </w:t>
      </w:r>
      <w:r w:rsidRPr="00894396">
        <w:rPr>
          <w:szCs w:val="32"/>
        </w:rPr>
        <w:t>roulant des yeux et grinçant des dents</w:t>
      </w:r>
      <w:r>
        <w:rPr>
          <w:szCs w:val="32"/>
        </w:rPr>
        <w:t xml:space="preserve">, </w:t>
      </w:r>
      <w:r w:rsidRPr="00894396">
        <w:rPr>
          <w:szCs w:val="32"/>
        </w:rPr>
        <w:t>sifflait avec un accent d</w:t>
      </w:r>
      <w:r>
        <w:rPr>
          <w:szCs w:val="32"/>
        </w:rPr>
        <w:t>’</w:t>
      </w:r>
      <w:r w:rsidRPr="00894396">
        <w:rPr>
          <w:szCs w:val="32"/>
        </w:rPr>
        <w:t>affreuse férocité</w:t>
      </w:r>
      <w:r>
        <w:rPr>
          <w:szCs w:val="32"/>
        </w:rPr>
        <w:t> : « </w:t>
      </w:r>
      <w:r w:rsidRPr="00894396">
        <w:rPr>
          <w:szCs w:val="32"/>
        </w:rPr>
        <w:t>Taisez-vous</w:t>
      </w:r>
      <w:r>
        <w:rPr>
          <w:szCs w:val="32"/>
        </w:rPr>
        <w:t xml:space="preserve"> ! </w:t>
      </w:r>
      <w:r w:rsidRPr="00894396">
        <w:rPr>
          <w:szCs w:val="32"/>
        </w:rPr>
        <w:t>Pas de bruit</w:t>
      </w:r>
      <w:r>
        <w:rPr>
          <w:szCs w:val="32"/>
        </w:rPr>
        <w:t xml:space="preserve">, </w:t>
      </w:r>
      <w:r w:rsidRPr="00894396">
        <w:rPr>
          <w:szCs w:val="32"/>
        </w:rPr>
        <w:t>ou</w:t>
      </w:r>
      <w:r>
        <w:rPr>
          <w:szCs w:val="32"/>
        </w:rPr>
        <w:t>… »</w:t>
      </w:r>
    </w:p>
    <w:p w14:paraId="1336C6E9" w14:textId="77777777" w:rsidR="008D6F52" w:rsidRDefault="00000000" w:rsidP="008D6F52">
      <w:pPr>
        <w:rPr>
          <w:szCs w:val="32"/>
        </w:rPr>
      </w:pPr>
      <w:r w:rsidRPr="00894396">
        <w:rPr>
          <w:szCs w:val="32"/>
        </w:rPr>
        <w:t>Je ne revenais pas de mon étonnement</w:t>
      </w:r>
      <w:r w:rsidR="008D6F52">
        <w:rPr>
          <w:szCs w:val="32"/>
        </w:rPr>
        <w:t>.</w:t>
      </w:r>
    </w:p>
    <w:p w14:paraId="4E37C4F7" w14:textId="77777777" w:rsidR="008D6F52" w:rsidRDefault="008D6F52" w:rsidP="008D6F52">
      <w:pPr>
        <w:rPr>
          <w:szCs w:val="32"/>
        </w:rPr>
      </w:pPr>
      <w:r>
        <w:t>— </w:t>
      </w:r>
      <w:r w:rsidRPr="00894396">
        <w:rPr>
          <w:szCs w:val="32"/>
        </w:rPr>
        <w:t>Quelle espèce de poignard était-ce</w:t>
      </w:r>
      <w:r>
        <w:rPr>
          <w:szCs w:val="32"/>
        </w:rPr>
        <w:t xml:space="preserve"> ? </w:t>
      </w:r>
      <w:r w:rsidRPr="00894396">
        <w:rPr>
          <w:szCs w:val="32"/>
        </w:rPr>
        <w:t>demandai-je stupidement</w:t>
      </w:r>
      <w:r>
        <w:rPr>
          <w:szCs w:val="32"/>
        </w:rPr>
        <w:t>.</w:t>
      </w:r>
    </w:p>
    <w:p w14:paraId="4EA3163E" w14:textId="37799437" w:rsidR="008D6F52" w:rsidRDefault="008D6F52" w:rsidP="008D6F52">
      <w:r>
        <w:t>— </w:t>
      </w:r>
      <w:r w:rsidRPr="00894396">
        <w:rPr>
          <w:szCs w:val="32"/>
        </w:rPr>
        <w:t>Une longue lame</w:t>
      </w:r>
      <w:r>
        <w:rPr>
          <w:szCs w:val="32"/>
        </w:rPr>
        <w:t xml:space="preserve">. </w:t>
      </w:r>
      <w:r w:rsidRPr="00894396">
        <w:rPr>
          <w:szCs w:val="32"/>
        </w:rPr>
        <w:t xml:space="preserve">Un </w:t>
      </w:r>
      <w:r w:rsidRPr="00894396">
        <w:rPr>
          <w:i/>
          <w:iCs/>
          <w:szCs w:val="32"/>
        </w:rPr>
        <w:t>stiletto</w:t>
      </w:r>
      <w:r>
        <w:rPr>
          <w:i/>
          <w:iCs/>
          <w:szCs w:val="32"/>
        </w:rPr>
        <w:t xml:space="preserve">. </w:t>
      </w:r>
      <w:r w:rsidRPr="00894396">
        <w:rPr>
          <w:szCs w:val="32"/>
        </w:rPr>
        <w:t>Peut-être un couteau de cuisine</w:t>
      </w:r>
      <w:r>
        <w:rPr>
          <w:szCs w:val="32"/>
        </w:rPr>
        <w:t xml:space="preserve">. </w:t>
      </w:r>
      <w:r w:rsidRPr="00894396">
        <w:rPr>
          <w:szCs w:val="32"/>
        </w:rPr>
        <w:t>Une longue lame étroite</w:t>
      </w:r>
      <w:r>
        <w:rPr>
          <w:szCs w:val="32"/>
        </w:rPr>
        <w:t xml:space="preserve">. </w:t>
      </w:r>
      <w:r w:rsidRPr="00894396">
        <w:rPr>
          <w:szCs w:val="32"/>
        </w:rPr>
        <w:t>Elle luisait</w:t>
      </w:r>
      <w:r>
        <w:rPr>
          <w:szCs w:val="32"/>
        </w:rPr>
        <w:t xml:space="preserve">. </w:t>
      </w:r>
      <w:r w:rsidRPr="00894396">
        <w:rPr>
          <w:szCs w:val="32"/>
        </w:rPr>
        <w:t>Et ses yeux brillaient aussi</w:t>
      </w:r>
      <w:r>
        <w:rPr>
          <w:szCs w:val="32"/>
        </w:rPr>
        <w:t xml:space="preserve">, </w:t>
      </w:r>
      <w:r w:rsidRPr="00894396">
        <w:rPr>
          <w:szCs w:val="32"/>
        </w:rPr>
        <w:t>comme ses dents blanches</w:t>
      </w:r>
      <w:r>
        <w:rPr>
          <w:szCs w:val="32"/>
        </w:rPr>
        <w:t xml:space="preserve">. </w:t>
      </w:r>
      <w:r w:rsidRPr="00894396">
        <w:rPr>
          <w:szCs w:val="32"/>
        </w:rPr>
        <w:t>Je les voyais</w:t>
      </w:r>
      <w:r>
        <w:rPr>
          <w:szCs w:val="32"/>
        </w:rPr>
        <w:t xml:space="preserve">. </w:t>
      </w:r>
      <w:r w:rsidRPr="00894396">
        <w:rPr>
          <w:szCs w:val="32"/>
        </w:rPr>
        <w:t>Il avait une mine féroce</w:t>
      </w:r>
      <w:r>
        <w:rPr>
          <w:szCs w:val="32"/>
        </w:rPr>
        <w:t xml:space="preserve">, </w:t>
      </w:r>
      <w:r w:rsidRPr="00894396">
        <w:rPr>
          <w:szCs w:val="32"/>
        </w:rPr>
        <w:t>Je me dis</w:t>
      </w:r>
      <w:r>
        <w:rPr>
          <w:szCs w:val="32"/>
        </w:rPr>
        <w:t> : « </w:t>
      </w:r>
      <w:r w:rsidRPr="00894396">
        <w:rPr>
          <w:szCs w:val="32"/>
        </w:rPr>
        <w:t>Si je le frappe</w:t>
      </w:r>
      <w:r>
        <w:rPr>
          <w:szCs w:val="32"/>
        </w:rPr>
        <w:t xml:space="preserve">, </w:t>
      </w:r>
      <w:r w:rsidRPr="00894396">
        <w:rPr>
          <w:szCs w:val="32"/>
        </w:rPr>
        <w:t>il va me tuer</w:t>
      </w:r>
      <w:r>
        <w:rPr>
          <w:szCs w:val="32"/>
        </w:rPr>
        <w:t xml:space="preserve"> ! </w:t>
      </w:r>
      <w:r w:rsidRPr="00894396">
        <w:rPr>
          <w:szCs w:val="32"/>
        </w:rPr>
        <w:t>Comment lutter dans ces conditions</w:t>
      </w:r>
      <w:r>
        <w:rPr>
          <w:szCs w:val="32"/>
        </w:rPr>
        <w:t xml:space="preserve"> ? </w:t>
      </w:r>
      <w:r w:rsidRPr="00894396">
        <w:rPr>
          <w:szCs w:val="32"/>
        </w:rPr>
        <w:t>Il avait son couteau et j</w:t>
      </w:r>
      <w:r>
        <w:rPr>
          <w:szCs w:val="32"/>
        </w:rPr>
        <w:t>’</w:t>
      </w:r>
      <w:r w:rsidRPr="00894396">
        <w:rPr>
          <w:szCs w:val="32"/>
        </w:rPr>
        <w:t>étais sans arme</w:t>
      </w:r>
      <w:r>
        <w:rPr>
          <w:szCs w:val="32"/>
        </w:rPr>
        <w:t xml:space="preserve">. </w:t>
      </w:r>
      <w:r w:rsidRPr="00894396">
        <w:rPr>
          <w:szCs w:val="32"/>
        </w:rPr>
        <w:t>J</w:t>
      </w:r>
      <w:r>
        <w:rPr>
          <w:szCs w:val="32"/>
        </w:rPr>
        <w:t>’</w:t>
      </w:r>
      <w:r w:rsidRPr="00894396">
        <w:rPr>
          <w:szCs w:val="32"/>
        </w:rPr>
        <w:t>ai près de soixante-dix ans</w:t>
      </w:r>
      <w:r>
        <w:rPr>
          <w:szCs w:val="32"/>
        </w:rPr>
        <w:t xml:space="preserve">, </w:t>
      </w:r>
      <w:r w:rsidRPr="00894396">
        <w:rPr>
          <w:szCs w:val="32"/>
        </w:rPr>
        <w:t>vous savez</w:t>
      </w:r>
      <w:r>
        <w:rPr>
          <w:szCs w:val="32"/>
        </w:rPr>
        <w:t xml:space="preserve">, </w:t>
      </w:r>
      <w:r w:rsidRPr="00894396">
        <w:rPr>
          <w:szCs w:val="32"/>
        </w:rPr>
        <w:t>et c</w:t>
      </w:r>
      <w:r>
        <w:rPr>
          <w:szCs w:val="32"/>
        </w:rPr>
        <w:t>’</w:t>
      </w:r>
      <w:r w:rsidRPr="00894396">
        <w:rPr>
          <w:szCs w:val="32"/>
        </w:rPr>
        <w:t>était un jeune homme</w:t>
      </w:r>
      <w:r>
        <w:rPr>
          <w:szCs w:val="32"/>
        </w:rPr>
        <w:t xml:space="preserve">. </w:t>
      </w:r>
      <w:r w:rsidRPr="00894396">
        <w:rPr>
          <w:szCs w:val="32"/>
        </w:rPr>
        <w:t>Il me sembla même le reconnaître</w:t>
      </w:r>
      <w:r>
        <w:rPr>
          <w:szCs w:val="32"/>
        </w:rPr>
        <w:t xml:space="preserve">. </w:t>
      </w:r>
      <w:r w:rsidRPr="00894396">
        <w:rPr>
          <w:szCs w:val="32"/>
        </w:rPr>
        <w:t>Le jeune homme maussade du café</w:t>
      </w:r>
      <w:r>
        <w:rPr>
          <w:szCs w:val="32"/>
        </w:rPr>
        <w:t xml:space="preserve">, </w:t>
      </w:r>
      <w:r w:rsidRPr="00894396">
        <w:rPr>
          <w:szCs w:val="32"/>
        </w:rPr>
        <w:t>celui que j</w:t>
      </w:r>
      <w:r>
        <w:rPr>
          <w:szCs w:val="32"/>
        </w:rPr>
        <w:t>’</w:t>
      </w:r>
      <w:r w:rsidRPr="00894396">
        <w:rPr>
          <w:szCs w:val="32"/>
        </w:rPr>
        <w:t>avais croisé dans la foule</w:t>
      </w:r>
      <w:r>
        <w:rPr>
          <w:szCs w:val="32"/>
        </w:rPr>
        <w:t xml:space="preserve">. </w:t>
      </w:r>
      <w:r w:rsidRPr="00894396">
        <w:rPr>
          <w:szCs w:val="32"/>
        </w:rPr>
        <w:t>Je n</w:t>
      </w:r>
      <w:r>
        <w:rPr>
          <w:szCs w:val="32"/>
        </w:rPr>
        <w:t>’</w:t>
      </w:r>
      <w:r w:rsidRPr="00894396">
        <w:rPr>
          <w:szCs w:val="32"/>
        </w:rPr>
        <w:t>en étais pas certain</w:t>
      </w:r>
      <w:r>
        <w:rPr>
          <w:szCs w:val="32"/>
        </w:rPr>
        <w:t xml:space="preserve">, </w:t>
      </w:r>
      <w:r w:rsidRPr="00894396">
        <w:rPr>
          <w:szCs w:val="32"/>
        </w:rPr>
        <w:t>cependant</w:t>
      </w:r>
      <w:r>
        <w:rPr>
          <w:szCs w:val="32"/>
        </w:rPr>
        <w:t xml:space="preserve">. </w:t>
      </w:r>
      <w:r w:rsidRPr="00894396">
        <w:rPr>
          <w:szCs w:val="32"/>
        </w:rPr>
        <w:t>Il y a tant de gens comme cela</w:t>
      </w:r>
      <w:r>
        <w:rPr>
          <w:szCs w:val="32"/>
        </w:rPr>
        <w:t xml:space="preserve">, </w:t>
      </w:r>
      <w:r w:rsidRPr="00894396">
        <w:rPr>
          <w:szCs w:val="32"/>
        </w:rPr>
        <w:t>dans ce pays</w:t>
      </w:r>
      <w:r>
        <w:rPr>
          <w:szCs w:val="32"/>
        </w:rPr>
        <w:t>. »</w:t>
      </w:r>
    </w:p>
    <w:p w14:paraId="36C4061B" w14:textId="77777777" w:rsidR="008D6F52" w:rsidRDefault="00000000" w:rsidP="008D6F52">
      <w:pPr>
        <w:rPr>
          <w:szCs w:val="32"/>
        </w:rPr>
      </w:pPr>
      <w:r w:rsidRPr="00894396">
        <w:rPr>
          <w:szCs w:val="32"/>
        </w:rPr>
        <w:t>La détresse de cette minute se reflétait encore sur le visage du vieillard</w:t>
      </w:r>
      <w:r w:rsidR="008D6F52">
        <w:rPr>
          <w:szCs w:val="32"/>
        </w:rPr>
        <w:t xml:space="preserve">. </w:t>
      </w:r>
      <w:r w:rsidRPr="00894396">
        <w:rPr>
          <w:szCs w:val="32"/>
        </w:rPr>
        <w:t>Évidemment</w:t>
      </w:r>
      <w:r w:rsidR="008D6F52">
        <w:rPr>
          <w:szCs w:val="32"/>
        </w:rPr>
        <w:t xml:space="preserve">, </w:t>
      </w:r>
      <w:r w:rsidRPr="00894396">
        <w:rPr>
          <w:szCs w:val="32"/>
        </w:rPr>
        <w:t>il devait avoir été paralysé par la stupeur</w:t>
      </w:r>
      <w:r w:rsidR="008D6F52">
        <w:rPr>
          <w:szCs w:val="32"/>
        </w:rPr>
        <w:t xml:space="preserve">. </w:t>
      </w:r>
      <w:r w:rsidRPr="00894396">
        <w:rPr>
          <w:szCs w:val="32"/>
        </w:rPr>
        <w:t>Mais ses pensées restaient extrêmement actives et envisageaient toutes les possibilités atroces</w:t>
      </w:r>
      <w:r w:rsidR="008D6F52">
        <w:rPr>
          <w:szCs w:val="32"/>
        </w:rPr>
        <w:t xml:space="preserve">. </w:t>
      </w:r>
      <w:r w:rsidRPr="00894396">
        <w:rPr>
          <w:szCs w:val="32"/>
        </w:rPr>
        <w:t>L</w:t>
      </w:r>
      <w:r w:rsidR="008D6F52">
        <w:rPr>
          <w:szCs w:val="32"/>
        </w:rPr>
        <w:t>’</w:t>
      </w:r>
      <w:r w:rsidRPr="00894396">
        <w:rPr>
          <w:szCs w:val="32"/>
        </w:rPr>
        <w:t>idée lui vint de lancer un vigoureux appel</w:t>
      </w:r>
      <w:r w:rsidR="008D6F52">
        <w:rPr>
          <w:szCs w:val="32"/>
        </w:rPr>
        <w:t xml:space="preserve">. </w:t>
      </w:r>
      <w:r w:rsidRPr="00894396">
        <w:rPr>
          <w:szCs w:val="32"/>
        </w:rPr>
        <w:t>Il n</w:t>
      </w:r>
      <w:r w:rsidR="008D6F52">
        <w:rPr>
          <w:szCs w:val="32"/>
        </w:rPr>
        <w:t>’</w:t>
      </w:r>
      <w:r w:rsidRPr="00894396">
        <w:rPr>
          <w:szCs w:val="32"/>
        </w:rPr>
        <w:t>en fit rien</w:t>
      </w:r>
      <w:r w:rsidR="008D6F52">
        <w:rPr>
          <w:szCs w:val="32"/>
        </w:rPr>
        <w:t xml:space="preserve">, </w:t>
      </w:r>
      <w:r w:rsidRPr="00894396">
        <w:rPr>
          <w:szCs w:val="32"/>
        </w:rPr>
        <w:t>cependant</w:t>
      </w:r>
      <w:r w:rsidR="008D6F52">
        <w:rPr>
          <w:szCs w:val="32"/>
        </w:rPr>
        <w:t xml:space="preserve">, </w:t>
      </w:r>
      <w:r w:rsidRPr="00894396">
        <w:rPr>
          <w:szCs w:val="32"/>
        </w:rPr>
        <w:t>et la raison de son abstention me donna une bonne idée de sa lucidité</w:t>
      </w:r>
      <w:r w:rsidR="008D6F52">
        <w:rPr>
          <w:szCs w:val="32"/>
        </w:rPr>
        <w:t xml:space="preserve">. </w:t>
      </w:r>
      <w:r w:rsidRPr="00894396">
        <w:rPr>
          <w:szCs w:val="32"/>
        </w:rPr>
        <w:t>Il comprit en un clin d</w:t>
      </w:r>
      <w:r w:rsidR="008D6F52">
        <w:rPr>
          <w:szCs w:val="32"/>
        </w:rPr>
        <w:t>’</w:t>
      </w:r>
      <w:r w:rsidRPr="00894396">
        <w:rPr>
          <w:szCs w:val="32"/>
        </w:rPr>
        <w:t>œil que rien n</w:t>
      </w:r>
      <w:r w:rsidR="008D6F52">
        <w:rPr>
          <w:szCs w:val="32"/>
        </w:rPr>
        <w:t>’</w:t>
      </w:r>
      <w:r w:rsidRPr="00894396">
        <w:rPr>
          <w:szCs w:val="32"/>
        </w:rPr>
        <w:t>empêchait l</w:t>
      </w:r>
      <w:r w:rsidR="008D6F52">
        <w:rPr>
          <w:szCs w:val="32"/>
        </w:rPr>
        <w:t>’</w:t>
      </w:r>
      <w:r w:rsidRPr="00894396">
        <w:rPr>
          <w:szCs w:val="32"/>
        </w:rPr>
        <w:t>autre de crier aussi</w:t>
      </w:r>
      <w:r w:rsidR="008D6F52">
        <w:rPr>
          <w:szCs w:val="32"/>
        </w:rPr>
        <w:t>.</w:t>
      </w:r>
    </w:p>
    <w:p w14:paraId="22FFAB9A" w14:textId="77777777" w:rsidR="008D6F52" w:rsidRDefault="008D6F52" w:rsidP="008D6F52">
      <w:pPr>
        <w:rPr>
          <w:szCs w:val="32"/>
        </w:rPr>
      </w:pPr>
      <w:r>
        <w:t>— </w:t>
      </w:r>
      <w:r w:rsidRPr="00894396">
        <w:rPr>
          <w:szCs w:val="32"/>
        </w:rPr>
        <w:t>Ce jeune homme aurait pu jeter son poignard et prétendre que c</w:t>
      </w:r>
      <w:r>
        <w:rPr>
          <w:szCs w:val="32"/>
        </w:rPr>
        <w:t>’</w:t>
      </w:r>
      <w:r w:rsidRPr="00894396">
        <w:rPr>
          <w:szCs w:val="32"/>
        </w:rPr>
        <w:t>était moi l</w:t>
      </w:r>
      <w:r>
        <w:rPr>
          <w:szCs w:val="32"/>
        </w:rPr>
        <w:t>’</w:t>
      </w:r>
      <w:r w:rsidRPr="00894396">
        <w:rPr>
          <w:szCs w:val="32"/>
        </w:rPr>
        <w:t>agresseur</w:t>
      </w:r>
      <w:r>
        <w:rPr>
          <w:szCs w:val="32"/>
        </w:rPr>
        <w:t xml:space="preserve">. </w:t>
      </w:r>
      <w:r w:rsidRPr="00894396">
        <w:rPr>
          <w:szCs w:val="32"/>
        </w:rPr>
        <w:t>Pourquoi pas</w:t>
      </w:r>
      <w:r>
        <w:rPr>
          <w:szCs w:val="32"/>
        </w:rPr>
        <w:t xml:space="preserve"> ? </w:t>
      </w:r>
      <w:r w:rsidRPr="00894396">
        <w:rPr>
          <w:szCs w:val="32"/>
        </w:rPr>
        <w:t xml:space="preserve">Il aurait pu </w:t>
      </w:r>
      <w:r w:rsidRPr="00894396">
        <w:rPr>
          <w:szCs w:val="32"/>
        </w:rPr>
        <w:lastRenderedPageBreak/>
        <w:t>affirmer que je l</w:t>
      </w:r>
      <w:r>
        <w:rPr>
          <w:szCs w:val="32"/>
        </w:rPr>
        <w:t>’</w:t>
      </w:r>
      <w:r w:rsidRPr="00894396">
        <w:rPr>
          <w:szCs w:val="32"/>
        </w:rPr>
        <w:t>avais attaqué</w:t>
      </w:r>
      <w:r>
        <w:rPr>
          <w:szCs w:val="32"/>
        </w:rPr>
        <w:t xml:space="preserve">. </w:t>
      </w:r>
      <w:r w:rsidRPr="00894396">
        <w:rPr>
          <w:szCs w:val="32"/>
        </w:rPr>
        <w:t>Pourquoi pas</w:t>
      </w:r>
      <w:r>
        <w:rPr>
          <w:szCs w:val="32"/>
        </w:rPr>
        <w:t xml:space="preserve"> ? </w:t>
      </w:r>
      <w:r w:rsidRPr="00894396">
        <w:rPr>
          <w:szCs w:val="32"/>
        </w:rPr>
        <w:t>C</w:t>
      </w:r>
      <w:r>
        <w:rPr>
          <w:szCs w:val="32"/>
        </w:rPr>
        <w:t>’</w:t>
      </w:r>
      <w:r w:rsidRPr="00894396">
        <w:rPr>
          <w:szCs w:val="32"/>
        </w:rPr>
        <w:t>était une réponse incroyable à une histoire impossible</w:t>
      </w:r>
      <w:r>
        <w:rPr>
          <w:szCs w:val="32"/>
        </w:rPr>
        <w:t xml:space="preserve">. </w:t>
      </w:r>
      <w:r w:rsidRPr="00894396">
        <w:rPr>
          <w:szCs w:val="32"/>
        </w:rPr>
        <w:t>Il aurait pu dire n</w:t>
      </w:r>
      <w:r>
        <w:rPr>
          <w:szCs w:val="32"/>
        </w:rPr>
        <w:t>’</w:t>
      </w:r>
      <w:r w:rsidRPr="00894396">
        <w:rPr>
          <w:szCs w:val="32"/>
        </w:rPr>
        <w:t>importe quoi</w:t>
      </w:r>
      <w:r>
        <w:rPr>
          <w:szCs w:val="32"/>
        </w:rPr>
        <w:t xml:space="preserve">, </w:t>
      </w:r>
      <w:r w:rsidRPr="00894396">
        <w:rPr>
          <w:szCs w:val="32"/>
        </w:rPr>
        <w:t>lancer contre moi une accusation infamante</w:t>
      </w:r>
      <w:r>
        <w:rPr>
          <w:szCs w:val="32"/>
        </w:rPr>
        <w:t xml:space="preserve">, </w:t>
      </w:r>
      <w:r w:rsidRPr="00894396">
        <w:rPr>
          <w:szCs w:val="32"/>
        </w:rPr>
        <w:t>que sais-je</w:t>
      </w:r>
      <w:r>
        <w:rPr>
          <w:szCs w:val="32"/>
        </w:rPr>
        <w:t xml:space="preserve"> ? </w:t>
      </w:r>
      <w:r w:rsidRPr="00894396">
        <w:rPr>
          <w:szCs w:val="32"/>
        </w:rPr>
        <w:t>À juger de son costume</w:t>
      </w:r>
      <w:r>
        <w:rPr>
          <w:szCs w:val="32"/>
        </w:rPr>
        <w:t xml:space="preserve">, </w:t>
      </w:r>
      <w:r w:rsidRPr="00894396">
        <w:rPr>
          <w:szCs w:val="32"/>
        </w:rPr>
        <w:t>ce n</w:t>
      </w:r>
      <w:r>
        <w:rPr>
          <w:szCs w:val="32"/>
        </w:rPr>
        <w:t>’</w:t>
      </w:r>
      <w:r w:rsidRPr="00894396">
        <w:rPr>
          <w:szCs w:val="32"/>
        </w:rPr>
        <w:t>était pas un bandit ordinaire</w:t>
      </w:r>
      <w:r>
        <w:rPr>
          <w:szCs w:val="32"/>
        </w:rPr>
        <w:t xml:space="preserve">. </w:t>
      </w:r>
      <w:r w:rsidRPr="00894396">
        <w:rPr>
          <w:szCs w:val="32"/>
        </w:rPr>
        <w:t>Il semblait appartenir à la meilleure société</w:t>
      </w:r>
      <w:r>
        <w:rPr>
          <w:szCs w:val="32"/>
        </w:rPr>
        <w:t xml:space="preserve">. </w:t>
      </w:r>
      <w:r w:rsidRPr="00894396">
        <w:rPr>
          <w:szCs w:val="32"/>
        </w:rPr>
        <w:t>Qu</w:t>
      </w:r>
      <w:r>
        <w:rPr>
          <w:szCs w:val="32"/>
        </w:rPr>
        <w:t>’</w:t>
      </w:r>
      <w:r w:rsidRPr="00894396">
        <w:rPr>
          <w:szCs w:val="32"/>
        </w:rPr>
        <w:t>aurais-je dit</w:t>
      </w:r>
      <w:r>
        <w:rPr>
          <w:szCs w:val="32"/>
        </w:rPr>
        <w:t xml:space="preserve"> ? </w:t>
      </w:r>
      <w:r w:rsidRPr="00894396">
        <w:rPr>
          <w:szCs w:val="32"/>
        </w:rPr>
        <w:t>Il était Italien</w:t>
      </w:r>
      <w:r>
        <w:rPr>
          <w:szCs w:val="32"/>
        </w:rPr>
        <w:t xml:space="preserve">, </w:t>
      </w:r>
      <w:r w:rsidRPr="00894396">
        <w:rPr>
          <w:szCs w:val="32"/>
        </w:rPr>
        <w:t>je suis étranger</w:t>
      </w:r>
      <w:r>
        <w:rPr>
          <w:szCs w:val="32"/>
        </w:rPr>
        <w:t xml:space="preserve">. </w:t>
      </w:r>
      <w:r w:rsidRPr="00894396">
        <w:rPr>
          <w:szCs w:val="32"/>
        </w:rPr>
        <w:t>Évidemment</w:t>
      </w:r>
      <w:r>
        <w:rPr>
          <w:szCs w:val="32"/>
        </w:rPr>
        <w:t xml:space="preserve">, </w:t>
      </w:r>
      <w:r w:rsidRPr="00894396">
        <w:rPr>
          <w:szCs w:val="32"/>
        </w:rPr>
        <w:t>j</w:t>
      </w:r>
      <w:r>
        <w:rPr>
          <w:szCs w:val="32"/>
        </w:rPr>
        <w:t>’</w:t>
      </w:r>
      <w:r w:rsidRPr="00894396">
        <w:rPr>
          <w:szCs w:val="32"/>
        </w:rPr>
        <w:t>ai mon passeport et me serais adressé à mon consul</w:t>
      </w:r>
      <w:r>
        <w:rPr>
          <w:szCs w:val="32"/>
        </w:rPr>
        <w:t xml:space="preserve">… </w:t>
      </w:r>
      <w:r w:rsidRPr="00894396">
        <w:rPr>
          <w:szCs w:val="32"/>
        </w:rPr>
        <w:t>Mais être arrêté la nuit et traîné au poste de police comme un criminel</w:t>
      </w:r>
      <w:r>
        <w:rPr>
          <w:szCs w:val="32"/>
        </w:rPr>
        <w:t>…</w:t>
      </w:r>
    </w:p>
    <w:p w14:paraId="1A4330A6" w14:textId="77777777" w:rsidR="008D6F52" w:rsidRDefault="00000000" w:rsidP="008D6F52">
      <w:pPr>
        <w:rPr>
          <w:szCs w:val="32"/>
        </w:rPr>
      </w:pPr>
      <w:r w:rsidRPr="00894396">
        <w:rPr>
          <w:szCs w:val="32"/>
        </w:rPr>
        <w:t>Il frémissait</w:t>
      </w:r>
      <w:r w:rsidR="008D6F52">
        <w:rPr>
          <w:szCs w:val="32"/>
        </w:rPr>
        <w:t xml:space="preserve">. </w:t>
      </w:r>
      <w:r w:rsidRPr="00894396">
        <w:rPr>
          <w:szCs w:val="32"/>
        </w:rPr>
        <w:t>Il était dans sa nature de reculer devant le scandale plus que devant la mort</w:t>
      </w:r>
      <w:r w:rsidR="008D6F52">
        <w:rPr>
          <w:szCs w:val="32"/>
        </w:rPr>
        <w:t xml:space="preserve">. </w:t>
      </w:r>
      <w:r w:rsidRPr="00894396">
        <w:rPr>
          <w:szCs w:val="32"/>
        </w:rPr>
        <w:t>Et certainement</w:t>
      </w:r>
      <w:r w:rsidR="008D6F52">
        <w:rPr>
          <w:szCs w:val="32"/>
        </w:rPr>
        <w:t xml:space="preserve">, </w:t>
      </w:r>
      <w:r w:rsidRPr="00894396">
        <w:rPr>
          <w:szCs w:val="32"/>
        </w:rPr>
        <w:t>pour bien des gens</w:t>
      </w:r>
      <w:r w:rsidR="008D6F52">
        <w:rPr>
          <w:szCs w:val="32"/>
        </w:rPr>
        <w:t xml:space="preserve">, </w:t>
      </w:r>
      <w:r w:rsidRPr="00894396">
        <w:rPr>
          <w:szCs w:val="32"/>
        </w:rPr>
        <w:t>une telle histoire serait toujours</w:t>
      </w:r>
      <w:r w:rsidR="008D6F52">
        <w:rPr>
          <w:szCs w:val="32"/>
        </w:rPr>
        <w:t xml:space="preserve"> – </w:t>
      </w:r>
      <w:r w:rsidRPr="00894396">
        <w:rPr>
          <w:szCs w:val="32"/>
        </w:rPr>
        <w:t>étant donné certaines particularités des mœurs napolitaines</w:t>
      </w:r>
      <w:r w:rsidR="008D6F52">
        <w:rPr>
          <w:szCs w:val="32"/>
        </w:rPr>
        <w:t xml:space="preserve"> – </w:t>
      </w:r>
      <w:r w:rsidRPr="00894396">
        <w:rPr>
          <w:szCs w:val="32"/>
        </w:rPr>
        <w:t>bien sujette à caution</w:t>
      </w:r>
      <w:r w:rsidR="008D6F52">
        <w:rPr>
          <w:szCs w:val="32"/>
        </w:rPr>
        <w:t xml:space="preserve">. </w:t>
      </w:r>
      <w:r w:rsidRPr="00894396">
        <w:rPr>
          <w:szCs w:val="32"/>
        </w:rPr>
        <w:t>Le Comte n</w:t>
      </w:r>
      <w:r w:rsidR="008D6F52">
        <w:rPr>
          <w:szCs w:val="32"/>
        </w:rPr>
        <w:t>’</w:t>
      </w:r>
      <w:r w:rsidRPr="00894396">
        <w:rPr>
          <w:szCs w:val="32"/>
        </w:rPr>
        <w:t>était pas un imbécile</w:t>
      </w:r>
      <w:r w:rsidR="008D6F52">
        <w:rPr>
          <w:szCs w:val="32"/>
        </w:rPr>
        <w:t xml:space="preserve">. </w:t>
      </w:r>
      <w:r w:rsidRPr="00894396">
        <w:rPr>
          <w:szCs w:val="32"/>
        </w:rPr>
        <w:t>Sa foi dans la respectabilité placide de la vie ayant subi cette rude secousse</w:t>
      </w:r>
      <w:r w:rsidR="008D6F52">
        <w:rPr>
          <w:szCs w:val="32"/>
        </w:rPr>
        <w:t xml:space="preserve">, </w:t>
      </w:r>
      <w:r w:rsidRPr="00894396">
        <w:rPr>
          <w:szCs w:val="32"/>
        </w:rPr>
        <w:t>il croyait tout possible à l</w:t>
      </w:r>
      <w:r w:rsidR="008D6F52">
        <w:rPr>
          <w:szCs w:val="32"/>
        </w:rPr>
        <w:t>’</w:t>
      </w:r>
      <w:r w:rsidRPr="00894396">
        <w:rPr>
          <w:szCs w:val="32"/>
        </w:rPr>
        <w:t>avenir</w:t>
      </w:r>
      <w:r w:rsidR="008D6F52">
        <w:rPr>
          <w:szCs w:val="32"/>
        </w:rPr>
        <w:t xml:space="preserve">. </w:t>
      </w:r>
      <w:r w:rsidRPr="00894396">
        <w:rPr>
          <w:szCs w:val="32"/>
        </w:rPr>
        <w:t>L</w:t>
      </w:r>
      <w:r w:rsidR="008D6F52">
        <w:rPr>
          <w:szCs w:val="32"/>
        </w:rPr>
        <w:t>’</w:t>
      </w:r>
      <w:r w:rsidRPr="00894396">
        <w:rPr>
          <w:szCs w:val="32"/>
        </w:rPr>
        <w:t>idée lui traversa en même temps la tête que ce jeune homme pouvait n</w:t>
      </w:r>
      <w:r w:rsidR="008D6F52">
        <w:rPr>
          <w:szCs w:val="32"/>
        </w:rPr>
        <w:t>’</w:t>
      </w:r>
      <w:r w:rsidRPr="00894396">
        <w:rPr>
          <w:szCs w:val="32"/>
        </w:rPr>
        <w:t>être qu</w:t>
      </w:r>
      <w:r w:rsidR="008D6F52">
        <w:rPr>
          <w:szCs w:val="32"/>
        </w:rPr>
        <w:t>’</w:t>
      </w:r>
      <w:r w:rsidRPr="00894396">
        <w:rPr>
          <w:szCs w:val="32"/>
        </w:rPr>
        <w:t>un fou furieux</w:t>
      </w:r>
      <w:r w:rsidR="008D6F52">
        <w:rPr>
          <w:szCs w:val="32"/>
        </w:rPr>
        <w:t>.</w:t>
      </w:r>
    </w:p>
    <w:p w14:paraId="13F96B29" w14:textId="77777777" w:rsidR="008D6F52" w:rsidRDefault="00000000" w:rsidP="008D6F52">
      <w:pPr>
        <w:rPr>
          <w:szCs w:val="32"/>
        </w:rPr>
      </w:pPr>
      <w:r w:rsidRPr="00894396">
        <w:rPr>
          <w:szCs w:val="32"/>
        </w:rPr>
        <w:t>Cette supposition commença à éclairer pour moi son attitude en cette circonstance</w:t>
      </w:r>
      <w:r w:rsidR="008D6F52">
        <w:rPr>
          <w:szCs w:val="32"/>
        </w:rPr>
        <w:t xml:space="preserve">. </w:t>
      </w:r>
      <w:r w:rsidRPr="00894396">
        <w:rPr>
          <w:szCs w:val="32"/>
        </w:rPr>
        <w:t>Son excessive délicatesse de sentiments lui suggérait que la frénésie d</w:t>
      </w:r>
      <w:r w:rsidR="008D6F52">
        <w:rPr>
          <w:szCs w:val="32"/>
        </w:rPr>
        <w:t>’</w:t>
      </w:r>
      <w:r w:rsidRPr="00894396">
        <w:rPr>
          <w:szCs w:val="32"/>
        </w:rPr>
        <w:t>un énergumène ne saurait causer de blessure d</w:t>
      </w:r>
      <w:r w:rsidR="008D6F52">
        <w:rPr>
          <w:szCs w:val="32"/>
        </w:rPr>
        <w:t>’</w:t>
      </w:r>
      <w:r w:rsidRPr="00894396">
        <w:rPr>
          <w:szCs w:val="32"/>
        </w:rPr>
        <w:t>amour-propre</w:t>
      </w:r>
      <w:r w:rsidR="008D6F52">
        <w:rPr>
          <w:szCs w:val="32"/>
        </w:rPr>
        <w:t xml:space="preserve">. </w:t>
      </w:r>
      <w:r w:rsidRPr="00894396">
        <w:rPr>
          <w:szCs w:val="32"/>
        </w:rPr>
        <w:t>Pourtant cette consolation devait lui être refusée</w:t>
      </w:r>
      <w:r w:rsidR="008D6F52">
        <w:rPr>
          <w:szCs w:val="32"/>
        </w:rPr>
        <w:t xml:space="preserve">. </w:t>
      </w:r>
      <w:r w:rsidRPr="00894396">
        <w:rPr>
          <w:szCs w:val="32"/>
        </w:rPr>
        <w:t>Il insistait sur la façon sauvage et abominable dont le jeune homme roulait ses yeux luisants et faisait grincer ses dents blanches</w:t>
      </w:r>
      <w:r w:rsidR="008D6F52">
        <w:rPr>
          <w:szCs w:val="32"/>
        </w:rPr>
        <w:t xml:space="preserve">. </w:t>
      </w:r>
      <w:r w:rsidRPr="00894396">
        <w:rPr>
          <w:szCs w:val="32"/>
        </w:rPr>
        <w:t>La musique</w:t>
      </w:r>
      <w:r w:rsidR="008D6F52">
        <w:rPr>
          <w:szCs w:val="32"/>
        </w:rPr>
        <w:t xml:space="preserve">, </w:t>
      </w:r>
      <w:r w:rsidRPr="00894396">
        <w:rPr>
          <w:szCs w:val="32"/>
        </w:rPr>
        <w:t>dans un unisson solennel de tous ses trombones</w:t>
      </w:r>
      <w:r w:rsidR="008D6F52">
        <w:rPr>
          <w:szCs w:val="32"/>
        </w:rPr>
        <w:t xml:space="preserve">, </w:t>
      </w:r>
      <w:r w:rsidRPr="00894396">
        <w:rPr>
          <w:szCs w:val="32"/>
        </w:rPr>
        <w:t>jouait une marche lente</w:t>
      </w:r>
      <w:r w:rsidR="008D6F52">
        <w:rPr>
          <w:szCs w:val="32"/>
        </w:rPr>
        <w:t xml:space="preserve">, </w:t>
      </w:r>
      <w:r w:rsidRPr="00894396">
        <w:rPr>
          <w:szCs w:val="32"/>
        </w:rPr>
        <w:t>délibérément rythmée à coups de grosse caisse</w:t>
      </w:r>
      <w:r w:rsidR="008D6F52">
        <w:rPr>
          <w:szCs w:val="32"/>
        </w:rPr>
        <w:t>.</w:t>
      </w:r>
    </w:p>
    <w:p w14:paraId="65B7BF18" w14:textId="77777777" w:rsidR="008D6F52" w:rsidRDefault="008D6F52" w:rsidP="008D6F52">
      <w:pPr>
        <w:rPr>
          <w:szCs w:val="32"/>
        </w:rPr>
      </w:pPr>
      <w:r>
        <w:t>— </w:t>
      </w:r>
      <w:r w:rsidRPr="00894396">
        <w:rPr>
          <w:szCs w:val="32"/>
        </w:rPr>
        <w:t>Qu</w:t>
      </w:r>
      <w:r>
        <w:rPr>
          <w:szCs w:val="32"/>
        </w:rPr>
        <w:t>’</w:t>
      </w:r>
      <w:r w:rsidRPr="00894396">
        <w:rPr>
          <w:szCs w:val="32"/>
        </w:rPr>
        <w:t>avez-vous donc fait</w:t>
      </w:r>
      <w:r>
        <w:rPr>
          <w:szCs w:val="32"/>
        </w:rPr>
        <w:t xml:space="preserve"> ? </w:t>
      </w:r>
      <w:r w:rsidRPr="00894396">
        <w:rPr>
          <w:szCs w:val="32"/>
        </w:rPr>
        <w:t>demandai-je avec vivacité</w:t>
      </w:r>
      <w:r>
        <w:rPr>
          <w:szCs w:val="32"/>
        </w:rPr>
        <w:t>.</w:t>
      </w:r>
    </w:p>
    <w:p w14:paraId="6AD07845" w14:textId="77777777" w:rsidR="008D6F52" w:rsidRDefault="008D6F52" w:rsidP="008D6F52">
      <w:pPr>
        <w:rPr>
          <w:szCs w:val="32"/>
        </w:rPr>
      </w:pPr>
      <w:r>
        <w:t>— </w:t>
      </w:r>
      <w:r w:rsidRPr="00894396">
        <w:rPr>
          <w:szCs w:val="32"/>
        </w:rPr>
        <w:t>Rien</w:t>
      </w:r>
      <w:r>
        <w:rPr>
          <w:szCs w:val="32"/>
        </w:rPr>
        <w:t xml:space="preserve">, </w:t>
      </w:r>
      <w:r w:rsidRPr="00894396">
        <w:rPr>
          <w:szCs w:val="32"/>
        </w:rPr>
        <w:t>répondit le Comte</w:t>
      </w:r>
      <w:r>
        <w:rPr>
          <w:szCs w:val="32"/>
        </w:rPr>
        <w:t xml:space="preserve">. </w:t>
      </w:r>
      <w:r w:rsidRPr="00894396">
        <w:rPr>
          <w:szCs w:val="32"/>
        </w:rPr>
        <w:t>J</w:t>
      </w:r>
      <w:r>
        <w:rPr>
          <w:szCs w:val="32"/>
        </w:rPr>
        <w:t>’</w:t>
      </w:r>
      <w:r w:rsidRPr="00894396">
        <w:rPr>
          <w:szCs w:val="32"/>
        </w:rPr>
        <w:t>ai laissé mes mains bien tranquilles et j</w:t>
      </w:r>
      <w:r>
        <w:rPr>
          <w:szCs w:val="32"/>
        </w:rPr>
        <w:t>’</w:t>
      </w:r>
      <w:r w:rsidRPr="00894396">
        <w:rPr>
          <w:szCs w:val="32"/>
        </w:rPr>
        <w:t xml:space="preserve">ai déclaré tout doucement au bandit que je </w:t>
      </w:r>
      <w:r w:rsidRPr="00894396">
        <w:rPr>
          <w:szCs w:val="32"/>
        </w:rPr>
        <w:lastRenderedPageBreak/>
        <w:t>n</w:t>
      </w:r>
      <w:r>
        <w:rPr>
          <w:szCs w:val="32"/>
        </w:rPr>
        <w:t>’</w:t>
      </w:r>
      <w:r w:rsidRPr="00894396">
        <w:rPr>
          <w:szCs w:val="32"/>
        </w:rPr>
        <w:t>allais pas faire de bruit</w:t>
      </w:r>
      <w:r>
        <w:rPr>
          <w:szCs w:val="32"/>
        </w:rPr>
        <w:t xml:space="preserve">. </w:t>
      </w:r>
      <w:r w:rsidRPr="00894396">
        <w:rPr>
          <w:szCs w:val="32"/>
        </w:rPr>
        <w:t>Il a grondé comme un chien</w:t>
      </w:r>
      <w:r>
        <w:rPr>
          <w:szCs w:val="32"/>
        </w:rPr>
        <w:t xml:space="preserve">, </w:t>
      </w:r>
      <w:r w:rsidRPr="00894396">
        <w:rPr>
          <w:szCs w:val="32"/>
        </w:rPr>
        <w:t>puis a dit</w:t>
      </w:r>
      <w:r>
        <w:rPr>
          <w:szCs w:val="32"/>
        </w:rPr>
        <w:t xml:space="preserve">, </w:t>
      </w:r>
      <w:r w:rsidRPr="00894396">
        <w:rPr>
          <w:szCs w:val="32"/>
        </w:rPr>
        <w:t>d</w:t>
      </w:r>
      <w:r>
        <w:rPr>
          <w:szCs w:val="32"/>
        </w:rPr>
        <w:t>’</w:t>
      </w:r>
      <w:r w:rsidRPr="00894396">
        <w:rPr>
          <w:szCs w:val="32"/>
        </w:rPr>
        <w:t>une voix normale</w:t>
      </w:r>
      <w:r>
        <w:rPr>
          <w:szCs w:val="32"/>
        </w:rPr>
        <w:t> :</w:t>
      </w:r>
    </w:p>
    <w:p w14:paraId="34B9DEBB" w14:textId="77777777" w:rsidR="008D6F52" w:rsidRDefault="008D6F52" w:rsidP="008D6F52">
      <w:pPr>
        <w:rPr>
          <w:i/>
          <w:iCs/>
          <w:szCs w:val="32"/>
        </w:rPr>
      </w:pPr>
      <w:r>
        <w:t>— </w:t>
      </w:r>
      <w:proofErr w:type="spellStart"/>
      <w:r w:rsidRPr="00894396">
        <w:rPr>
          <w:i/>
          <w:iCs/>
          <w:szCs w:val="32"/>
        </w:rPr>
        <w:t>Vostro</w:t>
      </w:r>
      <w:proofErr w:type="spellEnd"/>
      <w:r w:rsidRPr="00894396">
        <w:rPr>
          <w:i/>
          <w:iCs/>
          <w:szCs w:val="32"/>
        </w:rPr>
        <w:t xml:space="preserve"> </w:t>
      </w:r>
      <w:proofErr w:type="spellStart"/>
      <w:r w:rsidRPr="00894396">
        <w:rPr>
          <w:i/>
          <w:iCs/>
          <w:szCs w:val="32"/>
        </w:rPr>
        <w:t>portofolio</w:t>
      </w:r>
      <w:proofErr w:type="spellEnd"/>
      <w:r>
        <w:rPr>
          <w:i/>
          <w:iCs/>
          <w:szCs w:val="32"/>
        </w:rPr>
        <w:t>.</w:t>
      </w:r>
    </w:p>
    <w:p w14:paraId="4BF2A317" w14:textId="77777777" w:rsidR="008D6F52" w:rsidRDefault="008D6F52" w:rsidP="008D6F52">
      <w:pPr>
        <w:rPr>
          <w:szCs w:val="32"/>
        </w:rPr>
      </w:pPr>
      <w:r>
        <w:t>— </w:t>
      </w:r>
      <w:r w:rsidRPr="00894396">
        <w:rPr>
          <w:szCs w:val="32"/>
        </w:rPr>
        <w:t>Alors</w:t>
      </w:r>
      <w:r>
        <w:rPr>
          <w:szCs w:val="32"/>
        </w:rPr>
        <w:t xml:space="preserve">, </w:t>
      </w:r>
      <w:r w:rsidRPr="00894396">
        <w:rPr>
          <w:szCs w:val="32"/>
        </w:rPr>
        <w:t>naturellement</w:t>
      </w:r>
      <w:r>
        <w:rPr>
          <w:szCs w:val="32"/>
        </w:rPr>
        <w:t xml:space="preserve">… </w:t>
      </w:r>
      <w:r w:rsidRPr="00894396">
        <w:rPr>
          <w:szCs w:val="32"/>
        </w:rPr>
        <w:t>poursuivit le Comte</w:t>
      </w:r>
      <w:r>
        <w:rPr>
          <w:szCs w:val="32"/>
        </w:rPr>
        <w:t xml:space="preserve">… </w:t>
      </w:r>
      <w:r w:rsidRPr="00894396">
        <w:rPr>
          <w:szCs w:val="32"/>
        </w:rPr>
        <w:t>et depuis ce moment il mima toute la scène</w:t>
      </w:r>
      <w:r>
        <w:rPr>
          <w:szCs w:val="32"/>
        </w:rPr>
        <w:t xml:space="preserve">. </w:t>
      </w:r>
      <w:r w:rsidRPr="00894396">
        <w:rPr>
          <w:szCs w:val="32"/>
        </w:rPr>
        <w:t>Sans me quitter des yeux</w:t>
      </w:r>
      <w:r>
        <w:rPr>
          <w:szCs w:val="32"/>
        </w:rPr>
        <w:t xml:space="preserve">, </w:t>
      </w:r>
      <w:r w:rsidRPr="00894396">
        <w:rPr>
          <w:szCs w:val="32"/>
        </w:rPr>
        <w:t>il fouillait la poche intérieure de sa veste</w:t>
      </w:r>
      <w:r>
        <w:rPr>
          <w:szCs w:val="32"/>
        </w:rPr>
        <w:t xml:space="preserve">, </w:t>
      </w:r>
      <w:r w:rsidRPr="00894396">
        <w:rPr>
          <w:szCs w:val="32"/>
        </w:rPr>
        <w:t>en tirait un portefeuille et le tendait</w:t>
      </w:r>
      <w:r>
        <w:rPr>
          <w:szCs w:val="32"/>
        </w:rPr>
        <w:t xml:space="preserve">… </w:t>
      </w:r>
      <w:r w:rsidRPr="00894396">
        <w:rPr>
          <w:szCs w:val="32"/>
        </w:rPr>
        <w:t>Mais le jeune homme appuyait toujours sur le couteau et refusait d</w:t>
      </w:r>
      <w:r>
        <w:rPr>
          <w:szCs w:val="32"/>
        </w:rPr>
        <w:t>’</w:t>
      </w:r>
      <w:r w:rsidRPr="00894396">
        <w:rPr>
          <w:szCs w:val="32"/>
        </w:rPr>
        <w:t>y toucher</w:t>
      </w:r>
      <w:r>
        <w:rPr>
          <w:szCs w:val="32"/>
        </w:rPr>
        <w:t>.</w:t>
      </w:r>
    </w:p>
    <w:p w14:paraId="23BBC8FF" w14:textId="59A28C71" w:rsidR="008D6F52" w:rsidRDefault="00000000" w:rsidP="008D6F52">
      <w:r w:rsidRPr="00894396">
        <w:rPr>
          <w:szCs w:val="32"/>
        </w:rPr>
        <w:t>Il obligea le Comte à sortir lui-même l</w:t>
      </w:r>
      <w:r w:rsidR="008D6F52">
        <w:rPr>
          <w:szCs w:val="32"/>
        </w:rPr>
        <w:t>’</w:t>
      </w:r>
      <w:r w:rsidRPr="00894396">
        <w:rPr>
          <w:szCs w:val="32"/>
        </w:rPr>
        <w:t>argent</w:t>
      </w:r>
      <w:r w:rsidR="008D6F52">
        <w:rPr>
          <w:szCs w:val="32"/>
        </w:rPr>
        <w:t xml:space="preserve">, </w:t>
      </w:r>
      <w:r w:rsidRPr="00894396">
        <w:rPr>
          <w:szCs w:val="32"/>
        </w:rPr>
        <w:t>le prit dans la main gauche et fit signe à sa victime de remettre le portefeuille en place</w:t>
      </w:r>
      <w:r w:rsidR="008D6F52">
        <w:rPr>
          <w:szCs w:val="32"/>
        </w:rPr>
        <w:t xml:space="preserve">. </w:t>
      </w:r>
      <w:r w:rsidRPr="00894396">
        <w:rPr>
          <w:szCs w:val="32"/>
        </w:rPr>
        <w:t>Tout cela s</w:t>
      </w:r>
      <w:r w:rsidR="008D6F52">
        <w:rPr>
          <w:szCs w:val="32"/>
        </w:rPr>
        <w:t>’</w:t>
      </w:r>
      <w:r w:rsidRPr="00894396">
        <w:rPr>
          <w:szCs w:val="32"/>
        </w:rPr>
        <w:t>accompagnait d</w:t>
      </w:r>
      <w:r w:rsidR="008D6F52">
        <w:rPr>
          <w:szCs w:val="32"/>
        </w:rPr>
        <w:t>’</w:t>
      </w:r>
      <w:r w:rsidRPr="00894396">
        <w:rPr>
          <w:szCs w:val="32"/>
        </w:rPr>
        <w:t>un trémolo adouci de flûtes et de clarinettes et d</w:t>
      </w:r>
      <w:r w:rsidR="008D6F52">
        <w:rPr>
          <w:szCs w:val="32"/>
        </w:rPr>
        <w:t>’</w:t>
      </w:r>
      <w:r w:rsidRPr="00894396">
        <w:rPr>
          <w:szCs w:val="32"/>
        </w:rPr>
        <w:t>une note plaintive des hautbois</w:t>
      </w:r>
      <w:r w:rsidR="008D6F52">
        <w:rPr>
          <w:szCs w:val="32"/>
        </w:rPr>
        <w:t xml:space="preserve">. </w:t>
      </w:r>
      <w:r w:rsidRPr="00894396">
        <w:rPr>
          <w:szCs w:val="32"/>
        </w:rPr>
        <w:t xml:space="preserve">Le </w:t>
      </w:r>
      <w:r w:rsidR="008D6F52">
        <w:rPr>
          <w:szCs w:val="32"/>
        </w:rPr>
        <w:t>« </w:t>
      </w:r>
      <w:r w:rsidRPr="00894396">
        <w:rPr>
          <w:szCs w:val="32"/>
        </w:rPr>
        <w:t>jeune homme</w:t>
      </w:r>
      <w:r w:rsidR="008D6F52">
        <w:rPr>
          <w:szCs w:val="32"/>
        </w:rPr>
        <w:t xml:space="preserve"> », </w:t>
      </w:r>
      <w:r w:rsidRPr="00894396">
        <w:rPr>
          <w:szCs w:val="32"/>
        </w:rPr>
        <w:t>comme l</w:t>
      </w:r>
      <w:r w:rsidR="008D6F52">
        <w:rPr>
          <w:szCs w:val="32"/>
        </w:rPr>
        <w:t>’</w:t>
      </w:r>
      <w:r w:rsidRPr="00894396">
        <w:rPr>
          <w:szCs w:val="32"/>
        </w:rPr>
        <w:t>appelait le Comte</w:t>
      </w:r>
      <w:r w:rsidR="008D6F52">
        <w:rPr>
          <w:szCs w:val="32"/>
        </w:rPr>
        <w:t xml:space="preserve">, </w:t>
      </w:r>
      <w:r w:rsidRPr="00894396">
        <w:rPr>
          <w:szCs w:val="32"/>
        </w:rPr>
        <w:t>se plaignit</w:t>
      </w:r>
      <w:r w:rsidR="008D6F52">
        <w:rPr>
          <w:szCs w:val="32"/>
        </w:rPr>
        <w:t> : « </w:t>
      </w:r>
      <w:r w:rsidRPr="00894396">
        <w:rPr>
          <w:szCs w:val="32"/>
        </w:rPr>
        <w:t>C</w:t>
      </w:r>
      <w:r w:rsidR="008D6F52">
        <w:rPr>
          <w:szCs w:val="32"/>
        </w:rPr>
        <w:t>’</w:t>
      </w:r>
      <w:r w:rsidRPr="00894396">
        <w:rPr>
          <w:szCs w:val="32"/>
        </w:rPr>
        <w:t>est bien peu de chose</w:t>
      </w:r>
      <w:r w:rsidR="008D6F52">
        <w:rPr>
          <w:szCs w:val="32"/>
        </w:rPr>
        <w:t> ! »</w:t>
      </w:r>
    </w:p>
    <w:p w14:paraId="3E966A84" w14:textId="77777777" w:rsidR="008D6F52" w:rsidRDefault="008D6F52" w:rsidP="008D6F52">
      <w:pPr>
        <w:rPr>
          <w:szCs w:val="32"/>
        </w:rPr>
      </w:pPr>
      <w:r>
        <w:t>— </w:t>
      </w:r>
      <w:r w:rsidRPr="00894396">
        <w:rPr>
          <w:szCs w:val="32"/>
        </w:rPr>
        <w:t>La somme était médiocre</w:t>
      </w:r>
      <w:r>
        <w:rPr>
          <w:szCs w:val="32"/>
        </w:rPr>
        <w:t xml:space="preserve">, </w:t>
      </w:r>
      <w:r w:rsidRPr="00894396">
        <w:rPr>
          <w:szCs w:val="32"/>
        </w:rPr>
        <w:t>en effet</w:t>
      </w:r>
      <w:r>
        <w:rPr>
          <w:szCs w:val="32"/>
        </w:rPr>
        <w:t xml:space="preserve">, </w:t>
      </w:r>
      <w:r w:rsidRPr="00894396">
        <w:rPr>
          <w:szCs w:val="32"/>
        </w:rPr>
        <w:t>reprit le Comte</w:t>
      </w:r>
      <w:r>
        <w:rPr>
          <w:szCs w:val="32"/>
        </w:rPr>
        <w:t xml:space="preserve">, </w:t>
      </w:r>
      <w:r w:rsidRPr="00894396">
        <w:rPr>
          <w:szCs w:val="32"/>
        </w:rPr>
        <w:t>340 ou 360 lires</w:t>
      </w:r>
      <w:r>
        <w:rPr>
          <w:szCs w:val="32"/>
        </w:rPr>
        <w:t xml:space="preserve">, </w:t>
      </w:r>
      <w:r w:rsidRPr="00894396">
        <w:rPr>
          <w:szCs w:val="32"/>
        </w:rPr>
        <w:t>à peine</w:t>
      </w:r>
      <w:r>
        <w:rPr>
          <w:szCs w:val="32"/>
        </w:rPr>
        <w:t xml:space="preserve">. </w:t>
      </w:r>
      <w:r w:rsidRPr="00894396">
        <w:rPr>
          <w:szCs w:val="32"/>
        </w:rPr>
        <w:t>J</w:t>
      </w:r>
      <w:r>
        <w:rPr>
          <w:szCs w:val="32"/>
        </w:rPr>
        <w:t>’</w:t>
      </w:r>
      <w:r w:rsidRPr="00894396">
        <w:rPr>
          <w:szCs w:val="32"/>
        </w:rPr>
        <w:t>avais laissé mon argent à l</w:t>
      </w:r>
      <w:r>
        <w:rPr>
          <w:szCs w:val="32"/>
        </w:rPr>
        <w:t>’</w:t>
      </w:r>
      <w:r w:rsidRPr="00894396">
        <w:rPr>
          <w:szCs w:val="32"/>
        </w:rPr>
        <w:t>hôtel</w:t>
      </w:r>
      <w:r>
        <w:rPr>
          <w:szCs w:val="32"/>
        </w:rPr>
        <w:t xml:space="preserve">, </w:t>
      </w:r>
      <w:r w:rsidRPr="00894396">
        <w:rPr>
          <w:szCs w:val="32"/>
        </w:rPr>
        <w:t>vous le savez</w:t>
      </w:r>
      <w:r>
        <w:rPr>
          <w:szCs w:val="32"/>
        </w:rPr>
        <w:t xml:space="preserve">. </w:t>
      </w:r>
      <w:r w:rsidRPr="00894396">
        <w:rPr>
          <w:szCs w:val="32"/>
        </w:rPr>
        <w:t>Je lui affirmai n</w:t>
      </w:r>
      <w:r>
        <w:rPr>
          <w:szCs w:val="32"/>
        </w:rPr>
        <w:t>’</w:t>
      </w:r>
      <w:r w:rsidRPr="00894396">
        <w:rPr>
          <w:szCs w:val="32"/>
        </w:rPr>
        <w:t>avoir rien de plus sur moi</w:t>
      </w:r>
      <w:r>
        <w:rPr>
          <w:szCs w:val="32"/>
        </w:rPr>
        <w:t xml:space="preserve">. </w:t>
      </w:r>
      <w:r w:rsidRPr="00894396">
        <w:rPr>
          <w:szCs w:val="32"/>
        </w:rPr>
        <w:t>Il hocha la tête avec impatience</w:t>
      </w:r>
      <w:r>
        <w:rPr>
          <w:szCs w:val="32"/>
        </w:rPr>
        <w:t xml:space="preserve">, </w:t>
      </w:r>
      <w:r w:rsidRPr="00894396">
        <w:rPr>
          <w:szCs w:val="32"/>
        </w:rPr>
        <w:t>et reprit</w:t>
      </w:r>
      <w:r>
        <w:rPr>
          <w:szCs w:val="32"/>
        </w:rPr>
        <w:t> :</w:t>
      </w:r>
    </w:p>
    <w:p w14:paraId="113077FC" w14:textId="77777777" w:rsidR="008D6F52" w:rsidRDefault="008D6F52" w:rsidP="008D6F52">
      <w:pPr>
        <w:rPr>
          <w:i/>
          <w:iCs/>
          <w:szCs w:val="32"/>
        </w:rPr>
      </w:pPr>
      <w:r>
        <w:t>— </w:t>
      </w:r>
      <w:proofErr w:type="spellStart"/>
      <w:r w:rsidRPr="00894396">
        <w:rPr>
          <w:i/>
          <w:iCs/>
          <w:szCs w:val="32"/>
        </w:rPr>
        <w:t>Vostro</w:t>
      </w:r>
      <w:proofErr w:type="spellEnd"/>
      <w:r w:rsidRPr="00894396">
        <w:rPr>
          <w:i/>
          <w:iCs/>
          <w:szCs w:val="32"/>
        </w:rPr>
        <w:t xml:space="preserve"> </w:t>
      </w:r>
      <w:proofErr w:type="spellStart"/>
      <w:r w:rsidRPr="00894396">
        <w:rPr>
          <w:i/>
          <w:iCs/>
          <w:szCs w:val="32"/>
        </w:rPr>
        <w:t>orologio</w:t>
      </w:r>
      <w:proofErr w:type="spellEnd"/>
      <w:r>
        <w:rPr>
          <w:i/>
          <w:iCs/>
          <w:szCs w:val="32"/>
        </w:rPr>
        <w:t>.</w:t>
      </w:r>
    </w:p>
    <w:p w14:paraId="0D005ECF" w14:textId="77777777" w:rsidR="008D6F52" w:rsidRDefault="00000000" w:rsidP="008D6F52">
      <w:pPr>
        <w:rPr>
          <w:szCs w:val="32"/>
        </w:rPr>
      </w:pPr>
      <w:r w:rsidRPr="00894396">
        <w:rPr>
          <w:szCs w:val="32"/>
        </w:rPr>
        <w:t>Le Comte fit le geste de tirer sa montre et de la détacher</w:t>
      </w:r>
      <w:r w:rsidR="008D6F52">
        <w:rPr>
          <w:szCs w:val="32"/>
        </w:rPr>
        <w:t xml:space="preserve">. </w:t>
      </w:r>
      <w:r w:rsidRPr="00894396">
        <w:rPr>
          <w:szCs w:val="32"/>
        </w:rPr>
        <w:t>Le hasard voulait qu</w:t>
      </w:r>
      <w:r w:rsidR="008D6F52">
        <w:rPr>
          <w:szCs w:val="32"/>
        </w:rPr>
        <w:t>’</w:t>
      </w:r>
      <w:r w:rsidRPr="00894396">
        <w:rPr>
          <w:szCs w:val="32"/>
        </w:rPr>
        <w:t>il eût laissé chez un horloger</w:t>
      </w:r>
      <w:r w:rsidR="008D6F52">
        <w:rPr>
          <w:szCs w:val="32"/>
        </w:rPr>
        <w:t xml:space="preserve">, </w:t>
      </w:r>
      <w:r w:rsidRPr="00894396">
        <w:rPr>
          <w:szCs w:val="32"/>
        </w:rPr>
        <w:t>pour un nettoyage</w:t>
      </w:r>
      <w:r w:rsidR="008D6F52">
        <w:rPr>
          <w:szCs w:val="32"/>
        </w:rPr>
        <w:t xml:space="preserve">, </w:t>
      </w:r>
      <w:r w:rsidRPr="00894396">
        <w:rPr>
          <w:szCs w:val="32"/>
        </w:rPr>
        <w:t>son précieux chronomètre d</w:t>
      </w:r>
      <w:r w:rsidR="008D6F52">
        <w:rPr>
          <w:szCs w:val="32"/>
        </w:rPr>
        <w:t>’</w:t>
      </w:r>
      <w:r w:rsidRPr="00894396">
        <w:rPr>
          <w:szCs w:val="32"/>
        </w:rPr>
        <w:t>or habituel</w:t>
      </w:r>
      <w:r w:rsidR="008D6F52">
        <w:rPr>
          <w:szCs w:val="32"/>
        </w:rPr>
        <w:t xml:space="preserve">. </w:t>
      </w:r>
      <w:r w:rsidRPr="00894396">
        <w:rPr>
          <w:szCs w:val="32"/>
        </w:rPr>
        <w:t>Il portait</w:t>
      </w:r>
      <w:r w:rsidR="008D6F52">
        <w:rPr>
          <w:szCs w:val="32"/>
        </w:rPr>
        <w:t xml:space="preserve">, </w:t>
      </w:r>
      <w:r w:rsidRPr="00894396">
        <w:rPr>
          <w:szCs w:val="32"/>
        </w:rPr>
        <w:t>ce soir-là</w:t>
      </w:r>
      <w:r w:rsidR="008D6F52">
        <w:rPr>
          <w:szCs w:val="32"/>
        </w:rPr>
        <w:t xml:space="preserve">, </w:t>
      </w:r>
      <w:r w:rsidRPr="00894396">
        <w:rPr>
          <w:szCs w:val="32"/>
        </w:rPr>
        <w:t>à une gourmette de cuir</w:t>
      </w:r>
      <w:r w:rsidR="008D6F52">
        <w:rPr>
          <w:szCs w:val="32"/>
        </w:rPr>
        <w:t xml:space="preserve">, </w:t>
      </w:r>
      <w:r w:rsidRPr="00894396">
        <w:rPr>
          <w:szCs w:val="32"/>
        </w:rPr>
        <w:t>une montre de bazar qu</w:t>
      </w:r>
      <w:r w:rsidR="008D6F52">
        <w:rPr>
          <w:szCs w:val="32"/>
        </w:rPr>
        <w:t>’</w:t>
      </w:r>
      <w:r w:rsidRPr="00894396">
        <w:rPr>
          <w:szCs w:val="32"/>
        </w:rPr>
        <w:t>il emportait dans ses expéditions de pêche</w:t>
      </w:r>
      <w:r w:rsidR="008D6F52">
        <w:rPr>
          <w:szCs w:val="32"/>
        </w:rPr>
        <w:t xml:space="preserve">. </w:t>
      </w:r>
      <w:r w:rsidRPr="00894396">
        <w:rPr>
          <w:szCs w:val="32"/>
        </w:rPr>
        <w:t>En voyant l</w:t>
      </w:r>
      <w:r w:rsidR="008D6F52">
        <w:rPr>
          <w:szCs w:val="32"/>
        </w:rPr>
        <w:t>’</w:t>
      </w:r>
      <w:r w:rsidRPr="00894396">
        <w:rPr>
          <w:szCs w:val="32"/>
        </w:rPr>
        <w:t>instrument</w:t>
      </w:r>
      <w:r w:rsidR="008D6F52">
        <w:rPr>
          <w:szCs w:val="32"/>
        </w:rPr>
        <w:t xml:space="preserve">, </w:t>
      </w:r>
      <w:r w:rsidRPr="00894396">
        <w:rPr>
          <w:szCs w:val="32"/>
        </w:rPr>
        <w:t>l</w:t>
      </w:r>
      <w:r w:rsidR="008D6F52">
        <w:rPr>
          <w:szCs w:val="32"/>
        </w:rPr>
        <w:t>’</w:t>
      </w:r>
      <w:r w:rsidRPr="00894396">
        <w:rPr>
          <w:szCs w:val="32"/>
        </w:rPr>
        <w:t>élégant bandit eut un clappement de langue méprisant</w:t>
      </w:r>
      <w:r w:rsidR="008D6F52">
        <w:rPr>
          <w:szCs w:val="32"/>
        </w:rPr>
        <w:t xml:space="preserve">, </w:t>
      </w:r>
      <w:r w:rsidRPr="00894396">
        <w:rPr>
          <w:szCs w:val="32"/>
        </w:rPr>
        <w:t>comme ceci</w:t>
      </w:r>
      <w:r w:rsidR="008D6F52">
        <w:rPr>
          <w:szCs w:val="32"/>
        </w:rPr>
        <w:t> : « </w:t>
      </w:r>
      <w:r w:rsidRPr="00894396">
        <w:rPr>
          <w:szCs w:val="32"/>
        </w:rPr>
        <w:t>Tse</w:t>
      </w:r>
      <w:r w:rsidR="008D6F52">
        <w:rPr>
          <w:szCs w:val="32"/>
        </w:rPr>
        <w:t> ! »</w:t>
      </w:r>
      <w:r w:rsidRPr="00894396">
        <w:rPr>
          <w:szCs w:val="32"/>
        </w:rPr>
        <w:t xml:space="preserve"> et l</w:t>
      </w:r>
      <w:r w:rsidR="008D6F52">
        <w:rPr>
          <w:szCs w:val="32"/>
        </w:rPr>
        <w:t>’</w:t>
      </w:r>
      <w:r w:rsidRPr="00894396">
        <w:rPr>
          <w:szCs w:val="32"/>
        </w:rPr>
        <w:t>écarta avec un geste d</w:t>
      </w:r>
      <w:r w:rsidR="008D6F52">
        <w:rPr>
          <w:szCs w:val="32"/>
        </w:rPr>
        <w:t>’</w:t>
      </w:r>
      <w:r w:rsidRPr="00894396">
        <w:rPr>
          <w:szCs w:val="32"/>
        </w:rPr>
        <w:t>impatience</w:t>
      </w:r>
      <w:r w:rsidR="008D6F52">
        <w:rPr>
          <w:szCs w:val="32"/>
        </w:rPr>
        <w:t xml:space="preserve">. </w:t>
      </w:r>
      <w:r w:rsidRPr="00894396">
        <w:rPr>
          <w:szCs w:val="32"/>
        </w:rPr>
        <w:t>Comme le Comte remettait dans son gousset la montre dédaignée</w:t>
      </w:r>
      <w:r w:rsidR="008D6F52">
        <w:rPr>
          <w:szCs w:val="32"/>
        </w:rPr>
        <w:t xml:space="preserve">, </w:t>
      </w:r>
      <w:r w:rsidRPr="00894396">
        <w:rPr>
          <w:szCs w:val="32"/>
        </w:rPr>
        <w:t>l</w:t>
      </w:r>
      <w:r w:rsidR="008D6F52">
        <w:rPr>
          <w:szCs w:val="32"/>
        </w:rPr>
        <w:t>’</w:t>
      </w:r>
      <w:r w:rsidRPr="00894396">
        <w:rPr>
          <w:szCs w:val="32"/>
        </w:rPr>
        <w:t>autre demanda en pesant avec une insistance menaçante sur l</w:t>
      </w:r>
      <w:r w:rsidR="008D6F52">
        <w:rPr>
          <w:szCs w:val="32"/>
        </w:rPr>
        <w:t>’</w:t>
      </w:r>
      <w:r w:rsidRPr="00894396">
        <w:rPr>
          <w:szCs w:val="32"/>
        </w:rPr>
        <w:t>épigastre de sa victime</w:t>
      </w:r>
      <w:r w:rsidR="008D6F52">
        <w:rPr>
          <w:szCs w:val="32"/>
        </w:rPr>
        <w:t xml:space="preserve">, </w:t>
      </w:r>
      <w:r w:rsidRPr="00894396">
        <w:rPr>
          <w:szCs w:val="32"/>
        </w:rPr>
        <w:t>en manière de réminiscence</w:t>
      </w:r>
      <w:r w:rsidR="008D6F52">
        <w:rPr>
          <w:szCs w:val="32"/>
        </w:rPr>
        <w:t> :</w:t>
      </w:r>
    </w:p>
    <w:p w14:paraId="13534CAC" w14:textId="77777777" w:rsidR="008D6F52" w:rsidRDefault="008D6F52" w:rsidP="008D6F52">
      <w:pPr>
        <w:rPr>
          <w:i/>
          <w:iCs/>
          <w:szCs w:val="32"/>
        </w:rPr>
      </w:pPr>
      <w:r>
        <w:lastRenderedPageBreak/>
        <w:t>— </w:t>
      </w:r>
      <w:proofErr w:type="spellStart"/>
      <w:r w:rsidRPr="00894396">
        <w:rPr>
          <w:i/>
          <w:iCs/>
          <w:szCs w:val="32"/>
        </w:rPr>
        <w:t>Vostri</w:t>
      </w:r>
      <w:proofErr w:type="spellEnd"/>
      <w:r w:rsidRPr="00894396">
        <w:rPr>
          <w:i/>
          <w:iCs/>
          <w:szCs w:val="32"/>
        </w:rPr>
        <w:t xml:space="preserve"> </w:t>
      </w:r>
      <w:proofErr w:type="spellStart"/>
      <w:r w:rsidRPr="00894396">
        <w:rPr>
          <w:i/>
          <w:iCs/>
          <w:szCs w:val="32"/>
        </w:rPr>
        <w:t>anelli</w:t>
      </w:r>
      <w:proofErr w:type="spellEnd"/>
      <w:r>
        <w:rPr>
          <w:i/>
          <w:iCs/>
          <w:szCs w:val="32"/>
        </w:rPr>
        <w:t>.</w:t>
      </w:r>
    </w:p>
    <w:p w14:paraId="52A3001C" w14:textId="6241D9F4" w:rsidR="008D6F52" w:rsidRDefault="008D6F52" w:rsidP="008D6F52">
      <w:r>
        <w:t>— </w:t>
      </w:r>
      <w:r w:rsidRPr="00894396">
        <w:rPr>
          <w:szCs w:val="32"/>
        </w:rPr>
        <w:t>Une de mes bagues</w:t>
      </w:r>
      <w:r>
        <w:rPr>
          <w:szCs w:val="32"/>
        </w:rPr>
        <w:t xml:space="preserve">, </w:t>
      </w:r>
      <w:r w:rsidRPr="00894396">
        <w:rPr>
          <w:szCs w:val="32"/>
        </w:rPr>
        <w:t>m</w:t>
      </w:r>
      <w:r>
        <w:rPr>
          <w:szCs w:val="32"/>
        </w:rPr>
        <w:t>’</w:t>
      </w:r>
      <w:r w:rsidRPr="00894396">
        <w:rPr>
          <w:szCs w:val="32"/>
        </w:rPr>
        <w:t>expliqua le Comte</w:t>
      </w:r>
      <w:r>
        <w:rPr>
          <w:szCs w:val="32"/>
        </w:rPr>
        <w:t xml:space="preserve">, </w:t>
      </w:r>
      <w:r w:rsidRPr="00894396">
        <w:rPr>
          <w:szCs w:val="32"/>
        </w:rPr>
        <w:t>m</w:t>
      </w:r>
      <w:r>
        <w:rPr>
          <w:szCs w:val="32"/>
        </w:rPr>
        <w:t>’</w:t>
      </w:r>
      <w:r w:rsidRPr="00894396">
        <w:rPr>
          <w:szCs w:val="32"/>
        </w:rPr>
        <w:t>a été donnée il y a bien des années par ma femme</w:t>
      </w:r>
      <w:r>
        <w:rPr>
          <w:szCs w:val="32"/>
        </w:rPr>
        <w:t xml:space="preserve"> ; </w:t>
      </w:r>
      <w:r w:rsidRPr="00894396">
        <w:rPr>
          <w:szCs w:val="32"/>
        </w:rPr>
        <w:t>l</w:t>
      </w:r>
      <w:r>
        <w:rPr>
          <w:szCs w:val="32"/>
        </w:rPr>
        <w:t>’</w:t>
      </w:r>
      <w:r w:rsidRPr="00894396">
        <w:rPr>
          <w:szCs w:val="32"/>
        </w:rPr>
        <w:t>autre est un cachet de mon père</w:t>
      </w:r>
      <w:r>
        <w:rPr>
          <w:szCs w:val="32"/>
        </w:rPr>
        <w:t xml:space="preserve">. </w:t>
      </w:r>
      <w:r w:rsidRPr="00894396">
        <w:rPr>
          <w:szCs w:val="32"/>
        </w:rPr>
        <w:t>Je dis</w:t>
      </w:r>
      <w:r>
        <w:rPr>
          <w:szCs w:val="32"/>
        </w:rPr>
        <w:t> : « </w:t>
      </w:r>
      <w:r w:rsidRPr="00894396">
        <w:rPr>
          <w:szCs w:val="32"/>
        </w:rPr>
        <w:t>Non</w:t>
      </w:r>
      <w:r>
        <w:rPr>
          <w:szCs w:val="32"/>
        </w:rPr>
        <w:t xml:space="preserve">, </w:t>
      </w:r>
      <w:r w:rsidRPr="00894396">
        <w:rPr>
          <w:szCs w:val="32"/>
        </w:rPr>
        <w:t>cela</w:t>
      </w:r>
      <w:r>
        <w:rPr>
          <w:szCs w:val="32"/>
        </w:rPr>
        <w:t xml:space="preserve">, </w:t>
      </w:r>
      <w:r w:rsidRPr="00894396">
        <w:rPr>
          <w:szCs w:val="32"/>
        </w:rPr>
        <w:t>vous ne l</w:t>
      </w:r>
      <w:r>
        <w:rPr>
          <w:szCs w:val="32"/>
        </w:rPr>
        <w:t>’</w:t>
      </w:r>
      <w:r w:rsidRPr="00894396">
        <w:rPr>
          <w:szCs w:val="32"/>
        </w:rPr>
        <w:t>aurez pas</w:t>
      </w:r>
      <w:r>
        <w:rPr>
          <w:szCs w:val="32"/>
        </w:rPr>
        <w:t> ! »</w:t>
      </w:r>
    </w:p>
    <w:p w14:paraId="0C3D0035" w14:textId="77777777" w:rsidR="008D6F52" w:rsidRDefault="00000000" w:rsidP="008D6F52">
      <w:pPr>
        <w:rPr>
          <w:szCs w:val="32"/>
        </w:rPr>
      </w:pPr>
      <w:r w:rsidRPr="00894396">
        <w:rPr>
          <w:szCs w:val="32"/>
        </w:rPr>
        <w:t>Ici</w:t>
      </w:r>
      <w:r w:rsidR="008D6F52">
        <w:rPr>
          <w:szCs w:val="32"/>
        </w:rPr>
        <w:t xml:space="preserve">, </w:t>
      </w:r>
      <w:r w:rsidRPr="00894396">
        <w:rPr>
          <w:szCs w:val="32"/>
        </w:rPr>
        <w:t>le Comte reproduisit le geste correspondant à cette déclaration</w:t>
      </w:r>
      <w:r w:rsidR="008D6F52">
        <w:rPr>
          <w:szCs w:val="32"/>
        </w:rPr>
        <w:t xml:space="preserve">, </w:t>
      </w:r>
      <w:r w:rsidRPr="00894396">
        <w:rPr>
          <w:szCs w:val="32"/>
        </w:rPr>
        <w:t>en serrant ses mains l</w:t>
      </w:r>
      <w:r w:rsidR="008D6F52">
        <w:rPr>
          <w:szCs w:val="32"/>
        </w:rPr>
        <w:t>’</w:t>
      </w:r>
      <w:r w:rsidRPr="00894396">
        <w:rPr>
          <w:szCs w:val="32"/>
        </w:rPr>
        <w:t>une contre l</w:t>
      </w:r>
      <w:r w:rsidR="008D6F52">
        <w:rPr>
          <w:szCs w:val="32"/>
        </w:rPr>
        <w:t>’</w:t>
      </w:r>
      <w:r w:rsidRPr="00894396">
        <w:rPr>
          <w:szCs w:val="32"/>
        </w:rPr>
        <w:t>autre et en les pressant contre sa poitrine</w:t>
      </w:r>
      <w:r w:rsidR="008D6F52">
        <w:rPr>
          <w:szCs w:val="32"/>
        </w:rPr>
        <w:t xml:space="preserve">. </w:t>
      </w:r>
      <w:r w:rsidRPr="00894396">
        <w:rPr>
          <w:szCs w:val="32"/>
        </w:rPr>
        <w:t>Geste touchant dans sa résignation</w:t>
      </w:r>
      <w:r w:rsidR="008D6F52">
        <w:rPr>
          <w:szCs w:val="32"/>
        </w:rPr>
        <w:t>. « </w:t>
      </w:r>
      <w:r w:rsidRPr="00894396">
        <w:rPr>
          <w:szCs w:val="32"/>
        </w:rPr>
        <w:t>Cela vous ne l</w:t>
      </w:r>
      <w:r w:rsidR="008D6F52">
        <w:rPr>
          <w:szCs w:val="32"/>
        </w:rPr>
        <w:t>’</w:t>
      </w:r>
      <w:r w:rsidRPr="00894396">
        <w:rPr>
          <w:szCs w:val="32"/>
        </w:rPr>
        <w:t>aurez pas</w:t>
      </w:r>
      <w:r w:rsidR="008D6F52">
        <w:rPr>
          <w:szCs w:val="32"/>
        </w:rPr>
        <w:t> ! »</w:t>
      </w:r>
      <w:r w:rsidRPr="00894396">
        <w:rPr>
          <w:szCs w:val="32"/>
        </w:rPr>
        <w:t xml:space="preserve"> insista-t-il avec fermeté</w:t>
      </w:r>
      <w:r w:rsidR="008D6F52">
        <w:rPr>
          <w:szCs w:val="32"/>
        </w:rPr>
        <w:t xml:space="preserve">, </w:t>
      </w:r>
      <w:r w:rsidRPr="00894396">
        <w:rPr>
          <w:szCs w:val="32"/>
        </w:rPr>
        <w:t>et il ferma les yeux s</w:t>
      </w:r>
      <w:r w:rsidR="008D6F52">
        <w:rPr>
          <w:szCs w:val="32"/>
        </w:rPr>
        <w:t>’</w:t>
      </w:r>
      <w:r w:rsidRPr="00894396">
        <w:rPr>
          <w:szCs w:val="32"/>
        </w:rPr>
        <w:t>attendant</w:t>
      </w:r>
      <w:r w:rsidR="008D6F52">
        <w:rPr>
          <w:szCs w:val="32"/>
        </w:rPr>
        <w:t xml:space="preserve"> – </w:t>
      </w:r>
      <w:r w:rsidRPr="00894396">
        <w:rPr>
          <w:szCs w:val="32"/>
        </w:rPr>
        <w:t>je ne sais si j</w:t>
      </w:r>
      <w:r w:rsidR="008D6F52">
        <w:rPr>
          <w:szCs w:val="32"/>
        </w:rPr>
        <w:t>’</w:t>
      </w:r>
      <w:r w:rsidRPr="00894396">
        <w:rPr>
          <w:szCs w:val="32"/>
        </w:rPr>
        <w:t>ai le droit de raconter qu</w:t>
      </w:r>
      <w:r w:rsidR="008D6F52">
        <w:rPr>
          <w:szCs w:val="32"/>
        </w:rPr>
        <w:t>’</w:t>
      </w:r>
      <w:r w:rsidRPr="00894396">
        <w:rPr>
          <w:szCs w:val="32"/>
        </w:rPr>
        <w:t>un aussi vilain mot sortit de sa bouche</w:t>
      </w:r>
      <w:r w:rsidR="008D6F52">
        <w:rPr>
          <w:szCs w:val="32"/>
        </w:rPr>
        <w:t xml:space="preserve"> – </w:t>
      </w:r>
      <w:r w:rsidRPr="00894396">
        <w:rPr>
          <w:szCs w:val="32"/>
        </w:rPr>
        <w:t>s</w:t>
      </w:r>
      <w:r w:rsidR="008D6F52">
        <w:rPr>
          <w:szCs w:val="32"/>
        </w:rPr>
        <w:t>’</w:t>
      </w:r>
      <w:r w:rsidRPr="00894396">
        <w:rPr>
          <w:szCs w:val="32"/>
        </w:rPr>
        <w:t>attendant à se sentir</w:t>
      </w:r>
      <w:r w:rsidR="008D6F52">
        <w:rPr>
          <w:szCs w:val="32"/>
        </w:rPr>
        <w:t xml:space="preserve"> – </w:t>
      </w:r>
      <w:r w:rsidRPr="00894396">
        <w:rPr>
          <w:szCs w:val="32"/>
        </w:rPr>
        <w:t>j</w:t>
      </w:r>
      <w:r w:rsidR="008D6F52">
        <w:rPr>
          <w:szCs w:val="32"/>
        </w:rPr>
        <w:t>’</w:t>
      </w:r>
      <w:r w:rsidRPr="00894396">
        <w:rPr>
          <w:szCs w:val="32"/>
        </w:rPr>
        <w:t>hésite vraiment à le dire</w:t>
      </w:r>
      <w:r w:rsidR="008D6F52">
        <w:rPr>
          <w:szCs w:val="32"/>
        </w:rPr>
        <w:t xml:space="preserve"> – </w:t>
      </w:r>
      <w:r w:rsidRPr="00894396">
        <w:rPr>
          <w:szCs w:val="32"/>
        </w:rPr>
        <w:t>éventré par un coup de la longue lame aiguë</w:t>
      </w:r>
      <w:r w:rsidR="008D6F52">
        <w:rPr>
          <w:szCs w:val="32"/>
        </w:rPr>
        <w:t xml:space="preserve">, </w:t>
      </w:r>
      <w:r w:rsidRPr="00894396">
        <w:rPr>
          <w:szCs w:val="32"/>
        </w:rPr>
        <w:t>traîtreusement appliquée au creux de sa poitrine</w:t>
      </w:r>
      <w:r w:rsidR="008D6F52">
        <w:rPr>
          <w:szCs w:val="32"/>
        </w:rPr>
        <w:t xml:space="preserve">, </w:t>
      </w:r>
      <w:r w:rsidRPr="00894396">
        <w:rPr>
          <w:szCs w:val="32"/>
        </w:rPr>
        <w:t>siège</w:t>
      </w:r>
      <w:r w:rsidR="008D6F52">
        <w:rPr>
          <w:szCs w:val="32"/>
        </w:rPr>
        <w:t xml:space="preserve">, </w:t>
      </w:r>
      <w:r w:rsidRPr="00894396">
        <w:rPr>
          <w:szCs w:val="32"/>
        </w:rPr>
        <w:t>chez tous les humains</w:t>
      </w:r>
      <w:r w:rsidR="008D6F52">
        <w:rPr>
          <w:szCs w:val="32"/>
        </w:rPr>
        <w:t xml:space="preserve">, </w:t>
      </w:r>
      <w:r w:rsidRPr="00894396">
        <w:rPr>
          <w:szCs w:val="32"/>
        </w:rPr>
        <w:t>des sensations d</w:t>
      </w:r>
      <w:r w:rsidR="008D6F52">
        <w:rPr>
          <w:szCs w:val="32"/>
        </w:rPr>
        <w:t>’</w:t>
      </w:r>
      <w:r w:rsidRPr="00894396">
        <w:rPr>
          <w:szCs w:val="32"/>
        </w:rPr>
        <w:t>angoisse</w:t>
      </w:r>
      <w:r w:rsidR="008D6F52">
        <w:rPr>
          <w:szCs w:val="32"/>
        </w:rPr>
        <w:t>.</w:t>
      </w:r>
    </w:p>
    <w:p w14:paraId="294C8FEE" w14:textId="77777777" w:rsidR="008D6F52" w:rsidRDefault="00000000" w:rsidP="008D6F52">
      <w:pPr>
        <w:rPr>
          <w:szCs w:val="32"/>
        </w:rPr>
      </w:pPr>
      <w:r w:rsidRPr="00894396">
        <w:rPr>
          <w:szCs w:val="32"/>
        </w:rPr>
        <w:t>De grandes vagues d</w:t>
      </w:r>
      <w:r w:rsidR="008D6F52">
        <w:rPr>
          <w:szCs w:val="32"/>
        </w:rPr>
        <w:t>’</w:t>
      </w:r>
      <w:r w:rsidRPr="00894396">
        <w:rPr>
          <w:szCs w:val="32"/>
        </w:rPr>
        <w:t>harmonie passaient sur le jardin</w:t>
      </w:r>
      <w:r w:rsidR="008D6F52">
        <w:rPr>
          <w:szCs w:val="32"/>
        </w:rPr>
        <w:t>.</w:t>
      </w:r>
    </w:p>
    <w:p w14:paraId="52FF96A5" w14:textId="77777777" w:rsidR="008D6F52" w:rsidRDefault="00000000" w:rsidP="008D6F52">
      <w:pPr>
        <w:rPr>
          <w:szCs w:val="32"/>
        </w:rPr>
      </w:pPr>
      <w:r w:rsidRPr="00894396">
        <w:rPr>
          <w:szCs w:val="32"/>
        </w:rPr>
        <w:t>Tout à coup</w:t>
      </w:r>
      <w:r w:rsidR="008D6F52">
        <w:rPr>
          <w:szCs w:val="32"/>
        </w:rPr>
        <w:t xml:space="preserve">, </w:t>
      </w:r>
      <w:r w:rsidRPr="00894396">
        <w:rPr>
          <w:szCs w:val="32"/>
        </w:rPr>
        <w:t>le Comte se sentit délivré du cauchemar de l</w:t>
      </w:r>
      <w:r w:rsidR="008D6F52">
        <w:rPr>
          <w:szCs w:val="32"/>
        </w:rPr>
        <w:t>’</w:t>
      </w:r>
      <w:r w:rsidRPr="00894396">
        <w:rPr>
          <w:szCs w:val="32"/>
        </w:rPr>
        <w:t>horrible pression</w:t>
      </w:r>
      <w:r w:rsidR="008D6F52">
        <w:rPr>
          <w:szCs w:val="32"/>
        </w:rPr>
        <w:t xml:space="preserve">. </w:t>
      </w:r>
      <w:r w:rsidRPr="00894396">
        <w:rPr>
          <w:szCs w:val="32"/>
        </w:rPr>
        <w:t>Il ouvrit les yeux</w:t>
      </w:r>
      <w:r w:rsidR="008D6F52">
        <w:rPr>
          <w:szCs w:val="32"/>
        </w:rPr>
        <w:t xml:space="preserve">. </w:t>
      </w:r>
      <w:r w:rsidRPr="00894396">
        <w:rPr>
          <w:szCs w:val="32"/>
        </w:rPr>
        <w:t>Il était seul</w:t>
      </w:r>
      <w:r w:rsidR="008D6F52">
        <w:rPr>
          <w:szCs w:val="32"/>
        </w:rPr>
        <w:t xml:space="preserve">. </w:t>
      </w:r>
      <w:r w:rsidRPr="00894396">
        <w:rPr>
          <w:szCs w:val="32"/>
        </w:rPr>
        <w:t>Il n</w:t>
      </w:r>
      <w:r w:rsidR="008D6F52">
        <w:rPr>
          <w:szCs w:val="32"/>
        </w:rPr>
        <w:t>’</w:t>
      </w:r>
      <w:r w:rsidRPr="00894396">
        <w:rPr>
          <w:szCs w:val="32"/>
        </w:rPr>
        <w:t>avait rien entendu</w:t>
      </w:r>
      <w:r w:rsidR="008D6F52">
        <w:rPr>
          <w:szCs w:val="32"/>
        </w:rPr>
        <w:t xml:space="preserve">. </w:t>
      </w:r>
      <w:r w:rsidRPr="00894396">
        <w:rPr>
          <w:szCs w:val="32"/>
        </w:rPr>
        <w:t xml:space="preserve">Il est probable que </w:t>
      </w:r>
      <w:r w:rsidR="008D6F52">
        <w:rPr>
          <w:szCs w:val="32"/>
        </w:rPr>
        <w:t>« </w:t>
      </w:r>
      <w:r w:rsidRPr="00894396">
        <w:rPr>
          <w:szCs w:val="32"/>
        </w:rPr>
        <w:t>le jeune homme</w:t>
      </w:r>
      <w:r w:rsidR="008D6F52">
        <w:rPr>
          <w:szCs w:val="32"/>
        </w:rPr>
        <w:t> »</w:t>
      </w:r>
      <w:r w:rsidRPr="00894396">
        <w:rPr>
          <w:szCs w:val="32"/>
        </w:rPr>
        <w:t xml:space="preserve"> était parti à pas feutrés</w:t>
      </w:r>
      <w:r w:rsidR="008D6F52">
        <w:rPr>
          <w:szCs w:val="32"/>
        </w:rPr>
        <w:t xml:space="preserve">, </w:t>
      </w:r>
      <w:r w:rsidRPr="00894396">
        <w:rPr>
          <w:szCs w:val="32"/>
        </w:rPr>
        <w:t>depuis quelques instants</w:t>
      </w:r>
      <w:r w:rsidR="008D6F52">
        <w:rPr>
          <w:szCs w:val="32"/>
        </w:rPr>
        <w:t xml:space="preserve">, </w:t>
      </w:r>
      <w:r w:rsidRPr="00894396">
        <w:rPr>
          <w:szCs w:val="32"/>
        </w:rPr>
        <w:t>mais que le sentiment de l</w:t>
      </w:r>
      <w:r w:rsidR="008D6F52">
        <w:rPr>
          <w:szCs w:val="32"/>
        </w:rPr>
        <w:t>’</w:t>
      </w:r>
      <w:r w:rsidRPr="00894396">
        <w:rPr>
          <w:szCs w:val="32"/>
        </w:rPr>
        <w:t>atroce sensation avait persisté chez le Comte</w:t>
      </w:r>
      <w:r w:rsidR="008D6F52">
        <w:rPr>
          <w:szCs w:val="32"/>
        </w:rPr>
        <w:t xml:space="preserve">, </w:t>
      </w:r>
      <w:r w:rsidRPr="00894396">
        <w:rPr>
          <w:szCs w:val="32"/>
        </w:rPr>
        <w:t>bien que la lame ne pesât plus sur sa poitrine</w:t>
      </w:r>
      <w:r w:rsidR="008D6F52">
        <w:rPr>
          <w:szCs w:val="32"/>
        </w:rPr>
        <w:t xml:space="preserve">. </w:t>
      </w:r>
      <w:r w:rsidRPr="00894396">
        <w:rPr>
          <w:szCs w:val="32"/>
        </w:rPr>
        <w:t>Une faiblesse l</w:t>
      </w:r>
      <w:r w:rsidR="008D6F52">
        <w:rPr>
          <w:szCs w:val="32"/>
        </w:rPr>
        <w:t>’</w:t>
      </w:r>
      <w:r w:rsidRPr="00894396">
        <w:rPr>
          <w:szCs w:val="32"/>
        </w:rPr>
        <w:t>accabla</w:t>
      </w:r>
      <w:r w:rsidR="008D6F52">
        <w:rPr>
          <w:szCs w:val="32"/>
        </w:rPr>
        <w:t xml:space="preserve">. </w:t>
      </w:r>
      <w:r w:rsidRPr="00894396">
        <w:rPr>
          <w:szCs w:val="32"/>
        </w:rPr>
        <w:t>Il eut juste le temps de s</w:t>
      </w:r>
      <w:r w:rsidR="008D6F52">
        <w:rPr>
          <w:szCs w:val="32"/>
        </w:rPr>
        <w:t>’</w:t>
      </w:r>
      <w:r w:rsidRPr="00894396">
        <w:rPr>
          <w:szCs w:val="32"/>
        </w:rPr>
        <w:t>avancer jusqu</w:t>
      </w:r>
      <w:r w:rsidR="008D6F52">
        <w:rPr>
          <w:szCs w:val="32"/>
        </w:rPr>
        <w:t>’</w:t>
      </w:r>
      <w:r w:rsidRPr="00894396">
        <w:rPr>
          <w:szCs w:val="32"/>
        </w:rPr>
        <w:t>au banc</w:t>
      </w:r>
      <w:r w:rsidR="008D6F52">
        <w:rPr>
          <w:szCs w:val="32"/>
        </w:rPr>
        <w:t xml:space="preserve">. </w:t>
      </w:r>
      <w:r w:rsidRPr="00894396">
        <w:rPr>
          <w:szCs w:val="32"/>
        </w:rPr>
        <w:t>Il lui semblait qu</w:t>
      </w:r>
      <w:r w:rsidR="008D6F52">
        <w:rPr>
          <w:szCs w:val="32"/>
        </w:rPr>
        <w:t>’</w:t>
      </w:r>
      <w:r w:rsidRPr="00894396">
        <w:rPr>
          <w:szCs w:val="32"/>
        </w:rPr>
        <w:t>il avait retenu très longtemps son haleine</w:t>
      </w:r>
      <w:r w:rsidR="008D6F52">
        <w:rPr>
          <w:szCs w:val="32"/>
        </w:rPr>
        <w:t xml:space="preserve">. </w:t>
      </w:r>
      <w:r w:rsidRPr="00894396">
        <w:rPr>
          <w:szCs w:val="32"/>
        </w:rPr>
        <w:t>Il s</w:t>
      </w:r>
      <w:r w:rsidR="008D6F52">
        <w:rPr>
          <w:szCs w:val="32"/>
        </w:rPr>
        <w:t>’</w:t>
      </w:r>
      <w:r w:rsidRPr="00894396">
        <w:rPr>
          <w:szCs w:val="32"/>
        </w:rPr>
        <w:t>affala</w:t>
      </w:r>
      <w:r w:rsidR="008D6F52">
        <w:rPr>
          <w:szCs w:val="32"/>
        </w:rPr>
        <w:t xml:space="preserve">, </w:t>
      </w:r>
      <w:r w:rsidRPr="00894396">
        <w:rPr>
          <w:szCs w:val="32"/>
        </w:rPr>
        <w:t>tout pantelant du choc de la réaction</w:t>
      </w:r>
      <w:r w:rsidR="008D6F52">
        <w:rPr>
          <w:szCs w:val="32"/>
        </w:rPr>
        <w:t>.</w:t>
      </w:r>
    </w:p>
    <w:p w14:paraId="520277D8" w14:textId="77777777" w:rsidR="008D6F52" w:rsidRDefault="00000000" w:rsidP="008D6F52">
      <w:pPr>
        <w:rPr>
          <w:szCs w:val="32"/>
        </w:rPr>
      </w:pPr>
      <w:r w:rsidRPr="00894396">
        <w:rPr>
          <w:szCs w:val="32"/>
        </w:rPr>
        <w:t>L</w:t>
      </w:r>
      <w:r w:rsidR="008D6F52">
        <w:rPr>
          <w:szCs w:val="32"/>
        </w:rPr>
        <w:t>’</w:t>
      </w:r>
      <w:r w:rsidRPr="00894396">
        <w:rPr>
          <w:szCs w:val="32"/>
        </w:rPr>
        <w:t>orchestre exécutait</w:t>
      </w:r>
      <w:r w:rsidR="008D6F52">
        <w:rPr>
          <w:szCs w:val="32"/>
        </w:rPr>
        <w:t xml:space="preserve">, </w:t>
      </w:r>
      <w:r w:rsidRPr="00894396">
        <w:rPr>
          <w:szCs w:val="32"/>
        </w:rPr>
        <w:t>avec une admirable bravoure</w:t>
      </w:r>
      <w:r w:rsidR="008D6F52">
        <w:rPr>
          <w:szCs w:val="32"/>
        </w:rPr>
        <w:t xml:space="preserve">, </w:t>
      </w:r>
      <w:r w:rsidRPr="00894396">
        <w:rPr>
          <w:szCs w:val="32"/>
        </w:rPr>
        <w:t>un finale échevelé qui se termina en un grand éclat de cuivre</w:t>
      </w:r>
      <w:r w:rsidR="008D6F52">
        <w:rPr>
          <w:szCs w:val="32"/>
        </w:rPr>
        <w:t xml:space="preserve">. </w:t>
      </w:r>
      <w:r w:rsidRPr="00894396">
        <w:rPr>
          <w:szCs w:val="32"/>
        </w:rPr>
        <w:t>Le vieillard entendit un son confus et éloigné</w:t>
      </w:r>
      <w:r w:rsidR="008D6F52">
        <w:rPr>
          <w:szCs w:val="32"/>
        </w:rPr>
        <w:t xml:space="preserve">, </w:t>
      </w:r>
      <w:r w:rsidRPr="00894396">
        <w:rPr>
          <w:szCs w:val="32"/>
        </w:rPr>
        <w:t>comme si ses oreilles avaient été bouchées</w:t>
      </w:r>
      <w:r w:rsidR="008D6F52">
        <w:rPr>
          <w:szCs w:val="32"/>
        </w:rPr>
        <w:t xml:space="preserve">, </w:t>
      </w:r>
      <w:r w:rsidRPr="00894396">
        <w:rPr>
          <w:szCs w:val="32"/>
        </w:rPr>
        <w:t xml:space="preserve">puis perçut les claquements de mille paires de mains comme une averse de grêle passant </w:t>
      </w:r>
      <w:r w:rsidRPr="00894396">
        <w:rPr>
          <w:szCs w:val="32"/>
        </w:rPr>
        <w:lastRenderedPageBreak/>
        <w:t>dans le lointain</w:t>
      </w:r>
      <w:r w:rsidR="008D6F52">
        <w:rPr>
          <w:szCs w:val="32"/>
        </w:rPr>
        <w:t xml:space="preserve">. </w:t>
      </w:r>
      <w:r w:rsidRPr="00894396">
        <w:rPr>
          <w:szCs w:val="32"/>
        </w:rPr>
        <w:t>Le profond silence qui s</w:t>
      </w:r>
      <w:r w:rsidR="008D6F52">
        <w:rPr>
          <w:szCs w:val="32"/>
        </w:rPr>
        <w:t>’</w:t>
      </w:r>
      <w:r w:rsidRPr="00894396">
        <w:rPr>
          <w:szCs w:val="32"/>
        </w:rPr>
        <w:t>établit le rappela à lui</w:t>
      </w:r>
      <w:r w:rsidR="008D6F52">
        <w:rPr>
          <w:szCs w:val="32"/>
        </w:rPr>
        <w:t>.</w:t>
      </w:r>
    </w:p>
    <w:p w14:paraId="320793B2" w14:textId="77777777" w:rsidR="008D6F52" w:rsidRDefault="00000000" w:rsidP="008D6F52">
      <w:pPr>
        <w:rPr>
          <w:szCs w:val="32"/>
        </w:rPr>
      </w:pPr>
      <w:r w:rsidRPr="00894396">
        <w:rPr>
          <w:szCs w:val="32"/>
        </w:rPr>
        <w:t>Un tramway</w:t>
      </w:r>
      <w:r w:rsidR="008D6F52">
        <w:rPr>
          <w:szCs w:val="32"/>
        </w:rPr>
        <w:t xml:space="preserve">, </w:t>
      </w:r>
      <w:r w:rsidRPr="00894396">
        <w:rPr>
          <w:szCs w:val="32"/>
        </w:rPr>
        <w:t>pareil à une longue cage de verre avec des gens assis la tête en pleine lumière</w:t>
      </w:r>
      <w:r w:rsidR="008D6F52">
        <w:rPr>
          <w:szCs w:val="32"/>
        </w:rPr>
        <w:t xml:space="preserve">, </w:t>
      </w:r>
      <w:r w:rsidRPr="00894396">
        <w:rPr>
          <w:szCs w:val="32"/>
        </w:rPr>
        <w:t>courait vivement à soixante pas de l</w:t>
      </w:r>
      <w:r w:rsidR="008D6F52">
        <w:rPr>
          <w:szCs w:val="32"/>
        </w:rPr>
        <w:t>’</w:t>
      </w:r>
      <w:r w:rsidRPr="00894396">
        <w:rPr>
          <w:szCs w:val="32"/>
        </w:rPr>
        <w:t>endroit où il avait été assailli</w:t>
      </w:r>
      <w:r w:rsidR="008D6F52">
        <w:rPr>
          <w:szCs w:val="32"/>
        </w:rPr>
        <w:t xml:space="preserve">. </w:t>
      </w:r>
      <w:r w:rsidRPr="00894396">
        <w:rPr>
          <w:szCs w:val="32"/>
        </w:rPr>
        <w:t>Puis une seconde voiture passa</w:t>
      </w:r>
      <w:r w:rsidR="008D6F52">
        <w:rPr>
          <w:szCs w:val="32"/>
        </w:rPr>
        <w:t xml:space="preserve">, </w:t>
      </w:r>
      <w:r w:rsidRPr="00894396">
        <w:rPr>
          <w:szCs w:val="32"/>
        </w:rPr>
        <w:t>et une autre encore</w:t>
      </w:r>
      <w:r w:rsidR="008D6F52">
        <w:rPr>
          <w:szCs w:val="32"/>
        </w:rPr>
        <w:t xml:space="preserve">, </w:t>
      </w:r>
      <w:r w:rsidRPr="00894396">
        <w:rPr>
          <w:szCs w:val="32"/>
        </w:rPr>
        <w:t>en sens inverse</w:t>
      </w:r>
      <w:r w:rsidR="008D6F52">
        <w:rPr>
          <w:szCs w:val="32"/>
        </w:rPr>
        <w:t xml:space="preserve">. </w:t>
      </w:r>
      <w:r w:rsidRPr="00894396">
        <w:rPr>
          <w:szCs w:val="32"/>
        </w:rPr>
        <w:t>Le public se dispersait et s</w:t>
      </w:r>
      <w:r w:rsidR="008D6F52">
        <w:rPr>
          <w:szCs w:val="32"/>
        </w:rPr>
        <w:t>’</w:t>
      </w:r>
      <w:r w:rsidRPr="00894396">
        <w:rPr>
          <w:szCs w:val="32"/>
        </w:rPr>
        <w:t>éloignait du kiosque à musique</w:t>
      </w:r>
      <w:r w:rsidR="008D6F52">
        <w:rPr>
          <w:szCs w:val="32"/>
        </w:rPr>
        <w:t xml:space="preserve">, </w:t>
      </w:r>
      <w:r w:rsidRPr="00894396">
        <w:rPr>
          <w:szCs w:val="32"/>
        </w:rPr>
        <w:t>pour s</w:t>
      </w:r>
      <w:r w:rsidR="008D6F52">
        <w:rPr>
          <w:szCs w:val="32"/>
        </w:rPr>
        <w:t>’</w:t>
      </w:r>
      <w:r w:rsidRPr="00894396">
        <w:rPr>
          <w:szCs w:val="32"/>
        </w:rPr>
        <w:t>engager dans l</w:t>
      </w:r>
      <w:r w:rsidR="008D6F52">
        <w:rPr>
          <w:szCs w:val="32"/>
        </w:rPr>
        <w:t>’</w:t>
      </w:r>
      <w:r w:rsidRPr="00894396">
        <w:rPr>
          <w:szCs w:val="32"/>
        </w:rPr>
        <w:t>allée par petits groupes bavards</w:t>
      </w:r>
      <w:r w:rsidR="008D6F52">
        <w:rPr>
          <w:szCs w:val="32"/>
        </w:rPr>
        <w:t xml:space="preserve">. </w:t>
      </w:r>
      <w:r w:rsidRPr="00894396">
        <w:rPr>
          <w:szCs w:val="32"/>
        </w:rPr>
        <w:t>Assis très droit</w:t>
      </w:r>
      <w:r w:rsidR="008D6F52">
        <w:rPr>
          <w:szCs w:val="32"/>
        </w:rPr>
        <w:t xml:space="preserve">, </w:t>
      </w:r>
      <w:r w:rsidRPr="00894396">
        <w:rPr>
          <w:szCs w:val="32"/>
        </w:rPr>
        <w:t>le Comte essayait de songer avec calme à ce qui venait de lui arriver</w:t>
      </w:r>
      <w:r w:rsidR="008D6F52">
        <w:rPr>
          <w:szCs w:val="32"/>
        </w:rPr>
        <w:t xml:space="preserve">. </w:t>
      </w:r>
      <w:r w:rsidRPr="00894396">
        <w:rPr>
          <w:szCs w:val="32"/>
        </w:rPr>
        <w:t>La laideur de cet attentat lui coupa de nouveau le souffle</w:t>
      </w:r>
      <w:r w:rsidR="008D6F52">
        <w:rPr>
          <w:szCs w:val="32"/>
        </w:rPr>
        <w:t xml:space="preserve">. </w:t>
      </w:r>
      <w:r w:rsidRPr="00894396">
        <w:rPr>
          <w:szCs w:val="32"/>
        </w:rPr>
        <w:t>Autant que j</w:t>
      </w:r>
      <w:r w:rsidR="008D6F52">
        <w:rPr>
          <w:szCs w:val="32"/>
        </w:rPr>
        <w:t>’</w:t>
      </w:r>
      <w:r w:rsidRPr="00894396">
        <w:rPr>
          <w:szCs w:val="32"/>
        </w:rPr>
        <w:t>en puis juger</w:t>
      </w:r>
      <w:r w:rsidR="008D6F52">
        <w:rPr>
          <w:szCs w:val="32"/>
        </w:rPr>
        <w:t xml:space="preserve">, </w:t>
      </w:r>
      <w:r w:rsidRPr="00894396">
        <w:rPr>
          <w:szCs w:val="32"/>
        </w:rPr>
        <w:t>il était écœuré de lui-même</w:t>
      </w:r>
      <w:r w:rsidR="008D6F52">
        <w:rPr>
          <w:szCs w:val="32"/>
        </w:rPr>
        <w:t xml:space="preserve">. </w:t>
      </w:r>
      <w:r w:rsidRPr="00894396">
        <w:rPr>
          <w:szCs w:val="32"/>
        </w:rPr>
        <w:t>Je ne veux pas dire de sa conduite</w:t>
      </w:r>
      <w:r w:rsidR="008D6F52">
        <w:rPr>
          <w:szCs w:val="32"/>
        </w:rPr>
        <w:t xml:space="preserve">. </w:t>
      </w:r>
      <w:r w:rsidRPr="00894396">
        <w:rPr>
          <w:szCs w:val="32"/>
        </w:rPr>
        <w:t>Évidemment</w:t>
      </w:r>
      <w:r w:rsidR="008D6F52">
        <w:rPr>
          <w:szCs w:val="32"/>
        </w:rPr>
        <w:t xml:space="preserve">, </w:t>
      </w:r>
      <w:r w:rsidRPr="00894396">
        <w:rPr>
          <w:szCs w:val="32"/>
        </w:rPr>
        <w:t>si je devais me fier à la mimique qu</w:t>
      </w:r>
      <w:r w:rsidR="008D6F52">
        <w:rPr>
          <w:szCs w:val="32"/>
        </w:rPr>
        <w:t>’</w:t>
      </w:r>
      <w:r w:rsidRPr="00894396">
        <w:rPr>
          <w:szCs w:val="32"/>
        </w:rPr>
        <w:t>il m</w:t>
      </w:r>
      <w:r w:rsidR="008D6F52">
        <w:rPr>
          <w:szCs w:val="32"/>
        </w:rPr>
        <w:t>’</w:t>
      </w:r>
      <w:r w:rsidRPr="00894396">
        <w:rPr>
          <w:szCs w:val="32"/>
        </w:rPr>
        <w:t>en avait donnée</w:t>
      </w:r>
      <w:r w:rsidR="008D6F52">
        <w:rPr>
          <w:szCs w:val="32"/>
        </w:rPr>
        <w:t xml:space="preserve">, </w:t>
      </w:r>
      <w:r w:rsidRPr="00894396">
        <w:rPr>
          <w:szCs w:val="32"/>
        </w:rPr>
        <w:t>sa conduite avait été parfaite</w:t>
      </w:r>
      <w:r w:rsidR="008D6F52">
        <w:rPr>
          <w:szCs w:val="32"/>
        </w:rPr>
        <w:t xml:space="preserve">, </w:t>
      </w:r>
      <w:r w:rsidRPr="00894396">
        <w:rPr>
          <w:szCs w:val="32"/>
        </w:rPr>
        <w:t>tout simplement</w:t>
      </w:r>
      <w:r w:rsidR="008D6F52">
        <w:rPr>
          <w:szCs w:val="32"/>
        </w:rPr>
        <w:t xml:space="preserve">. </w:t>
      </w:r>
      <w:r w:rsidRPr="00894396">
        <w:rPr>
          <w:szCs w:val="32"/>
        </w:rPr>
        <w:t>Non</w:t>
      </w:r>
      <w:r w:rsidR="008D6F52">
        <w:rPr>
          <w:szCs w:val="32"/>
        </w:rPr>
        <w:t xml:space="preserve">, </w:t>
      </w:r>
      <w:r w:rsidRPr="00894396">
        <w:rPr>
          <w:szCs w:val="32"/>
        </w:rPr>
        <w:t>ce n</w:t>
      </w:r>
      <w:r w:rsidR="008D6F52">
        <w:rPr>
          <w:szCs w:val="32"/>
        </w:rPr>
        <w:t>’</w:t>
      </w:r>
      <w:r w:rsidRPr="00894396">
        <w:rPr>
          <w:szCs w:val="32"/>
        </w:rPr>
        <w:t>était pas cela</w:t>
      </w:r>
      <w:r w:rsidR="008D6F52">
        <w:rPr>
          <w:szCs w:val="32"/>
        </w:rPr>
        <w:t xml:space="preserve">. </w:t>
      </w:r>
      <w:r w:rsidRPr="00894396">
        <w:rPr>
          <w:szCs w:val="32"/>
        </w:rPr>
        <w:t>Il n</w:t>
      </w:r>
      <w:r w:rsidR="008D6F52">
        <w:rPr>
          <w:szCs w:val="32"/>
        </w:rPr>
        <w:t>’</w:t>
      </w:r>
      <w:r w:rsidRPr="00894396">
        <w:rPr>
          <w:szCs w:val="32"/>
        </w:rPr>
        <w:t>avait pas honte</w:t>
      </w:r>
      <w:r w:rsidR="008D6F52">
        <w:rPr>
          <w:szCs w:val="32"/>
        </w:rPr>
        <w:t xml:space="preserve">. </w:t>
      </w:r>
      <w:r w:rsidRPr="00894396">
        <w:rPr>
          <w:szCs w:val="32"/>
        </w:rPr>
        <w:t>Il était écœuré d</w:t>
      </w:r>
      <w:r w:rsidR="008D6F52">
        <w:rPr>
          <w:szCs w:val="32"/>
        </w:rPr>
        <w:t>’</w:t>
      </w:r>
      <w:r w:rsidRPr="00894396">
        <w:rPr>
          <w:szCs w:val="32"/>
        </w:rPr>
        <w:t>avoir été l</w:t>
      </w:r>
      <w:r w:rsidR="008D6F52">
        <w:rPr>
          <w:szCs w:val="32"/>
        </w:rPr>
        <w:t>’</w:t>
      </w:r>
      <w:r w:rsidRPr="00894396">
        <w:rPr>
          <w:szCs w:val="32"/>
        </w:rPr>
        <w:t>objet d</w:t>
      </w:r>
      <w:r w:rsidR="008D6F52">
        <w:rPr>
          <w:szCs w:val="32"/>
        </w:rPr>
        <w:t>’</w:t>
      </w:r>
      <w:r w:rsidRPr="00894396">
        <w:rPr>
          <w:szCs w:val="32"/>
        </w:rPr>
        <w:t>un pareil mépris</w:t>
      </w:r>
      <w:r w:rsidR="008D6F52">
        <w:rPr>
          <w:szCs w:val="32"/>
        </w:rPr>
        <w:t xml:space="preserve">, </w:t>
      </w:r>
      <w:r w:rsidRPr="00894396">
        <w:rPr>
          <w:szCs w:val="32"/>
        </w:rPr>
        <w:t>plutôt que du vol même</w:t>
      </w:r>
      <w:r w:rsidR="008D6F52">
        <w:rPr>
          <w:szCs w:val="32"/>
        </w:rPr>
        <w:t xml:space="preserve">. </w:t>
      </w:r>
      <w:r w:rsidRPr="00894396">
        <w:rPr>
          <w:szCs w:val="32"/>
        </w:rPr>
        <w:t>Sa placidité avait été lâchement secouée</w:t>
      </w:r>
      <w:r w:rsidR="008D6F52">
        <w:rPr>
          <w:szCs w:val="32"/>
        </w:rPr>
        <w:t xml:space="preserve">. </w:t>
      </w:r>
      <w:r w:rsidRPr="00894396">
        <w:rPr>
          <w:szCs w:val="32"/>
        </w:rPr>
        <w:t>C</w:t>
      </w:r>
      <w:r w:rsidR="008D6F52">
        <w:rPr>
          <w:szCs w:val="32"/>
        </w:rPr>
        <w:t>’</w:t>
      </w:r>
      <w:r w:rsidRPr="00894396">
        <w:rPr>
          <w:szCs w:val="32"/>
        </w:rPr>
        <w:t>en était fait du regard bienveillant et serein qu</w:t>
      </w:r>
      <w:r w:rsidR="008D6F52">
        <w:rPr>
          <w:szCs w:val="32"/>
        </w:rPr>
        <w:t>’</w:t>
      </w:r>
      <w:r w:rsidRPr="00894396">
        <w:rPr>
          <w:szCs w:val="32"/>
        </w:rPr>
        <w:t>il avait</w:t>
      </w:r>
      <w:r w:rsidR="008D6F52">
        <w:rPr>
          <w:szCs w:val="32"/>
        </w:rPr>
        <w:t xml:space="preserve">, </w:t>
      </w:r>
      <w:r w:rsidRPr="00894396">
        <w:rPr>
          <w:szCs w:val="32"/>
        </w:rPr>
        <w:t>toute sa vie durant</w:t>
      </w:r>
      <w:r w:rsidR="008D6F52">
        <w:rPr>
          <w:szCs w:val="32"/>
        </w:rPr>
        <w:t xml:space="preserve">, </w:t>
      </w:r>
      <w:r w:rsidRPr="00894396">
        <w:rPr>
          <w:szCs w:val="32"/>
        </w:rPr>
        <w:t>jeté sur le monde</w:t>
      </w:r>
      <w:r w:rsidR="008D6F52">
        <w:rPr>
          <w:szCs w:val="32"/>
        </w:rPr>
        <w:t>.</w:t>
      </w:r>
    </w:p>
    <w:p w14:paraId="62D93F89" w14:textId="77777777" w:rsidR="008D6F52" w:rsidRDefault="00000000" w:rsidP="008D6F52">
      <w:pPr>
        <w:rPr>
          <w:szCs w:val="32"/>
        </w:rPr>
      </w:pPr>
      <w:r w:rsidRPr="00894396">
        <w:rPr>
          <w:szCs w:val="32"/>
        </w:rPr>
        <w:t>Pourtant</w:t>
      </w:r>
      <w:r w:rsidR="008D6F52">
        <w:rPr>
          <w:szCs w:val="32"/>
        </w:rPr>
        <w:t xml:space="preserve">, </w:t>
      </w:r>
      <w:r w:rsidRPr="00894396">
        <w:rPr>
          <w:szCs w:val="32"/>
        </w:rPr>
        <w:t>à ce moment encore</w:t>
      </w:r>
      <w:r w:rsidR="008D6F52">
        <w:rPr>
          <w:szCs w:val="32"/>
        </w:rPr>
        <w:t xml:space="preserve">, </w:t>
      </w:r>
      <w:r w:rsidRPr="00894396">
        <w:rPr>
          <w:szCs w:val="32"/>
        </w:rPr>
        <w:t>avant que le fer n</w:t>
      </w:r>
      <w:r w:rsidR="008D6F52">
        <w:rPr>
          <w:szCs w:val="32"/>
        </w:rPr>
        <w:t>’</w:t>
      </w:r>
      <w:r w:rsidRPr="00894396">
        <w:rPr>
          <w:szCs w:val="32"/>
        </w:rPr>
        <w:t>eût pénétré trop loin</w:t>
      </w:r>
      <w:r w:rsidR="008D6F52">
        <w:rPr>
          <w:szCs w:val="32"/>
        </w:rPr>
        <w:t xml:space="preserve">, </w:t>
      </w:r>
      <w:r w:rsidRPr="00894396">
        <w:rPr>
          <w:szCs w:val="32"/>
        </w:rPr>
        <w:t>il put encore</w:t>
      </w:r>
      <w:r w:rsidR="008D6F52">
        <w:rPr>
          <w:szCs w:val="32"/>
        </w:rPr>
        <w:t xml:space="preserve">, </w:t>
      </w:r>
      <w:r w:rsidRPr="00894396">
        <w:rPr>
          <w:szCs w:val="32"/>
        </w:rPr>
        <w:t>à force de raisonnement</w:t>
      </w:r>
      <w:r w:rsidR="008D6F52">
        <w:rPr>
          <w:szCs w:val="32"/>
        </w:rPr>
        <w:t xml:space="preserve">, </w:t>
      </w:r>
      <w:r w:rsidRPr="00894396">
        <w:rPr>
          <w:szCs w:val="32"/>
        </w:rPr>
        <w:t>retrouver une équanimité relative</w:t>
      </w:r>
      <w:r w:rsidR="008D6F52">
        <w:rPr>
          <w:szCs w:val="32"/>
        </w:rPr>
        <w:t xml:space="preserve">. </w:t>
      </w:r>
      <w:r w:rsidRPr="00894396">
        <w:rPr>
          <w:szCs w:val="32"/>
        </w:rPr>
        <w:t>Et à mesure que s</w:t>
      </w:r>
      <w:r w:rsidR="008D6F52">
        <w:rPr>
          <w:szCs w:val="32"/>
        </w:rPr>
        <w:t>’</w:t>
      </w:r>
      <w:r w:rsidRPr="00894396">
        <w:rPr>
          <w:szCs w:val="32"/>
        </w:rPr>
        <w:t>apaisait son agitation</w:t>
      </w:r>
      <w:r w:rsidR="008D6F52">
        <w:rPr>
          <w:szCs w:val="32"/>
        </w:rPr>
        <w:t xml:space="preserve">, </w:t>
      </w:r>
      <w:r w:rsidRPr="00894396">
        <w:rPr>
          <w:szCs w:val="32"/>
        </w:rPr>
        <w:t>il prit conscience d</w:t>
      </w:r>
      <w:r w:rsidR="008D6F52">
        <w:rPr>
          <w:szCs w:val="32"/>
        </w:rPr>
        <w:t>’</w:t>
      </w:r>
      <w:r w:rsidRPr="00894396">
        <w:rPr>
          <w:szCs w:val="32"/>
        </w:rPr>
        <w:t>une faim violente</w:t>
      </w:r>
      <w:r w:rsidR="008D6F52">
        <w:rPr>
          <w:szCs w:val="32"/>
        </w:rPr>
        <w:t xml:space="preserve">. </w:t>
      </w:r>
      <w:r w:rsidRPr="00894396">
        <w:rPr>
          <w:szCs w:val="32"/>
        </w:rPr>
        <w:t>Oui</w:t>
      </w:r>
      <w:r w:rsidR="008D6F52">
        <w:rPr>
          <w:szCs w:val="32"/>
        </w:rPr>
        <w:t xml:space="preserve">, </w:t>
      </w:r>
      <w:r w:rsidRPr="00894396">
        <w:rPr>
          <w:szCs w:val="32"/>
        </w:rPr>
        <w:t>il avait faim</w:t>
      </w:r>
      <w:r w:rsidR="008D6F52">
        <w:rPr>
          <w:szCs w:val="32"/>
        </w:rPr>
        <w:t xml:space="preserve"> ; </w:t>
      </w:r>
      <w:r w:rsidRPr="00894396">
        <w:rPr>
          <w:szCs w:val="32"/>
        </w:rPr>
        <w:t>l</w:t>
      </w:r>
      <w:r w:rsidR="008D6F52">
        <w:rPr>
          <w:szCs w:val="32"/>
        </w:rPr>
        <w:t>’</w:t>
      </w:r>
      <w:r w:rsidRPr="00894396">
        <w:rPr>
          <w:szCs w:val="32"/>
        </w:rPr>
        <w:t>émotion lui avait donné une véritable fringale</w:t>
      </w:r>
      <w:r w:rsidR="008D6F52">
        <w:rPr>
          <w:szCs w:val="32"/>
        </w:rPr>
        <w:t xml:space="preserve">. </w:t>
      </w:r>
      <w:r w:rsidRPr="00894396">
        <w:rPr>
          <w:szCs w:val="32"/>
        </w:rPr>
        <w:t>Il quitta son banc</w:t>
      </w:r>
      <w:r w:rsidR="008D6F52">
        <w:rPr>
          <w:szCs w:val="32"/>
        </w:rPr>
        <w:t xml:space="preserve">, </w:t>
      </w:r>
      <w:r w:rsidRPr="00894396">
        <w:rPr>
          <w:szCs w:val="32"/>
        </w:rPr>
        <w:t>marcha quelques minutes et quittant les jardins</w:t>
      </w:r>
      <w:r w:rsidR="008D6F52">
        <w:rPr>
          <w:szCs w:val="32"/>
        </w:rPr>
        <w:t xml:space="preserve">, </w:t>
      </w:r>
      <w:r w:rsidRPr="00894396">
        <w:rPr>
          <w:szCs w:val="32"/>
        </w:rPr>
        <w:t>se trouva devant un tramway arrêté</w:t>
      </w:r>
      <w:r w:rsidR="008D6F52">
        <w:rPr>
          <w:szCs w:val="32"/>
        </w:rPr>
        <w:t xml:space="preserve">, </w:t>
      </w:r>
      <w:r w:rsidRPr="00894396">
        <w:rPr>
          <w:szCs w:val="32"/>
        </w:rPr>
        <w:t>sans savoir très bien comment il était arrivé là</w:t>
      </w:r>
      <w:r w:rsidR="008D6F52">
        <w:rPr>
          <w:szCs w:val="32"/>
        </w:rPr>
        <w:t xml:space="preserve">. </w:t>
      </w:r>
      <w:r w:rsidRPr="00894396">
        <w:rPr>
          <w:szCs w:val="32"/>
        </w:rPr>
        <w:t>Il entra dans la voiture par une sorte d</w:t>
      </w:r>
      <w:r w:rsidR="008D6F52">
        <w:rPr>
          <w:szCs w:val="32"/>
        </w:rPr>
        <w:t>’</w:t>
      </w:r>
      <w:r w:rsidRPr="00894396">
        <w:rPr>
          <w:szCs w:val="32"/>
        </w:rPr>
        <w:t>instinct somnambulique</w:t>
      </w:r>
      <w:r w:rsidR="008D6F52">
        <w:rPr>
          <w:szCs w:val="32"/>
        </w:rPr>
        <w:t xml:space="preserve">. </w:t>
      </w:r>
      <w:r w:rsidRPr="00894396">
        <w:rPr>
          <w:szCs w:val="32"/>
        </w:rPr>
        <w:t>Il eut la chance de trouver dans la poche de son pantalon une piécette de cuivre pour le conducteur</w:t>
      </w:r>
      <w:r w:rsidR="008D6F52">
        <w:rPr>
          <w:szCs w:val="32"/>
        </w:rPr>
        <w:t xml:space="preserve">. </w:t>
      </w:r>
      <w:r w:rsidRPr="00894396">
        <w:rPr>
          <w:szCs w:val="32"/>
        </w:rPr>
        <w:t>Le tramway s</w:t>
      </w:r>
      <w:r w:rsidR="008D6F52">
        <w:rPr>
          <w:szCs w:val="32"/>
        </w:rPr>
        <w:t>’</w:t>
      </w:r>
      <w:r w:rsidRPr="00894396">
        <w:rPr>
          <w:szCs w:val="32"/>
        </w:rPr>
        <w:t>arrêta</w:t>
      </w:r>
      <w:r w:rsidR="008D6F52">
        <w:rPr>
          <w:szCs w:val="32"/>
        </w:rPr>
        <w:t xml:space="preserve">, </w:t>
      </w:r>
      <w:r w:rsidRPr="00894396">
        <w:rPr>
          <w:szCs w:val="32"/>
        </w:rPr>
        <w:t>et</w:t>
      </w:r>
      <w:r w:rsidR="008D6F52">
        <w:rPr>
          <w:szCs w:val="32"/>
        </w:rPr>
        <w:t xml:space="preserve">, </w:t>
      </w:r>
      <w:r w:rsidRPr="00894396">
        <w:rPr>
          <w:szCs w:val="32"/>
        </w:rPr>
        <w:t>en voyant en descendre tous les occupants</w:t>
      </w:r>
      <w:r w:rsidR="008D6F52">
        <w:rPr>
          <w:szCs w:val="32"/>
        </w:rPr>
        <w:t xml:space="preserve">, </w:t>
      </w:r>
      <w:r w:rsidRPr="00894396">
        <w:rPr>
          <w:szCs w:val="32"/>
        </w:rPr>
        <w:t>il descendit aussi</w:t>
      </w:r>
      <w:r w:rsidR="008D6F52">
        <w:rPr>
          <w:szCs w:val="32"/>
        </w:rPr>
        <w:t xml:space="preserve">. </w:t>
      </w:r>
      <w:r w:rsidRPr="00894396">
        <w:rPr>
          <w:szCs w:val="32"/>
        </w:rPr>
        <w:t xml:space="preserve">Il reconnut la Piazza San </w:t>
      </w:r>
      <w:proofErr w:type="spellStart"/>
      <w:r w:rsidRPr="00894396">
        <w:rPr>
          <w:szCs w:val="32"/>
        </w:rPr>
        <w:t>Fernandino</w:t>
      </w:r>
      <w:proofErr w:type="spellEnd"/>
      <w:r w:rsidR="008D6F52">
        <w:rPr>
          <w:szCs w:val="32"/>
        </w:rPr>
        <w:t xml:space="preserve">, </w:t>
      </w:r>
      <w:r w:rsidRPr="00894396">
        <w:rPr>
          <w:szCs w:val="32"/>
        </w:rPr>
        <w:t>mais ne s</w:t>
      </w:r>
      <w:r w:rsidR="008D6F52">
        <w:rPr>
          <w:szCs w:val="32"/>
        </w:rPr>
        <w:t>’</w:t>
      </w:r>
      <w:r w:rsidRPr="00894396">
        <w:rPr>
          <w:szCs w:val="32"/>
        </w:rPr>
        <w:t>avisa évidemment pas de prendre un fiacre pour se faire conduire à l</w:t>
      </w:r>
      <w:r w:rsidR="008D6F52">
        <w:rPr>
          <w:szCs w:val="32"/>
        </w:rPr>
        <w:t>’</w:t>
      </w:r>
      <w:r w:rsidRPr="00894396">
        <w:rPr>
          <w:szCs w:val="32"/>
        </w:rPr>
        <w:t>hôtel</w:t>
      </w:r>
      <w:r w:rsidR="008D6F52">
        <w:rPr>
          <w:szCs w:val="32"/>
        </w:rPr>
        <w:t xml:space="preserve">. </w:t>
      </w:r>
      <w:r w:rsidRPr="00894396">
        <w:rPr>
          <w:szCs w:val="32"/>
        </w:rPr>
        <w:t xml:space="preserve">Il restait ahuri sur la </w:t>
      </w:r>
      <w:r w:rsidRPr="00894396">
        <w:rPr>
          <w:szCs w:val="32"/>
        </w:rPr>
        <w:lastRenderedPageBreak/>
        <w:t>Piazza</w:t>
      </w:r>
      <w:r w:rsidR="008D6F52">
        <w:rPr>
          <w:szCs w:val="32"/>
        </w:rPr>
        <w:t xml:space="preserve">, </w:t>
      </w:r>
      <w:r w:rsidRPr="00894396">
        <w:rPr>
          <w:szCs w:val="32"/>
        </w:rPr>
        <w:t>comme un chien perdu</w:t>
      </w:r>
      <w:r w:rsidR="008D6F52">
        <w:rPr>
          <w:szCs w:val="32"/>
        </w:rPr>
        <w:t xml:space="preserve">, </w:t>
      </w:r>
      <w:r w:rsidRPr="00894396">
        <w:rPr>
          <w:szCs w:val="32"/>
        </w:rPr>
        <w:t>songeant vaguement à la meilleure façon de se procurer sans retard quelque chose à manger</w:t>
      </w:r>
      <w:r w:rsidR="008D6F52">
        <w:rPr>
          <w:szCs w:val="32"/>
        </w:rPr>
        <w:t>.</w:t>
      </w:r>
    </w:p>
    <w:p w14:paraId="6BAEA71E" w14:textId="77777777" w:rsidR="008D6F52" w:rsidRDefault="00000000" w:rsidP="008D6F52">
      <w:pPr>
        <w:rPr>
          <w:szCs w:val="32"/>
        </w:rPr>
      </w:pPr>
      <w:r w:rsidRPr="00894396">
        <w:rPr>
          <w:szCs w:val="32"/>
        </w:rPr>
        <w:t>Tout à coup</w:t>
      </w:r>
      <w:r w:rsidR="008D6F52">
        <w:rPr>
          <w:szCs w:val="32"/>
        </w:rPr>
        <w:t xml:space="preserve">, </w:t>
      </w:r>
      <w:r w:rsidRPr="00894396">
        <w:rPr>
          <w:szCs w:val="32"/>
        </w:rPr>
        <w:t>il se souvint de sa pièce de vingt francs</w:t>
      </w:r>
      <w:r w:rsidR="008D6F52">
        <w:rPr>
          <w:szCs w:val="32"/>
        </w:rPr>
        <w:t xml:space="preserve">. </w:t>
      </w:r>
      <w:r w:rsidRPr="00894396">
        <w:rPr>
          <w:szCs w:val="32"/>
        </w:rPr>
        <w:t>Il m</w:t>
      </w:r>
      <w:r w:rsidR="008D6F52">
        <w:rPr>
          <w:szCs w:val="32"/>
        </w:rPr>
        <w:t>’</w:t>
      </w:r>
      <w:r w:rsidRPr="00894396">
        <w:rPr>
          <w:szCs w:val="32"/>
        </w:rPr>
        <w:t>expliqua qu</w:t>
      </w:r>
      <w:r w:rsidR="008D6F52">
        <w:rPr>
          <w:szCs w:val="32"/>
        </w:rPr>
        <w:t>’</w:t>
      </w:r>
      <w:r w:rsidRPr="00894396">
        <w:rPr>
          <w:szCs w:val="32"/>
        </w:rPr>
        <w:t>il avait conservé cette pièce d</w:t>
      </w:r>
      <w:r w:rsidR="008D6F52">
        <w:rPr>
          <w:szCs w:val="32"/>
        </w:rPr>
        <w:t>’</w:t>
      </w:r>
      <w:r w:rsidRPr="00894396">
        <w:rPr>
          <w:szCs w:val="32"/>
        </w:rPr>
        <w:t>or française depuis trois ans</w:t>
      </w:r>
      <w:r w:rsidR="008D6F52">
        <w:rPr>
          <w:szCs w:val="32"/>
        </w:rPr>
        <w:t xml:space="preserve">. </w:t>
      </w:r>
      <w:r w:rsidRPr="00894396">
        <w:rPr>
          <w:szCs w:val="32"/>
        </w:rPr>
        <w:t>Il la gardait sur lui comme une sorte de réserve en cas d</w:t>
      </w:r>
      <w:r w:rsidR="008D6F52">
        <w:rPr>
          <w:szCs w:val="32"/>
        </w:rPr>
        <w:t>’</w:t>
      </w:r>
      <w:r w:rsidRPr="00894396">
        <w:rPr>
          <w:szCs w:val="32"/>
        </w:rPr>
        <w:t>accident</w:t>
      </w:r>
      <w:r w:rsidR="008D6F52">
        <w:rPr>
          <w:szCs w:val="32"/>
        </w:rPr>
        <w:t xml:space="preserve">. </w:t>
      </w:r>
      <w:r w:rsidRPr="00894396">
        <w:rPr>
          <w:szCs w:val="32"/>
        </w:rPr>
        <w:t>On peut toujours se faire vider les poches</w:t>
      </w:r>
      <w:r w:rsidR="008D6F52">
        <w:rPr>
          <w:szCs w:val="32"/>
        </w:rPr>
        <w:t xml:space="preserve">, </w:t>
      </w:r>
      <w:r w:rsidRPr="00894396">
        <w:rPr>
          <w:szCs w:val="32"/>
        </w:rPr>
        <w:t>ce qui n</w:t>
      </w:r>
      <w:r w:rsidR="008D6F52">
        <w:rPr>
          <w:szCs w:val="32"/>
        </w:rPr>
        <w:t>’</w:t>
      </w:r>
      <w:r w:rsidRPr="00894396">
        <w:rPr>
          <w:szCs w:val="32"/>
        </w:rPr>
        <w:t>a d</w:t>
      </w:r>
      <w:r w:rsidR="008D6F52">
        <w:rPr>
          <w:szCs w:val="32"/>
        </w:rPr>
        <w:t>’</w:t>
      </w:r>
      <w:r w:rsidRPr="00894396">
        <w:rPr>
          <w:szCs w:val="32"/>
        </w:rPr>
        <w:t>ailleurs aucun rapport avec un vol effronté et insultant</w:t>
      </w:r>
      <w:r w:rsidR="008D6F52">
        <w:rPr>
          <w:szCs w:val="32"/>
        </w:rPr>
        <w:t>.</w:t>
      </w:r>
    </w:p>
    <w:p w14:paraId="1D959182" w14:textId="77777777" w:rsidR="008D6F52" w:rsidRDefault="00000000" w:rsidP="008D6F52">
      <w:pPr>
        <w:rPr>
          <w:szCs w:val="32"/>
        </w:rPr>
      </w:pPr>
      <w:r w:rsidRPr="00894396">
        <w:rPr>
          <w:szCs w:val="32"/>
        </w:rPr>
        <w:t>L</w:t>
      </w:r>
      <w:r w:rsidR="008D6F52">
        <w:rPr>
          <w:szCs w:val="32"/>
        </w:rPr>
        <w:t>’</w:t>
      </w:r>
      <w:r w:rsidRPr="00894396">
        <w:rPr>
          <w:szCs w:val="32"/>
        </w:rPr>
        <w:t>arche monumentale de la galerie Umberto se dressait devant lui</w:t>
      </w:r>
      <w:r w:rsidR="008D6F52">
        <w:rPr>
          <w:szCs w:val="32"/>
        </w:rPr>
        <w:t xml:space="preserve">, </w:t>
      </w:r>
      <w:r w:rsidRPr="00894396">
        <w:rPr>
          <w:szCs w:val="32"/>
        </w:rPr>
        <w:t>au sommet d</w:t>
      </w:r>
      <w:r w:rsidR="008D6F52">
        <w:rPr>
          <w:szCs w:val="32"/>
        </w:rPr>
        <w:t>’</w:t>
      </w:r>
      <w:r w:rsidRPr="00894396">
        <w:rPr>
          <w:szCs w:val="32"/>
        </w:rPr>
        <w:t>un noble escalier de pierre</w:t>
      </w:r>
      <w:r w:rsidR="008D6F52">
        <w:rPr>
          <w:szCs w:val="32"/>
        </w:rPr>
        <w:t xml:space="preserve">. </w:t>
      </w:r>
      <w:r w:rsidRPr="00894396">
        <w:rPr>
          <w:szCs w:val="32"/>
        </w:rPr>
        <w:t>Il en gravit les marches sans perdre de temps et se dirigea vers le café Umberto</w:t>
      </w:r>
      <w:r w:rsidR="008D6F52">
        <w:rPr>
          <w:szCs w:val="32"/>
        </w:rPr>
        <w:t xml:space="preserve">. </w:t>
      </w:r>
      <w:r w:rsidRPr="00894396">
        <w:rPr>
          <w:szCs w:val="32"/>
        </w:rPr>
        <w:t>Toutes les places de la terrasse étaient occupées par des consommateurs</w:t>
      </w:r>
      <w:r w:rsidR="008D6F52">
        <w:rPr>
          <w:szCs w:val="32"/>
        </w:rPr>
        <w:t xml:space="preserve">. </w:t>
      </w:r>
      <w:r w:rsidRPr="00894396">
        <w:rPr>
          <w:szCs w:val="32"/>
        </w:rPr>
        <w:t>Mais comme il voulait manger</w:t>
      </w:r>
      <w:r w:rsidR="008D6F52">
        <w:rPr>
          <w:szCs w:val="32"/>
        </w:rPr>
        <w:t xml:space="preserve">, </w:t>
      </w:r>
      <w:r w:rsidRPr="00894396">
        <w:rPr>
          <w:szCs w:val="32"/>
        </w:rPr>
        <w:t>il pénétra dans le café</w:t>
      </w:r>
      <w:r w:rsidR="008D6F52">
        <w:rPr>
          <w:szCs w:val="32"/>
        </w:rPr>
        <w:t xml:space="preserve">, </w:t>
      </w:r>
      <w:r w:rsidRPr="00894396">
        <w:rPr>
          <w:szCs w:val="32"/>
        </w:rPr>
        <w:t>que des piliers carrés</w:t>
      </w:r>
      <w:r w:rsidR="008D6F52">
        <w:rPr>
          <w:szCs w:val="32"/>
        </w:rPr>
        <w:t xml:space="preserve">, </w:t>
      </w:r>
      <w:r w:rsidRPr="00894396">
        <w:rPr>
          <w:szCs w:val="32"/>
        </w:rPr>
        <w:t>garnis de glaces sur toutes leurs faces divisaient en plusieurs parties</w:t>
      </w:r>
      <w:r w:rsidR="008D6F52">
        <w:rPr>
          <w:szCs w:val="32"/>
        </w:rPr>
        <w:t xml:space="preserve">. </w:t>
      </w:r>
      <w:r w:rsidRPr="00894396">
        <w:rPr>
          <w:szCs w:val="32"/>
        </w:rPr>
        <w:t>Le Comte s</w:t>
      </w:r>
      <w:r w:rsidR="008D6F52">
        <w:rPr>
          <w:szCs w:val="32"/>
        </w:rPr>
        <w:t>’</w:t>
      </w:r>
      <w:r w:rsidRPr="00894396">
        <w:rPr>
          <w:szCs w:val="32"/>
        </w:rPr>
        <w:t>assit sur une banquette de peluche rouge et attendit son rizotto en s</w:t>
      </w:r>
      <w:r w:rsidR="008D6F52">
        <w:rPr>
          <w:szCs w:val="32"/>
        </w:rPr>
        <w:t>’</w:t>
      </w:r>
      <w:r w:rsidRPr="00894396">
        <w:rPr>
          <w:szCs w:val="32"/>
        </w:rPr>
        <w:t>adossant à l</w:t>
      </w:r>
      <w:r w:rsidR="008D6F52">
        <w:rPr>
          <w:szCs w:val="32"/>
        </w:rPr>
        <w:t>’</w:t>
      </w:r>
      <w:r w:rsidRPr="00894396">
        <w:rPr>
          <w:szCs w:val="32"/>
        </w:rPr>
        <w:t>un des piliers</w:t>
      </w:r>
      <w:r w:rsidR="008D6F52">
        <w:rPr>
          <w:szCs w:val="32"/>
        </w:rPr>
        <w:t xml:space="preserve">. </w:t>
      </w:r>
      <w:r w:rsidRPr="00894396">
        <w:rPr>
          <w:szCs w:val="32"/>
        </w:rPr>
        <w:t>Et son esprit revint à son abominable aventure</w:t>
      </w:r>
      <w:r w:rsidR="008D6F52">
        <w:rPr>
          <w:szCs w:val="32"/>
        </w:rPr>
        <w:t>.</w:t>
      </w:r>
    </w:p>
    <w:p w14:paraId="1441E1E2" w14:textId="77777777" w:rsidR="008D6F52" w:rsidRDefault="00000000" w:rsidP="008D6F52">
      <w:pPr>
        <w:rPr>
          <w:szCs w:val="32"/>
        </w:rPr>
      </w:pPr>
      <w:r w:rsidRPr="00894396">
        <w:rPr>
          <w:szCs w:val="32"/>
        </w:rPr>
        <w:t>Il pensait au jeune homme élégant et maussade</w:t>
      </w:r>
      <w:r w:rsidR="008D6F52">
        <w:rPr>
          <w:szCs w:val="32"/>
        </w:rPr>
        <w:t xml:space="preserve">, </w:t>
      </w:r>
      <w:r w:rsidRPr="00894396">
        <w:rPr>
          <w:szCs w:val="32"/>
        </w:rPr>
        <w:t>dont le regard avait croisé le sien dans la foule</w:t>
      </w:r>
      <w:r w:rsidR="008D6F52">
        <w:rPr>
          <w:szCs w:val="32"/>
        </w:rPr>
        <w:t xml:space="preserve">, </w:t>
      </w:r>
      <w:r w:rsidRPr="00894396">
        <w:rPr>
          <w:szCs w:val="32"/>
        </w:rPr>
        <w:t>près du kiosque à musique</w:t>
      </w:r>
      <w:r w:rsidR="008D6F52">
        <w:rPr>
          <w:szCs w:val="32"/>
        </w:rPr>
        <w:t xml:space="preserve">, </w:t>
      </w:r>
      <w:r w:rsidRPr="00894396">
        <w:rPr>
          <w:szCs w:val="32"/>
        </w:rPr>
        <w:t>et qu</w:t>
      </w:r>
      <w:r w:rsidR="008D6F52">
        <w:rPr>
          <w:szCs w:val="32"/>
        </w:rPr>
        <w:t>’</w:t>
      </w:r>
      <w:r w:rsidRPr="00894396">
        <w:rPr>
          <w:szCs w:val="32"/>
        </w:rPr>
        <w:t>il considérait</w:t>
      </w:r>
      <w:r w:rsidR="008D6F52">
        <w:rPr>
          <w:szCs w:val="32"/>
        </w:rPr>
        <w:t xml:space="preserve">, </w:t>
      </w:r>
      <w:r w:rsidRPr="00894396">
        <w:rPr>
          <w:szCs w:val="32"/>
        </w:rPr>
        <w:t>dans son for intérieur</w:t>
      </w:r>
      <w:r w:rsidR="008D6F52">
        <w:rPr>
          <w:szCs w:val="32"/>
        </w:rPr>
        <w:t xml:space="preserve">, </w:t>
      </w:r>
      <w:r w:rsidRPr="00894396">
        <w:rPr>
          <w:szCs w:val="32"/>
        </w:rPr>
        <w:t>comme son</w:t>
      </w:r>
      <w:r w:rsidRPr="00894396">
        <w:t xml:space="preserve"> </w:t>
      </w:r>
      <w:r w:rsidRPr="00894396">
        <w:rPr>
          <w:szCs w:val="32"/>
        </w:rPr>
        <w:t>voleur</w:t>
      </w:r>
      <w:r w:rsidR="008D6F52">
        <w:rPr>
          <w:szCs w:val="32"/>
        </w:rPr>
        <w:t xml:space="preserve">. </w:t>
      </w:r>
      <w:r w:rsidRPr="00894396">
        <w:rPr>
          <w:szCs w:val="32"/>
        </w:rPr>
        <w:t>Le reconnaîtrait-il s</w:t>
      </w:r>
      <w:r w:rsidR="008D6F52">
        <w:rPr>
          <w:szCs w:val="32"/>
        </w:rPr>
        <w:t>’</w:t>
      </w:r>
      <w:r w:rsidRPr="00894396">
        <w:rPr>
          <w:szCs w:val="32"/>
        </w:rPr>
        <w:t>il le voyait</w:t>
      </w:r>
      <w:r w:rsidR="008D6F52">
        <w:rPr>
          <w:szCs w:val="32"/>
        </w:rPr>
        <w:t xml:space="preserve"> ? </w:t>
      </w:r>
      <w:r w:rsidRPr="00894396">
        <w:rPr>
          <w:szCs w:val="32"/>
        </w:rPr>
        <w:t>Probablement</w:t>
      </w:r>
      <w:r w:rsidR="008D6F52">
        <w:rPr>
          <w:szCs w:val="32"/>
        </w:rPr>
        <w:t xml:space="preserve">. </w:t>
      </w:r>
      <w:r w:rsidRPr="00894396">
        <w:rPr>
          <w:szCs w:val="32"/>
        </w:rPr>
        <w:t>Il n</w:t>
      </w:r>
      <w:r w:rsidR="008D6F52">
        <w:rPr>
          <w:szCs w:val="32"/>
        </w:rPr>
        <w:t>’</w:t>
      </w:r>
      <w:r w:rsidRPr="00894396">
        <w:rPr>
          <w:szCs w:val="32"/>
        </w:rPr>
        <w:t>éprouvait d</w:t>
      </w:r>
      <w:r w:rsidR="008D6F52">
        <w:rPr>
          <w:szCs w:val="32"/>
        </w:rPr>
        <w:t>’</w:t>
      </w:r>
      <w:r w:rsidRPr="00894396">
        <w:rPr>
          <w:szCs w:val="32"/>
        </w:rPr>
        <w:t>ailleurs aucun désir de le revoir</w:t>
      </w:r>
      <w:r w:rsidR="008D6F52">
        <w:rPr>
          <w:szCs w:val="32"/>
        </w:rPr>
        <w:t xml:space="preserve">. </w:t>
      </w:r>
      <w:r w:rsidRPr="00894396">
        <w:rPr>
          <w:szCs w:val="32"/>
        </w:rPr>
        <w:t>Le mieux était pour lui d</w:t>
      </w:r>
      <w:r w:rsidR="008D6F52">
        <w:rPr>
          <w:szCs w:val="32"/>
        </w:rPr>
        <w:t>’</w:t>
      </w:r>
      <w:r w:rsidRPr="00894396">
        <w:rPr>
          <w:szCs w:val="32"/>
        </w:rPr>
        <w:t>oublier cet épisode humiliant</w:t>
      </w:r>
      <w:r w:rsidR="008D6F52">
        <w:rPr>
          <w:szCs w:val="32"/>
        </w:rPr>
        <w:t>.</w:t>
      </w:r>
    </w:p>
    <w:p w14:paraId="4DD7BC08" w14:textId="77777777" w:rsidR="008D6F52" w:rsidRDefault="00000000" w:rsidP="008D6F52">
      <w:pPr>
        <w:rPr>
          <w:szCs w:val="32"/>
        </w:rPr>
      </w:pPr>
      <w:r w:rsidRPr="00894396">
        <w:rPr>
          <w:szCs w:val="32"/>
        </w:rPr>
        <w:t>Le Comte tournait des yeux impatients vers le rizotto attendu</w:t>
      </w:r>
      <w:r w:rsidR="008D6F52">
        <w:rPr>
          <w:szCs w:val="32"/>
        </w:rPr>
        <w:t xml:space="preserve">, </w:t>
      </w:r>
      <w:r w:rsidRPr="00894396">
        <w:rPr>
          <w:szCs w:val="32"/>
        </w:rPr>
        <w:t>lorsque brusquement</w:t>
      </w:r>
      <w:r w:rsidR="008D6F52">
        <w:rPr>
          <w:szCs w:val="32"/>
        </w:rPr>
        <w:t xml:space="preserve">, </w:t>
      </w:r>
      <w:r w:rsidRPr="00894396">
        <w:rPr>
          <w:szCs w:val="32"/>
        </w:rPr>
        <w:t>à sa gauche</w:t>
      </w:r>
      <w:r w:rsidR="008D6F52">
        <w:rPr>
          <w:szCs w:val="32"/>
        </w:rPr>
        <w:t xml:space="preserve">, </w:t>
      </w:r>
      <w:r w:rsidRPr="00894396">
        <w:rPr>
          <w:szCs w:val="32"/>
        </w:rPr>
        <w:t>contre le mur</w:t>
      </w:r>
      <w:r w:rsidR="008D6F52">
        <w:rPr>
          <w:szCs w:val="32"/>
        </w:rPr>
        <w:t xml:space="preserve">, </w:t>
      </w:r>
      <w:r w:rsidRPr="00894396">
        <w:rPr>
          <w:szCs w:val="32"/>
        </w:rPr>
        <w:t>il aperçut le jeune homme</w:t>
      </w:r>
      <w:r w:rsidR="008D6F52">
        <w:rPr>
          <w:szCs w:val="32"/>
        </w:rPr>
        <w:t xml:space="preserve">. </w:t>
      </w:r>
      <w:r w:rsidRPr="00894396">
        <w:rPr>
          <w:szCs w:val="32"/>
        </w:rPr>
        <w:t>Il était assis seul à une table</w:t>
      </w:r>
      <w:r w:rsidR="008D6F52">
        <w:rPr>
          <w:szCs w:val="32"/>
        </w:rPr>
        <w:t xml:space="preserve">, </w:t>
      </w:r>
      <w:r w:rsidRPr="00894396">
        <w:rPr>
          <w:szCs w:val="32"/>
        </w:rPr>
        <w:t>avec une bouteille d</w:t>
      </w:r>
      <w:r w:rsidR="008D6F52">
        <w:rPr>
          <w:szCs w:val="32"/>
        </w:rPr>
        <w:t>’</w:t>
      </w:r>
      <w:r w:rsidRPr="00894396">
        <w:rPr>
          <w:szCs w:val="32"/>
        </w:rPr>
        <w:t>un vin ou d</w:t>
      </w:r>
      <w:r w:rsidR="008D6F52">
        <w:rPr>
          <w:szCs w:val="32"/>
        </w:rPr>
        <w:t>’</w:t>
      </w:r>
      <w:r w:rsidRPr="00894396">
        <w:rPr>
          <w:szCs w:val="32"/>
        </w:rPr>
        <w:t>un sirop quelconque devant lui</w:t>
      </w:r>
      <w:r w:rsidR="008D6F52">
        <w:rPr>
          <w:szCs w:val="32"/>
        </w:rPr>
        <w:t xml:space="preserve">, </w:t>
      </w:r>
      <w:r w:rsidRPr="00894396">
        <w:rPr>
          <w:szCs w:val="32"/>
        </w:rPr>
        <w:t>et une carafe frappée</w:t>
      </w:r>
      <w:r w:rsidR="008D6F52">
        <w:rPr>
          <w:szCs w:val="32"/>
        </w:rPr>
        <w:t xml:space="preserve">. </w:t>
      </w:r>
      <w:r w:rsidRPr="00894396">
        <w:rPr>
          <w:szCs w:val="32"/>
        </w:rPr>
        <w:t>Ces joues lisses et olivâtres</w:t>
      </w:r>
      <w:r w:rsidR="008D6F52">
        <w:rPr>
          <w:szCs w:val="32"/>
        </w:rPr>
        <w:t xml:space="preserve">, </w:t>
      </w:r>
      <w:r w:rsidRPr="00894396">
        <w:rPr>
          <w:szCs w:val="32"/>
        </w:rPr>
        <w:t>ces lèvres rouges</w:t>
      </w:r>
      <w:r w:rsidR="008D6F52">
        <w:rPr>
          <w:szCs w:val="32"/>
        </w:rPr>
        <w:t xml:space="preserve">, </w:t>
      </w:r>
      <w:r w:rsidRPr="00894396">
        <w:rPr>
          <w:szCs w:val="32"/>
        </w:rPr>
        <w:t>cette petite moustache de jais au pli agressif</w:t>
      </w:r>
      <w:r w:rsidR="008D6F52">
        <w:rPr>
          <w:szCs w:val="32"/>
        </w:rPr>
        <w:t xml:space="preserve">, </w:t>
      </w:r>
      <w:r w:rsidRPr="00894396">
        <w:rPr>
          <w:szCs w:val="32"/>
        </w:rPr>
        <w:t xml:space="preserve">ces </w:t>
      </w:r>
      <w:r w:rsidRPr="00894396">
        <w:rPr>
          <w:szCs w:val="32"/>
        </w:rPr>
        <w:lastRenderedPageBreak/>
        <w:t>beaux yeux noirs un peu lourds</w:t>
      </w:r>
      <w:r w:rsidR="008D6F52">
        <w:rPr>
          <w:szCs w:val="32"/>
        </w:rPr>
        <w:t xml:space="preserve">…, </w:t>
      </w:r>
      <w:r w:rsidRPr="00894396">
        <w:rPr>
          <w:szCs w:val="32"/>
        </w:rPr>
        <w:t>et bordés de longs cils</w:t>
      </w:r>
      <w:r w:rsidR="008D6F52">
        <w:rPr>
          <w:szCs w:val="32"/>
        </w:rPr>
        <w:t xml:space="preserve">, </w:t>
      </w:r>
      <w:r w:rsidRPr="00894396">
        <w:rPr>
          <w:szCs w:val="32"/>
        </w:rPr>
        <w:t>cette expression particulière de mécontentement cruel que l</w:t>
      </w:r>
      <w:r w:rsidR="008D6F52">
        <w:rPr>
          <w:szCs w:val="32"/>
        </w:rPr>
        <w:t>’</w:t>
      </w:r>
      <w:r w:rsidRPr="00894396">
        <w:rPr>
          <w:szCs w:val="32"/>
        </w:rPr>
        <w:t>on n</w:t>
      </w:r>
      <w:r w:rsidR="008D6F52">
        <w:rPr>
          <w:szCs w:val="32"/>
        </w:rPr>
        <w:t>’</w:t>
      </w:r>
      <w:r w:rsidRPr="00894396">
        <w:rPr>
          <w:szCs w:val="32"/>
        </w:rPr>
        <w:t>observe que sur certains bustes d</w:t>
      </w:r>
      <w:r w:rsidR="008D6F52">
        <w:rPr>
          <w:szCs w:val="32"/>
        </w:rPr>
        <w:t>’</w:t>
      </w:r>
      <w:r w:rsidRPr="00894396">
        <w:rPr>
          <w:szCs w:val="32"/>
        </w:rPr>
        <w:t>empereurs romains</w:t>
      </w:r>
      <w:r w:rsidR="008D6F52">
        <w:rPr>
          <w:szCs w:val="32"/>
        </w:rPr>
        <w:t xml:space="preserve">, </w:t>
      </w:r>
      <w:r w:rsidRPr="00894396">
        <w:rPr>
          <w:szCs w:val="32"/>
        </w:rPr>
        <w:t>c</w:t>
      </w:r>
      <w:r w:rsidR="008D6F52">
        <w:rPr>
          <w:szCs w:val="32"/>
        </w:rPr>
        <w:t>’</w:t>
      </w:r>
      <w:r w:rsidRPr="00894396">
        <w:rPr>
          <w:szCs w:val="32"/>
        </w:rPr>
        <w:t>était lui</w:t>
      </w:r>
      <w:r w:rsidR="008D6F52">
        <w:rPr>
          <w:szCs w:val="32"/>
        </w:rPr>
        <w:t xml:space="preserve">, </w:t>
      </w:r>
      <w:r w:rsidRPr="00894396">
        <w:rPr>
          <w:szCs w:val="32"/>
        </w:rPr>
        <w:t>sans aucun doute</w:t>
      </w:r>
      <w:r w:rsidR="008D6F52">
        <w:rPr>
          <w:szCs w:val="32"/>
        </w:rPr>
        <w:t xml:space="preserve">. </w:t>
      </w:r>
      <w:r w:rsidRPr="00894396">
        <w:rPr>
          <w:szCs w:val="32"/>
        </w:rPr>
        <w:t>C</w:t>
      </w:r>
      <w:r w:rsidR="008D6F52">
        <w:rPr>
          <w:szCs w:val="32"/>
        </w:rPr>
        <w:t>’</w:t>
      </w:r>
      <w:r w:rsidRPr="00894396">
        <w:rPr>
          <w:szCs w:val="32"/>
        </w:rPr>
        <w:t>était un type banal</w:t>
      </w:r>
      <w:r w:rsidR="008D6F52">
        <w:rPr>
          <w:szCs w:val="32"/>
        </w:rPr>
        <w:t xml:space="preserve">, </w:t>
      </w:r>
      <w:r w:rsidRPr="00894396">
        <w:rPr>
          <w:szCs w:val="32"/>
        </w:rPr>
        <w:t>pourtant</w:t>
      </w:r>
      <w:r w:rsidR="008D6F52">
        <w:rPr>
          <w:szCs w:val="32"/>
        </w:rPr>
        <w:t xml:space="preserve">. </w:t>
      </w:r>
      <w:r w:rsidRPr="00894396">
        <w:rPr>
          <w:szCs w:val="32"/>
        </w:rPr>
        <w:t>Le Comte détourna vivement les yeux</w:t>
      </w:r>
      <w:r w:rsidR="008D6F52">
        <w:rPr>
          <w:szCs w:val="32"/>
        </w:rPr>
        <w:t xml:space="preserve">. </w:t>
      </w:r>
      <w:r w:rsidRPr="00894396">
        <w:rPr>
          <w:szCs w:val="32"/>
        </w:rPr>
        <w:t>Ce jeune officier qui lisait son journal</w:t>
      </w:r>
      <w:r w:rsidR="008D6F52">
        <w:rPr>
          <w:szCs w:val="32"/>
        </w:rPr>
        <w:t xml:space="preserve">, </w:t>
      </w:r>
      <w:r w:rsidRPr="00894396">
        <w:rPr>
          <w:szCs w:val="32"/>
        </w:rPr>
        <w:t>là-bas</w:t>
      </w:r>
      <w:r w:rsidR="008D6F52">
        <w:rPr>
          <w:szCs w:val="32"/>
        </w:rPr>
        <w:t xml:space="preserve">, </w:t>
      </w:r>
      <w:r w:rsidRPr="00894396">
        <w:rPr>
          <w:szCs w:val="32"/>
        </w:rPr>
        <w:t>avait la même mine</w:t>
      </w:r>
      <w:r w:rsidR="008D6F52">
        <w:rPr>
          <w:szCs w:val="32"/>
        </w:rPr>
        <w:t xml:space="preserve">. </w:t>
      </w:r>
      <w:r w:rsidRPr="00894396">
        <w:rPr>
          <w:szCs w:val="32"/>
        </w:rPr>
        <w:t>Et deux jeunes gens qui jouaient aux dames</w:t>
      </w:r>
      <w:r w:rsidR="008D6F52">
        <w:rPr>
          <w:szCs w:val="32"/>
        </w:rPr>
        <w:t xml:space="preserve">, </w:t>
      </w:r>
      <w:r w:rsidRPr="00894396">
        <w:rPr>
          <w:szCs w:val="32"/>
        </w:rPr>
        <w:t>un peu plus loin</w:t>
      </w:r>
      <w:r w:rsidR="008D6F52">
        <w:rPr>
          <w:szCs w:val="32"/>
        </w:rPr>
        <w:t xml:space="preserve">, </w:t>
      </w:r>
      <w:r w:rsidRPr="00894396">
        <w:rPr>
          <w:szCs w:val="32"/>
        </w:rPr>
        <w:t>ressemblaient aussi</w:t>
      </w:r>
      <w:r w:rsidR="008D6F52">
        <w:rPr>
          <w:szCs w:val="32"/>
        </w:rPr>
        <w:t>…</w:t>
      </w:r>
    </w:p>
    <w:p w14:paraId="2FE96A27" w14:textId="77777777" w:rsidR="008D6F52" w:rsidRDefault="00000000" w:rsidP="008D6F52">
      <w:pPr>
        <w:rPr>
          <w:szCs w:val="32"/>
        </w:rPr>
      </w:pPr>
      <w:r w:rsidRPr="00894396">
        <w:rPr>
          <w:szCs w:val="32"/>
        </w:rPr>
        <w:t>Le Comte baissa la tête avec la terreur secrète d</w:t>
      </w:r>
      <w:r w:rsidR="008D6F52">
        <w:rPr>
          <w:szCs w:val="32"/>
        </w:rPr>
        <w:t>’</w:t>
      </w:r>
      <w:r w:rsidRPr="00894396">
        <w:rPr>
          <w:szCs w:val="32"/>
        </w:rPr>
        <w:t>être éternellement hanté par la vision de cet individu</w:t>
      </w:r>
      <w:r w:rsidR="008D6F52">
        <w:rPr>
          <w:szCs w:val="32"/>
        </w:rPr>
        <w:t xml:space="preserve">. </w:t>
      </w:r>
      <w:r w:rsidRPr="00894396">
        <w:rPr>
          <w:szCs w:val="32"/>
        </w:rPr>
        <w:t>Il se mit à manger son rizotto</w:t>
      </w:r>
      <w:r w:rsidR="008D6F52">
        <w:rPr>
          <w:szCs w:val="32"/>
        </w:rPr>
        <w:t xml:space="preserve">. </w:t>
      </w:r>
      <w:r w:rsidRPr="00894396">
        <w:rPr>
          <w:szCs w:val="32"/>
        </w:rPr>
        <w:t>Tout à coup</w:t>
      </w:r>
      <w:r w:rsidR="008D6F52">
        <w:rPr>
          <w:szCs w:val="32"/>
        </w:rPr>
        <w:t xml:space="preserve">, </w:t>
      </w:r>
      <w:r w:rsidRPr="00894396">
        <w:rPr>
          <w:szCs w:val="32"/>
        </w:rPr>
        <w:t>il entendit le jeune homme</w:t>
      </w:r>
      <w:r w:rsidR="008D6F52">
        <w:rPr>
          <w:szCs w:val="32"/>
        </w:rPr>
        <w:t xml:space="preserve">, </w:t>
      </w:r>
      <w:r w:rsidRPr="00894396">
        <w:rPr>
          <w:szCs w:val="32"/>
        </w:rPr>
        <w:t>à sa gauche</w:t>
      </w:r>
      <w:r w:rsidR="008D6F52">
        <w:rPr>
          <w:szCs w:val="32"/>
        </w:rPr>
        <w:t xml:space="preserve">, </w:t>
      </w:r>
      <w:r w:rsidRPr="00894396">
        <w:rPr>
          <w:szCs w:val="32"/>
        </w:rPr>
        <w:t>interpeller le garçon avec un accent de colère</w:t>
      </w:r>
      <w:r w:rsidR="008D6F52">
        <w:rPr>
          <w:szCs w:val="32"/>
        </w:rPr>
        <w:t>.</w:t>
      </w:r>
    </w:p>
    <w:p w14:paraId="3AD90FCB" w14:textId="77777777" w:rsidR="008D6F52" w:rsidRDefault="00000000" w:rsidP="008D6F52">
      <w:pPr>
        <w:rPr>
          <w:szCs w:val="32"/>
        </w:rPr>
      </w:pPr>
      <w:r w:rsidRPr="00894396">
        <w:rPr>
          <w:szCs w:val="32"/>
        </w:rPr>
        <w:t>À cet appel</w:t>
      </w:r>
      <w:r w:rsidR="008D6F52">
        <w:rPr>
          <w:szCs w:val="32"/>
        </w:rPr>
        <w:t xml:space="preserve">, </w:t>
      </w:r>
      <w:r w:rsidRPr="00894396">
        <w:rPr>
          <w:szCs w:val="32"/>
        </w:rPr>
        <w:t>le garçon de sa table et deux autres serveurs encore</w:t>
      </w:r>
      <w:r w:rsidR="008D6F52">
        <w:rPr>
          <w:szCs w:val="32"/>
        </w:rPr>
        <w:t xml:space="preserve">, </w:t>
      </w:r>
      <w:r w:rsidRPr="00894396">
        <w:rPr>
          <w:szCs w:val="32"/>
        </w:rPr>
        <w:t>qui baguenaudaient dans une tout autre partie de la salle</w:t>
      </w:r>
      <w:r w:rsidR="008D6F52">
        <w:rPr>
          <w:szCs w:val="32"/>
        </w:rPr>
        <w:t xml:space="preserve">, </w:t>
      </w:r>
      <w:r w:rsidRPr="00894396">
        <w:rPr>
          <w:szCs w:val="32"/>
        </w:rPr>
        <w:t>se précipitèrent vers lui avec une vivacité obséquieuse qui n</w:t>
      </w:r>
      <w:r w:rsidR="008D6F52">
        <w:rPr>
          <w:szCs w:val="32"/>
        </w:rPr>
        <w:t>’</w:t>
      </w:r>
      <w:r w:rsidRPr="00894396">
        <w:rPr>
          <w:szCs w:val="32"/>
        </w:rPr>
        <w:t>est pas la caractéristique ordinaire des garçons du café Umberto</w:t>
      </w:r>
      <w:r w:rsidR="008D6F52">
        <w:rPr>
          <w:szCs w:val="32"/>
        </w:rPr>
        <w:t xml:space="preserve">. </w:t>
      </w:r>
      <w:r w:rsidRPr="00894396">
        <w:rPr>
          <w:szCs w:val="32"/>
        </w:rPr>
        <w:t>Le jeune homme murmura quelques mots</w:t>
      </w:r>
      <w:r w:rsidR="008D6F52">
        <w:rPr>
          <w:szCs w:val="32"/>
        </w:rPr>
        <w:t xml:space="preserve">, </w:t>
      </w:r>
      <w:r w:rsidRPr="00894396">
        <w:rPr>
          <w:szCs w:val="32"/>
        </w:rPr>
        <w:t>et l</w:t>
      </w:r>
      <w:r w:rsidR="008D6F52">
        <w:rPr>
          <w:szCs w:val="32"/>
        </w:rPr>
        <w:t>’</w:t>
      </w:r>
      <w:r w:rsidRPr="00894396">
        <w:rPr>
          <w:szCs w:val="32"/>
        </w:rPr>
        <w:t>un des garçons</w:t>
      </w:r>
      <w:r w:rsidR="008D6F52">
        <w:rPr>
          <w:szCs w:val="32"/>
        </w:rPr>
        <w:t xml:space="preserve">, </w:t>
      </w:r>
      <w:r w:rsidRPr="00894396">
        <w:rPr>
          <w:szCs w:val="32"/>
        </w:rPr>
        <w:t>se dirigeant rapidement vers la porte la plus proche</w:t>
      </w:r>
      <w:r w:rsidR="008D6F52">
        <w:rPr>
          <w:szCs w:val="32"/>
        </w:rPr>
        <w:t xml:space="preserve">, </w:t>
      </w:r>
      <w:r w:rsidRPr="00894396">
        <w:rPr>
          <w:szCs w:val="32"/>
        </w:rPr>
        <w:t>cria dans la galerie</w:t>
      </w:r>
      <w:r w:rsidR="008D6F52">
        <w:rPr>
          <w:szCs w:val="32"/>
        </w:rPr>
        <w:t xml:space="preserve"> : – </w:t>
      </w:r>
      <w:r w:rsidRPr="00894396">
        <w:rPr>
          <w:szCs w:val="32"/>
        </w:rPr>
        <w:t>Pasquale</w:t>
      </w:r>
      <w:r w:rsidR="008D6F52">
        <w:rPr>
          <w:szCs w:val="32"/>
        </w:rPr>
        <w:t xml:space="preserve"> ! </w:t>
      </w:r>
      <w:r w:rsidRPr="00894396">
        <w:rPr>
          <w:szCs w:val="32"/>
        </w:rPr>
        <w:t>Eh</w:t>
      </w:r>
      <w:r w:rsidR="008D6F52">
        <w:rPr>
          <w:szCs w:val="32"/>
        </w:rPr>
        <w:t xml:space="preserve"> ! </w:t>
      </w:r>
      <w:r w:rsidRPr="00894396">
        <w:rPr>
          <w:szCs w:val="32"/>
        </w:rPr>
        <w:t>Pasquale</w:t>
      </w:r>
      <w:r w:rsidR="008D6F52">
        <w:rPr>
          <w:szCs w:val="32"/>
        </w:rPr>
        <w:t> !</w:t>
      </w:r>
    </w:p>
    <w:p w14:paraId="09D5D879" w14:textId="77777777" w:rsidR="008D6F52" w:rsidRDefault="00000000" w:rsidP="008D6F52">
      <w:pPr>
        <w:rPr>
          <w:szCs w:val="32"/>
        </w:rPr>
      </w:pPr>
      <w:r w:rsidRPr="00894396">
        <w:rPr>
          <w:szCs w:val="32"/>
        </w:rPr>
        <w:t>Tout le monde connaît Pasquale</w:t>
      </w:r>
      <w:r w:rsidR="008D6F52">
        <w:rPr>
          <w:szCs w:val="32"/>
        </w:rPr>
        <w:t xml:space="preserve">, </w:t>
      </w:r>
      <w:r w:rsidRPr="00894396">
        <w:rPr>
          <w:szCs w:val="32"/>
        </w:rPr>
        <w:t>le vieux bonhomme râpé qui se glisse entre les tables pour offrir aux clients du café</w:t>
      </w:r>
      <w:r w:rsidR="008D6F52">
        <w:rPr>
          <w:szCs w:val="32"/>
        </w:rPr>
        <w:t xml:space="preserve">, </w:t>
      </w:r>
      <w:r w:rsidRPr="00894396">
        <w:rPr>
          <w:szCs w:val="32"/>
        </w:rPr>
        <w:t>cigares</w:t>
      </w:r>
      <w:r w:rsidR="008D6F52">
        <w:rPr>
          <w:szCs w:val="32"/>
        </w:rPr>
        <w:t xml:space="preserve">, </w:t>
      </w:r>
      <w:r w:rsidRPr="00894396">
        <w:rPr>
          <w:szCs w:val="32"/>
        </w:rPr>
        <w:t>cigarettes</w:t>
      </w:r>
      <w:r w:rsidR="008D6F52">
        <w:rPr>
          <w:szCs w:val="32"/>
        </w:rPr>
        <w:t xml:space="preserve">, </w:t>
      </w:r>
      <w:r w:rsidRPr="00894396">
        <w:rPr>
          <w:szCs w:val="32"/>
        </w:rPr>
        <w:t>boîtes d</w:t>
      </w:r>
      <w:r w:rsidR="008D6F52">
        <w:rPr>
          <w:szCs w:val="32"/>
        </w:rPr>
        <w:t>’</w:t>
      </w:r>
      <w:r w:rsidRPr="00894396">
        <w:rPr>
          <w:szCs w:val="32"/>
        </w:rPr>
        <w:t>allumettes et cartes postales illustrées</w:t>
      </w:r>
      <w:r w:rsidR="008D6F52">
        <w:rPr>
          <w:szCs w:val="32"/>
        </w:rPr>
        <w:t xml:space="preserve">. </w:t>
      </w:r>
      <w:r w:rsidRPr="00894396">
        <w:rPr>
          <w:szCs w:val="32"/>
        </w:rPr>
        <w:t>C</w:t>
      </w:r>
      <w:r w:rsidR="008D6F52">
        <w:rPr>
          <w:szCs w:val="32"/>
        </w:rPr>
        <w:t>’</w:t>
      </w:r>
      <w:r w:rsidRPr="00894396">
        <w:rPr>
          <w:szCs w:val="32"/>
        </w:rPr>
        <w:t>est</w:t>
      </w:r>
      <w:r w:rsidR="008D6F52">
        <w:rPr>
          <w:szCs w:val="32"/>
        </w:rPr>
        <w:t xml:space="preserve">, </w:t>
      </w:r>
      <w:r w:rsidRPr="00894396">
        <w:rPr>
          <w:szCs w:val="32"/>
        </w:rPr>
        <w:t>à plus d</w:t>
      </w:r>
      <w:r w:rsidR="008D6F52">
        <w:rPr>
          <w:szCs w:val="32"/>
        </w:rPr>
        <w:t>’</w:t>
      </w:r>
      <w:r w:rsidRPr="00894396">
        <w:rPr>
          <w:szCs w:val="32"/>
        </w:rPr>
        <w:t>un titre</w:t>
      </w:r>
      <w:r w:rsidR="008D6F52">
        <w:rPr>
          <w:szCs w:val="32"/>
        </w:rPr>
        <w:t xml:space="preserve">, </w:t>
      </w:r>
      <w:r w:rsidRPr="00894396">
        <w:rPr>
          <w:szCs w:val="32"/>
        </w:rPr>
        <w:t>un aimable forban</w:t>
      </w:r>
      <w:r w:rsidR="008D6F52">
        <w:rPr>
          <w:szCs w:val="32"/>
        </w:rPr>
        <w:t xml:space="preserve">. </w:t>
      </w:r>
      <w:r w:rsidRPr="00894396">
        <w:rPr>
          <w:szCs w:val="32"/>
        </w:rPr>
        <w:t>Le Comte vit le vieux coquin grisonnant et hirsute entrer dans le café</w:t>
      </w:r>
      <w:r w:rsidR="008D6F52">
        <w:rPr>
          <w:szCs w:val="32"/>
        </w:rPr>
        <w:t xml:space="preserve">, </w:t>
      </w:r>
      <w:r w:rsidRPr="00894396">
        <w:rPr>
          <w:szCs w:val="32"/>
        </w:rPr>
        <w:t>l</w:t>
      </w:r>
      <w:r w:rsidR="008D6F52">
        <w:rPr>
          <w:szCs w:val="32"/>
        </w:rPr>
        <w:t>’</w:t>
      </w:r>
      <w:r w:rsidRPr="00894396">
        <w:rPr>
          <w:szCs w:val="32"/>
        </w:rPr>
        <w:t>éventaire pendu au cou par une courroie de cuir</w:t>
      </w:r>
      <w:r w:rsidR="008D6F52">
        <w:rPr>
          <w:szCs w:val="32"/>
        </w:rPr>
        <w:t xml:space="preserve">, </w:t>
      </w:r>
      <w:r w:rsidRPr="00894396">
        <w:rPr>
          <w:szCs w:val="32"/>
        </w:rPr>
        <w:t>et</w:t>
      </w:r>
      <w:r w:rsidR="008D6F52">
        <w:rPr>
          <w:szCs w:val="32"/>
        </w:rPr>
        <w:t xml:space="preserve">, </w:t>
      </w:r>
      <w:r w:rsidRPr="00894396">
        <w:rPr>
          <w:szCs w:val="32"/>
        </w:rPr>
        <w:t>sur un mot du garçon</w:t>
      </w:r>
      <w:r w:rsidR="008D6F52">
        <w:rPr>
          <w:szCs w:val="32"/>
        </w:rPr>
        <w:t xml:space="preserve">, </w:t>
      </w:r>
      <w:r w:rsidRPr="00894396">
        <w:rPr>
          <w:szCs w:val="32"/>
        </w:rPr>
        <w:t>se précipiter de son pas glissant vers la table du jeune homme</w:t>
      </w:r>
      <w:r w:rsidR="008D6F52">
        <w:rPr>
          <w:szCs w:val="32"/>
        </w:rPr>
        <w:t xml:space="preserve">. </w:t>
      </w:r>
      <w:r w:rsidRPr="00894396">
        <w:rPr>
          <w:szCs w:val="32"/>
        </w:rPr>
        <w:t>Celui-ci voulait un cigare que Pasquale lui offrit servilement</w:t>
      </w:r>
      <w:r w:rsidR="008D6F52">
        <w:rPr>
          <w:szCs w:val="32"/>
        </w:rPr>
        <w:t xml:space="preserve">. </w:t>
      </w:r>
      <w:r w:rsidRPr="00894396">
        <w:rPr>
          <w:szCs w:val="32"/>
        </w:rPr>
        <w:t>Le vieux colporteur allait sortir</w:t>
      </w:r>
      <w:r w:rsidR="008D6F52">
        <w:rPr>
          <w:szCs w:val="32"/>
        </w:rPr>
        <w:t xml:space="preserve">, </w:t>
      </w:r>
      <w:r w:rsidRPr="00894396">
        <w:rPr>
          <w:szCs w:val="32"/>
        </w:rPr>
        <w:t>lorsque le Comte</w:t>
      </w:r>
      <w:r w:rsidR="008D6F52">
        <w:rPr>
          <w:szCs w:val="32"/>
        </w:rPr>
        <w:t xml:space="preserve">, </w:t>
      </w:r>
      <w:r w:rsidRPr="00894396">
        <w:rPr>
          <w:szCs w:val="32"/>
        </w:rPr>
        <w:t>obéissant à une impulsion subite</w:t>
      </w:r>
      <w:r w:rsidR="008D6F52">
        <w:rPr>
          <w:szCs w:val="32"/>
        </w:rPr>
        <w:t xml:space="preserve">, </w:t>
      </w:r>
      <w:r w:rsidRPr="00894396">
        <w:rPr>
          <w:szCs w:val="32"/>
        </w:rPr>
        <w:t>lui fit signe de rester</w:t>
      </w:r>
      <w:r w:rsidR="008D6F52">
        <w:rPr>
          <w:szCs w:val="32"/>
        </w:rPr>
        <w:t>.</w:t>
      </w:r>
    </w:p>
    <w:p w14:paraId="4975D6B2" w14:textId="77777777" w:rsidR="008D6F52" w:rsidRDefault="00000000" w:rsidP="008D6F52">
      <w:pPr>
        <w:rPr>
          <w:szCs w:val="32"/>
        </w:rPr>
      </w:pPr>
      <w:r w:rsidRPr="00894396">
        <w:rPr>
          <w:szCs w:val="32"/>
        </w:rPr>
        <w:lastRenderedPageBreak/>
        <w:t>Pasquale s</w:t>
      </w:r>
      <w:r w:rsidR="008D6F52">
        <w:rPr>
          <w:szCs w:val="32"/>
        </w:rPr>
        <w:t>’</w:t>
      </w:r>
      <w:r w:rsidRPr="00894396">
        <w:rPr>
          <w:szCs w:val="32"/>
        </w:rPr>
        <w:t>approcha avec un sourire de familiarité déférente</w:t>
      </w:r>
      <w:r w:rsidR="008D6F52">
        <w:rPr>
          <w:szCs w:val="32"/>
        </w:rPr>
        <w:t xml:space="preserve">, </w:t>
      </w:r>
      <w:r w:rsidRPr="00894396">
        <w:rPr>
          <w:szCs w:val="32"/>
        </w:rPr>
        <w:t>qui se combinait de façon singulière à l</w:t>
      </w:r>
      <w:r w:rsidR="008D6F52">
        <w:rPr>
          <w:szCs w:val="32"/>
        </w:rPr>
        <w:t>’</w:t>
      </w:r>
      <w:r w:rsidRPr="00894396">
        <w:rPr>
          <w:szCs w:val="32"/>
        </w:rPr>
        <w:t>expression de cynisme scrutateur de ses yeux</w:t>
      </w:r>
      <w:r w:rsidR="008D6F52">
        <w:rPr>
          <w:szCs w:val="32"/>
        </w:rPr>
        <w:t xml:space="preserve">. </w:t>
      </w:r>
      <w:r w:rsidRPr="00894396">
        <w:rPr>
          <w:szCs w:val="32"/>
        </w:rPr>
        <w:t>Il posa sa boîte sur la table</w:t>
      </w:r>
      <w:r w:rsidR="008D6F52">
        <w:rPr>
          <w:szCs w:val="32"/>
        </w:rPr>
        <w:t xml:space="preserve">, </w:t>
      </w:r>
      <w:r w:rsidRPr="00894396">
        <w:rPr>
          <w:szCs w:val="32"/>
        </w:rPr>
        <w:t>et</w:t>
      </w:r>
      <w:r w:rsidRPr="00894396">
        <w:rPr>
          <w:i/>
          <w:iCs/>
          <w:szCs w:val="32"/>
        </w:rPr>
        <w:t xml:space="preserve"> </w:t>
      </w:r>
      <w:r w:rsidRPr="00894396">
        <w:rPr>
          <w:szCs w:val="32"/>
        </w:rPr>
        <w:t>en leva le couvercle sans mot dire</w:t>
      </w:r>
      <w:r w:rsidR="008D6F52">
        <w:rPr>
          <w:szCs w:val="32"/>
        </w:rPr>
        <w:t xml:space="preserve">. </w:t>
      </w:r>
      <w:r w:rsidRPr="00894396">
        <w:rPr>
          <w:szCs w:val="32"/>
        </w:rPr>
        <w:t>Le Comte choisit une boîte de cigarettes</w:t>
      </w:r>
      <w:r w:rsidR="008D6F52">
        <w:rPr>
          <w:szCs w:val="32"/>
        </w:rPr>
        <w:t xml:space="preserve">, </w:t>
      </w:r>
      <w:r w:rsidRPr="00894396">
        <w:rPr>
          <w:szCs w:val="32"/>
        </w:rPr>
        <w:t>et poussé par une curiosité apeurée</w:t>
      </w:r>
      <w:r w:rsidR="008D6F52">
        <w:rPr>
          <w:szCs w:val="32"/>
        </w:rPr>
        <w:t xml:space="preserve">, </w:t>
      </w:r>
      <w:r w:rsidRPr="00894396">
        <w:rPr>
          <w:szCs w:val="32"/>
        </w:rPr>
        <w:t>demanda</w:t>
      </w:r>
      <w:r w:rsidR="008D6F52">
        <w:rPr>
          <w:szCs w:val="32"/>
        </w:rPr>
        <w:t xml:space="preserve">, </w:t>
      </w:r>
      <w:r w:rsidRPr="00894396">
        <w:rPr>
          <w:szCs w:val="32"/>
        </w:rPr>
        <w:t>avec autant de calme qu</w:t>
      </w:r>
      <w:r w:rsidR="008D6F52">
        <w:rPr>
          <w:szCs w:val="32"/>
        </w:rPr>
        <w:t>’</w:t>
      </w:r>
      <w:r w:rsidRPr="00894396">
        <w:rPr>
          <w:szCs w:val="32"/>
        </w:rPr>
        <w:t>il le put</w:t>
      </w:r>
      <w:r w:rsidR="008D6F52">
        <w:rPr>
          <w:szCs w:val="32"/>
        </w:rPr>
        <w:t> :</w:t>
      </w:r>
    </w:p>
    <w:p w14:paraId="2D27D76F" w14:textId="77777777" w:rsidR="008D6F52" w:rsidRDefault="008D6F52" w:rsidP="008D6F52">
      <w:pPr>
        <w:rPr>
          <w:szCs w:val="32"/>
        </w:rPr>
      </w:pPr>
      <w:r>
        <w:t>— </w:t>
      </w:r>
      <w:r w:rsidRPr="00894396">
        <w:rPr>
          <w:szCs w:val="32"/>
        </w:rPr>
        <w:t>Dites-moi donc</w:t>
      </w:r>
      <w:r>
        <w:rPr>
          <w:szCs w:val="32"/>
        </w:rPr>
        <w:t xml:space="preserve">, </w:t>
      </w:r>
      <w:r w:rsidRPr="00894396">
        <w:rPr>
          <w:szCs w:val="32"/>
        </w:rPr>
        <w:t>Pasquale</w:t>
      </w:r>
      <w:r>
        <w:rPr>
          <w:szCs w:val="32"/>
        </w:rPr>
        <w:t xml:space="preserve">, </w:t>
      </w:r>
      <w:r w:rsidRPr="00894396">
        <w:rPr>
          <w:szCs w:val="32"/>
        </w:rPr>
        <w:t>qui est ce jeune homme assis là</w:t>
      </w:r>
      <w:r>
        <w:rPr>
          <w:szCs w:val="32"/>
        </w:rPr>
        <w:t> ?</w:t>
      </w:r>
    </w:p>
    <w:p w14:paraId="18CFDEFD" w14:textId="77777777" w:rsidR="008D6F52" w:rsidRDefault="00000000" w:rsidP="008D6F52">
      <w:pPr>
        <w:rPr>
          <w:szCs w:val="32"/>
        </w:rPr>
      </w:pPr>
      <w:r w:rsidRPr="00894396">
        <w:rPr>
          <w:szCs w:val="32"/>
        </w:rPr>
        <w:t>L</w:t>
      </w:r>
      <w:r w:rsidR="008D6F52">
        <w:rPr>
          <w:szCs w:val="32"/>
        </w:rPr>
        <w:t>’</w:t>
      </w:r>
      <w:r w:rsidRPr="00894396">
        <w:rPr>
          <w:szCs w:val="32"/>
        </w:rPr>
        <w:t>autre se pencha</w:t>
      </w:r>
      <w:r w:rsidR="008D6F52">
        <w:rPr>
          <w:szCs w:val="32"/>
        </w:rPr>
        <w:t xml:space="preserve">, </w:t>
      </w:r>
      <w:r w:rsidRPr="00894396">
        <w:rPr>
          <w:szCs w:val="32"/>
        </w:rPr>
        <w:t>d</w:t>
      </w:r>
      <w:r w:rsidR="008D6F52">
        <w:rPr>
          <w:szCs w:val="32"/>
        </w:rPr>
        <w:t>’</w:t>
      </w:r>
      <w:r w:rsidRPr="00894396">
        <w:rPr>
          <w:szCs w:val="32"/>
        </w:rPr>
        <w:t>un air mystérieux</w:t>
      </w:r>
      <w:r w:rsidR="008D6F52">
        <w:rPr>
          <w:szCs w:val="32"/>
        </w:rPr>
        <w:t xml:space="preserve">, </w:t>
      </w:r>
      <w:r w:rsidRPr="00894396">
        <w:rPr>
          <w:szCs w:val="32"/>
        </w:rPr>
        <w:t>par-dessus la table</w:t>
      </w:r>
      <w:r w:rsidR="008D6F52">
        <w:rPr>
          <w:szCs w:val="32"/>
        </w:rPr>
        <w:t> :</w:t>
      </w:r>
    </w:p>
    <w:p w14:paraId="16606230" w14:textId="77777777" w:rsidR="008D6F52" w:rsidRDefault="008D6F52" w:rsidP="008D6F52">
      <w:pPr>
        <w:rPr>
          <w:szCs w:val="32"/>
        </w:rPr>
      </w:pPr>
      <w:r>
        <w:t>— </w:t>
      </w:r>
      <w:r w:rsidRPr="00894396">
        <w:rPr>
          <w:szCs w:val="32"/>
        </w:rPr>
        <w:t>Ce jeune homme</w:t>
      </w:r>
      <w:r>
        <w:rPr>
          <w:szCs w:val="32"/>
        </w:rPr>
        <w:t xml:space="preserve">, </w:t>
      </w:r>
      <w:proofErr w:type="spellStart"/>
      <w:r w:rsidRPr="00894396">
        <w:rPr>
          <w:i/>
          <w:iCs/>
          <w:szCs w:val="32"/>
        </w:rPr>
        <w:t>Signor</w:t>
      </w:r>
      <w:proofErr w:type="spellEnd"/>
      <w:r w:rsidRPr="00894396">
        <w:rPr>
          <w:i/>
          <w:iCs/>
          <w:szCs w:val="32"/>
        </w:rPr>
        <w:t xml:space="preserve"> Conte</w:t>
      </w:r>
      <w:r>
        <w:rPr>
          <w:i/>
          <w:iCs/>
          <w:szCs w:val="32"/>
        </w:rPr>
        <w:t xml:space="preserve">, </w:t>
      </w:r>
      <w:r w:rsidRPr="00894396">
        <w:rPr>
          <w:szCs w:val="32"/>
        </w:rPr>
        <w:t>répondit-il en arrangeant activement et sans lever les yeux de ses articles</w:t>
      </w:r>
      <w:r>
        <w:rPr>
          <w:szCs w:val="32"/>
        </w:rPr>
        <w:t xml:space="preserve">, </w:t>
      </w:r>
      <w:r w:rsidRPr="00894396">
        <w:rPr>
          <w:szCs w:val="32"/>
        </w:rPr>
        <w:t xml:space="preserve">ce jeune homme est un </w:t>
      </w:r>
      <w:proofErr w:type="spellStart"/>
      <w:r w:rsidRPr="00894396">
        <w:rPr>
          <w:i/>
          <w:iCs/>
          <w:szCs w:val="32"/>
        </w:rPr>
        <w:t>Cavaliere</w:t>
      </w:r>
      <w:proofErr w:type="spellEnd"/>
      <w:r w:rsidRPr="00894396">
        <w:rPr>
          <w:i/>
          <w:iCs/>
          <w:szCs w:val="32"/>
        </w:rPr>
        <w:t xml:space="preserve"> </w:t>
      </w:r>
      <w:r w:rsidRPr="00894396">
        <w:rPr>
          <w:szCs w:val="32"/>
        </w:rPr>
        <w:t>d</w:t>
      </w:r>
      <w:r>
        <w:rPr>
          <w:szCs w:val="32"/>
        </w:rPr>
        <w:t>’</w:t>
      </w:r>
      <w:r w:rsidRPr="00894396">
        <w:rPr>
          <w:szCs w:val="32"/>
        </w:rPr>
        <w:t>une très bonne famille de Bari</w:t>
      </w:r>
      <w:r>
        <w:rPr>
          <w:szCs w:val="32"/>
        </w:rPr>
        <w:t xml:space="preserve">. </w:t>
      </w:r>
      <w:r w:rsidRPr="00894396">
        <w:rPr>
          <w:szCs w:val="32"/>
        </w:rPr>
        <w:t>Il étudie à l</w:t>
      </w:r>
      <w:r>
        <w:rPr>
          <w:szCs w:val="32"/>
        </w:rPr>
        <w:t>’</w:t>
      </w:r>
      <w:r w:rsidRPr="00894396">
        <w:rPr>
          <w:szCs w:val="32"/>
        </w:rPr>
        <w:t>Université</w:t>
      </w:r>
      <w:r>
        <w:rPr>
          <w:szCs w:val="32"/>
        </w:rPr>
        <w:t xml:space="preserve">, </w:t>
      </w:r>
      <w:r w:rsidRPr="00894396">
        <w:rPr>
          <w:szCs w:val="32"/>
        </w:rPr>
        <w:t>et c</w:t>
      </w:r>
      <w:r>
        <w:rPr>
          <w:szCs w:val="32"/>
        </w:rPr>
        <w:t>’</w:t>
      </w:r>
      <w:r w:rsidRPr="00894396">
        <w:rPr>
          <w:szCs w:val="32"/>
        </w:rPr>
        <w:t>est le chef</w:t>
      </w:r>
      <w:r>
        <w:rPr>
          <w:szCs w:val="32"/>
        </w:rPr>
        <w:t xml:space="preserve">, – </w:t>
      </w:r>
      <w:r w:rsidRPr="00830A5C">
        <w:rPr>
          <w:i/>
          <w:szCs w:val="32"/>
        </w:rPr>
        <w:t>capo</w:t>
      </w:r>
      <w:r>
        <w:rPr>
          <w:szCs w:val="32"/>
        </w:rPr>
        <w:t xml:space="preserve">, – </w:t>
      </w:r>
      <w:r w:rsidRPr="00894396">
        <w:rPr>
          <w:szCs w:val="32"/>
        </w:rPr>
        <w:t>d</w:t>
      </w:r>
      <w:r>
        <w:rPr>
          <w:szCs w:val="32"/>
        </w:rPr>
        <w:t>’</w:t>
      </w:r>
      <w:r w:rsidRPr="00894396">
        <w:rPr>
          <w:szCs w:val="32"/>
        </w:rPr>
        <w:t>une association de jeunes gens</w:t>
      </w:r>
      <w:r>
        <w:rPr>
          <w:szCs w:val="32"/>
        </w:rPr>
        <w:t xml:space="preserve">, – </w:t>
      </w:r>
      <w:r w:rsidRPr="00894396">
        <w:rPr>
          <w:szCs w:val="32"/>
        </w:rPr>
        <w:t>de très gentils jeunes gens</w:t>
      </w:r>
      <w:r>
        <w:rPr>
          <w:szCs w:val="32"/>
        </w:rPr>
        <w:t>…</w:t>
      </w:r>
    </w:p>
    <w:p w14:paraId="3F5990E2" w14:textId="77777777" w:rsidR="008D6F52" w:rsidRDefault="00000000" w:rsidP="008D6F52">
      <w:pPr>
        <w:rPr>
          <w:i/>
          <w:iCs/>
          <w:szCs w:val="32"/>
        </w:rPr>
      </w:pPr>
      <w:r w:rsidRPr="00894396">
        <w:rPr>
          <w:szCs w:val="32"/>
        </w:rPr>
        <w:t>Il s</w:t>
      </w:r>
      <w:r w:rsidR="008D6F52">
        <w:rPr>
          <w:szCs w:val="32"/>
        </w:rPr>
        <w:t>’</w:t>
      </w:r>
      <w:r w:rsidRPr="00894396">
        <w:rPr>
          <w:szCs w:val="32"/>
        </w:rPr>
        <w:t>arrêta</w:t>
      </w:r>
      <w:r w:rsidR="008D6F52">
        <w:rPr>
          <w:szCs w:val="32"/>
        </w:rPr>
        <w:t xml:space="preserve">, </w:t>
      </w:r>
      <w:r w:rsidRPr="00894396">
        <w:rPr>
          <w:szCs w:val="32"/>
        </w:rPr>
        <w:t>et avec un mélange de discrétion et d</w:t>
      </w:r>
      <w:r w:rsidR="008D6F52">
        <w:rPr>
          <w:szCs w:val="32"/>
        </w:rPr>
        <w:t>’</w:t>
      </w:r>
      <w:r w:rsidRPr="00894396">
        <w:rPr>
          <w:szCs w:val="32"/>
        </w:rPr>
        <w:t>orgueilleuse expérience</w:t>
      </w:r>
      <w:r w:rsidR="008D6F52">
        <w:rPr>
          <w:szCs w:val="32"/>
        </w:rPr>
        <w:t xml:space="preserve">, </w:t>
      </w:r>
      <w:r w:rsidRPr="00894396">
        <w:rPr>
          <w:szCs w:val="32"/>
        </w:rPr>
        <w:t xml:space="preserve">souffla le mot explicatif de </w:t>
      </w:r>
      <w:r w:rsidR="008D6F52">
        <w:rPr>
          <w:szCs w:val="32"/>
        </w:rPr>
        <w:t>« </w:t>
      </w:r>
      <w:r w:rsidRPr="00894396">
        <w:rPr>
          <w:i/>
          <w:iCs/>
          <w:szCs w:val="32"/>
        </w:rPr>
        <w:t>Camorra</w:t>
      </w:r>
      <w:r w:rsidR="008D6F52">
        <w:rPr>
          <w:i/>
          <w:iCs/>
          <w:szCs w:val="32"/>
        </w:rPr>
        <w:t> »</w:t>
      </w:r>
      <w:r w:rsidRPr="00894396">
        <w:rPr>
          <w:szCs w:val="32"/>
        </w:rPr>
        <w:t xml:space="preserve"> avant d</w:t>
      </w:r>
      <w:r w:rsidR="008D6F52">
        <w:rPr>
          <w:szCs w:val="32"/>
        </w:rPr>
        <w:t>’</w:t>
      </w:r>
      <w:r w:rsidRPr="00894396">
        <w:rPr>
          <w:szCs w:val="32"/>
        </w:rPr>
        <w:t>abaisser son couvercle</w:t>
      </w:r>
      <w:r w:rsidR="008D6F52">
        <w:rPr>
          <w:szCs w:val="32"/>
        </w:rPr>
        <w:t xml:space="preserve">. – </w:t>
      </w:r>
      <w:r w:rsidRPr="00894396">
        <w:rPr>
          <w:szCs w:val="32"/>
        </w:rPr>
        <w:t>Une Camorra très puissante</w:t>
      </w:r>
      <w:r w:rsidR="008D6F52">
        <w:rPr>
          <w:szCs w:val="32"/>
        </w:rPr>
        <w:t xml:space="preserve">, </w:t>
      </w:r>
      <w:r w:rsidRPr="00894396">
        <w:rPr>
          <w:szCs w:val="32"/>
        </w:rPr>
        <w:t>murmura-t-il</w:t>
      </w:r>
      <w:r w:rsidR="008D6F52">
        <w:rPr>
          <w:szCs w:val="32"/>
        </w:rPr>
        <w:t xml:space="preserve">. </w:t>
      </w:r>
      <w:r w:rsidRPr="00894396">
        <w:rPr>
          <w:szCs w:val="32"/>
        </w:rPr>
        <w:t>Les professeurs eux-mêmes la respectent fort</w:t>
      </w:r>
      <w:r w:rsidR="008D6F52">
        <w:rPr>
          <w:szCs w:val="32"/>
        </w:rPr>
        <w:t xml:space="preserve">… </w:t>
      </w:r>
      <w:r w:rsidRPr="00894396">
        <w:rPr>
          <w:i/>
          <w:iCs/>
          <w:szCs w:val="32"/>
        </w:rPr>
        <w:t xml:space="preserve">Una lira </w:t>
      </w:r>
      <w:r w:rsidRPr="00894396">
        <w:rPr>
          <w:szCs w:val="32"/>
        </w:rPr>
        <w:t xml:space="preserve">e </w:t>
      </w:r>
      <w:proofErr w:type="spellStart"/>
      <w:r w:rsidRPr="00894396">
        <w:rPr>
          <w:i/>
          <w:iCs/>
          <w:szCs w:val="32"/>
        </w:rPr>
        <w:t>cinquenti</w:t>
      </w:r>
      <w:proofErr w:type="spellEnd"/>
      <w:r w:rsidRPr="00894396">
        <w:rPr>
          <w:i/>
          <w:iCs/>
          <w:szCs w:val="32"/>
        </w:rPr>
        <w:t xml:space="preserve"> </w:t>
      </w:r>
      <w:proofErr w:type="spellStart"/>
      <w:r w:rsidRPr="00894396">
        <w:rPr>
          <w:i/>
          <w:iCs/>
          <w:szCs w:val="32"/>
        </w:rPr>
        <w:t>centesimi</w:t>
      </w:r>
      <w:proofErr w:type="spellEnd"/>
      <w:r w:rsidR="008D6F52">
        <w:rPr>
          <w:i/>
          <w:iCs/>
          <w:szCs w:val="32"/>
        </w:rPr>
        <w:t xml:space="preserve">, </w:t>
      </w:r>
      <w:proofErr w:type="spellStart"/>
      <w:r w:rsidRPr="00894396">
        <w:rPr>
          <w:i/>
          <w:iCs/>
          <w:szCs w:val="32"/>
        </w:rPr>
        <w:t>Signor</w:t>
      </w:r>
      <w:proofErr w:type="spellEnd"/>
      <w:r w:rsidRPr="00894396">
        <w:rPr>
          <w:i/>
          <w:iCs/>
          <w:szCs w:val="32"/>
        </w:rPr>
        <w:t xml:space="preserve"> Conte</w:t>
      </w:r>
      <w:r w:rsidR="008D6F52">
        <w:rPr>
          <w:i/>
          <w:iCs/>
          <w:szCs w:val="32"/>
        </w:rPr>
        <w:t>…</w:t>
      </w:r>
    </w:p>
    <w:p w14:paraId="383D2B7B" w14:textId="77777777" w:rsidR="008D6F52" w:rsidRDefault="00000000" w:rsidP="008D6F52">
      <w:pPr>
        <w:rPr>
          <w:szCs w:val="32"/>
        </w:rPr>
      </w:pPr>
      <w:r w:rsidRPr="00894396">
        <w:rPr>
          <w:szCs w:val="32"/>
        </w:rPr>
        <w:t>Notre ami paya de sa pièce d</w:t>
      </w:r>
      <w:r w:rsidR="008D6F52">
        <w:rPr>
          <w:szCs w:val="32"/>
        </w:rPr>
        <w:t>’</w:t>
      </w:r>
      <w:r w:rsidRPr="00894396">
        <w:rPr>
          <w:szCs w:val="32"/>
        </w:rPr>
        <w:t>or</w:t>
      </w:r>
      <w:r w:rsidR="008D6F52">
        <w:rPr>
          <w:szCs w:val="32"/>
        </w:rPr>
        <w:t xml:space="preserve">. </w:t>
      </w:r>
      <w:r w:rsidRPr="00894396">
        <w:rPr>
          <w:szCs w:val="32"/>
        </w:rPr>
        <w:t>Tandis que Pasquale lui rendait sa monnaie</w:t>
      </w:r>
      <w:r w:rsidR="008D6F52">
        <w:rPr>
          <w:szCs w:val="32"/>
        </w:rPr>
        <w:t xml:space="preserve">, </w:t>
      </w:r>
      <w:r w:rsidRPr="00894396">
        <w:rPr>
          <w:szCs w:val="32"/>
        </w:rPr>
        <w:t>il vit que le jeune homme sur lequel il venait de tant apprendre en si peu de mots surveillait l</w:t>
      </w:r>
      <w:r w:rsidR="008D6F52">
        <w:rPr>
          <w:szCs w:val="32"/>
        </w:rPr>
        <w:t>’</w:t>
      </w:r>
      <w:r w:rsidRPr="00894396">
        <w:rPr>
          <w:szCs w:val="32"/>
        </w:rPr>
        <w:t>opération du coin de l</w:t>
      </w:r>
      <w:r w:rsidR="008D6F52">
        <w:rPr>
          <w:szCs w:val="32"/>
        </w:rPr>
        <w:t>’</w:t>
      </w:r>
      <w:r w:rsidRPr="00894396">
        <w:rPr>
          <w:szCs w:val="32"/>
        </w:rPr>
        <w:t>œil</w:t>
      </w:r>
      <w:r w:rsidR="008D6F52">
        <w:rPr>
          <w:szCs w:val="32"/>
        </w:rPr>
        <w:t xml:space="preserve">. </w:t>
      </w:r>
      <w:r w:rsidRPr="00894396">
        <w:rPr>
          <w:szCs w:val="32"/>
        </w:rPr>
        <w:t>Après que le vieux vagabond se fut éloigné en saluant</w:t>
      </w:r>
      <w:r w:rsidR="008D6F52">
        <w:rPr>
          <w:szCs w:val="32"/>
        </w:rPr>
        <w:t xml:space="preserve">, </w:t>
      </w:r>
      <w:r w:rsidRPr="00894396">
        <w:rPr>
          <w:szCs w:val="32"/>
        </w:rPr>
        <w:t>le Comte régla le garçon et resta immobile</w:t>
      </w:r>
      <w:r w:rsidR="008D6F52">
        <w:rPr>
          <w:szCs w:val="32"/>
        </w:rPr>
        <w:t xml:space="preserve">. </w:t>
      </w:r>
      <w:r w:rsidRPr="00894396">
        <w:rPr>
          <w:szCs w:val="32"/>
        </w:rPr>
        <w:t>Un engourdissement l</w:t>
      </w:r>
      <w:r w:rsidR="008D6F52">
        <w:rPr>
          <w:szCs w:val="32"/>
        </w:rPr>
        <w:t>’</w:t>
      </w:r>
      <w:r w:rsidRPr="00894396">
        <w:rPr>
          <w:szCs w:val="32"/>
        </w:rPr>
        <w:t>accablait</w:t>
      </w:r>
      <w:r w:rsidR="008D6F52">
        <w:rPr>
          <w:szCs w:val="32"/>
        </w:rPr>
        <w:t>.</w:t>
      </w:r>
    </w:p>
    <w:p w14:paraId="7E78626B" w14:textId="77777777" w:rsidR="008D6F52" w:rsidRDefault="00000000" w:rsidP="008D6F52">
      <w:pPr>
        <w:rPr>
          <w:szCs w:val="32"/>
        </w:rPr>
      </w:pPr>
      <w:r w:rsidRPr="00894396">
        <w:rPr>
          <w:szCs w:val="32"/>
        </w:rPr>
        <w:t>Le jeune homme paya aussi</w:t>
      </w:r>
      <w:r w:rsidR="008D6F52">
        <w:rPr>
          <w:szCs w:val="32"/>
        </w:rPr>
        <w:t xml:space="preserve">, </w:t>
      </w:r>
      <w:r w:rsidRPr="00894396">
        <w:rPr>
          <w:szCs w:val="32"/>
        </w:rPr>
        <w:t>se leva et traversa la salle avec l</w:t>
      </w:r>
      <w:r w:rsidR="008D6F52">
        <w:rPr>
          <w:szCs w:val="32"/>
        </w:rPr>
        <w:t>’</w:t>
      </w:r>
      <w:r w:rsidRPr="00894396">
        <w:rPr>
          <w:szCs w:val="32"/>
        </w:rPr>
        <w:t>intention apparente de se mirer dans la glace encastrée dans le pilier le plus proche de la place du Comte</w:t>
      </w:r>
      <w:r w:rsidR="008D6F52">
        <w:rPr>
          <w:szCs w:val="32"/>
        </w:rPr>
        <w:t xml:space="preserve">. </w:t>
      </w:r>
      <w:r w:rsidRPr="00894396">
        <w:rPr>
          <w:szCs w:val="32"/>
        </w:rPr>
        <w:t>Il était tout en noir</w:t>
      </w:r>
      <w:r w:rsidR="008D6F52">
        <w:rPr>
          <w:szCs w:val="32"/>
        </w:rPr>
        <w:t xml:space="preserve">, </w:t>
      </w:r>
      <w:r w:rsidRPr="00894396">
        <w:rPr>
          <w:szCs w:val="32"/>
        </w:rPr>
        <w:t>avec un nœud de cravate vert sombre</w:t>
      </w:r>
      <w:r w:rsidR="008D6F52">
        <w:rPr>
          <w:szCs w:val="32"/>
        </w:rPr>
        <w:t xml:space="preserve">. </w:t>
      </w:r>
      <w:r w:rsidRPr="00894396">
        <w:rPr>
          <w:szCs w:val="32"/>
        </w:rPr>
        <w:t xml:space="preserve">Le Comte leva </w:t>
      </w:r>
      <w:r w:rsidRPr="00894396">
        <w:rPr>
          <w:szCs w:val="32"/>
        </w:rPr>
        <w:lastRenderedPageBreak/>
        <w:t>les yeux</w:t>
      </w:r>
      <w:r w:rsidR="008D6F52">
        <w:rPr>
          <w:szCs w:val="32"/>
        </w:rPr>
        <w:t xml:space="preserve">, </w:t>
      </w:r>
      <w:r w:rsidRPr="00894396">
        <w:rPr>
          <w:szCs w:val="32"/>
        </w:rPr>
        <w:t>et fût effrayé de voir l</w:t>
      </w:r>
      <w:r w:rsidR="008D6F52">
        <w:rPr>
          <w:szCs w:val="32"/>
        </w:rPr>
        <w:t>’</w:t>
      </w:r>
      <w:r w:rsidRPr="00894396">
        <w:rPr>
          <w:szCs w:val="32"/>
        </w:rPr>
        <w:t>autre fixer sur lui un regard oblique et cruel</w:t>
      </w:r>
      <w:r w:rsidR="008D6F52">
        <w:rPr>
          <w:szCs w:val="32"/>
        </w:rPr>
        <w:t xml:space="preserve">. </w:t>
      </w:r>
      <w:r w:rsidRPr="00894396">
        <w:rPr>
          <w:szCs w:val="32"/>
        </w:rPr>
        <w:t xml:space="preserve">Le jeune </w:t>
      </w:r>
      <w:r w:rsidR="008D6F52">
        <w:rPr>
          <w:szCs w:val="32"/>
        </w:rPr>
        <w:t>« </w:t>
      </w:r>
      <w:proofErr w:type="spellStart"/>
      <w:r w:rsidRPr="00894396">
        <w:rPr>
          <w:szCs w:val="32"/>
        </w:rPr>
        <w:t>Cavaliere</w:t>
      </w:r>
      <w:proofErr w:type="spellEnd"/>
      <w:r w:rsidR="008D6F52">
        <w:rPr>
          <w:szCs w:val="32"/>
        </w:rPr>
        <w:t> »</w:t>
      </w:r>
      <w:r w:rsidRPr="00894396">
        <w:rPr>
          <w:szCs w:val="32"/>
        </w:rPr>
        <w:t xml:space="preserve"> de Bari</w:t>
      </w:r>
      <w:r w:rsidR="008D6F52">
        <w:rPr>
          <w:szCs w:val="32"/>
        </w:rPr>
        <w:t>, (</w:t>
      </w:r>
      <w:r w:rsidRPr="00894396">
        <w:rPr>
          <w:szCs w:val="32"/>
        </w:rPr>
        <w:t>à croire Pasquale</w:t>
      </w:r>
      <w:r w:rsidR="008D6F52">
        <w:rPr>
          <w:szCs w:val="32"/>
        </w:rPr>
        <w:t xml:space="preserve">, </w:t>
      </w:r>
      <w:r w:rsidRPr="00894396">
        <w:rPr>
          <w:szCs w:val="32"/>
        </w:rPr>
        <w:t>mais Pasquale est naturellement un menteur fieffé</w:t>
      </w:r>
      <w:r w:rsidR="008D6F52">
        <w:rPr>
          <w:szCs w:val="32"/>
        </w:rPr>
        <w:t xml:space="preserve">), </w:t>
      </w:r>
      <w:r w:rsidRPr="00894396">
        <w:rPr>
          <w:szCs w:val="32"/>
        </w:rPr>
        <w:t>continuait d</w:t>
      </w:r>
      <w:r w:rsidR="008D6F52">
        <w:rPr>
          <w:szCs w:val="32"/>
        </w:rPr>
        <w:t>’</w:t>
      </w:r>
      <w:r w:rsidRPr="00894396">
        <w:rPr>
          <w:szCs w:val="32"/>
        </w:rPr>
        <w:t>arranger sa cravate et de mettre son chapeau devant la glace</w:t>
      </w:r>
      <w:r w:rsidR="008D6F52">
        <w:rPr>
          <w:szCs w:val="32"/>
        </w:rPr>
        <w:t xml:space="preserve">, </w:t>
      </w:r>
      <w:r w:rsidRPr="00894396">
        <w:rPr>
          <w:szCs w:val="32"/>
        </w:rPr>
        <w:t>tout en parlant juste assez haut pour se faire entendre du vieillard</w:t>
      </w:r>
      <w:r w:rsidR="008D6F52">
        <w:rPr>
          <w:szCs w:val="32"/>
        </w:rPr>
        <w:t xml:space="preserve">. </w:t>
      </w:r>
      <w:r w:rsidRPr="00894396">
        <w:rPr>
          <w:szCs w:val="32"/>
        </w:rPr>
        <w:t>Il parlait entre ses dents</w:t>
      </w:r>
      <w:r w:rsidR="008D6F52">
        <w:rPr>
          <w:szCs w:val="32"/>
        </w:rPr>
        <w:t xml:space="preserve">, </w:t>
      </w:r>
      <w:r w:rsidRPr="00894396">
        <w:rPr>
          <w:szCs w:val="32"/>
        </w:rPr>
        <w:t>avec l</w:t>
      </w:r>
      <w:r w:rsidR="008D6F52">
        <w:rPr>
          <w:szCs w:val="32"/>
        </w:rPr>
        <w:t>’</w:t>
      </w:r>
      <w:r w:rsidRPr="00894396">
        <w:rPr>
          <w:szCs w:val="32"/>
        </w:rPr>
        <w:t>expression du mépris le plus insultant</w:t>
      </w:r>
      <w:r w:rsidR="008D6F52">
        <w:rPr>
          <w:szCs w:val="32"/>
        </w:rPr>
        <w:t xml:space="preserve">, </w:t>
      </w:r>
      <w:r w:rsidRPr="00894396">
        <w:rPr>
          <w:szCs w:val="32"/>
        </w:rPr>
        <w:t>et sans cesser de regarder droit dans le miroir</w:t>
      </w:r>
      <w:r w:rsidR="008D6F52">
        <w:rPr>
          <w:szCs w:val="32"/>
        </w:rPr>
        <w:t xml:space="preserve">. – </w:t>
      </w:r>
      <w:r w:rsidRPr="00894396">
        <w:rPr>
          <w:szCs w:val="32"/>
        </w:rPr>
        <w:t>Ah</w:t>
      </w:r>
      <w:r w:rsidR="008D6F52">
        <w:rPr>
          <w:szCs w:val="32"/>
        </w:rPr>
        <w:t xml:space="preserve"> ! </w:t>
      </w:r>
      <w:r w:rsidRPr="00894396">
        <w:rPr>
          <w:szCs w:val="32"/>
        </w:rPr>
        <w:t>Alors vous aviez de l</w:t>
      </w:r>
      <w:r w:rsidR="008D6F52">
        <w:rPr>
          <w:szCs w:val="32"/>
        </w:rPr>
        <w:t>’</w:t>
      </w:r>
      <w:r w:rsidRPr="00894396">
        <w:rPr>
          <w:szCs w:val="32"/>
        </w:rPr>
        <w:t>or sur vous</w:t>
      </w:r>
      <w:r w:rsidR="008D6F52">
        <w:rPr>
          <w:szCs w:val="32"/>
        </w:rPr>
        <w:t xml:space="preserve">, </w:t>
      </w:r>
      <w:r w:rsidRPr="00894396">
        <w:rPr>
          <w:szCs w:val="32"/>
        </w:rPr>
        <w:t>vieux menteur</w:t>
      </w:r>
      <w:r w:rsidR="008D6F52">
        <w:rPr>
          <w:szCs w:val="32"/>
        </w:rPr>
        <w:t xml:space="preserve">, – </w:t>
      </w:r>
      <w:r w:rsidRPr="00894396">
        <w:rPr>
          <w:szCs w:val="32"/>
        </w:rPr>
        <w:t xml:space="preserve">vieux </w:t>
      </w:r>
      <w:proofErr w:type="spellStart"/>
      <w:r w:rsidRPr="00894396">
        <w:rPr>
          <w:i/>
          <w:iCs/>
          <w:szCs w:val="32"/>
        </w:rPr>
        <w:t>birba</w:t>
      </w:r>
      <w:proofErr w:type="spellEnd"/>
      <w:r w:rsidR="008D6F52">
        <w:rPr>
          <w:i/>
          <w:iCs/>
          <w:szCs w:val="32"/>
        </w:rPr>
        <w:t xml:space="preserve">, </w:t>
      </w:r>
      <w:r w:rsidRPr="00894396">
        <w:rPr>
          <w:szCs w:val="32"/>
        </w:rPr>
        <w:t xml:space="preserve">vieux </w:t>
      </w:r>
      <w:proofErr w:type="spellStart"/>
      <w:r w:rsidRPr="00894396">
        <w:rPr>
          <w:i/>
          <w:iCs/>
          <w:szCs w:val="32"/>
        </w:rPr>
        <w:t>furfante</w:t>
      </w:r>
      <w:proofErr w:type="spellEnd"/>
      <w:r w:rsidR="008D6F52">
        <w:rPr>
          <w:i/>
          <w:iCs/>
          <w:szCs w:val="32"/>
        </w:rPr>
        <w:t xml:space="preserve"> ; </w:t>
      </w:r>
      <w:r w:rsidRPr="00894396">
        <w:rPr>
          <w:szCs w:val="32"/>
        </w:rPr>
        <w:t>allez</w:t>
      </w:r>
      <w:r w:rsidR="008D6F52">
        <w:rPr>
          <w:szCs w:val="32"/>
        </w:rPr>
        <w:t xml:space="preserve">, </w:t>
      </w:r>
      <w:r w:rsidRPr="00894396">
        <w:rPr>
          <w:szCs w:val="32"/>
        </w:rPr>
        <w:t>nous nous retrouverons</w:t>
      </w:r>
      <w:r w:rsidR="008D6F52">
        <w:rPr>
          <w:szCs w:val="32"/>
        </w:rPr>
        <w:t>.</w:t>
      </w:r>
    </w:p>
    <w:p w14:paraId="0FC81688" w14:textId="77777777" w:rsidR="008D6F52" w:rsidRDefault="00000000" w:rsidP="008D6F52">
      <w:pPr>
        <w:rPr>
          <w:szCs w:val="32"/>
        </w:rPr>
      </w:pPr>
      <w:r w:rsidRPr="00894396">
        <w:rPr>
          <w:szCs w:val="32"/>
        </w:rPr>
        <w:t>L</w:t>
      </w:r>
      <w:r w:rsidR="008D6F52">
        <w:rPr>
          <w:szCs w:val="32"/>
        </w:rPr>
        <w:t>’</w:t>
      </w:r>
      <w:r w:rsidRPr="00894396">
        <w:rPr>
          <w:szCs w:val="32"/>
        </w:rPr>
        <w:t>infernale malice de son expression s</w:t>
      </w:r>
      <w:r w:rsidR="008D6F52">
        <w:rPr>
          <w:szCs w:val="32"/>
        </w:rPr>
        <w:t>’</w:t>
      </w:r>
      <w:r w:rsidRPr="00894396">
        <w:rPr>
          <w:szCs w:val="32"/>
        </w:rPr>
        <w:t>évanouit comme par enchantement</w:t>
      </w:r>
      <w:r w:rsidR="008D6F52">
        <w:rPr>
          <w:szCs w:val="32"/>
        </w:rPr>
        <w:t xml:space="preserve">, </w:t>
      </w:r>
      <w:r w:rsidRPr="00894396">
        <w:rPr>
          <w:szCs w:val="32"/>
        </w:rPr>
        <w:t>et il sortit tranquillement du café</w:t>
      </w:r>
      <w:r w:rsidR="008D6F52">
        <w:rPr>
          <w:szCs w:val="32"/>
        </w:rPr>
        <w:t xml:space="preserve">, </w:t>
      </w:r>
      <w:r w:rsidRPr="00894396">
        <w:rPr>
          <w:szCs w:val="32"/>
        </w:rPr>
        <w:t>le visage impassible et sombre</w:t>
      </w:r>
      <w:r w:rsidR="008D6F52">
        <w:rPr>
          <w:szCs w:val="32"/>
        </w:rPr>
        <w:t>.</w:t>
      </w:r>
    </w:p>
    <w:p w14:paraId="65207E2B" w14:textId="77777777" w:rsidR="008D6F52" w:rsidRDefault="00000000" w:rsidP="008D6F52">
      <w:pPr>
        <w:rPr>
          <w:bCs/>
          <w:szCs w:val="32"/>
        </w:rPr>
      </w:pPr>
      <w:r w:rsidRPr="00894396">
        <w:rPr>
          <w:szCs w:val="32"/>
        </w:rPr>
        <w:t>Le pauvre Comte</w:t>
      </w:r>
      <w:r w:rsidR="008D6F52">
        <w:rPr>
          <w:szCs w:val="32"/>
        </w:rPr>
        <w:t xml:space="preserve">, </w:t>
      </w:r>
      <w:r w:rsidRPr="00894396">
        <w:rPr>
          <w:szCs w:val="32"/>
        </w:rPr>
        <w:t>après avoir rapporté ce dernier épisode</w:t>
      </w:r>
      <w:r w:rsidR="008D6F52">
        <w:rPr>
          <w:szCs w:val="32"/>
        </w:rPr>
        <w:t xml:space="preserve">, </w:t>
      </w:r>
      <w:r w:rsidRPr="00894396">
        <w:rPr>
          <w:szCs w:val="32"/>
        </w:rPr>
        <w:t>se renversa tout tremblant dans son fauteuil</w:t>
      </w:r>
      <w:r w:rsidR="008D6F52">
        <w:rPr>
          <w:szCs w:val="32"/>
        </w:rPr>
        <w:t xml:space="preserve">. </w:t>
      </w:r>
      <w:r w:rsidRPr="00894396">
        <w:rPr>
          <w:szCs w:val="32"/>
        </w:rPr>
        <w:t>Son front ruisselait de sueur</w:t>
      </w:r>
      <w:r w:rsidR="008D6F52">
        <w:rPr>
          <w:szCs w:val="32"/>
        </w:rPr>
        <w:t xml:space="preserve">. </w:t>
      </w:r>
      <w:r w:rsidRPr="00894396">
        <w:rPr>
          <w:szCs w:val="32"/>
        </w:rPr>
        <w:t>Il y avait</w:t>
      </w:r>
      <w:r w:rsidR="008D6F52">
        <w:rPr>
          <w:szCs w:val="32"/>
        </w:rPr>
        <w:t xml:space="preserve">, </w:t>
      </w:r>
      <w:r w:rsidRPr="00894396">
        <w:rPr>
          <w:szCs w:val="32"/>
        </w:rPr>
        <w:t>dans cet outrage prémédité</w:t>
      </w:r>
      <w:r w:rsidR="008D6F52">
        <w:rPr>
          <w:szCs w:val="32"/>
        </w:rPr>
        <w:t xml:space="preserve">, </w:t>
      </w:r>
      <w:r w:rsidRPr="00894396">
        <w:rPr>
          <w:szCs w:val="32"/>
        </w:rPr>
        <w:t>une insolence gratuite qui m</w:t>
      </w:r>
      <w:r w:rsidR="008D6F52">
        <w:rPr>
          <w:szCs w:val="32"/>
        </w:rPr>
        <w:t>’</w:t>
      </w:r>
      <w:r w:rsidRPr="00894396">
        <w:rPr>
          <w:szCs w:val="32"/>
        </w:rPr>
        <w:t>effarait comme lui</w:t>
      </w:r>
      <w:r w:rsidR="008D6F52">
        <w:rPr>
          <w:szCs w:val="32"/>
        </w:rPr>
        <w:t xml:space="preserve">. </w:t>
      </w:r>
      <w:r w:rsidRPr="00894396">
        <w:rPr>
          <w:szCs w:val="32"/>
        </w:rPr>
        <w:t>L</w:t>
      </w:r>
      <w:r w:rsidR="008D6F52">
        <w:rPr>
          <w:szCs w:val="32"/>
        </w:rPr>
        <w:t>’</w:t>
      </w:r>
      <w:r w:rsidRPr="00894396">
        <w:rPr>
          <w:szCs w:val="32"/>
        </w:rPr>
        <w:t>effet qu</w:t>
      </w:r>
      <w:r w:rsidR="008D6F52">
        <w:rPr>
          <w:szCs w:val="32"/>
        </w:rPr>
        <w:t>’</w:t>
      </w:r>
      <w:r w:rsidRPr="00894396">
        <w:rPr>
          <w:szCs w:val="32"/>
        </w:rPr>
        <w:t>il pouvait produire sur la délicatesse du Comte</w:t>
      </w:r>
      <w:r w:rsidR="008D6F52">
        <w:rPr>
          <w:szCs w:val="32"/>
        </w:rPr>
        <w:t xml:space="preserve">, </w:t>
      </w:r>
      <w:r w:rsidRPr="00894396">
        <w:rPr>
          <w:szCs w:val="32"/>
        </w:rPr>
        <w:t>je ne puis même essayer de l</w:t>
      </w:r>
      <w:r w:rsidR="008D6F52">
        <w:rPr>
          <w:szCs w:val="32"/>
        </w:rPr>
        <w:t>’</w:t>
      </w:r>
      <w:r w:rsidRPr="00894396">
        <w:rPr>
          <w:szCs w:val="32"/>
        </w:rPr>
        <w:t>imaginer</w:t>
      </w:r>
      <w:r w:rsidR="008D6F52">
        <w:rPr>
          <w:szCs w:val="32"/>
        </w:rPr>
        <w:t xml:space="preserve">. </w:t>
      </w:r>
      <w:r w:rsidRPr="00894396">
        <w:rPr>
          <w:szCs w:val="32"/>
        </w:rPr>
        <w:t>Je suis certain que</w:t>
      </w:r>
      <w:r w:rsidR="008D6F52">
        <w:rPr>
          <w:szCs w:val="32"/>
        </w:rPr>
        <w:t xml:space="preserve">, </w:t>
      </w:r>
      <w:r w:rsidRPr="00894396">
        <w:rPr>
          <w:szCs w:val="32"/>
        </w:rPr>
        <w:t>s</w:t>
      </w:r>
      <w:r w:rsidR="008D6F52">
        <w:rPr>
          <w:szCs w:val="32"/>
        </w:rPr>
        <w:t>’</w:t>
      </w:r>
      <w:r w:rsidRPr="00894396">
        <w:rPr>
          <w:szCs w:val="32"/>
        </w:rPr>
        <w:t>il n</w:t>
      </w:r>
      <w:r w:rsidR="008D6F52">
        <w:rPr>
          <w:szCs w:val="32"/>
        </w:rPr>
        <w:t>’</w:t>
      </w:r>
      <w:r w:rsidRPr="00894396">
        <w:rPr>
          <w:szCs w:val="32"/>
        </w:rPr>
        <w:t>avait été trop raffiné pour faire une chose aussi odieusement vulgaire que de mourir d</w:t>
      </w:r>
      <w:r w:rsidR="008D6F52">
        <w:rPr>
          <w:szCs w:val="32"/>
        </w:rPr>
        <w:t>’</w:t>
      </w:r>
      <w:r w:rsidRPr="00894396">
        <w:rPr>
          <w:szCs w:val="32"/>
        </w:rPr>
        <w:t>apoplexie dans un café</w:t>
      </w:r>
      <w:r w:rsidR="008D6F52">
        <w:rPr>
          <w:szCs w:val="32"/>
        </w:rPr>
        <w:t xml:space="preserve">, </w:t>
      </w:r>
      <w:r w:rsidRPr="00894396">
        <w:rPr>
          <w:szCs w:val="32"/>
        </w:rPr>
        <w:t>il aurait eu</w:t>
      </w:r>
      <w:r w:rsidR="008D6F52">
        <w:rPr>
          <w:szCs w:val="32"/>
        </w:rPr>
        <w:t xml:space="preserve">, </w:t>
      </w:r>
      <w:r w:rsidRPr="00894396">
        <w:rPr>
          <w:szCs w:val="32"/>
        </w:rPr>
        <w:t>du coup</w:t>
      </w:r>
      <w:r w:rsidR="008D6F52">
        <w:rPr>
          <w:szCs w:val="32"/>
        </w:rPr>
        <w:t xml:space="preserve">, </w:t>
      </w:r>
      <w:r w:rsidRPr="00894396">
        <w:rPr>
          <w:szCs w:val="32"/>
        </w:rPr>
        <w:t>une attaque fatale</w:t>
      </w:r>
      <w:r w:rsidR="008D6F52">
        <w:rPr>
          <w:szCs w:val="32"/>
        </w:rPr>
        <w:t xml:space="preserve">. </w:t>
      </w:r>
      <w:r w:rsidRPr="00894396">
        <w:rPr>
          <w:szCs w:val="32"/>
        </w:rPr>
        <w:t>Toute ironie à part</w:t>
      </w:r>
      <w:r w:rsidR="008D6F52">
        <w:rPr>
          <w:szCs w:val="32"/>
        </w:rPr>
        <w:t xml:space="preserve">, </w:t>
      </w:r>
      <w:r w:rsidRPr="00894396">
        <w:rPr>
          <w:szCs w:val="32"/>
        </w:rPr>
        <w:t>j</w:t>
      </w:r>
      <w:r w:rsidR="008D6F52">
        <w:rPr>
          <w:szCs w:val="32"/>
        </w:rPr>
        <w:t>’</w:t>
      </w:r>
      <w:r w:rsidRPr="00894396">
        <w:rPr>
          <w:szCs w:val="32"/>
        </w:rPr>
        <w:t>eus bien de la peine à dissimuler l</w:t>
      </w:r>
      <w:r w:rsidR="008D6F52">
        <w:rPr>
          <w:szCs w:val="32"/>
        </w:rPr>
        <w:t>’</w:t>
      </w:r>
      <w:r w:rsidRPr="00894396">
        <w:rPr>
          <w:szCs w:val="32"/>
        </w:rPr>
        <w:t>étendue de ma commisération</w:t>
      </w:r>
      <w:r w:rsidR="008D6F52">
        <w:rPr>
          <w:szCs w:val="32"/>
        </w:rPr>
        <w:t xml:space="preserve">. </w:t>
      </w:r>
      <w:r w:rsidRPr="00894396">
        <w:rPr>
          <w:szCs w:val="32"/>
        </w:rPr>
        <w:t>Il répugnait à tout sentiment excessif</w:t>
      </w:r>
      <w:r w:rsidR="008D6F52">
        <w:rPr>
          <w:szCs w:val="32"/>
        </w:rPr>
        <w:t xml:space="preserve">, </w:t>
      </w:r>
      <w:r w:rsidRPr="00894396">
        <w:rPr>
          <w:szCs w:val="32"/>
        </w:rPr>
        <w:t>et ma sympathie était sans limites</w:t>
      </w:r>
      <w:r w:rsidR="008D6F52">
        <w:rPr>
          <w:szCs w:val="32"/>
        </w:rPr>
        <w:t xml:space="preserve">. </w:t>
      </w:r>
      <w:r w:rsidRPr="00894396">
        <w:rPr>
          <w:szCs w:val="32"/>
        </w:rPr>
        <w:t>Je ne fus pas surpris d</w:t>
      </w:r>
      <w:r w:rsidR="008D6F52">
        <w:rPr>
          <w:szCs w:val="32"/>
        </w:rPr>
        <w:t>’</w:t>
      </w:r>
      <w:r w:rsidRPr="00894396">
        <w:rPr>
          <w:szCs w:val="32"/>
        </w:rPr>
        <w:t>apprendre qu</w:t>
      </w:r>
      <w:r w:rsidR="008D6F52">
        <w:rPr>
          <w:szCs w:val="32"/>
        </w:rPr>
        <w:t>’</w:t>
      </w:r>
      <w:r w:rsidRPr="00894396">
        <w:rPr>
          <w:szCs w:val="32"/>
        </w:rPr>
        <w:t>il venait de passer la semaine au lit</w:t>
      </w:r>
      <w:r w:rsidR="008D6F52">
        <w:rPr>
          <w:szCs w:val="32"/>
        </w:rPr>
        <w:t xml:space="preserve">. </w:t>
      </w:r>
      <w:r w:rsidRPr="00894396">
        <w:rPr>
          <w:szCs w:val="32"/>
        </w:rPr>
        <w:t>Il s</w:t>
      </w:r>
      <w:r w:rsidR="008D6F52">
        <w:rPr>
          <w:szCs w:val="32"/>
        </w:rPr>
        <w:t>’</w:t>
      </w:r>
      <w:r w:rsidRPr="00894396">
        <w:rPr>
          <w:szCs w:val="32"/>
        </w:rPr>
        <w:t>était levé pour prendre ses dispositions et quitter à jamais l</w:t>
      </w:r>
      <w:r w:rsidR="008D6F52">
        <w:rPr>
          <w:szCs w:val="32"/>
        </w:rPr>
        <w:t>’</w:t>
      </w:r>
      <w:r w:rsidRPr="00894396">
        <w:rPr>
          <w:szCs w:val="32"/>
        </w:rPr>
        <w:t xml:space="preserve">Italie </w:t>
      </w:r>
      <w:r w:rsidRPr="00894396">
        <w:rPr>
          <w:bCs/>
          <w:szCs w:val="32"/>
        </w:rPr>
        <w:t>du Sud</w:t>
      </w:r>
      <w:r w:rsidR="008D6F52">
        <w:rPr>
          <w:bCs/>
          <w:szCs w:val="32"/>
        </w:rPr>
        <w:t>.</w:t>
      </w:r>
    </w:p>
    <w:p w14:paraId="377A831F" w14:textId="77777777" w:rsidR="008D6F52" w:rsidRDefault="00000000" w:rsidP="008D6F52">
      <w:pPr>
        <w:rPr>
          <w:szCs w:val="32"/>
        </w:rPr>
      </w:pPr>
      <w:r w:rsidRPr="00894396">
        <w:rPr>
          <w:szCs w:val="32"/>
        </w:rPr>
        <w:t>Or</w:t>
      </w:r>
      <w:r w:rsidR="008D6F52">
        <w:rPr>
          <w:szCs w:val="32"/>
        </w:rPr>
        <w:t xml:space="preserve">, </w:t>
      </w:r>
      <w:r w:rsidRPr="00894396">
        <w:rPr>
          <w:szCs w:val="32"/>
        </w:rPr>
        <w:t>le pauvre homme était convaincu de ne pouvoir vivre une année sous un autre climat</w:t>
      </w:r>
      <w:r w:rsidR="008D6F52">
        <w:rPr>
          <w:szCs w:val="32"/>
        </w:rPr>
        <w:t xml:space="preserve">. </w:t>
      </w:r>
      <w:r w:rsidRPr="00894396">
        <w:rPr>
          <w:szCs w:val="32"/>
        </w:rPr>
        <w:t>Tous mes</w:t>
      </w:r>
      <w:r>
        <w:rPr>
          <w:szCs w:val="32"/>
        </w:rPr>
        <w:t xml:space="preserve"> </w:t>
      </w:r>
      <w:r w:rsidRPr="00894396">
        <w:rPr>
          <w:szCs w:val="32"/>
        </w:rPr>
        <w:t>arguments restèrent sans effet</w:t>
      </w:r>
      <w:r w:rsidR="008D6F52">
        <w:rPr>
          <w:szCs w:val="32"/>
        </w:rPr>
        <w:t xml:space="preserve">. </w:t>
      </w:r>
      <w:r w:rsidRPr="00894396">
        <w:rPr>
          <w:szCs w:val="32"/>
        </w:rPr>
        <w:t>Ce n</w:t>
      </w:r>
      <w:r w:rsidR="008D6F52">
        <w:rPr>
          <w:szCs w:val="32"/>
        </w:rPr>
        <w:t>’</w:t>
      </w:r>
      <w:r w:rsidRPr="00894396">
        <w:rPr>
          <w:szCs w:val="32"/>
        </w:rPr>
        <w:t>était pas lâcheté de sa part malgré ce qu</w:t>
      </w:r>
      <w:r w:rsidR="008D6F52">
        <w:rPr>
          <w:szCs w:val="32"/>
        </w:rPr>
        <w:t>’</w:t>
      </w:r>
      <w:r w:rsidRPr="00894396">
        <w:rPr>
          <w:szCs w:val="32"/>
        </w:rPr>
        <w:t>il me dit</w:t>
      </w:r>
      <w:r w:rsidR="008D6F52">
        <w:rPr>
          <w:szCs w:val="32"/>
        </w:rPr>
        <w:t> :</w:t>
      </w:r>
    </w:p>
    <w:p w14:paraId="46C3856A" w14:textId="77777777" w:rsidR="008D6F52" w:rsidRDefault="008D6F52" w:rsidP="008D6F52">
      <w:pPr>
        <w:rPr>
          <w:szCs w:val="32"/>
        </w:rPr>
      </w:pPr>
      <w:r>
        <w:lastRenderedPageBreak/>
        <w:t>— </w:t>
      </w:r>
      <w:r w:rsidRPr="00894396">
        <w:rPr>
          <w:szCs w:val="32"/>
        </w:rPr>
        <w:t>Vous ne savez pas ce que c</w:t>
      </w:r>
      <w:r>
        <w:rPr>
          <w:szCs w:val="32"/>
        </w:rPr>
        <w:t>’</w:t>
      </w:r>
      <w:r w:rsidRPr="00894396">
        <w:rPr>
          <w:szCs w:val="32"/>
        </w:rPr>
        <w:t>est qu</w:t>
      </w:r>
      <w:r>
        <w:rPr>
          <w:szCs w:val="32"/>
        </w:rPr>
        <w:t>’</w:t>
      </w:r>
      <w:r w:rsidRPr="00894396">
        <w:rPr>
          <w:szCs w:val="32"/>
        </w:rPr>
        <w:t>une Camorra</w:t>
      </w:r>
      <w:r>
        <w:rPr>
          <w:szCs w:val="32"/>
        </w:rPr>
        <w:t xml:space="preserve">, </w:t>
      </w:r>
      <w:r w:rsidRPr="00894396">
        <w:rPr>
          <w:szCs w:val="32"/>
        </w:rPr>
        <w:t>mon cher Monsieur</w:t>
      </w:r>
      <w:r>
        <w:rPr>
          <w:szCs w:val="32"/>
        </w:rPr>
        <w:t xml:space="preserve"> ; </w:t>
      </w:r>
      <w:r w:rsidRPr="00894396">
        <w:rPr>
          <w:szCs w:val="32"/>
        </w:rPr>
        <w:t>je suis une victime désignée</w:t>
      </w:r>
      <w:r>
        <w:rPr>
          <w:szCs w:val="32"/>
        </w:rPr>
        <w:t>.</w:t>
      </w:r>
    </w:p>
    <w:p w14:paraId="5969808F" w14:textId="77777777" w:rsidR="008D6F52" w:rsidRDefault="00000000" w:rsidP="008D6F52">
      <w:pPr>
        <w:rPr>
          <w:szCs w:val="32"/>
        </w:rPr>
      </w:pPr>
      <w:r w:rsidRPr="00894396">
        <w:rPr>
          <w:szCs w:val="32"/>
        </w:rPr>
        <w:t xml:space="preserve">Il </w:t>
      </w:r>
      <w:proofErr w:type="gramStart"/>
      <w:r w:rsidRPr="00894396">
        <w:rPr>
          <w:szCs w:val="32"/>
        </w:rPr>
        <w:t>n</w:t>
      </w:r>
      <w:r w:rsidR="008D6F52">
        <w:rPr>
          <w:szCs w:val="32"/>
        </w:rPr>
        <w:t>’</w:t>
      </w:r>
      <w:r w:rsidRPr="00894396">
        <w:rPr>
          <w:szCs w:val="32"/>
        </w:rPr>
        <w:t>avait pas peur des</w:t>
      </w:r>
      <w:proofErr w:type="gramEnd"/>
      <w:r w:rsidRPr="00894396">
        <w:rPr>
          <w:szCs w:val="32"/>
        </w:rPr>
        <w:t xml:space="preserve"> menaces</w:t>
      </w:r>
      <w:r w:rsidR="008D6F52">
        <w:rPr>
          <w:szCs w:val="32"/>
        </w:rPr>
        <w:t xml:space="preserve">, </w:t>
      </w:r>
      <w:r w:rsidRPr="00894396">
        <w:rPr>
          <w:szCs w:val="32"/>
        </w:rPr>
        <w:t>mais sa dignité était salie par un outrage odieux</w:t>
      </w:r>
      <w:r w:rsidR="008D6F52">
        <w:rPr>
          <w:szCs w:val="32"/>
        </w:rPr>
        <w:t xml:space="preserve">. </w:t>
      </w:r>
      <w:r w:rsidRPr="00894396">
        <w:rPr>
          <w:szCs w:val="32"/>
        </w:rPr>
        <w:t>Il ne pouvait le supporter</w:t>
      </w:r>
      <w:r w:rsidR="008D6F52">
        <w:rPr>
          <w:szCs w:val="32"/>
        </w:rPr>
        <w:t xml:space="preserve">. </w:t>
      </w:r>
      <w:r w:rsidRPr="00894396">
        <w:rPr>
          <w:szCs w:val="32"/>
        </w:rPr>
        <w:t>Nul gentleman japonais blessé dans son sentiment expressif de l</w:t>
      </w:r>
      <w:r w:rsidR="008D6F52">
        <w:rPr>
          <w:szCs w:val="32"/>
        </w:rPr>
        <w:t>’</w:t>
      </w:r>
      <w:r w:rsidRPr="00894396">
        <w:rPr>
          <w:szCs w:val="32"/>
        </w:rPr>
        <w:t>honneur n</w:t>
      </w:r>
      <w:r w:rsidR="008D6F52">
        <w:rPr>
          <w:szCs w:val="32"/>
        </w:rPr>
        <w:t>’</w:t>
      </w:r>
      <w:r w:rsidRPr="00894396">
        <w:rPr>
          <w:szCs w:val="32"/>
        </w:rPr>
        <w:t>eût mené avec une plus ferme résolution les préparatifs du hara-kiri</w:t>
      </w:r>
      <w:r w:rsidR="008D6F52">
        <w:rPr>
          <w:szCs w:val="32"/>
        </w:rPr>
        <w:t xml:space="preserve">. </w:t>
      </w:r>
      <w:r w:rsidRPr="00894396">
        <w:rPr>
          <w:szCs w:val="32"/>
        </w:rPr>
        <w:t>Retourner dans son pays</w:t>
      </w:r>
      <w:r w:rsidR="008D6F52">
        <w:rPr>
          <w:szCs w:val="32"/>
        </w:rPr>
        <w:t xml:space="preserve">, </w:t>
      </w:r>
      <w:r w:rsidRPr="00894396">
        <w:rPr>
          <w:szCs w:val="32"/>
        </w:rPr>
        <w:t>c</w:t>
      </w:r>
      <w:r w:rsidR="008D6F52">
        <w:rPr>
          <w:szCs w:val="32"/>
        </w:rPr>
        <w:t>’</w:t>
      </w:r>
      <w:r w:rsidRPr="00894396">
        <w:rPr>
          <w:szCs w:val="32"/>
        </w:rPr>
        <w:t>était un véritable suicide pour le pauvre Comte</w:t>
      </w:r>
      <w:r w:rsidR="008D6F52">
        <w:rPr>
          <w:szCs w:val="32"/>
        </w:rPr>
        <w:t>.</w:t>
      </w:r>
    </w:p>
    <w:p w14:paraId="25A394DE" w14:textId="77777777" w:rsidR="008D6F52" w:rsidRDefault="00000000" w:rsidP="008D6F52">
      <w:pPr>
        <w:rPr>
          <w:i/>
          <w:szCs w:val="32"/>
        </w:rPr>
      </w:pPr>
      <w:r w:rsidRPr="00894396">
        <w:rPr>
          <w:szCs w:val="32"/>
        </w:rPr>
        <w:t>Il y a un dicton de l</w:t>
      </w:r>
      <w:r w:rsidR="008D6F52">
        <w:rPr>
          <w:szCs w:val="32"/>
        </w:rPr>
        <w:t>’</w:t>
      </w:r>
      <w:r w:rsidRPr="00894396">
        <w:rPr>
          <w:szCs w:val="32"/>
        </w:rPr>
        <w:t>orgueil napolitain</w:t>
      </w:r>
      <w:r w:rsidR="008D6F52">
        <w:rPr>
          <w:szCs w:val="32"/>
        </w:rPr>
        <w:t xml:space="preserve">, </w:t>
      </w:r>
      <w:r w:rsidRPr="00894396">
        <w:rPr>
          <w:szCs w:val="32"/>
        </w:rPr>
        <w:t>fait je suppose à l</w:t>
      </w:r>
      <w:r w:rsidR="008D6F52">
        <w:rPr>
          <w:szCs w:val="32"/>
        </w:rPr>
        <w:t>’</w:t>
      </w:r>
      <w:r w:rsidRPr="00894396">
        <w:rPr>
          <w:szCs w:val="32"/>
        </w:rPr>
        <w:t>usage des étrangers</w:t>
      </w:r>
      <w:r w:rsidR="008D6F52">
        <w:rPr>
          <w:szCs w:val="32"/>
        </w:rPr>
        <w:t> : « </w:t>
      </w:r>
      <w:r w:rsidRPr="00894396">
        <w:rPr>
          <w:szCs w:val="32"/>
        </w:rPr>
        <w:t>Voir Naples</w:t>
      </w:r>
      <w:r w:rsidR="008D6F52">
        <w:rPr>
          <w:szCs w:val="32"/>
        </w:rPr>
        <w:t xml:space="preserve">, </w:t>
      </w:r>
      <w:r w:rsidRPr="00894396">
        <w:rPr>
          <w:szCs w:val="32"/>
        </w:rPr>
        <w:t>et puis mourir</w:t>
      </w:r>
      <w:r w:rsidR="008D6F52">
        <w:rPr>
          <w:szCs w:val="32"/>
        </w:rPr>
        <w:t>. »</w:t>
      </w:r>
      <w:r w:rsidRPr="00894396">
        <w:rPr>
          <w:szCs w:val="32"/>
        </w:rPr>
        <w:t xml:space="preserve"> </w:t>
      </w:r>
      <w:r w:rsidR="008D6F52">
        <w:rPr>
          <w:szCs w:val="32"/>
        </w:rPr>
        <w:t>« </w:t>
      </w:r>
      <w:proofErr w:type="spellStart"/>
      <w:r w:rsidRPr="00894396">
        <w:rPr>
          <w:i/>
          <w:iCs/>
          <w:szCs w:val="32"/>
        </w:rPr>
        <w:t>Vedi</w:t>
      </w:r>
      <w:proofErr w:type="spellEnd"/>
      <w:r w:rsidRPr="00894396">
        <w:rPr>
          <w:i/>
          <w:iCs/>
          <w:szCs w:val="32"/>
        </w:rPr>
        <w:t xml:space="preserve"> Napoli</w:t>
      </w:r>
      <w:r w:rsidR="008D6F52">
        <w:rPr>
          <w:i/>
          <w:iCs/>
          <w:szCs w:val="32"/>
        </w:rPr>
        <w:t xml:space="preserve">, </w:t>
      </w:r>
      <w:r w:rsidRPr="00894396">
        <w:rPr>
          <w:i/>
          <w:iCs/>
          <w:szCs w:val="32"/>
        </w:rPr>
        <w:t xml:space="preserve">e </w:t>
      </w:r>
      <w:proofErr w:type="spellStart"/>
      <w:r w:rsidRPr="00894396">
        <w:rPr>
          <w:i/>
          <w:iCs/>
          <w:szCs w:val="32"/>
        </w:rPr>
        <w:t>poi</w:t>
      </w:r>
      <w:proofErr w:type="spellEnd"/>
      <w:r w:rsidRPr="00894396">
        <w:rPr>
          <w:i/>
          <w:iCs/>
          <w:szCs w:val="32"/>
        </w:rPr>
        <w:t xml:space="preserve"> mori</w:t>
      </w:r>
      <w:r w:rsidR="008D6F52">
        <w:rPr>
          <w:i/>
          <w:iCs/>
          <w:szCs w:val="32"/>
        </w:rPr>
        <w:t>. »</w:t>
      </w:r>
      <w:r w:rsidRPr="00894396">
        <w:rPr>
          <w:szCs w:val="32"/>
        </w:rPr>
        <w:t xml:space="preserve"> C</w:t>
      </w:r>
      <w:r w:rsidR="008D6F52">
        <w:rPr>
          <w:szCs w:val="32"/>
        </w:rPr>
        <w:t>’</w:t>
      </w:r>
      <w:r w:rsidRPr="00894396">
        <w:rPr>
          <w:szCs w:val="32"/>
        </w:rPr>
        <w:t>est un mot d</w:t>
      </w:r>
      <w:r w:rsidR="008D6F52">
        <w:rPr>
          <w:szCs w:val="32"/>
        </w:rPr>
        <w:t>’</w:t>
      </w:r>
      <w:r w:rsidRPr="00894396">
        <w:rPr>
          <w:szCs w:val="32"/>
        </w:rPr>
        <w:t>excessive vanité</w:t>
      </w:r>
      <w:r w:rsidR="008D6F52">
        <w:rPr>
          <w:szCs w:val="32"/>
        </w:rPr>
        <w:t xml:space="preserve">, </w:t>
      </w:r>
      <w:r w:rsidRPr="00894396">
        <w:rPr>
          <w:szCs w:val="32"/>
        </w:rPr>
        <w:t>et tout excès était odieux à la modération policée du pauvre Comte</w:t>
      </w:r>
      <w:r w:rsidR="008D6F52">
        <w:rPr>
          <w:szCs w:val="32"/>
        </w:rPr>
        <w:t xml:space="preserve">. </w:t>
      </w:r>
      <w:r w:rsidRPr="00894396">
        <w:rPr>
          <w:szCs w:val="32"/>
        </w:rPr>
        <w:t>Pourtant</w:t>
      </w:r>
      <w:r w:rsidR="008D6F52">
        <w:rPr>
          <w:szCs w:val="32"/>
        </w:rPr>
        <w:t xml:space="preserve">, </w:t>
      </w:r>
      <w:r w:rsidRPr="00894396">
        <w:rPr>
          <w:szCs w:val="32"/>
        </w:rPr>
        <w:t>à la gare où je l</w:t>
      </w:r>
      <w:r w:rsidR="008D6F52">
        <w:rPr>
          <w:szCs w:val="32"/>
        </w:rPr>
        <w:t>’</w:t>
      </w:r>
      <w:r w:rsidRPr="00894396">
        <w:rPr>
          <w:szCs w:val="32"/>
        </w:rPr>
        <w:t>avais accompagné</w:t>
      </w:r>
      <w:r w:rsidR="008D6F52">
        <w:rPr>
          <w:szCs w:val="32"/>
        </w:rPr>
        <w:t xml:space="preserve">, </w:t>
      </w:r>
      <w:r w:rsidRPr="00894396">
        <w:rPr>
          <w:szCs w:val="32"/>
        </w:rPr>
        <w:t>je songeai qu</w:t>
      </w:r>
      <w:r w:rsidR="008D6F52">
        <w:rPr>
          <w:szCs w:val="32"/>
        </w:rPr>
        <w:t>’</w:t>
      </w:r>
      <w:r w:rsidRPr="00894396">
        <w:rPr>
          <w:szCs w:val="32"/>
        </w:rPr>
        <w:t>il montrait une fidélité singulière à l</w:t>
      </w:r>
      <w:r w:rsidR="008D6F52">
        <w:rPr>
          <w:szCs w:val="32"/>
        </w:rPr>
        <w:t>’</w:t>
      </w:r>
      <w:r w:rsidRPr="00894396">
        <w:rPr>
          <w:szCs w:val="32"/>
        </w:rPr>
        <w:t>esprit d</w:t>
      </w:r>
      <w:r w:rsidR="008D6F52">
        <w:rPr>
          <w:szCs w:val="32"/>
        </w:rPr>
        <w:t>’</w:t>
      </w:r>
      <w:r w:rsidRPr="00894396">
        <w:rPr>
          <w:szCs w:val="32"/>
        </w:rPr>
        <w:t>orgueil de ce proverbe</w:t>
      </w:r>
      <w:r w:rsidR="008D6F52">
        <w:rPr>
          <w:szCs w:val="32"/>
        </w:rPr>
        <w:t>. « </w:t>
      </w:r>
      <w:proofErr w:type="spellStart"/>
      <w:r w:rsidRPr="00894396">
        <w:rPr>
          <w:i/>
          <w:iCs/>
          <w:szCs w:val="32"/>
        </w:rPr>
        <w:t>Vedi</w:t>
      </w:r>
      <w:proofErr w:type="spellEnd"/>
      <w:r w:rsidRPr="00894396">
        <w:rPr>
          <w:i/>
          <w:iCs/>
          <w:szCs w:val="32"/>
        </w:rPr>
        <w:t xml:space="preserve"> Napoli</w:t>
      </w:r>
      <w:r w:rsidR="008D6F52">
        <w:rPr>
          <w:i/>
          <w:iCs/>
          <w:szCs w:val="32"/>
        </w:rPr>
        <w:t>… »</w:t>
      </w:r>
      <w:r w:rsidRPr="00894396">
        <w:rPr>
          <w:szCs w:val="32"/>
        </w:rPr>
        <w:t xml:space="preserve"> Il avait vu Naples</w:t>
      </w:r>
      <w:r w:rsidR="008D6F52">
        <w:rPr>
          <w:szCs w:val="32"/>
        </w:rPr>
        <w:t xml:space="preserve"> ! </w:t>
      </w:r>
      <w:r w:rsidRPr="00894396">
        <w:rPr>
          <w:szCs w:val="32"/>
        </w:rPr>
        <w:t>Il l</w:t>
      </w:r>
      <w:r w:rsidR="008D6F52">
        <w:rPr>
          <w:szCs w:val="32"/>
        </w:rPr>
        <w:t>’</w:t>
      </w:r>
      <w:r w:rsidRPr="00894396">
        <w:rPr>
          <w:szCs w:val="32"/>
        </w:rPr>
        <w:t>avait vue avec une netteté stupéfiante</w:t>
      </w:r>
      <w:r w:rsidR="008D6F52">
        <w:rPr>
          <w:szCs w:val="32"/>
        </w:rPr>
        <w:t xml:space="preserve">… </w:t>
      </w:r>
      <w:r w:rsidRPr="00894396">
        <w:rPr>
          <w:szCs w:val="32"/>
        </w:rPr>
        <w:t>et maintenant il s</w:t>
      </w:r>
      <w:r w:rsidR="008D6F52">
        <w:rPr>
          <w:szCs w:val="32"/>
        </w:rPr>
        <w:t>’</w:t>
      </w:r>
      <w:r w:rsidRPr="00894396">
        <w:rPr>
          <w:szCs w:val="32"/>
        </w:rPr>
        <w:t>en allait vers son tombeau</w:t>
      </w:r>
      <w:r w:rsidR="008D6F52">
        <w:rPr>
          <w:szCs w:val="32"/>
        </w:rPr>
        <w:t xml:space="preserve">. </w:t>
      </w:r>
      <w:r w:rsidRPr="00894396">
        <w:rPr>
          <w:szCs w:val="32"/>
        </w:rPr>
        <w:t>Il y courait par le train de luxe de la Compagnie Internationale des Wagons-Lits</w:t>
      </w:r>
      <w:r w:rsidR="008D6F52">
        <w:rPr>
          <w:szCs w:val="32"/>
        </w:rPr>
        <w:t xml:space="preserve">, </w:t>
      </w:r>
      <w:r w:rsidRPr="00894396">
        <w:rPr>
          <w:i/>
          <w:iCs/>
          <w:szCs w:val="32"/>
        </w:rPr>
        <w:t xml:space="preserve">via </w:t>
      </w:r>
      <w:r w:rsidRPr="00894396">
        <w:rPr>
          <w:szCs w:val="32"/>
        </w:rPr>
        <w:t>Trieste et Vienne</w:t>
      </w:r>
      <w:r w:rsidR="008D6F52">
        <w:rPr>
          <w:szCs w:val="32"/>
        </w:rPr>
        <w:t xml:space="preserve">. </w:t>
      </w:r>
      <w:r w:rsidRPr="00894396">
        <w:rPr>
          <w:szCs w:val="32"/>
        </w:rPr>
        <w:t>Au moment où les quatre longues voitures sombres sortaient de la gare</w:t>
      </w:r>
      <w:r w:rsidR="008D6F52">
        <w:rPr>
          <w:szCs w:val="32"/>
        </w:rPr>
        <w:t xml:space="preserve">, </w:t>
      </w:r>
      <w:r w:rsidRPr="00894396">
        <w:rPr>
          <w:szCs w:val="32"/>
        </w:rPr>
        <w:t>je levai mon chapeau</w:t>
      </w:r>
      <w:r w:rsidR="008D6F52">
        <w:rPr>
          <w:szCs w:val="32"/>
        </w:rPr>
        <w:t xml:space="preserve">, </w:t>
      </w:r>
      <w:r w:rsidRPr="00894396">
        <w:rPr>
          <w:szCs w:val="32"/>
        </w:rPr>
        <w:t>avec le sentiment solennel de payer un ultime tribut de respect à un convoi funèbre</w:t>
      </w:r>
      <w:r w:rsidR="008D6F52">
        <w:rPr>
          <w:szCs w:val="32"/>
        </w:rPr>
        <w:t xml:space="preserve">. </w:t>
      </w:r>
      <w:r w:rsidRPr="00894396">
        <w:rPr>
          <w:szCs w:val="32"/>
        </w:rPr>
        <w:t>Le profil du Comte</w:t>
      </w:r>
      <w:r w:rsidR="008D6F52">
        <w:rPr>
          <w:szCs w:val="32"/>
        </w:rPr>
        <w:t xml:space="preserve">, </w:t>
      </w:r>
      <w:r w:rsidRPr="00894396">
        <w:rPr>
          <w:szCs w:val="32"/>
        </w:rPr>
        <w:t>déjà très vieilli</w:t>
      </w:r>
      <w:r w:rsidR="008D6F52">
        <w:rPr>
          <w:szCs w:val="32"/>
        </w:rPr>
        <w:t xml:space="preserve">, </w:t>
      </w:r>
      <w:r w:rsidRPr="00894396">
        <w:rPr>
          <w:szCs w:val="32"/>
        </w:rPr>
        <w:t>s</w:t>
      </w:r>
      <w:r w:rsidR="008D6F52">
        <w:rPr>
          <w:szCs w:val="32"/>
        </w:rPr>
        <w:t>’</w:t>
      </w:r>
      <w:r w:rsidRPr="00894396">
        <w:rPr>
          <w:szCs w:val="32"/>
        </w:rPr>
        <w:t>éloignait dans une immobilité de pierre</w:t>
      </w:r>
      <w:r w:rsidR="008D6F52">
        <w:rPr>
          <w:szCs w:val="32"/>
        </w:rPr>
        <w:t xml:space="preserve">, </w:t>
      </w:r>
      <w:r w:rsidRPr="00894396">
        <w:rPr>
          <w:szCs w:val="32"/>
        </w:rPr>
        <w:t>derrière la vitre lumineuse</w:t>
      </w:r>
      <w:r w:rsidR="008D6F52">
        <w:rPr>
          <w:szCs w:val="32"/>
        </w:rPr>
        <w:t xml:space="preserve"> ! </w:t>
      </w:r>
      <w:proofErr w:type="spellStart"/>
      <w:r w:rsidRPr="00894396">
        <w:rPr>
          <w:i/>
          <w:iCs/>
          <w:szCs w:val="32"/>
        </w:rPr>
        <w:t>Vedi</w:t>
      </w:r>
      <w:proofErr w:type="spellEnd"/>
      <w:r w:rsidRPr="00894396">
        <w:rPr>
          <w:i/>
          <w:iCs/>
          <w:szCs w:val="32"/>
        </w:rPr>
        <w:t xml:space="preserve"> Napoli </w:t>
      </w:r>
      <w:r w:rsidRPr="00894396">
        <w:rPr>
          <w:i/>
          <w:szCs w:val="32"/>
        </w:rPr>
        <w:t xml:space="preserve">e </w:t>
      </w:r>
      <w:proofErr w:type="spellStart"/>
      <w:r w:rsidRPr="00894396">
        <w:rPr>
          <w:i/>
          <w:szCs w:val="32"/>
        </w:rPr>
        <w:t>poi</w:t>
      </w:r>
      <w:proofErr w:type="spellEnd"/>
      <w:r w:rsidRPr="00894396">
        <w:rPr>
          <w:i/>
          <w:szCs w:val="32"/>
        </w:rPr>
        <w:t xml:space="preserve"> mori</w:t>
      </w:r>
      <w:r w:rsidR="008D6F52">
        <w:rPr>
          <w:i/>
          <w:szCs w:val="32"/>
        </w:rPr>
        <w:t> !</w:t>
      </w:r>
    </w:p>
    <w:p w14:paraId="050C8FB0" w14:textId="3F75CF6E" w:rsidR="00C71140" w:rsidRPr="00BE7A2E" w:rsidRDefault="00C71140" w:rsidP="00830A5C">
      <w:pPr>
        <w:sectPr w:rsidR="00C71140" w:rsidRPr="00BE7A2E" w:rsidSect="008D6F52">
          <w:footerReference w:type="default" r:id="rId16"/>
          <w:pgSz w:w="11906" w:h="16838" w:code="9"/>
          <w:pgMar w:top="1134" w:right="1134" w:bottom="1134" w:left="1134" w:header="709" w:footer="709" w:gutter="0"/>
          <w:cols w:space="708"/>
          <w:titlePg/>
          <w:docGrid w:linePitch="360"/>
        </w:sectPr>
      </w:pPr>
    </w:p>
    <w:p w14:paraId="4DF11254" w14:textId="77777777" w:rsidR="00C71140" w:rsidRPr="00E22158" w:rsidRDefault="00000000" w:rsidP="008D6F52">
      <w:pPr>
        <w:pStyle w:val="Titre1"/>
        <w:spacing w:before="0" w:after="480"/>
      </w:pPr>
      <w:bookmarkStart w:id="24" w:name="_Toc199599810"/>
      <w:r w:rsidRPr="00E22158">
        <w:lastRenderedPageBreak/>
        <w:t>À propos de cette édition électronique</w:t>
      </w:r>
      <w:bookmarkEnd w:id="24"/>
    </w:p>
    <w:p w14:paraId="3C387606" w14:textId="77777777" w:rsidR="00FC757B" w:rsidRPr="00633842" w:rsidRDefault="00FC757B" w:rsidP="00FC757B">
      <w:pPr>
        <w:spacing w:before="180" w:after="180"/>
        <w:ind w:firstLine="0"/>
        <w:jc w:val="center"/>
        <w:rPr>
          <w:b/>
          <w:bCs/>
          <w:szCs w:val="32"/>
        </w:rPr>
      </w:pPr>
      <w:r w:rsidRPr="00633842">
        <w:rPr>
          <w:b/>
          <w:bCs/>
          <w:szCs w:val="32"/>
        </w:rPr>
        <w:t>Texte libre de droits.</w:t>
      </w:r>
    </w:p>
    <w:p w14:paraId="5D14A9DB" w14:textId="77777777" w:rsidR="00FC757B" w:rsidRPr="00633842" w:rsidRDefault="00FC757B" w:rsidP="00FC757B">
      <w:pPr>
        <w:pStyle w:val="Centr"/>
        <w:spacing w:before="180" w:after="180"/>
      </w:pPr>
      <w:r w:rsidRPr="00633842">
        <w:t>Corrections, édition, conversion informatique et publication par le groupe :</w:t>
      </w:r>
    </w:p>
    <w:p w14:paraId="7CC5230D" w14:textId="77777777" w:rsidR="00FC757B" w:rsidRPr="00633842" w:rsidRDefault="00FC757B" w:rsidP="00FC757B">
      <w:pPr>
        <w:spacing w:before="180" w:after="180"/>
        <w:ind w:firstLine="0"/>
        <w:jc w:val="center"/>
        <w:rPr>
          <w:b/>
          <w:bCs/>
          <w:i/>
          <w:iCs/>
          <w:szCs w:val="32"/>
        </w:rPr>
      </w:pPr>
      <w:proofErr w:type="gramStart"/>
      <w:r w:rsidRPr="00633842">
        <w:rPr>
          <w:b/>
          <w:bCs/>
          <w:i/>
          <w:iCs/>
          <w:szCs w:val="32"/>
        </w:rPr>
        <w:t>Ebooks</w:t>
      </w:r>
      <w:proofErr w:type="gramEnd"/>
      <w:r w:rsidRPr="00633842">
        <w:rPr>
          <w:b/>
          <w:bCs/>
          <w:i/>
          <w:iCs/>
          <w:szCs w:val="32"/>
        </w:rPr>
        <w:t xml:space="preserve"> libres et gratuits</w:t>
      </w:r>
    </w:p>
    <w:p w14:paraId="31DEAA87" w14:textId="77777777" w:rsidR="00FC757B" w:rsidRPr="00633842" w:rsidRDefault="00FC757B" w:rsidP="00FC757B">
      <w:pPr>
        <w:pStyle w:val="Centr"/>
        <w:spacing w:before="180" w:after="180"/>
      </w:pPr>
      <w:hyperlink r:id="rId17" w:history="1">
        <w:r w:rsidRPr="00F74CD6">
          <w:rPr>
            <w:rStyle w:val="Lienhypertexte"/>
          </w:rPr>
          <w:t>https://groups.google.com/g/ebooksgratuits</w:t>
        </w:r>
      </w:hyperlink>
    </w:p>
    <w:p w14:paraId="4640B9CF" w14:textId="7EAA6BBA" w:rsidR="00FC757B" w:rsidRPr="00633842" w:rsidRDefault="00FC757B" w:rsidP="00FC757B">
      <w:pPr>
        <w:pStyle w:val="Centr"/>
        <w:spacing w:before="180" w:after="180"/>
      </w:pPr>
      <w:r w:rsidRPr="00633842">
        <w:t>Adresse du site web du groupe :</w:t>
      </w:r>
      <w:r w:rsidRPr="00633842">
        <w:br/>
      </w:r>
      <w:hyperlink r:id="rId18" w:history="1">
        <w:r w:rsidRPr="00FC757B">
          <w:rPr>
            <w:rStyle w:val="Lienhypertexte"/>
            <w:szCs w:val="32"/>
          </w:rPr>
          <w:t>https://www.ebooksgratuits.com/</w:t>
        </w:r>
      </w:hyperlink>
    </w:p>
    <w:p w14:paraId="3C251FF4" w14:textId="77777777" w:rsidR="00FC757B" w:rsidRPr="00633842" w:rsidRDefault="00FC757B" w:rsidP="00FC757B">
      <w:pPr>
        <w:pStyle w:val="Centr"/>
        <w:spacing w:before="180" w:after="180"/>
      </w:pPr>
      <w:r w:rsidRPr="00633842">
        <w:t>—</w:t>
      </w:r>
    </w:p>
    <w:p w14:paraId="7747A0BD" w14:textId="09C3E023" w:rsidR="00FC757B" w:rsidRPr="00633842" w:rsidRDefault="00FC757B" w:rsidP="00FC757B">
      <w:pPr>
        <w:spacing w:before="180" w:after="180"/>
        <w:ind w:firstLine="0"/>
        <w:jc w:val="center"/>
        <w:rPr>
          <w:b/>
          <w:bCs/>
          <w:szCs w:val="32"/>
        </w:rPr>
      </w:pPr>
      <w:r>
        <w:rPr>
          <w:b/>
          <w:bCs/>
          <w:szCs w:val="32"/>
        </w:rPr>
        <w:t>Juin 2025</w:t>
      </w:r>
    </w:p>
    <w:p w14:paraId="11EE6F58" w14:textId="77777777" w:rsidR="00FC757B" w:rsidRPr="00633842" w:rsidRDefault="00FC757B" w:rsidP="00FC757B">
      <w:pPr>
        <w:pStyle w:val="Centr"/>
        <w:spacing w:before="180" w:after="180"/>
      </w:pPr>
      <w:r w:rsidRPr="00633842">
        <w:t>—</w:t>
      </w:r>
    </w:p>
    <w:p w14:paraId="0332400A" w14:textId="77777777" w:rsidR="00FC757B" w:rsidRPr="00633842" w:rsidRDefault="00FC757B" w:rsidP="00FC757B">
      <w:pPr>
        <w:spacing w:before="180" w:after="180"/>
      </w:pPr>
      <w:r w:rsidRPr="00633842">
        <w:t>– </w:t>
      </w:r>
      <w:r w:rsidRPr="00633842">
        <w:rPr>
          <w:b/>
        </w:rPr>
        <w:t>Élaboration de ce livre électronique</w:t>
      </w:r>
      <w:r w:rsidRPr="00633842">
        <w:t> :</w:t>
      </w:r>
    </w:p>
    <w:p w14:paraId="39CF7488" w14:textId="0827F62D" w:rsidR="00FC757B" w:rsidRPr="00633842" w:rsidRDefault="00FC757B" w:rsidP="00FC757B">
      <w:pPr>
        <w:suppressAutoHyphens/>
        <w:spacing w:before="180" w:after="180"/>
      </w:pPr>
      <w:r w:rsidRPr="00633842">
        <w:t xml:space="preserve">Les membres de </w:t>
      </w:r>
      <w:proofErr w:type="gramStart"/>
      <w:r w:rsidRPr="00633842">
        <w:rPr>
          <w:i/>
        </w:rPr>
        <w:t>Ebooks</w:t>
      </w:r>
      <w:proofErr w:type="gramEnd"/>
      <w:r w:rsidRPr="00633842">
        <w:rPr>
          <w:i/>
        </w:rPr>
        <w:t xml:space="preserve"> libres et gratuits</w:t>
      </w:r>
      <w:r w:rsidRPr="00633842">
        <w:t xml:space="preserve"> qui ont participé à l’élaboration de ce livre, sont :</w:t>
      </w:r>
      <w:r>
        <w:t xml:space="preserve"> </w:t>
      </w:r>
      <w:proofErr w:type="spellStart"/>
      <w:r w:rsidRPr="00FC757B">
        <w:t>AlbertA</w:t>
      </w:r>
      <w:proofErr w:type="spellEnd"/>
      <w:r w:rsidRPr="00FC757B">
        <w:t xml:space="preserve">, Jean-Marc, </w:t>
      </w:r>
      <w:proofErr w:type="spellStart"/>
      <w:r w:rsidRPr="00FC757B">
        <w:t>JacquelineM</w:t>
      </w:r>
      <w:proofErr w:type="spellEnd"/>
      <w:r>
        <w:t xml:space="preserve">, </w:t>
      </w:r>
      <w:proofErr w:type="spellStart"/>
      <w:r>
        <w:t>Coolmicro</w:t>
      </w:r>
      <w:proofErr w:type="spellEnd"/>
      <w:r>
        <w:t>.</w:t>
      </w:r>
    </w:p>
    <w:p w14:paraId="66B66863" w14:textId="77777777" w:rsidR="00FC757B" w:rsidRPr="00633842" w:rsidRDefault="00FC757B" w:rsidP="00FC757B">
      <w:pPr>
        <w:spacing w:before="180" w:after="180"/>
      </w:pPr>
      <w:r w:rsidRPr="00633842">
        <w:t>– </w:t>
      </w:r>
      <w:r w:rsidRPr="00633842">
        <w:rPr>
          <w:b/>
        </w:rPr>
        <w:t>Dispositions</w:t>
      </w:r>
      <w:r w:rsidRPr="00633842">
        <w:t> :</w:t>
      </w:r>
    </w:p>
    <w:p w14:paraId="7ECF8CC8" w14:textId="77777777" w:rsidR="00FC757B" w:rsidRPr="00633842" w:rsidRDefault="00FC757B" w:rsidP="00FC757B">
      <w:pPr>
        <w:spacing w:before="180" w:after="180"/>
      </w:pPr>
      <w:r w:rsidRPr="00633842">
        <w:t xml:space="preserve">Les livres que nous mettons à votre disposition, sont des textes libres de droits, que vous pouvez utiliser librement, </w:t>
      </w:r>
      <w:r w:rsidRPr="00633842">
        <w:rPr>
          <w:u w:val="single"/>
        </w:rPr>
        <w:t>à une fin non commerciale et non professionnelle</w:t>
      </w:r>
      <w:r w:rsidRPr="00633842">
        <w:t>. Tout lien vers notre site est bienvenu…</w:t>
      </w:r>
    </w:p>
    <w:p w14:paraId="7B58C74B" w14:textId="77777777" w:rsidR="00FC757B" w:rsidRPr="00633842" w:rsidRDefault="00FC757B" w:rsidP="00FC757B">
      <w:pPr>
        <w:spacing w:before="180" w:after="180"/>
      </w:pPr>
      <w:r w:rsidRPr="00633842">
        <w:t>– </w:t>
      </w:r>
      <w:r w:rsidRPr="00633842">
        <w:rPr>
          <w:b/>
        </w:rPr>
        <w:t>Qualité</w:t>
      </w:r>
      <w:r w:rsidRPr="00633842">
        <w:t> :</w:t>
      </w:r>
    </w:p>
    <w:p w14:paraId="17E28528" w14:textId="77777777" w:rsidR="00FC757B" w:rsidRPr="00633842" w:rsidRDefault="00FC757B" w:rsidP="00FC757B">
      <w:pPr>
        <w:spacing w:before="180" w:after="180"/>
      </w:pPr>
      <w:r w:rsidRPr="00633842">
        <w:t>Les textes sont livrés tels quels sans garantie de leur intégrité parfaite par rapport à l'original. Nous rappelons que c'est un travail d'amateurs non rétribués et que nous essayons de promouvoir la culture littéraire avec de maigres moyens.</w:t>
      </w:r>
    </w:p>
    <w:p w14:paraId="681AFB36" w14:textId="77777777" w:rsidR="00FC757B" w:rsidRPr="00633842" w:rsidRDefault="00FC757B" w:rsidP="00FC757B">
      <w:pPr>
        <w:spacing w:before="180" w:after="180"/>
        <w:ind w:firstLine="0"/>
        <w:jc w:val="center"/>
        <w:rPr>
          <w:i/>
          <w:iCs/>
          <w:szCs w:val="32"/>
        </w:rPr>
      </w:pPr>
      <w:r w:rsidRPr="00633842">
        <w:rPr>
          <w:i/>
          <w:iCs/>
          <w:szCs w:val="32"/>
        </w:rPr>
        <w:t>Votre aide est la bienvenue !</w:t>
      </w:r>
    </w:p>
    <w:p w14:paraId="11990037" w14:textId="50CC32A5" w:rsidR="00C71140" w:rsidRPr="008D6F52" w:rsidRDefault="00FC757B" w:rsidP="00FC757B">
      <w:pPr>
        <w:pStyle w:val="Centr"/>
        <w:suppressAutoHyphens/>
        <w:spacing w:before="180" w:after="180"/>
      </w:pPr>
      <w:r w:rsidRPr="00633842">
        <w:t>VOUS POUVEZ NOUS AIDER À FAIRE CONNAÎTRE CES CLASSIQUES LITTÉRAIRES.</w:t>
      </w:r>
    </w:p>
    <w:sectPr w:rsidR="00C71140" w:rsidRPr="008D6F52" w:rsidSect="00FC757B">
      <w:pgSz w:w="11906" w:h="16838" w:code="9"/>
      <w:pgMar w:top="567" w:right="567" w:bottom="567" w:left="56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CAD619" w14:textId="77777777" w:rsidR="00735017" w:rsidRDefault="00735017">
      <w:r>
        <w:separator/>
      </w:r>
    </w:p>
  </w:endnote>
  <w:endnote w:type="continuationSeparator" w:id="0">
    <w:p w14:paraId="1D1C0F09" w14:textId="77777777" w:rsidR="00735017" w:rsidRDefault="007350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masis30">
    <w:panose1 w:val="02000603050000020003"/>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2A141" w14:textId="77777777" w:rsidR="00C71140" w:rsidRDefault="00000000">
    <w:pPr>
      <w:pStyle w:val="Pieddepage"/>
    </w:pPr>
    <w: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noProof/>
      </w:rPr>
      <w:t>4</w:t>
    </w:r>
    <w:r>
      <w:rPr>
        <w:rStyle w:val="Numrodepage"/>
      </w:rPr>
      <w:fldChar w:fldCharType="end"/>
    </w:r>
    <w:r>
      <w:rPr>
        <w:rStyle w:val="Numrodepag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7C5486" w14:textId="77777777" w:rsidR="00C71140" w:rsidRPr="002B3C8B" w:rsidRDefault="00000000">
    <w:pPr>
      <w:pStyle w:val="Pieddepage"/>
      <w:rPr>
        <w:sz w:val="30"/>
        <w:szCs w:val="30"/>
      </w:rPr>
    </w:pPr>
    <w:r>
      <w:rPr>
        <w:sz w:val="30"/>
        <w:szCs w:val="30"/>
      </w:rPr>
      <w:t>–</w:t>
    </w:r>
    <w:r w:rsidRPr="002B3C8B">
      <w:rPr>
        <w:sz w:val="30"/>
        <w:szCs w:val="30"/>
      </w:rPr>
      <w:t xml:space="preserve"> </w:t>
    </w:r>
    <w:r w:rsidRPr="002B3C8B">
      <w:rPr>
        <w:rStyle w:val="Numrodepage"/>
        <w:sz w:val="30"/>
        <w:szCs w:val="30"/>
      </w:rPr>
      <w:fldChar w:fldCharType="begin"/>
    </w:r>
    <w:r w:rsidRPr="002B3C8B">
      <w:rPr>
        <w:rStyle w:val="Numrodepage"/>
        <w:sz w:val="30"/>
        <w:szCs w:val="30"/>
      </w:rPr>
      <w:instrText xml:space="preserve"> </w:instrText>
    </w:r>
    <w:r>
      <w:rPr>
        <w:rStyle w:val="Numrodepage"/>
        <w:sz w:val="30"/>
        <w:szCs w:val="30"/>
      </w:rPr>
      <w:instrText>PAGE</w:instrText>
    </w:r>
    <w:r w:rsidRPr="002B3C8B">
      <w:rPr>
        <w:rStyle w:val="Numrodepage"/>
        <w:sz w:val="30"/>
        <w:szCs w:val="30"/>
      </w:rPr>
      <w:instrText xml:space="preserve"> </w:instrText>
    </w:r>
    <w:r w:rsidRPr="002B3C8B">
      <w:rPr>
        <w:rStyle w:val="Numrodepage"/>
        <w:sz w:val="30"/>
        <w:szCs w:val="30"/>
      </w:rPr>
      <w:fldChar w:fldCharType="separate"/>
    </w:r>
    <w:r w:rsidRPr="002B3C8B">
      <w:rPr>
        <w:rStyle w:val="Numrodepage"/>
        <w:noProof/>
        <w:sz w:val="30"/>
        <w:szCs w:val="30"/>
      </w:rPr>
      <w:t>3</w:t>
    </w:r>
    <w:r w:rsidRPr="002B3C8B">
      <w:rPr>
        <w:rStyle w:val="Numrodepage"/>
        <w:sz w:val="30"/>
        <w:szCs w:val="30"/>
      </w:rPr>
      <w:fldChar w:fldCharType="end"/>
    </w:r>
    <w:r w:rsidRPr="002B3C8B">
      <w:rPr>
        <w:rStyle w:val="Numrodepage"/>
        <w:sz w:val="30"/>
        <w:szCs w:val="30"/>
      </w:rPr>
      <w:t xml:space="preserve"> </w:t>
    </w:r>
    <w:r>
      <w:rPr>
        <w:rStyle w:val="Numrodepage"/>
        <w:sz w:val="30"/>
        <w:szCs w:val="30"/>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133421" w14:textId="77777777" w:rsidR="00735017" w:rsidRDefault="00735017">
      <w:r>
        <w:separator/>
      </w:r>
    </w:p>
  </w:footnote>
  <w:footnote w:type="continuationSeparator" w:id="0">
    <w:p w14:paraId="47DE2272" w14:textId="77777777" w:rsidR="00735017" w:rsidRDefault="00735017">
      <w:r>
        <w:continuationSeparator/>
      </w:r>
    </w:p>
  </w:footnote>
  <w:footnote w:id="1">
    <w:p w14:paraId="37F5E97C" w14:textId="11DBD458" w:rsidR="00C71140" w:rsidRPr="00CC0E56" w:rsidRDefault="00000000" w:rsidP="00830A5C">
      <w:pPr>
        <w:pStyle w:val="Notedebasdepage"/>
      </w:pPr>
      <w:r>
        <w:rPr>
          <w:rStyle w:val="Appelnotedebasdep"/>
        </w:rPr>
        <w:footnoteRef/>
      </w:r>
      <w:r>
        <w:t xml:space="preserve"> </w:t>
      </w:r>
      <w:r w:rsidRPr="00CC0E56">
        <w:t>Correspondance inédite</w:t>
      </w:r>
      <w:r w:rsidR="008D6F52">
        <w:t>.</w:t>
      </w:r>
    </w:p>
  </w:footnote>
  <w:footnote w:id="2">
    <w:p w14:paraId="700B0F3D" w14:textId="396DE857" w:rsidR="00C71140" w:rsidRDefault="00000000" w:rsidP="00830A5C">
      <w:pPr>
        <w:pStyle w:val="Notedebasdepage"/>
      </w:pPr>
      <w:r>
        <w:rPr>
          <w:rStyle w:val="Appelnotedebasdep"/>
        </w:rPr>
        <w:footnoteRef/>
      </w:r>
      <w:r>
        <w:t xml:space="preserve"> </w:t>
      </w:r>
      <w:r w:rsidRPr="00CC0E56">
        <w:rPr>
          <w:szCs w:val="32"/>
        </w:rPr>
        <w:t>Il s</w:t>
      </w:r>
      <w:r w:rsidR="008D6F52">
        <w:rPr>
          <w:szCs w:val="32"/>
        </w:rPr>
        <w:t>’</w:t>
      </w:r>
      <w:r w:rsidRPr="00CC0E56">
        <w:rPr>
          <w:szCs w:val="32"/>
        </w:rPr>
        <w:t>agit du capitaine</w:t>
      </w:r>
      <w:r w:rsidR="008D6F52" w:rsidRPr="00CC0E56">
        <w:rPr>
          <w:szCs w:val="32"/>
        </w:rPr>
        <w:t xml:space="preserve"> </w:t>
      </w:r>
      <w:r w:rsidR="008D6F52" w:rsidRPr="00CC0E56">
        <w:rPr>
          <w:szCs w:val="32"/>
        </w:rPr>
        <w:t>E</w:t>
      </w:r>
      <w:r w:rsidR="008D6F52">
        <w:rPr>
          <w:szCs w:val="32"/>
        </w:rPr>
        <w:t>.</w:t>
      </w:r>
      <w:r w:rsidR="008D6F52" w:rsidRPr="00CC0E56">
        <w:rPr>
          <w:szCs w:val="32"/>
        </w:rPr>
        <w:t>W</w:t>
      </w:r>
      <w:r w:rsidR="008D6F52">
        <w:rPr>
          <w:szCs w:val="32"/>
        </w:rPr>
        <w:t xml:space="preserve">. </w:t>
      </w:r>
      <w:r w:rsidRPr="00CC0E56">
        <w:rPr>
          <w:szCs w:val="32"/>
        </w:rPr>
        <w:t>Blake</w:t>
      </w:r>
      <w:r w:rsidR="008D6F52">
        <w:rPr>
          <w:szCs w:val="32"/>
        </w:rPr>
        <w:t xml:space="preserve">, </w:t>
      </w:r>
      <w:r w:rsidRPr="00CC0E56">
        <w:rPr>
          <w:szCs w:val="32"/>
        </w:rPr>
        <w:t>sous les ordres de qui Conrad servit comme second</w:t>
      </w:r>
      <w:r w:rsidR="008D6F52">
        <w:rPr>
          <w:szCs w:val="32"/>
        </w:rPr>
        <w:t xml:space="preserve">, </w:t>
      </w:r>
      <w:r w:rsidRPr="00CC0E56">
        <w:rPr>
          <w:szCs w:val="32"/>
        </w:rPr>
        <w:t xml:space="preserve">à bord du </w:t>
      </w:r>
      <w:r w:rsidR="008D6F52">
        <w:rPr>
          <w:szCs w:val="32"/>
        </w:rPr>
        <w:t>« </w:t>
      </w:r>
      <w:r w:rsidRPr="00CC0E56">
        <w:rPr>
          <w:szCs w:val="32"/>
        </w:rPr>
        <w:t>Tilkurst</w:t>
      </w:r>
      <w:r w:rsidR="008D6F52">
        <w:rPr>
          <w:szCs w:val="32"/>
        </w:rPr>
        <w:t> »</w:t>
      </w:r>
      <w:r w:rsidRPr="00CC0E56">
        <w:rPr>
          <w:szCs w:val="32"/>
        </w:rPr>
        <w:t xml:space="preserve"> du 1</w:t>
      </w:r>
      <w:r w:rsidR="008D6F52" w:rsidRPr="00CC0E56">
        <w:rPr>
          <w:szCs w:val="32"/>
        </w:rPr>
        <w:t>8</w:t>
      </w:r>
      <w:r w:rsidR="008D6F52">
        <w:rPr>
          <w:szCs w:val="32"/>
        </w:rPr>
        <w:t> </w:t>
      </w:r>
      <w:r w:rsidR="008D6F52" w:rsidRPr="00CC0E56">
        <w:rPr>
          <w:szCs w:val="32"/>
        </w:rPr>
        <w:t>avril</w:t>
      </w:r>
      <w:r w:rsidRPr="00CC0E56">
        <w:rPr>
          <w:szCs w:val="32"/>
        </w:rPr>
        <w:t xml:space="preserve"> 1886 au </w:t>
      </w:r>
      <w:r w:rsidR="008D6F52" w:rsidRPr="00CC0E56">
        <w:rPr>
          <w:szCs w:val="32"/>
        </w:rPr>
        <w:t>7</w:t>
      </w:r>
      <w:r w:rsidR="008D6F52">
        <w:rPr>
          <w:szCs w:val="32"/>
        </w:rPr>
        <w:t> </w:t>
      </w:r>
      <w:r w:rsidR="008D6F52" w:rsidRPr="00CC0E56">
        <w:rPr>
          <w:szCs w:val="32"/>
        </w:rPr>
        <w:t>juin</w:t>
      </w:r>
      <w:r w:rsidRPr="00CC0E56">
        <w:rPr>
          <w:szCs w:val="32"/>
        </w:rPr>
        <w:t xml:space="preserve"> 1886</w:t>
      </w:r>
      <w:r w:rsidR="008D6F52">
        <w:rPr>
          <w:szCs w:val="32"/>
        </w:rPr>
        <w:t>. (</w:t>
      </w:r>
      <w:r w:rsidRPr="00CC0E56">
        <w:rPr>
          <w:szCs w:val="32"/>
        </w:rPr>
        <w:t>Note du traducteur</w:t>
      </w:r>
      <w:r w:rsidR="008D6F52">
        <w:rPr>
          <w:szCs w:val="32"/>
        </w:rPr>
        <w:t>.)</w:t>
      </w:r>
    </w:p>
  </w:footnote>
  <w:footnote w:id="3">
    <w:p w14:paraId="73548527" w14:textId="487719E9" w:rsidR="00C71140" w:rsidRPr="00CC0E56" w:rsidRDefault="00000000" w:rsidP="00830A5C">
      <w:pPr>
        <w:pStyle w:val="Notedebasdepage"/>
      </w:pPr>
      <w:r w:rsidRPr="00CC0E56">
        <w:rPr>
          <w:rStyle w:val="Appelnotedebasdep"/>
        </w:rPr>
        <w:footnoteRef/>
      </w:r>
      <w:r w:rsidRPr="00CC0E56">
        <w:t xml:space="preserve"> </w:t>
      </w:r>
      <w:r w:rsidRPr="00CC0E56">
        <w:rPr>
          <w:szCs w:val="32"/>
        </w:rPr>
        <w:t>Vraisemblablement Montpellier où Conrad écrivit ce conte en 1907</w:t>
      </w:r>
      <w:r w:rsidR="008D6F52">
        <w:rPr>
          <w:szCs w:val="32"/>
        </w:rPr>
        <w:t>. (</w:t>
      </w:r>
      <w:r w:rsidRPr="00CC0E56">
        <w:rPr>
          <w:szCs w:val="32"/>
        </w:rPr>
        <w:t>Note du traducteur</w:t>
      </w:r>
      <w:r w:rsidR="008D6F52">
        <w:rPr>
          <w:szCs w:val="32"/>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D8888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5D055C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38052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5B4EBA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91ED98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3CBE7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4A6531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54415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DD8D8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44C266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D501D09"/>
    <w:multiLevelType w:val="hybridMultilevel"/>
    <w:tmpl w:val="B0A05BAE"/>
    <w:lvl w:ilvl="0" w:tplc="664CCC42">
      <w:numFmt w:val="bullet"/>
      <w:lvlText w:val="—"/>
      <w:lvlJc w:val="left"/>
      <w:pPr>
        <w:ind w:left="1040" w:hanging="360"/>
      </w:pPr>
      <w:rPr>
        <w:rFonts w:ascii="Georgia" w:eastAsia="Times New Roman" w:hAnsi="Georgia" w:cs="Times New Roman" w:hint="default"/>
      </w:rPr>
    </w:lvl>
    <w:lvl w:ilvl="1" w:tplc="040C0003" w:tentative="1">
      <w:start w:val="1"/>
      <w:numFmt w:val="bullet"/>
      <w:lvlText w:val="o"/>
      <w:lvlJc w:val="left"/>
      <w:pPr>
        <w:ind w:left="1760" w:hanging="360"/>
      </w:pPr>
      <w:rPr>
        <w:rFonts w:ascii="Courier New" w:hAnsi="Courier New" w:cs="Wingdings" w:hint="default"/>
      </w:rPr>
    </w:lvl>
    <w:lvl w:ilvl="2" w:tplc="040C0005" w:tentative="1">
      <w:start w:val="1"/>
      <w:numFmt w:val="bullet"/>
      <w:lvlText w:val=""/>
      <w:lvlJc w:val="left"/>
      <w:pPr>
        <w:ind w:left="2480" w:hanging="360"/>
      </w:pPr>
      <w:rPr>
        <w:rFonts w:ascii="Wingdings" w:hAnsi="Wingdings" w:hint="default"/>
      </w:rPr>
    </w:lvl>
    <w:lvl w:ilvl="3" w:tplc="040C0001" w:tentative="1">
      <w:start w:val="1"/>
      <w:numFmt w:val="bullet"/>
      <w:lvlText w:val=""/>
      <w:lvlJc w:val="left"/>
      <w:pPr>
        <w:ind w:left="3200" w:hanging="360"/>
      </w:pPr>
      <w:rPr>
        <w:rFonts w:ascii="Symbol" w:hAnsi="Symbol" w:hint="default"/>
      </w:rPr>
    </w:lvl>
    <w:lvl w:ilvl="4" w:tplc="040C0003" w:tentative="1">
      <w:start w:val="1"/>
      <w:numFmt w:val="bullet"/>
      <w:lvlText w:val="o"/>
      <w:lvlJc w:val="left"/>
      <w:pPr>
        <w:ind w:left="3920" w:hanging="360"/>
      </w:pPr>
      <w:rPr>
        <w:rFonts w:ascii="Courier New" w:hAnsi="Courier New" w:cs="Wingdings" w:hint="default"/>
      </w:rPr>
    </w:lvl>
    <w:lvl w:ilvl="5" w:tplc="040C0005" w:tentative="1">
      <w:start w:val="1"/>
      <w:numFmt w:val="bullet"/>
      <w:lvlText w:val=""/>
      <w:lvlJc w:val="left"/>
      <w:pPr>
        <w:ind w:left="4640" w:hanging="360"/>
      </w:pPr>
      <w:rPr>
        <w:rFonts w:ascii="Wingdings" w:hAnsi="Wingdings" w:hint="default"/>
      </w:rPr>
    </w:lvl>
    <w:lvl w:ilvl="6" w:tplc="040C0001" w:tentative="1">
      <w:start w:val="1"/>
      <w:numFmt w:val="bullet"/>
      <w:lvlText w:val=""/>
      <w:lvlJc w:val="left"/>
      <w:pPr>
        <w:ind w:left="5360" w:hanging="360"/>
      </w:pPr>
      <w:rPr>
        <w:rFonts w:ascii="Symbol" w:hAnsi="Symbol" w:hint="default"/>
      </w:rPr>
    </w:lvl>
    <w:lvl w:ilvl="7" w:tplc="040C0003" w:tentative="1">
      <w:start w:val="1"/>
      <w:numFmt w:val="bullet"/>
      <w:lvlText w:val="o"/>
      <w:lvlJc w:val="left"/>
      <w:pPr>
        <w:ind w:left="6080" w:hanging="360"/>
      </w:pPr>
      <w:rPr>
        <w:rFonts w:ascii="Courier New" w:hAnsi="Courier New" w:cs="Wingdings" w:hint="default"/>
      </w:rPr>
    </w:lvl>
    <w:lvl w:ilvl="8" w:tplc="040C0005" w:tentative="1">
      <w:start w:val="1"/>
      <w:numFmt w:val="bullet"/>
      <w:lvlText w:val=""/>
      <w:lvlJc w:val="left"/>
      <w:pPr>
        <w:ind w:left="6800" w:hanging="360"/>
      </w:pPr>
      <w:rPr>
        <w:rFonts w:ascii="Wingdings" w:hAnsi="Wingdings" w:hint="default"/>
      </w:rPr>
    </w:lvl>
  </w:abstractNum>
  <w:abstractNum w:abstractNumId="11" w15:restartNumberingAfterBreak="0">
    <w:nsid w:val="308A6C0B"/>
    <w:multiLevelType w:val="hybridMultilevel"/>
    <w:tmpl w:val="5E0C6452"/>
    <w:lvl w:ilvl="0" w:tplc="1796595E">
      <w:start w:val="1"/>
      <w:numFmt w:val="bullet"/>
      <w:lvlText w:val=""/>
      <w:lvlJc w:val="left"/>
      <w:pPr>
        <w:tabs>
          <w:tab w:val="num" w:pos="720"/>
        </w:tabs>
        <w:ind w:left="720" w:hanging="360"/>
      </w:pPr>
      <w:rPr>
        <w:rFonts w:ascii="Symbol" w:hAnsi="Symbol" w:hint="default"/>
        <w:sz w:val="20"/>
      </w:rPr>
    </w:lvl>
    <w:lvl w:ilvl="1" w:tplc="004A6EDA" w:tentative="1">
      <w:start w:val="1"/>
      <w:numFmt w:val="bullet"/>
      <w:lvlText w:val="o"/>
      <w:lvlJc w:val="left"/>
      <w:pPr>
        <w:tabs>
          <w:tab w:val="num" w:pos="1440"/>
        </w:tabs>
        <w:ind w:left="1440" w:hanging="360"/>
      </w:pPr>
      <w:rPr>
        <w:rFonts w:ascii="Courier New" w:hAnsi="Courier New" w:hint="default"/>
        <w:sz w:val="20"/>
      </w:rPr>
    </w:lvl>
    <w:lvl w:ilvl="2" w:tplc="23781F22" w:tentative="1">
      <w:start w:val="1"/>
      <w:numFmt w:val="bullet"/>
      <w:lvlText w:val=""/>
      <w:lvlJc w:val="left"/>
      <w:pPr>
        <w:tabs>
          <w:tab w:val="num" w:pos="2160"/>
        </w:tabs>
        <w:ind w:left="2160" w:hanging="360"/>
      </w:pPr>
      <w:rPr>
        <w:rFonts w:ascii="Wingdings" w:hAnsi="Wingdings" w:hint="default"/>
        <w:sz w:val="20"/>
      </w:rPr>
    </w:lvl>
    <w:lvl w:ilvl="3" w:tplc="C0A2B518" w:tentative="1">
      <w:start w:val="1"/>
      <w:numFmt w:val="bullet"/>
      <w:lvlText w:val=""/>
      <w:lvlJc w:val="left"/>
      <w:pPr>
        <w:tabs>
          <w:tab w:val="num" w:pos="2880"/>
        </w:tabs>
        <w:ind w:left="2880" w:hanging="360"/>
      </w:pPr>
      <w:rPr>
        <w:rFonts w:ascii="Wingdings" w:hAnsi="Wingdings" w:hint="default"/>
        <w:sz w:val="20"/>
      </w:rPr>
    </w:lvl>
    <w:lvl w:ilvl="4" w:tplc="DC7E530C" w:tentative="1">
      <w:start w:val="1"/>
      <w:numFmt w:val="bullet"/>
      <w:lvlText w:val=""/>
      <w:lvlJc w:val="left"/>
      <w:pPr>
        <w:tabs>
          <w:tab w:val="num" w:pos="3600"/>
        </w:tabs>
        <w:ind w:left="3600" w:hanging="360"/>
      </w:pPr>
      <w:rPr>
        <w:rFonts w:ascii="Wingdings" w:hAnsi="Wingdings" w:hint="default"/>
        <w:sz w:val="20"/>
      </w:rPr>
    </w:lvl>
    <w:lvl w:ilvl="5" w:tplc="79261CE2" w:tentative="1">
      <w:start w:val="1"/>
      <w:numFmt w:val="bullet"/>
      <w:lvlText w:val=""/>
      <w:lvlJc w:val="left"/>
      <w:pPr>
        <w:tabs>
          <w:tab w:val="num" w:pos="4320"/>
        </w:tabs>
        <w:ind w:left="4320" w:hanging="360"/>
      </w:pPr>
      <w:rPr>
        <w:rFonts w:ascii="Wingdings" w:hAnsi="Wingdings" w:hint="default"/>
        <w:sz w:val="20"/>
      </w:rPr>
    </w:lvl>
    <w:lvl w:ilvl="6" w:tplc="7B60B998" w:tentative="1">
      <w:start w:val="1"/>
      <w:numFmt w:val="bullet"/>
      <w:lvlText w:val=""/>
      <w:lvlJc w:val="left"/>
      <w:pPr>
        <w:tabs>
          <w:tab w:val="num" w:pos="5040"/>
        </w:tabs>
        <w:ind w:left="5040" w:hanging="360"/>
      </w:pPr>
      <w:rPr>
        <w:rFonts w:ascii="Wingdings" w:hAnsi="Wingdings" w:hint="default"/>
        <w:sz w:val="20"/>
      </w:rPr>
    </w:lvl>
    <w:lvl w:ilvl="7" w:tplc="74F0A4DA" w:tentative="1">
      <w:start w:val="1"/>
      <w:numFmt w:val="bullet"/>
      <w:lvlText w:val=""/>
      <w:lvlJc w:val="left"/>
      <w:pPr>
        <w:tabs>
          <w:tab w:val="num" w:pos="5760"/>
        </w:tabs>
        <w:ind w:left="5760" w:hanging="360"/>
      </w:pPr>
      <w:rPr>
        <w:rFonts w:ascii="Wingdings" w:hAnsi="Wingdings" w:hint="default"/>
        <w:sz w:val="20"/>
      </w:rPr>
    </w:lvl>
    <w:lvl w:ilvl="8" w:tplc="E24C3D06"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3691385"/>
    <w:multiLevelType w:val="hybridMultilevel"/>
    <w:tmpl w:val="2EAA8648"/>
    <w:lvl w:ilvl="0" w:tplc="144E4258">
      <w:start w:val="1"/>
      <w:numFmt w:val="bullet"/>
      <w:lvlText w:val=""/>
      <w:lvlJc w:val="left"/>
      <w:pPr>
        <w:tabs>
          <w:tab w:val="num" w:pos="720"/>
        </w:tabs>
        <w:ind w:left="720" w:hanging="360"/>
      </w:pPr>
      <w:rPr>
        <w:rFonts w:ascii="Symbol" w:hAnsi="Symbol" w:hint="default"/>
        <w:sz w:val="20"/>
      </w:rPr>
    </w:lvl>
    <w:lvl w:ilvl="1" w:tplc="B6508ADC" w:tentative="1">
      <w:start w:val="1"/>
      <w:numFmt w:val="bullet"/>
      <w:lvlText w:val="o"/>
      <w:lvlJc w:val="left"/>
      <w:pPr>
        <w:tabs>
          <w:tab w:val="num" w:pos="1440"/>
        </w:tabs>
        <w:ind w:left="1440" w:hanging="360"/>
      </w:pPr>
      <w:rPr>
        <w:rFonts w:ascii="Courier New" w:hAnsi="Courier New" w:hint="default"/>
        <w:sz w:val="20"/>
      </w:rPr>
    </w:lvl>
    <w:lvl w:ilvl="2" w:tplc="8D988CCE" w:tentative="1">
      <w:start w:val="1"/>
      <w:numFmt w:val="bullet"/>
      <w:lvlText w:val=""/>
      <w:lvlJc w:val="left"/>
      <w:pPr>
        <w:tabs>
          <w:tab w:val="num" w:pos="2160"/>
        </w:tabs>
        <w:ind w:left="2160" w:hanging="360"/>
      </w:pPr>
      <w:rPr>
        <w:rFonts w:ascii="Wingdings" w:hAnsi="Wingdings" w:hint="default"/>
        <w:sz w:val="20"/>
      </w:rPr>
    </w:lvl>
    <w:lvl w:ilvl="3" w:tplc="1ED42906" w:tentative="1">
      <w:start w:val="1"/>
      <w:numFmt w:val="bullet"/>
      <w:lvlText w:val=""/>
      <w:lvlJc w:val="left"/>
      <w:pPr>
        <w:tabs>
          <w:tab w:val="num" w:pos="2880"/>
        </w:tabs>
        <w:ind w:left="2880" w:hanging="360"/>
      </w:pPr>
      <w:rPr>
        <w:rFonts w:ascii="Wingdings" w:hAnsi="Wingdings" w:hint="default"/>
        <w:sz w:val="20"/>
      </w:rPr>
    </w:lvl>
    <w:lvl w:ilvl="4" w:tplc="3AB83200" w:tentative="1">
      <w:start w:val="1"/>
      <w:numFmt w:val="bullet"/>
      <w:lvlText w:val=""/>
      <w:lvlJc w:val="left"/>
      <w:pPr>
        <w:tabs>
          <w:tab w:val="num" w:pos="3600"/>
        </w:tabs>
        <w:ind w:left="3600" w:hanging="360"/>
      </w:pPr>
      <w:rPr>
        <w:rFonts w:ascii="Wingdings" w:hAnsi="Wingdings" w:hint="default"/>
        <w:sz w:val="20"/>
      </w:rPr>
    </w:lvl>
    <w:lvl w:ilvl="5" w:tplc="B7502204" w:tentative="1">
      <w:start w:val="1"/>
      <w:numFmt w:val="bullet"/>
      <w:lvlText w:val=""/>
      <w:lvlJc w:val="left"/>
      <w:pPr>
        <w:tabs>
          <w:tab w:val="num" w:pos="4320"/>
        </w:tabs>
        <w:ind w:left="4320" w:hanging="360"/>
      </w:pPr>
      <w:rPr>
        <w:rFonts w:ascii="Wingdings" w:hAnsi="Wingdings" w:hint="default"/>
        <w:sz w:val="20"/>
      </w:rPr>
    </w:lvl>
    <w:lvl w:ilvl="6" w:tplc="4DB0ACFE" w:tentative="1">
      <w:start w:val="1"/>
      <w:numFmt w:val="bullet"/>
      <w:lvlText w:val=""/>
      <w:lvlJc w:val="left"/>
      <w:pPr>
        <w:tabs>
          <w:tab w:val="num" w:pos="5040"/>
        </w:tabs>
        <w:ind w:left="5040" w:hanging="360"/>
      </w:pPr>
      <w:rPr>
        <w:rFonts w:ascii="Wingdings" w:hAnsi="Wingdings" w:hint="default"/>
        <w:sz w:val="20"/>
      </w:rPr>
    </w:lvl>
    <w:lvl w:ilvl="7" w:tplc="F8E4C920" w:tentative="1">
      <w:start w:val="1"/>
      <w:numFmt w:val="bullet"/>
      <w:lvlText w:val=""/>
      <w:lvlJc w:val="left"/>
      <w:pPr>
        <w:tabs>
          <w:tab w:val="num" w:pos="5760"/>
        </w:tabs>
        <w:ind w:left="5760" w:hanging="360"/>
      </w:pPr>
      <w:rPr>
        <w:rFonts w:ascii="Wingdings" w:hAnsi="Wingdings" w:hint="default"/>
        <w:sz w:val="20"/>
      </w:rPr>
    </w:lvl>
    <w:lvl w:ilvl="8" w:tplc="584E42FE"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A91EB8"/>
    <w:multiLevelType w:val="hybridMultilevel"/>
    <w:tmpl w:val="47F4B040"/>
    <w:lvl w:ilvl="0" w:tplc="30B642FC">
      <w:start w:val="1"/>
      <w:numFmt w:val="bullet"/>
      <w:lvlText w:val=""/>
      <w:lvlJc w:val="left"/>
      <w:pPr>
        <w:tabs>
          <w:tab w:val="num" w:pos="720"/>
        </w:tabs>
        <w:ind w:left="720" w:hanging="360"/>
      </w:pPr>
      <w:rPr>
        <w:rFonts w:ascii="Symbol" w:hAnsi="Symbol" w:hint="default"/>
        <w:sz w:val="20"/>
      </w:rPr>
    </w:lvl>
    <w:lvl w:ilvl="1" w:tplc="35F0C21A" w:tentative="1">
      <w:start w:val="1"/>
      <w:numFmt w:val="bullet"/>
      <w:lvlText w:val="o"/>
      <w:lvlJc w:val="left"/>
      <w:pPr>
        <w:tabs>
          <w:tab w:val="num" w:pos="1440"/>
        </w:tabs>
        <w:ind w:left="1440" w:hanging="360"/>
      </w:pPr>
      <w:rPr>
        <w:rFonts w:ascii="Courier New" w:hAnsi="Courier New" w:hint="default"/>
        <w:sz w:val="20"/>
      </w:rPr>
    </w:lvl>
    <w:lvl w:ilvl="2" w:tplc="14AC85A6" w:tentative="1">
      <w:start w:val="1"/>
      <w:numFmt w:val="bullet"/>
      <w:lvlText w:val=""/>
      <w:lvlJc w:val="left"/>
      <w:pPr>
        <w:tabs>
          <w:tab w:val="num" w:pos="2160"/>
        </w:tabs>
        <w:ind w:left="2160" w:hanging="360"/>
      </w:pPr>
      <w:rPr>
        <w:rFonts w:ascii="Wingdings" w:hAnsi="Wingdings" w:hint="default"/>
        <w:sz w:val="20"/>
      </w:rPr>
    </w:lvl>
    <w:lvl w:ilvl="3" w:tplc="D3D42862" w:tentative="1">
      <w:start w:val="1"/>
      <w:numFmt w:val="bullet"/>
      <w:lvlText w:val=""/>
      <w:lvlJc w:val="left"/>
      <w:pPr>
        <w:tabs>
          <w:tab w:val="num" w:pos="2880"/>
        </w:tabs>
        <w:ind w:left="2880" w:hanging="360"/>
      </w:pPr>
      <w:rPr>
        <w:rFonts w:ascii="Wingdings" w:hAnsi="Wingdings" w:hint="default"/>
        <w:sz w:val="20"/>
      </w:rPr>
    </w:lvl>
    <w:lvl w:ilvl="4" w:tplc="A5A8C902" w:tentative="1">
      <w:start w:val="1"/>
      <w:numFmt w:val="bullet"/>
      <w:lvlText w:val=""/>
      <w:lvlJc w:val="left"/>
      <w:pPr>
        <w:tabs>
          <w:tab w:val="num" w:pos="3600"/>
        </w:tabs>
        <w:ind w:left="3600" w:hanging="360"/>
      </w:pPr>
      <w:rPr>
        <w:rFonts w:ascii="Wingdings" w:hAnsi="Wingdings" w:hint="default"/>
        <w:sz w:val="20"/>
      </w:rPr>
    </w:lvl>
    <w:lvl w:ilvl="5" w:tplc="06CE7BD2" w:tentative="1">
      <w:start w:val="1"/>
      <w:numFmt w:val="bullet"/>
      <w:lvlText w:val=""/>
      <w:lvlJc w:val="left"/>
      <w:pPr>
        <w:tabs>
          <w:tab w:val="num" w:pos="4320"/>
        </w:tabs>
        <w:ind w:left="4320" w:hanging="360"/>
      </w:pPr>
      <w:rPr>
        <w:rFonts w:ascii="Wingdings" w:hAnsi="Wingdings" w:hint="default"/>
        <w:sz w:val="20"/>
      </w:rPr>
    </w:lvl>
    <w:lvl w:ilvl="6" w:tplc="957E85E2" w:tentative="1">
      <w:start w:val="1"/>
      <w:numFmt w:val="bullet"/>
      <w:lvlText w:val=""/>
      <w:lvlJc w:val="left"/>
      <w:pPr>
        <w:tabs>
          <w:tab w:val="num" w:pos="5040"/>
        </w:tabs>
        <w:ind w:left="5040" w:hanging="360"/>
      </w:pPr>
      <w:rPr>
        <w:rFonts w:ascii="Wingdings" w:hAnsi="Wingdings" w:hint="default"/>
        <w:sz w:val="20"/>
      </w:rPr>
    </w:lvl>
    <w:lvl w:ilvl="7" w:tplc="C5B68E2C" w:tentative="1">
      <w:start w:val="1"/>
      <w:numFmt w:val="bullet"/>
      <w:lvlText w:val=""/>
      <w:lvlJc w:val="left"/>
      <w:pPr>
        <w:tabs>
          <w:tab w:val="num" w:pos="5760"/>
        </w:tabs>
        <w:ind w:left="5760" w:hanging="360"/>
      </w:pPr>
      <w:rPr>
        <w:rFonts w:ascii="Wingdings" w:hAnsi="Wingdings" w:hint="default"/>
        <w:sz w:val="20"/>
      </w:rPr>
    </w:lvl>
    <w:lvl w:ilvl="8" w:tplc="B02CF76E"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0E56A04"/>
    <w:multiLevelType w:val="hybridMultilevel"/>
    <w:tmpl w:val="AE8CBB82"/>
    <w:lvl w:ilvl="0" w:tplc="106C64E4">
      <w:start w:val="1"/>
      <w:numFmt w:val="bullet"/>
      <w:lvlText w:val=""/>
      <w:lvlJc w:val="left"/>
      <w:pPr>
        <w:tabs>
          <w:tab w:val="num" w:pos="720"/>
        </w:tabs>
        <w:ind w:left="720" w:hanging="360"/>
      </w:pPr>
      <w:rPr>
        <w:rFonts w:ascii="Symbol" w:hAnsi="Symbol" w:hint="default"/>
        <w:sz w:val="20"/>
      </w:rPr>
    </w:lvl>
    <w:lvl w:ilvl="1" w:tplc="F52884FE" w:tentative="1">
      <w:start w:val="1"/>
      <w:numFmt w:val="bullet"/>
      <w:lvlText w:val="o"/>
      <w:lvlJc w:val="left"/>
      <w:pPr>
        <w:tabs>
          <w:tab w:val="num" w:pos="1440"/>
        </w:tabs>
        <w:ind w:left="1440" w:hanging="360"/>
      </w:pPr>
      <w:rPr>
        <w:rFonts w:ascii="Courier New" w:hAnsi="Courier New" w:hint="default"/>
        <w:sz w:val="20"/>
      </w:rPr>
    </w:lvl>
    <w:lvl w:ilvl="2" w:tplc="8A8C97F0" w:tentative="1">
      <w:start w:val="1"/>
      <w:numFmt w:val="bullet"/>
      <w:lvlText w:val=""/>
      <w:lvlJc w:val="left"/>
      <w:pPr>
        <w:tabs>
          <w:tab w:val="num" w:pos="2160"/>
        </w:tabs>
        <w:ind w:left="2160" w:hanging="360"/>
      </w:pPr>
      <w:rPr>
        <w:rFonts w:ascii="Wingdings" w:hAnsi="Wingdings" w:hint="default"/>
        <w:sz w:val="20"/>
      </w:rPr>
    </w:lvl>
    <w:lvl w:ilvl="3" w:tplc="604CAF0E" w:tentative="1">
      <w:start w:val="1"/>
      <w:numFmt w:val="bullet"/>
      <w:lvlText w:val=""/>
      <w:lvlJc w:val="left"/>
      <w:pPr>
        <w:tabs>
          <w:tab w:val="num" w:pos="2880"/>
        </w:tabs>
        <w:ind w:left="2880" w:hanging="360"/>
      </w:pPr>
      <w:rPr>
        <w:rFonts w:ascii="Wingdings" w:hAnsi="Wingdings" w:hint="default"/>
        <w:sz w:val="20"/>
      </w:rPr>
    </w:lvl>
    <w:lvl w:ilvl="4" w:tplc="34B42966" w:tentative="1">
      <w:start w:val="1"/>
      <w:numFmt w:val="bullet"/>
      <w:lvlText w:val=""/>
      <w:lvlJc w:val="left"/>
      <w:pPr>
        <w:tabs>
          <w:tab w:val="num" w:pos="3600"/>
        </w:tabs>
        <w:ind w:left="3600" w:hanging="360"/>
      </w:pPr>
      <w:rPr>
        <w:rFonts w:ascii="Wingdings" w:hAnsi="Wingdings" w:hint="default"/>
        <w:sz w:val="20"/>
      </w:rPr>
    </w:lvl>
    <w:lvl w:ilvl="5" w:tplc="A9C67F1A" w:tentative="1">
      <w:start w:val="1"/>
      <w:numFmt w:val="bullet"/>
      <w:lvlText w:val=""/>
      <w:lvlJc w:val="left"/>
      <w:pPr>
        <w:tabs>
          <w:tab w:val="num" w:pos="4320"/>
        </w:tabs>
        <w:ind w:left="4320" w:hanging="360"/>
      </w:pPr>
      <w:rPr>
        <w:rFonts w:ascii="Wingdings" w:hAnsi="Wingdings" w:hint="default"/>
        <w:sz w:val="20"/>
      </w:rPr>
    </w:lvl>
    <w:lvl w:ilvl="6" w:tplc="6574B432" w:tentative="1">
      <w:start w:val="1"/>
      <w:numFmt w:val="bullet"/>
      <w:lvlText w:val=""/>
      <w:lvlJc w:val="left"/>
      <w:pPr>
        <w:tabs>
          <w:tab w:val="num" w:pos="5040"/>
        </w:tabs>
        <w:ind w:left="5040" w:hanging="360"/>
      </w:pPr>
      <w:rPr>
        <w:rFonts w:ascii="Wingdings" w:hAnsi="Wingdings" w:hint="default"/>
        <w:sz w:val="20"/>
      </w:rPr>
    </w:lvl>
    <w:lvl w:ilvl="7" w:tplc="64FEDE56" w:tentative="1">
      <w:start w:val="1"/>
      <w:numFmt w:val="bullet"/>
      <w:lvlText w:val=""/>
      <w:lvlJc w:val="left"/>
      <w:pPr>
        <w:tabs>
          <w:tab w:val="num" w:pos="5760"/>
        </w:tabs>
        <w:ind w:left="5760" w:hanging="360"/>
      </w:pPr>
      <w:rPr>
        <w:rFonts w:ascii="Wingdings" w:hAnsi="Wingdings" w:hint="default"/>
        <w:sz w:val="20"/>
      </w:rPr>
    </w:lvl>
    <w:lvl w:ilvl="8" w:tplc="1280364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16413C8"/>
    <w:multiLevelType w:val="hybridMultilevel"/>
    <w:tmpl w:val="BCA82F56"/>
    <w:lvl w:ilvl="0" w:tplc="E882613C">
      <w:numFmt w:val="bullet"/>
      <w:lvlText w:val="–"/>
      <w:lvlJc w:val="left"/>
      <w:pPr>
        <w:ind w:left="1040" w:hanging="360"/>
      </w:pPr>
      <w:rPr>
        <w:rFonts w:ascii="Georgia" w:eastAsia="Times New Roman" w:hAnsi="Georgia" w:cs="Times New Roman" w:hint="default"/>
        <w:color w:val="FF0000"/>
      </w:rPr>
    </w:lvl>
    <w:lvl w:ilvl="1" w:tplc="040C0003" w:tentative="1">
      <w:start w:val="1"/>
      <w:numFmt w:val="bullet"/>
      <w:lvlText w:val="o"/>
      <w:lvlJc w:val="left"/>
      <w:pPr>
        <w:ind w:left="1760" w:hanging="360"/>
      </w:pPr>
      <w:rPr>
        <w:rFonts w:ascii="Courier New" w:hAnsi="Courier New" w:cs="Wingdings" w:hint="default"/>
      </w:rPr>
    </w:lvl>
    <w:lvl w:ilvl="2" w:tplc="040C0005" w:tentative="1">
      <w:start w:val="1"/>
      <w:numFmt w:val="bullet"/>
      <w:lvlText w:val=""/>
      <w:lvlJc w:val="left"/>
      <w:pPr>
        <w:ind w:left="2480" w:hanging="360"/>
      </w:pPr>
      <w:rPr>
        <w:rFonts w:ascii="Wingdings" w:hAnsi="Wingdings" w:hint="default"/>
      </w:rPr>
    </w:lvl>
    <w:lvl w:ilvl="3" w:tplc="040C0001" w:tentative="1">
      <w:start w:val="1"/>
      <w:numFmt w:val="bullet"/>
      <w:lvlText w:val=""/>
      <w:lvlJc w:val="left"/>
      <w:pPr>
        <w:ind w:left="3200" w:hanging="360"/>
      </w:pPr>
      <w:rPr>
        <w:rFonts w:ascii="Symbol" w:hAnsi="Symbol" w:hint="default"/>
      </w:rPr>
    </w:lvl>
    <w:lvl w:ilvl="4" w:tplc="040C0003" w:tentative="1">
      <w:start w:val="1"/>
      <w:numFmt w:val="bullet"/>
      <w:lvlText w:val="o"/>
      <w:lvlJc w:val="left"/>
      <w:pPr>
        <w:ind w:left="3920" w:hanging="360"/>
      </w:pPr>
      <w:rPr>
        <w:rFonts w:ascii="Courier New" w:hAnsi="Courier New" w:cs="Wingdings" w:hint="default"/>
      </w:rPr>
    </w:lvl>
    <w:lvl w:ilvl="5" w:tplc="040C0005" w:tentative="1">
      <w:start w:val="1"/>
      <w:numFmt w:val="bullet"/>
      <w:lvlText w:val=""/>
      <w:lvlJc w:val="left"/>
      <w:pPr>
        <w:ind w:left="4640" w:hanging="360"/>
      </w:pPr>
      <w:rPr>
        <w:rFonts w:ascii="Wingdings" w:hAnsi="Wingdings" w:hint="default"/>
      </w:rPr>
    </w:lvl>
    <w:lvl w:ilvl="6" w:tplc="040C0001" w:tentative="1">
      <w:start w:val="1"/>
      <w:numFmt w:val="bullet"/>
      <w:lvlText w:val=""/>
      <w:lvlJc w:val="left"/>
      <w:pPr>
        <w:ind w:left="5360" w:hanging="360"/>
      </w:pPr>
      <w:rPr>
        <w:rFonts w:ascii="Symbol" w:hAnsi="Symbol" w:hint="default"/>
      </w:rPr>
    </w:lvl>
    <w:lvl w:ilvl="7" w:tplc="040C0003" w:tentative="1">
      <w:start w:val="1"/>
      <w:numFmt w:val="bullet"/>
      <w:lvlText w:val="o"/>
      <w:lvlJc w:val="left"/>
      <w:pPr>
        <w:ind w:left="6080" w:hanging="360"/>
      </w:pPr>
      <w:rPr>
        <w:rFonts w:ascii="Courier New" w:hAnsi="Courier New" w:cs="Wingdings" w:hint="default"/>
      </w:rPr>
    </w:lvl>
    <w:lvl w:ilvl="8" w:tplc="040C0005" w:tentative="1">
      <w:start w:val="1"/>
      <w:numFmt w:val="bullet"/>
      <w:lvlText w:val=""/>
      <w:lvlJc w:val="left"/>
      <w:pPr>
        <w:ind w:left="6800" w:hanging="360"/>
      </w:pPr>
      <w:rPr>
        <w:rFonts w:ascii="Wingdings" w:hAnsi="Wingdings" w:hint="default"/>
      </w:rPr>
    </w:lvl>
  </w:abstractNum>
  <w:abstractNum w:abstractNumId="16" w15:restartNumberingAfterBreak="0">
    <w:nsid w:val="755C17A3"/>
    <w:multiLevelType w:val="hybridMultilevel"/>
    <w:tmpl w:val="4384A58A"/>
    <w:lvl w:ilvl="0" w:tplc="F77E5F60">
      <w:numFmt w:val="bullet"/>
      <w:lvlText w:val="–"/>
      <w:lvlJc w:val="left"/>
      <w:pPr>
        <w:ind w:left="1040" w:hanging="360"/>
      </w:pPr>
      <w:rPr>
        <w:rFonts w:ascii="Georgia" w:eastAsia="Times New Roman" w:hAnsi="Georgia" w:cs="Times New Roman" w:hint="default"/>
      </w:rPr>
    </w:lvl>
    <w:lvl w:ilvl="1" w:tplc="040C0003" w:tentative="1">
      <w:start w:val="1"/>
      <w:numFmt w:val="bullet"/>
      <w:lvlText w:val="o"/>
      <w:lvlJc w:val="left"/>
      <w:pPr>
        <w:ind w:left="1760" w:hanging="360"/>
      </w:pPr>
      <w:rPr>
        <w:rFonts w:ascii="Courier New" w:hAnsi="Courier New" w:cs="Wingdings" w:hint="default"/>
      </w:rPr>
    </w:lvl>
    <w:lvl w:ilvl="2" w:tplc="040C0005" w:tentative="1">
      <w:start w:val="1"/>
      <w:numFmt w:val="bullet"/>
      <w:lvlText w:val=""/>
      <w:lvlJc w:val="left"/>
      <w:pPr>
        <w:ind w:left="2480" w:hanging="360"/>
      </w:pPr>
      <w:rPr>
        <w:rFonts w:ascii="Wingdings" w:hAnsi="Wingdings" w:hint="default"/>
      </w:rPr>
    </w:lvl>
    <w:lvl w:ilvl="3" w:tplc="040C0001" w:tentative="1">
      <w:start w:val="1"/>
      <w:numFmt w:val="bullet"/>
      <w:lvlText w:val=""/>
      <w:lvlJc w:val="left"/>
      <w:pPr>
        <w:ind w:left="3200" w:hanging="360"/>
      </w:pPr>
      <w:rPr>
        <w:rFonts w:ascii="Symbol" w:hAnsi="Symbol" w:hint="default"/>
      </w:rPr>
    </w:lvl>
    <w:lvl w:ilvl="4" w:tplc="040C0003" w:tentative="1">
      <w:start w:val="1"/>
      <w:numFmt w:val="bullet"/>
      <w:lvlText w:val="o"/>
      <w:lvlJc w:val="left"/>
      <w:pPr>
        <w:ind w:left="3920" w:hanging="360"/>
      </w:pPr>
      <w:rPr>
        <w:rFonts w:ascii="Courier New" w:hAnsi="Courier New" w:cs="Wingdings" w:hint="default"/>
      </w:rPr>
    </w:lvl>
    <w:lvl w:ilvl="5" w:tplc="040C0005" w:tentative="1">
      <w:start w:val="1"/>
      <w:numFmt w:val="bullet"/>
      <w:lvlText w:val=""/>
      <w:lvlJc w:val="left"/>
      <w:pPr>
        <w:ind w:left="4640" w:hanging="360"/>
      </w:pPr>
      <w:rPr>
        <w:rFonts w:ascii="Wingdings" w:hAnsi="Wingdings" w:hint="default"/>
      </w:rPr>
    </w:lvl>
    <w:lvl w:ilvl="6" w:tplc="040C0001" w:tentative="1">
      <w:start w:val="1"/>
      <w:numFmt w:val="bullet"/>
      <w:lvlText w:val=""/>
      <w:lvlJc w:val="left"/>
      <w:pPr>
        <w:ind w:left="5360" w:hanging="360"/>
      </w:pPr>
      <w:rPr>
        <w:rFonts w:ascii="Symbol" w:hAnsi="Symbol" w:hint="default"/>
      </w:rPr>
    </w:lvl>
    <w:lvl w:ilvl="7" w:tplc="040C0003" w:tentative="1">
      <w:start w:val="1"/>
      <w:numFmt w:val="bullet"/>
      <w:lvlText w:val="o"/>
      <w:lvlJc w:val="left"/>
      <w:pPr>
        <w:ind w:left="6080" w:hanging="360"/>
      </w:pPr>
      <w:rPr>
        <w:rFonts w:ascii="Courier New" w:hAnsi="Courier New" w:cs="Wingdings" w:hint="default"/>
      </w:rPr>
    </w:lvl>
    <w:lvl w:ilvl="8" w:tplc="040C0005" w:tentative="1">
      <w:start w:val="1"/>
      <w:numFmt w:val="bullet"/>
      <w:lvlText w:val=""/>
      <w:lvlJc w:val="left"/>
      <w:pPr>
        <w:ind w:left="6800" w:hanging="360"/>
      </w:pPr>
      <w:rPr>
        <w:rFonts w:ascii="Wingdings" w:hAnsi="Wingdings" w:hint="default"/>
      </w:rPr>
    </w:lvl>
  </w:abstractNum>
  <w:abstractNum w:abstractNumId="17" w15:restartNumberingAfterBreak="0">
    <w:nsid w:val="7B967565"/>
    <w:multiLevelType w:val="hybridMultilevel"/>
    <w:tmpl w:val="E2A6AB70"/>
    <w:lvl w:ilvl="0" w:tplc="CB424F4E">
      <w:numFmt w:val="bullet"/>
      <w:lvlText w:val="–"/>
      <w:lvlJc w:val="left"/>
      <w:pPr>
        <w:ind w:left="1040" w:hanging="360"/>
      </w:pPr>
      <w:rPr>
        <w:rFonts w:ascii="Georgia" w:eastAsia="Times New Roman" w:hAnsi="Georgia" w:cs="Times New Roman" w:hint="default"/>
      </w:rPr>
    </w:lvl>
    <w:lvl w:ilvl="1" w:tplc="040C0003" w:tentative="1">
      <w:start w:val="1"/>
      <w:numFmt w:val="bullet"/>
      <w:lvlText w:val="o"/>
      <w:lvlJc w:val="left"/>
      <w:pPr>
        <w:ind w:left="1760" w:hanging="360"/>
      </w:pPr>
      <w:rPr>
        <w:rFonts w:ascii="Courier New" w:hAnsi="Courier New" w:cs="Wingdings" w:hint="default"/>
      </w:rPr>
    </w:lvl>
    <w:lvl w:ilvl="2" w:tplc="040C0005" w:tentative="1">
      <w:start w:val="1"/>
      <w:numFmt w:val="bullet"/>
      <w:lvlText w:val=""/>
      <w:lvlJc w:val="left"/>
      <w:pPr>
        <w:ind w:left="2480" w:hanging="360"/>
      </w:pPr>
      <w:rPr>
        <w:rFonts w:ascii="Wingdings" w:hAnsi="Wingdings" w:hint="default"/>
      </w:rPr>
    </w:lvl>
    <w:lvl w:ilvl="3" w:tplc="040C0001" w:tentative="1">
      <w:start w:val="1"/>
      <w:numFmt w:val="bullet"/>
      <w:lvlText w:val=""/>
      <w:lvlJc w:val="left"/>
      <w:pPr>
        <w:ind w:left="3200" w:hanging="360"/>
      </w:pPr>
      <w:rPr>
        <w:rFonts w:ascii="Symbol" w:hAnsi="Symbol" w:hint="default"/>
      </w:rPr>
    </w:lvl>
    <w:lvl w:ilvl="4" w:tplc="040C0003" w:tentative="1">
      <w:start w:val="1"/>
      <w:numFmt w:val="bullet"/>
      <w:lvlText w:val="o"/>
      <w:lvlJc w:val="left"/>
      <w:pPr>
        <w:ind w:left="3920" w:hanging="360"/>
      </w:pPr>
      <w:rPr>
        <w:rFonts w:ascii="Courier New" w:hAnsi="Courier New" w:cs="Wingdings" w:hint="default"/>
      </w:rPr>
    </w:lvl>
    <w:lvl w:ilvl="5" w:tplc="040C0005" w:tentative="1">
      <w:start w:val="1"/>
      <w:numFmt w:val="bullet"/>
      <w:lvlText w:val=""/>
      <w:lvlJc w:val="left"/>
      <w:pPr>
        <w:ind w:left="4640" w:hanging="360"/>
      </w:pPr>
      <w:rPr>
        <w:rFonts w:ascii="Wingdings" w:hAnsi="Wingdings" w:hint="default"/>
      </w:rPr>
    </w:lvl>
    <w:lvl w:ilvl="6" w:tplc="040C0001" w:tentative="1">
      <w:start w:val="1"/>
      <w:numFmt w:val="bullet"/>
      <w:lvlText w:val=""/>
      <w:lvlJc w:val="left"/>
      <w:pPr>
        <w:ind w:left="5360" w:hanging="360"/>
      </w:pPr>
      <w:rPr>
        <w:rFonts w:ascii="Symbol" w:hAnsi="Symbol" w:hint="default"/>
      </w:rPr>
    </w:lvl>
    <w:lvl w:ilvl="7" w:tplc="040C0003" w:tentative="1">
      <w:start w:val="1"/>
      <w:numFmt w:val="bullet"/>
      <w:lvlText w:val="o"/>
      <w:lvlJc w:val="left"/>
      <w:pPr>
        <w:ind w:left="6080" w:hanging="360"/>
      </w:pPr>
      <w:rPr>
        <w:rFonts w:ascii="Courier New" w:hAnsi="Courier New" w:cs="Wingdings" w:hint="default"/>
      </w:rPr>
    </w:lvl>
    <w:lvl w:ilvl="8" w:tplc="040C0005" w:tentative="1">
      <w:start w:val="1"/>
      <w:numFmt w:val="bullet"/>
      <w:lvlText w:val=""/>
      <w:lvlJc w:val="left"/>
      <w:pPr>
        <w:ind w:left="6800" w:hanging="360"/>
      </w:pPr>
      <w:rPr>
        <w:rFonts w:ascii="Wingdings" w:hAnsi="Wingdings" w:hint="default"/>
      </w:rPr>
    </w:lvl>
  </w:abstractNum>
  <w:num w:numId="1" w16cid:durableId="913201194">
    <w:abstractNumId w:val="11"/>
  </w:num>
  <w:num w:numId="2" w16cid:durableId="151340202">
    <w:abstractNumId w:val="12"/>
  </w:num>
  <w:num w:numId="3" w16cid:durableId="1896889079">
    <w:abstractNumId w:val="13"/>
  </w:num>
  <w:num w:numId="4" w16cid:durableId="1511411516">
    <w:abstractNumId w:val="14"/>
  </w:num>
  <w:num w:numId="5" w16cid:durableId="1916161464">
    <w:abstractNumId w:val="8"/>
  </w:num>
  <w:num w:numId="6" w16cid:durableId="1074666431">
    <w:abstractNumId w:val="3"/>
  </w:num>
  <w:num w:numId="7" w16cid:durableId="605575392">
    <w:abstractNumId w:val="2"/>
  </w:num>
  <w:num w:numId="8" w16cid:durableId="1512797636">
    <w:abstractNumId w:val="1"/>
  </w:num>
  <w:num w:numId="9" w16cid:durableId="815222383">
    <w:abstractNumId w:val="0"/>
  </w:num>
  <w:num w:numId="10" w16cid:durableId="1335113851">
    <w:abstractNumId w:val="9"/>
  </w:num>
  <w:num w:numId="11" w16cid:durableId="276522325">
    <w:abstractNumId w:val="7"/>
  </w:num>
  <w:num w:numId="12" w16cid:durableId="941381006">
    <w:abstractNumId w:val="6"/>
  </w:num>
  <w:num w:numId="13" w16cid:durableId="1612130943">
    <w:abstractNumId w:val="5"/>
  </w:num>
  <w:num w:numId="14" w16cid:durableId="1916082744">
    <w:abstractNumId w:val="4"/>
  </w:num>
  <w:num w:numId="15" w16cid:durableId="160195471">
    <w:abstractNumId w:val="17"/>
  </w:num>
  <w:num w:numId="16" w16cid:durableId="897545855">
    <w:abstractNumId w:val="10"/>
  </w:num>
  <w:num w:numId="17" w16cid:durableId="684862762">
    <w:abstractNumId w:val="15"/>
  </w:num>
  <w:num w:numId="18" w16cid:durableId="129552617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8"/>
  <w:autoHyphenation/>
  <w:hyphenationZone w:val="567"/>
  <w:doNotHyphenateCaps/>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0B7E"/>
    <w:rsid w:val="00047F0F"/>
    <w:rsid w:val="001662C7"/>
    <w:rsid w:val="003705D0"/>
    <w:rsid w:val="0054285F"/>
    <w:rsid w:val="00667C60"/>
    <w:rsid w:val="00735017"/>
    <w:rsid w:val="007B520F"/>
    <w:rsid w:val="007E0B20"/>
    <w:rsid w:val="008D6F52"/>
    <w:rsid w:val="008E0B7E"/>
    <w:rsid w:val="00B661CC"/>
    <w:rsid w:val="00C71140"/>
    <w:rsid w:val="00E33886"/>
    <w:rsid w:val="00E70797"/>
    <w:rsid w:val="00F754EF"/>
    <w:rsid w:val="00FC757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B50D22B"/>
  <w15:chartTrackingRefBased/>
  <w15:docId w15:val="{44A74E5D-0D14-42D9-AD79-61E8C2D49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05D0"/>
    <w:pPr>
      <w:spacing w:before="240" w:after="240"/>
      <w:ind w:firstLine="680"/>
      <w:jc w:val="both"/>
    </w:pPr>
    <w:rPr>
      <w:rFonts w:ascii="Amasis30" w:hAnsi="Amasis30"/>
      <w:sz w:val="36"/>
      <w:szCs w:val="24"/>
    </w:rPr>
  </w:style>
  <w:style w:type="paragraph" w:styleId="Titre1">
    <w:name w:val="heading 1"/>
    <w:basedOn w:val="Normal"/>
    <w:next w:val="Normal"/>
    <w:qFormat/>
    <w:rsid w:val="003705D0"/>
    <w:pPr>
      <w:keepNext/>
      <w:pageBreakBefore/>
      <w:suppressAutoHyphens/>
      <w:spacing w:before="960" w:after="720"/>
      <w:ind w:firstLine="0"/>
      <w:jc w:val="center"/>
      <w:outlineLvl w:val="0"/>
    </w:pPr>
    <w:rPr>
      <w:rFonts w:cs="Arial"/>
      <w:b/>
      <w:bCs/>
      <w:sz w:val="48"/>
      <w:szCs w:val="44"/>
    </w:rPr>
  </w:style>
  <w:style w:type="paragraph" w:styleId="Titre2">
    <w:name w:val="heading 2"/>
    <w:basedOn w:val="Normal"/>
    <w:next w:val="Normal"/>
    <w:qFormat/>
    <w:rsid w:val="003705D0"/>
    <w:pPr>
      <w:keepNext/>
      <w:keepLines/>
      <w:suppressAutoHyphens/>
      <w:spacing w:before="960" w:after="720"/>
      <w:ind w:firstLine="0"/>
      <w:jc w:val="center"/>
      <w:outlineLvl w:val="1"/>
    </w:pPr>
    <w:rPr>
      <w:rFonts w:cs="Arial"/>
      <w:b/>
      <w:bCs/>
      <w:iCs/>
      <w:sz w:val="44"/>
      <w:szCs w:val="40"/>
    </w:rPr>
  </w:style>
  <w:style w:type="paragraph" w:styleId="Titre3">
    <w:name w:val="heading 3"/>
    <w:basedOn w:val="Normal"/>
    <w:next w:val="Normal"/>
    <w:qFormat/>
    <w:rsid w:val="003705D0"/>
    <w:pPr>
      <w:keepNext/>
      <w:suppressAutoHyphens/>
      <w:spacing w:before="480"/>
      <w:ind w:firstLine="0"/>
      <w:jc w:val="center"/>
      <w:outlineLvl w:val="2"/>
    </w:pPr>
    <w:rPr>
      <w:rFonts w:cs="Arial"/>
      <w:b/>
      <w:bCs/>
      <w:sz w:val="40"/>
      <w:szCs w:val="36"/>
    </w:rPr>
  </w:style>
  <w:style w:type="character" w:default="1" w:styleId="Policepardfaut">
    <w:name w:val="Default Paragraph Font"/>
    <w:semiHidden/>
    <w:rsid w:val="003705D0"/>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semiHidden/>
    <w:rsid w:val="003705D0"/>
  </w:style>
  <w:style w:type="character" w:styleId="Lienhypertexte">
    <w:name w:val="Hyperlink"/>
    <w:uiPriority w:val="99"/>
    <w:rsid w:val="003705D0"/>
    <w:rPr>
      <w:rFonts w:ascii="Amasis30" w:hAnsi="Amasis30"/>
      <w:color w:val="004080"/>
      <w:u w:val="single"/>
    </w:rPr>
  </w:style>
  <w:style w:type="paragraph" w:styleId="Explorateurdedocuments">
    <w:name w:val="Document Map"/>
    <w:basedOn w:val="Normal"/>
    <w:semiHidden/>
    <w:rsid w:val="003705D0"/>
    <w:pPr>
      <w:shd w:val="clear" w:color="auto" w:fill="000080"/>
    </w:pPr>
    <w:rPr>
      <w:rFonts w:ascii="Tahoma" w:hAnsi="Tahoma" w:cs="Tahoma"/>
    </w:rPr>
  </w:style>
  <w:style w:type="paragraph" w:styleId="TM1">
    <w:name w:val="toc 1"/>
    <w:basedOn w:val="Normal"/>
    <w:next w:val="Normal"/>
    <w:autoRedefine/>
    <w:uiPriority w:val="39"/>
    <w:rsid w:val="003705D0"/>
    <w:pPr>
      <w:tabs>
        <w:tab w:val="right" w:leader="dot" w:pos="9639"/>
      </w:tabs>
      <w:spacing w:before="180" w:after="180"/>
      <w:ind w:firstLine="0"/>
      <w:jc w:val="left"/>
    </w:pPr>
    <w:rPr>
      <w:bCs/>
      <w:iCs/>
      <w:noProof/>
      <w:color w:val="000080"/>
      <w:szCs w:val="28"/>
    </w:rPr>
  </w:style>
  <w:style w:type="paragraph" w:styleId="En-tte">
    <w:name w:val="header"/>
    <w:basedOn w:val="Normal"/>
    <w:rsid w:val="003705D0"/>
    <w:pPr>
      <w:tabs>
        <w:tab w:val="center" w:pos="4536"/>
        <w:tab w:val="right" w:pos="9072"/>
      </w:tabs>
    </w:pPr>
  </w:style>
  <w:style w:type="paragraph" w:styleId="Pieddepage">
    <w:name w:val="footer"/>
    <w:basedOn w:val="Normal"/>
    <w:rsid w:val="003705D0"/>
    <w:pPr>
      <w:tabs>
        <w:tab w:val="center" w:pos="4536"/>
        <w:tab w:val="right" w:pos="9072"/>
      </w:tabs>
      <w:ind w:firstLine="0"/>
      <w:jc w:val="center"/>
    </w:pPr>
    <w:rPr>
      <w:sz w:val="32"/>
    </w:rPr>
  </w:style>
  <w:style w:type="character" w:styleId="Numrodepage">
    <w:name w:val="page number"/>
    <w:basedOn w:val="Policepardfaut"/>
    <w:rsid w:val="003705D0"/>
  </w:style>
  <w:style w:type="paragraph" w:styleId="TM2">
    <w:name w:val="toc 2"/>
    <w:basedOn w:val="Normal"/>
    <w:next w:val="Normal"/>
    <w:autoRedefine/>
    <w:uiPriority w:val="39"/>
    <w:rsid w:val="003705D0"/>
    <w:pPr>
      <w:tabs>
        <w:tab w:val="right" w:leader="dot" w:pos="9639"/>
      </w:tabs>
      <w:spacing w:before="120" w:after="120"/>
      <w:ind w:left="284" w:firstLine="0"/>
      <w:jc w:val="left"/>
    </w:pPr>
    <w:rPr>
      <w:noProof/>
      <w:color w:val="000080"/>
      <w:sz w:val="34"/>
    </w:rPr>
  </w:style>
  <w:style w:type="paragraph" w:styleId="TM3">
    <w:name w:val="toc 3"/>
    <w:basedOn w:val="Normal"/>
    <w:next w:val="Normal"/>
    <w:autoRedefine/>
    <w:uiPriority w:val="39"/>
    <w:rsid w:val="003705D0"/>
    <w:pPr>
      <w:tabs>
        <w:tab w:val="right" w:leader="dot" w:pos="9639"/>
      </w:tabs>
      <w:spacing w:before="120" w:after="120"/>
      <w:ind w:left="567" w:firstLine="0"/>
      <w:jc w:val="left"/>
    </w:pPr>
    <w:rPr>
      <w:color w:val="000080"/>
      <w:sz w:val="32"/>
    </w:rPr>
  </w:style>
  <w:style w:type="paragraph" w:styleId="TM4">
    <w:name w:val="toc 4"/>
    <w:basedOn w:val="Normal"/>
    <w:next w:val="Normal"/>
    <w:autoRedefine/>
    <w:semiHidden/>
    <w:rsid w:val="003705D0"/>
    <w:pPr>
      <w:ind w:left="780"/>
    </w:pPr>
  </w:style>
  <w:style w:type="paragraph" w:styleId="TM5">
    <w:name w:val="toc 5"/>
    <w:basedOn w:val="Normal"/>
    <w:next w:val="Normal"/>
    <w:autoRedefine/>
    <w:semiHidden/>
    <w:rsid w:val="003705D0"/>
    <w:pPr>
      <w:ind w:left="1040"/>
    </w:pPr>
  </w:style>
  <w:style w:type="paragraph" w:styleId="TM6">
    <w:name w:val="toc 6"/>
    <w:basedOn w:val="Normal"/>
    <w:next w:val="Normal"/>
    <w:autoRedefine/>
    <w:semiHidden/>
    <w:rsid w:val="003705D0"/>
    <w:pPr>
      <w:ind w:left="1300"/>
    </w:pPr>
  </w:style>
  <w:style w:type="paragraph" w:styleId="TM7">
    <w:name w:val="toc 7"/>
    <w:basedOn w:val="Normal"/>
    <w:next w:val="Normal"/>
    <w:autoRedefine/>
    <w:semiHidden/>
    <w:rsid w:val="003705D0"/>
    <w:pPr>
      <w:ind w:left="1560"/>
    </w:pPr>
  </w:style>
  <w:style w:type="paragraph" w:styleId="TM8">
    <w:name w:val="toc 8"/>
    <w:basedOn w:val="Normal"/>
    <w:next w:val="Normal"/>
    <w:autoRedefine/>
    <w:semiHidden/>
    <w:rsid w:val="003705D0"/>
    <w:pPr>
      <w:ind w:left="1820"/>
    </w:pPr>
  </w:style>
  <w:style w:type="paragraph" w:styleId="TM9">
    <w:name w:val="toc 9"/>
    <w:basedOn w:val="Normal"/>
    <w:next w:val="Normal"/>
    <w:autoRedefine/>
    <w:semiHidden/>
    <w:rsid w:val="003705D0"/>
    <w:pPr>
      <w:ind w:left="2080"/>
    </w:pPr>
  </w:style>
  <w:style w:type="paragraph" w:styleId="Retraitcorpsdetexte">
    <w:name w:val="Body Text Indent"/>
    <w:basedOn w:val="Normal"/>
    <w:rsid w:val="002B3C8B"/>
    <w:pPr>
      <w:jc w:val="center"/>
    </w:pPr>
    <w:rPr>
      <w:rFonts w:ascii="Arial" w:hAnsi="Arial"/>
    </w:rPr>
  </w:style>
  <w:style w:type="character" w:styleId="Appelnotedebasdep">
    <w:name w:val="footnote reference"/>
    <w:qFormat/>
    <w:rsid w:val="003705D0"/>
    <w:rPr>
      <w:rFonts w:ascii="Amasis30" w:hAnsi="Amasis30"/>
      <w:b/>
      <w:sz w:val="36"/>
      <w:vertAlign w:val="superscript"/>
    </w:rPr>
  </w:style>
  <w:style w:type="paragraph" w:styleId="Notedebasdepage">
    <w:name w:val="footnote text"/>
    <w:basedOn w:val="Taille-1Normal"/>
    <w:qFormat/>
    <w:rsid w:val="003705D0"/>
    <w:rPr>
      <w:szCs w:val="30"/>
    </w:rPr>
  </w:style>
  <w:style w:type="paragraph" w:styleId="Retraitcorpsdetexte3">
    <w:name w:val="Body Text Indent 3"/>
    <w:basedOn w:val="Normal"/>
    <w:rsid w:val="002B3C8B"/>
    <w:pPr>
      <w:ind w:left="540" w:firstLine="27"/>
    </w:pPr>
    <w:rPr>
      <w:rFonts w:ascii="Helvetica" w:hAnsi="Helvetica"/>
      <w:color w:val="000000"/>
      <w:sz w:val="20"/>
    </w:rPr>
  </w:style>
  <w:style w:type="paragraph" w:customStyle="1" w:styleId="Auteur">
    <w:name w:val="Auteur"/>
    <w:basedOn w:val="Normal"/>
    <w:rsid w:val="003705D0"/>
    <w:pPr>
      <w:spacing w:before="0" w:after="1800"/>
      <w:ind w:right="851" w:firstLine="0"/>
      <w:jc w:val="right"/>
    </w:pPr>
    <w:rPr>
      <w:sz w:val="48"/>
    </w:rPr>
  </w:style>
  <w:style w:type="paragraph" w:customStyle="1" w:styleId="Titrelivre">
    <w:name w:val="Titre_livre"/>
    <w:basedOn w:val="Normal"/>
    <w:rsid w:val="003705D0"/>
    <w:pPr>
      <w:spacing w:before="0" w:after="1200"/>
      <w:ind w:left="2268" w:right="851" w:firstLine="0"/>
      <w:jc w:val="right"/>
    </w:pPr>
    <w:rPr>
      <w:b/>
      <w:bCs/>
      <w:sz w:val="72"/>
    </w:rPr>
  </w:style>
  <w:style w:type="paragraph" w:customStyle="1" w:styleId="Soustitrelivre">
    <w:name w:val="Sous_titre_livre"/>
    <w:basedOn w:val="Normal"/>
    <w:rsid w:val="003705D0"/>
    <w:pPr>
      <w:spacing w:before="0" w:after="2160"/>
      <w:ind w:left="2268" w:right="851" w:firstLine="0"/>
      <w:jc w:val="right"/>
    </w:pPr>
    <w:rPr>
      <w:bCs/>
      <w:sz w:val="44"/>
      <w:szCs w:val="36"/>
    </w:rPr>
  </w:style>
  <w:style w:type="paragraph" w:customStyle="1" w:styleId="Aproposdispositions">
    <w:name w:val="A_propos_dispositions"/>
    <w:basedOn w:val="Normal"/>
    <w:rsid w:val="000028DA"/>
    <w:pPr>
      <w:ind w:left="567" w:firstLine="0"/>
    </w:pPr>
    <w:rPr>
      <w:sz w:val="30"/>
    </w:rPr>
  </w:style>
  <w:style w:type="paragraph" w:customStyle="1" w:styleId="Photoauteur">
    <w:name w:val="Photo_auteur"/>
    <w:basedOn w:val="Normal"/>
    <w:rsid w:val="003705D0"/>
    <w:pPr>
      <w:spacing w:after="1080"/>
      <w:ind w:left="2268" w:firstLine="0"/>
      <w:jc w:val="center"/>
    </w:pPr>
    <w:rPr>
      <w:noProof/>
    </w:rPr>
  </w:style>
  <w:style w:type="paragraph" w:customStyle="1" w:styleId="DateSortie">
    <w:name w:val="Date_Sortie"/>
    <w:basedOn w:val="Normal"/>
    <w:rsid w:val="003705D0"/>
    <w:pPr>
      <w:spacing w:before="0" w:after="0"/>
      <w:ind w:right="1418" w:firstLine="0"/>
      <w:jc w:val="right"/>
    </w:pPr>
    <w:rPr>
      <w:bCs/>
      <w:sz w:val="40"/>
    </w:rPr>
  </w:style>
  <w:style w:type="paragraph" w:customStyle="1" w:styleId="Titretablematires">
    <w:name w:val="Titre table matières"/>
    <w:basedOn w:val="Normal"/>
    <w:rsid w:val="003705D0"/>
    <w:pPr>
      <w:pBdr>
        <w:top w:val="single" w:sz="8" w:space="1" w:color="auto"/>
        <w:bottom w:val="single" w:sz="8" w:space="1" w:color="auto"/>
      </w:pBdr>
      <w:ind w:left="2552" w:right="2552" w:firstLine="0"/>
      <w:jc w:val="center"/>
    </w:pPr>
    <w:rPr>
      <w:bCs/>
    </w:rPr>
  </w:style>
  <w:style w:type="character" w:styleId="Marquedecommentaire">
    <w:name w:val="annotation reference"/>
    <w:basedOn w:val="Policepardfaut"/>
    <w:rsid w:val="005F539F"/>
    <w:rPr>
      <w:sz w:val="16"/>
      <w:szCs w:val="16"/>
    </w:rPr>
  </w:style>
  <w:style w:type="paragraph" w:styleId="Commentaire">
    <w:name w:val="annotation text"/>
    <w:basedOn w:val="Normal"/>
    <w:link w:val="CommentaireCar"/>
    <w:rsid w:val="005F539F"/>
  </w:style>
  <w:style w:type="character" w:customStyle="1" w:styleId="CommentaireCar">
    <w:name w:val="Commentaire Car"/>
    <w:basedOn w:val="Policepardfaut"/>
    <w:link w:val="Commentaire"/>
    <w:rsid w:val="005F539F"/>
    <w:rPr>
      <w:rFonts w:ascii="Georgia" w:hAnsi="Georgia"/>
      <w:sz w:val="32"/>
      <w:szCs w:val="24"/>
      <w:lang w:val="fr-FR" w:eastAsia="fr-FR" w:bidi="ar-SA"/>
    </w:rPr>
  </w:style>
  <w:style w:type="paragraph" w:styleId="Objetducommentaire">
    <w:name w:val="annotation subject"/>
    <w:basedOn w:val="Commentaire"/>
    <w:next w:val="Commentaire"/>
    <w:link w:val="ObjetducommentaireCar"/>
    <w:rsid w:val="005F539F"/>
    <w:rPr>
      <w:b/>
      <w:bCs/>
    </w:rPr>
  </w:style>
  <w:style w:type="character" w:customStyle="1" w:styleId="ObjetducommentaireCar">
    <w:name w:val="Objet du commentaire Car"/>
    <w:basedOn w:val="CommentaireCar"/>
    <w:link w:val="Objetducommentaire"/>
    <w:rsid w:val="005F539F"/>
    <w:rPr>
      <w:rFonts w:ascii="Georgia" w:hAnsi="Georgia"/>
      <w:b/>
      <w:bCs/>
      <w:sz w:val="32"/>
      <w:szCs w:val="24"/>
      <w:lang w:val="fr-FR" w:eastAsia="fr-FR" w:bidi="ar-SA"/>
    </w:rPr>
  </w:style>
  <w:style w:type="paragraph" w:styleId="Textedebulles">
    <w:name w:val="Balloon Text"/>
    <w:basedOn w:val="Normal"/>
    <w:link w:val="TextedebullesCar"/>
    <w:rsid w:val="005F539F"/>
    <w:rPr>
      <w:rFonts w:ascii="Tahoma" w:hAnsi="Tahoma" w:cs="Tahoma"/>
      <w:sz w:val="16"/>
      <w:szCs w:val="16"/>
    </w:rPr>
  </w:style>
  <w:style w:type="character" w:customStyle="1" w:styleId="TextedebullesCar">
    <w:name w:val="Texte de bulles Car"/>
    <w:basedOn w:val="Policepardfaut"/>
    <w:link w:val="Textedebulles"/>
    <w:rsid w:val="005F539F"/>
    <w:rPr>
      <w:rFonts w:ascii="Tahoma" w:hAnsi="Tahoma" w:cs="Tahoma"/>
      <w:sz w:val="16"/>
      <w:szCs w:val="16"/>
      <w:lang w:val="fr-FR" w:eastAsia="fr-FR" w:bidi="ar-SA"/>
    </w:rPr>
  </w:style>
  <w:style w:type="paragraph" w:customStyle="1" w:styleId="Centr">
    <w:name w:val="Centré"/>
    <w:basedOn w:val="Normal"/>
    <w:rsid w:val="003705D0"/>
    <w:pPr>
      <w:ind w:firstLine="0"/>
      <w:jc w:val="center"/>
    </w:pPr>
    <w:rPr>
      <w:szCs w:val="20"/>
    </w:rPr>
  </w:style>
  <w:style w:type="paragraph" w:customStyle="1" w:styleId="NormalSansIndent">
    <w:name w:val="NormalSansIndent"/>
    <w:basedOn w:val="Normal"/>
    <w:rsid w:val="003705D0"/>
    <w:pPr>
      <w:ind w:firstLine="0"/>
    </w:pPr>
    <w:rPr>
      <w:szCs w:val="20"/>
    </w:rPr>
  </w:style>
  <w:style w:type="paragraph" w:customStyle="1" w:styleId="NormalSolidaire">
    <w:name w:val="NormalSolidaire"/>
    <w:basedOn w:val="Normal"/>
    <w:qFormat/>
    <w:rsid w:val="003705D0"/>
    <w:pPr>
      <w:keepNext/>
    </w:pPr>
  </w:style>
  <w:style w:type="paragraph" w:customStyle="1" w:styleId="NormalSautPageAvant">
    <w:name w:val="NormalSautPageAvant"/>
    <w:basedOn w:val="Normal"/>
    <w:qFormat/>
    <w:rsid w:val="003705D0"/>
    <w:pPr>
      <w:pageBreakBefore/>
    </w:pPr>
  </w:style>
  <w:style w:type="paragraph" w:customStyle="1" w:styleId="NormalEspAvtGrand">
    <w:name w:val="NormalEspAvtGrand"/>
    <w:basedOn w:val="Normal"/>
    <w:rsid w:val="003705D0"/>
    <w:pPr>
      <w:spacing w:before="2640"/>
    </w:pPr>
    <w:rPr>
      <w:szCs w:val="20"/>
    </w:rPr>
  </w:style>
  <w:style w:type="paragraph" w:customStyle="1" w:styleId="CentrEspAvt0">
    <w:name w:val="CentréEspAvt0"/>
    <w:basedOn w:val="Centr"/>
    <w:next w:val="CentrEspAvt0EspApr0"/>
    <w:rsid w:val="003705D0"/>
    <w:pPr>
      <w:spacing w:before="0"/>
    </w:pPr>
  </w:style>
  <w:style w:type="paragraph" w:customStyle="1" w:styleId="CentrEspApr0">
    <w:name w:val="CentréEspApr0"/>
    <w:basedOn w:val="Centr"/>
    <w:next w:val="Normal"/>
    <w:rsid w:val="003705D0"/>
    <w:pPr>
      <w:spacing w:after="0"/>
    </w:pPr>
  </w:style>
  <w:style w:type="paragraph" w:customStyle="1" w:styleId="CentrEspAvt0EspApr0">
    <w:name w:val="CentréEspAvt0EspApr0"/>
    <w:basedOn w:val="Centr"/>
    <w:rsid w:val="003705D0"/>
    <w:pPr>
      <w:spacing w:before="0" w:after="0"/>
    </w:pPr>
  </w:style>
  <w:style w:type="paragraph" w:customStyle="1" w:styleId="Droite">
    <w:name w:val="Droite"/>
    <w:basedOn w:val="Normal"/>
    <w:next w:val="Normal"/>
    <w:rsid w:val="003705D0"/>
    <w:pPr>
      <w:ind w:firstLine="0"/>
      <w:jc w:val="right"/>
    </w:pPr>
    <w:rPr>
      <w:szCs w:val="20"/>
    </w:rPr>
  </w:style>
  <w:style w:type="paragraph" w:customStyle="1" w:styleId="DroiteRetraitGauche1X">
    <w:name w:val="DroiteRetraitGauche1X"/>
    <w:basedOn w:val="Droite"/>
    <w:next w:val="Normal"/>
    <w:rsid w:val="003705D0"/>
    <w:pPr>
      <w:ind w:left="680"/>
    </w:pPr>
  </w:style>
  <w:style w:type="paragraph" w:customStyle="1" w:styleId="DroiteRetraitGauche2X">
    <w:name w:val="DroiteRetraitGauche2X"/>
    <w:basedOn w:val="Droite"/>
    <w:next w:val="Normal"/>
    <w:rsid w:val="003705D0"/>
    <w:pPr>
      <w:ind w:left="1361"/>
    </w:pPr>
  </w:style>
  <w:style w:type="paragraph" w:customStyle="1" w:styleId="DroiteRetraitGauche3X">
    <w:name w:val="DroiteRetraitGauche3X"/>
    <w:basedOn w:val="Droite"/>
    <w:next w:val="Normal"/>
    <w:rsid w:val="003705D0"/>
    <w:pPr>
      <w:ind w:left="2041"/>
    </w:pPr>
  </w:style>
  <w:style w:type="paragraph" w:customStyle="1" w:styleId="DroiteRetraitGauche4X">
    <w:name w:val="DroiteRetraitGauche4X"/>
    <w:basedOn w:val="Droite"/>
    <w:next w:val="Normal"/>
    <w:rsid w:val="003705D0"/>
    <w:pPr>
      <w:ind w:left="2722"/>
    </w:pPr>
  </w:style>
  <w:style w:type="paragraph" w:customStyle="1" w:styleId="Taille-1Normal">
    <w:name w:val="Taille-1Normal"/>
    <w:basedOn w:val="Normal"/>
    <w:rsid w:val="003705D0"/>
    <w:rPr>
      <w:sz w:val="32"/>
      <w:szCs w:val="28"/>
    </w:rPr>
  </w:style>
  <w:style w:type="paragraph" w:customStyle="1" w:styleId="Taille-1RetraitGauche1X">
    <w:name w:val="Taille-1RetraitGauche1X"/>
    <w:basedOn w:val="Taille-1Normal"/>
    <w:rsid w:val="003705D0"/>
    <w:pPr>
      <w:ind w:left="680"/>
    </w:pPr>
    <w:rPr>
      <w:szCs w:val="20"/>
    </w:rPr>
  </w:style>
  <w:style w:type="paragraph" w:customStyle="1" w:styleId="Taille-1RetraitGauche2X">
    <w:name w:val="Taille-1RetraitGauche2X"/>
    <w:basedOn w:val="Taille-1Normal"/>
    <w:rsid w:val="003705D0"/>
    <w:pPr>
      <w:ind w:left="1361"/>
    </w:pPr>
    <w:rPr>
      <w:szCs w:val="20"/>
    </w:rPr>
  </w:style>
  <w:style w:type="paragraph" w:customStyle="1" w:styleId="Taille-1RetraitGauche3X">
    <w:name w:val="Taille-1RetraitGauche3X"/>
    <w:basedOn w:val="Taille-1Normal"/>
    <w:rsid w:val="003705D0"/>
    <w:pPr>
      <w:ind w:left="2041"/>
    </w:pPr>
    <w:rPr>
      <w:szCs w:val="20"/>
    </w:rPr>
  </w:style>
  <w:style w:type="paragraph" w:customStyle="1" w:styleId="Taille-1RetraitGauche1XIndent0">
    <w:name w:val="Taille-1RetraitGauche1XIndent0"/>
    <w:basedOn w:val="Taille-1RetraitGauche1X"/>
    <w:rsid w:val="003705D0"/>
    <w:pPr>
      <w:ind w:firstLine="0"/>
    </w:pPr>
  </w:style>
  <w:style w:type="paragraph" w:customStyle="1" w:styleId="Taille-1RetraitGauche2XIndent0">
    <w:name w:val="Taille-1RetraitGauche2XIndent0"/>
    <w:basedOn w:val="Taille-1RetraitGauche2X"/>
    <w:rsid w:val="003705D0"/>
    <w:pPr>
      <w:ind w:firstLine="0"/>
    </w:pPr>
  </w:style>
  <w:style w:type="paragraph" w:customStyle="1" w:styleId="Taille-1RetraitGauche3XIndent0">
    <w:name w:val="Taille-1RetraitGauche3XIndent0"/>
    <w:basedOn w:val="Taille-1RetraitGauche3X"/>
    <w:rsid w:val="003705D0"/>
    <w:pPr>
      <w:ind w:firstLine="0"/>
    </w:pPr>
  </w:style>
  <w:style w:type="paragraph" w:customStyle="1" w:styleId="Taille-1RetraitGauche4XIndent0">
    <w:name w:val="Taille-1RetraitGauche4XIndent0"/>
    <w:basedOn w:val="Taille-1Normal"/>
    <w:rsid w:val="003705D0"/>
    <w:pPr>
      <w:ind w:left="2722" w:firstLine="0"/>
    </w:pPr>
    <w:rPr>
      <w:szCs w:val="20"/>
    </w:rPr>
  </w:style>
  <w:style w:type="paragraph" w:customStyle="1" w:styleId="NormalRetraitGauche1X">
    <w:name w:val="NormalRetraitGauche1X"/>
    <w:basedOn w:val="Normal"/>
    <w:rsid w:val="003705D0"/>
    <w:pPr>
      <w:ind w:left="680"/>
    </w:pPr>
    <w:rPr>
      <w:szCs w:val="20"/>
    </w:rPr>
  </w:style>
  <w:style w:type="paragraph" w:customStyle="1" w:styleId="NormalRetraitGauche2X">
    <w:name w:val="NormalRetraitGauche2X"/>
    <w:basedOn w:val="Normal"/>
    <w:rsid w:val="003705D0"/>
    <w:pPr>
      <w:ind w:left="1361"/>
    </w:pPr>
    <w:rPr>
      <w:szCs w:val="20"/>
    </w:rPr>
  </w:style>
  <w:style w:type="paragraph" w:customStyle="1" w:styleId="NormalRetraitGauche3X">
    <w:name w:val="NormalRetraitGauche3X"/>
    <w:basedOn w:val="Normal"/>
    <w:rsid w:val="003705D0"/>
    <w:pPr>
      <w:ind w:left="2041"/>
    </w:pPr>
    <w:rPr>
      <w:szCs w:val="20"/>
    </w:rPr>
  </w:style>
  <w:style w:type="paragraph" w:customStyle="1" w:styleId="NormalRetraitGauche1XIndent0">
    <w:name w:val="NormalRetraitGauche1XIndent0"/>
    <w:basedOn w:val="NormalRetraitGauche1X"/>
    <w:rsid w:val="003705D0"/>
    <w:pPr>
      <w:ind w:firstLine="0"/>
    </w:pPr>
  </w:style>
  <w:style w:type="paragraph" w:customStyle="1" w:styleId="NormalRetraitGauche2XIndent0">
    <w:name w:val="NormalRetraitGauche2XIndent0"/>
    <w:basedOn w:val="NormalRetraitGauche2X"/>
    <w:rsid w:val="003705D0"/>
    <w:pPr>
      <w:ind w:firstLine="0"/>
    </w:pPr>
  </w:style>
  <w:style w:type="paragraph" w:customStyle="1" w:styleId="NormalRetraitGauche3XIndent0">
    <w:name w:val="NormalRetraitGauche3XIndent0"/>
    <w:basedOn w:val="NormalRetraitGauche3X"/>
    <w:rsid w:val="003705D0"/>
    <w:pPr>
      <w:ind w:firstLine="0"/>
    </w:pPr>
  </w:style>
  <w:style w:type="paragraph" w:customStyle="1" w:styleId="NormalRetraitGauche4XIndent0">
    <w:name w:val="NormalRetraitGauche4XIndent0"/>
    <w:basedOn w:val="Normal"/>
    <w:rsid w:val="003705D0"/>
    <w:pPr>
      <w:ind w:left="2722" w:firstLine="0"/>
    </w:pPr>
    <w:rPr>
      <w:szCs w:val="20"/>
    </w:rPr>
  </w:style>
  <w:style w:type="paragraph" w:styleId="Notedefin">
    <w:name w:val="endnote text"/>
    <w:basedOn w:val="Taille-1Normal"/>
    <w:link w:val="NotedefinCar"/>
    <w:uiPriority w:val="99"/>
    <w:semiHidden/>
    <w:unhideWhenUsed/>
    <w:qFormat/>
    <w:rsid w:val="003705D0"/>
    <w:rPr>
      <w:szCs w:val="20"/>
      <w:lang w:val="x-none" w:eastAsia="x-none"/>
    </w:rPr>
  </w:style>
  <w:style w:type="character" w:customStyle="1" w:styleId="NotedefinCar">
    <w:name w:val="Note de fin Car"/>
    <w:link w:val="Notedefin"/>
    <w:uiPriority w:val="99"/>
    <w:semiHidden/>
    <w:rsid w:val="003705D0"/>
    <w:rPr>
      <w:rFonts w:ascii="Amasis30" w:hAnsi="Amasis30"/>
      <w:sz w:val="32"/>
      <w:lang w:val="x-none" w:eastAsia="x-none"/>
    </w:rPr>
  </w:style>
  <w:style w:type="character" w:styleId="Appeldenotedefin">
    <w:name w:val="endnote reference"/>
    <w:uiPriority w:val="99"/>
    <w:unhideWhenUsed/>
    <w:qFormat/>
    <w:rsid w:val="003705D0"/>
    <w:rPr>
      <w:rFonts w:ascii="Amasis30" w:hAnsi="Amasis30"/>
      <w:b/>
      <w:sz w:val="36"/>
      <w:vertAlign w:val="superscript"/>
    </w:rPr>
  </w:style>
  <w:style w:type="paragraph" w:customStyle="1" w:styleId="NormalSuspendu1X">
    <w:name w:val="NormalSuspendu1X"/>
    <w:basedOn w:val="Normal"/>
    <w:rsid w:val="003705D0"/>
    <w:pPr>
      <w:ind w:left="680" w:hanging="680"/>
    </w:pPr>
    <w:rPr>
      <w:szCs w:val="20"/>
    </w:rPr>
  </w:style>
  <w:style w:type="paragraph" w:customStyle="1" w:styleId="NormalSuspendu1XRetrait1X">
    <w:name w:val="NormalSuspendu1XRetrait1X"/>
    <w:basedOn w:val="Normal"/>
    <w:rsid w:val="003705D0"/>
    <w:pPr>
      <w:ind w:left="1360" w:hanging="680"/>
    </w:pPr>
  </w:style>
  <w:style w:type="paragraph" w:customStyle="1" w:styleId="NormalEspAvt0EspApr0">
    <w:name w:val="NormalEspAvt0EspApr0"/>
    <w:basedOn w:val="Normal"/>
    <w:rsid w:val="003705D0"/>
    <w:pPr>
      <w:spacing w:before="0" w:after="0"/>
    </w:pPr>
    <w:rPr>
      <w:szCs w:val="20"/>
    </w:rPr>
  </w:style>
  <w:style w:type="paragraph" w:customStyle="1" w:styleId="NormalSuspendu1XRetrait2X">
    <w:name w:val="NormalSuspendu1XRetrait2X"/>
    <w:basedOn w:val="Normal"/>
    <w:rsid w:val="003705D0"/>
    <w:pPr>
      <w:ind w:left="2041" w:hanging="680"/>
    </w:pPr>
  </w:style>
  <w:style w:type="paragraph" w:customStyle="1" w:styleId="NormalSuspendu1XRetrait3X">
    <w:name w:val="NormalSuspendu1XRetrait3X"/>
    <w:basedOn w:val="Normal"/>
    <w:rsid w:val="003705D0"/>
    <w:pPr>
      <w:ind w:left="2721" w:hanging="680"/>
    </w:pPr>
    <w:rPr>
      <w:szCs w:val="20"/>
    </w:rPr>
  </w:style>
  <w:style w:type="paragraph" w:customStyle="1" w:styleId="NormalSuspendu1XRetrait4X">
    <w:name w:val="NormalSuspendu1XRetrait4X"/>
    <w:basedOn w:val="Normal"/>
    <w:rsid w:val="003705D0"/>
    <w:pPr>
      <w:ind w:left="3402" w:hanging="680"/>
    </w:pPr>
    <w:rPr>
      <w:szCs w:val="20"/>
    </w:rPr>
  </w:style>
  <w:style w:type="character" w:customStyle="1" w:styleId="Taille-1Caracteres">
    <w:name w:val="Taille-1Caracteres"/>
    <w:qFormat/>
    <w:rsid w:val="003705D0"/>
    <w:rPr>
      <w:sz w:val="32"/>
      <w:szCs w:val="20"/>
    </w:rPr>
  </w:style>
  <w:style w:type="paragraph" w:customStyle="1" w:styleId="Etoile">
    <w:name w:val="Etoile"/>
    <w:basedOn w:val="Normal"/>
    <w:qFormat/>
    <w:rsid w:val="003705D0"/>
    <w:pPr>
      <w:ind w:firstLine="0"/>
      <w:jc w:val="center"/>
    </w:pPr>
    <w:rPr>
      <w:b/>
      <w:sz w:val="40"/>
      <w:szCs w:val="28"/>
    </w:rPr>
  </w:style>
  <w:style w:type="paragraph" w:customStyle="1" w:styleId="Taille-1Suspendu1XRetrait1XEsp0">
    <w:name w:val="Taille-1Suspendu1XRetrait1XEsp0"/>
    <w:basedOn w:val="Taille-1RetraitGauche1X"/>
    <w:qFormat/>
    <w:rsid w:val="003705D0"/>
    <w:pPr>
      <w:spacing w:before="0" w:after="0"/>
      <w:ind w:left="1360" w:hanging="680"/>
    </w:pPr>
  </w:style>
  <w:style w:type="character" w:styleId="Mentionnonrsolue">
    <w:name w:val="Unresolved Mention"/>
    <w:uiPriority w:val="99"/>
    <w:semiHidden/>
    <w:unhideWhenUsed/>
    <w:rsid w:val="003705D0"/>
    <w:rPr>
      <w:color w:val="605E5C"/>
      <w:shd w:val="clear" w:color="auto" w:fill="E1DFDD"/>
    </w:rPr>
  </w:style>
  <w:style w:type="paragraph" w:customStyle="1" w:styleId="Taille-1Suspendu1XRetrait2XEsp0">
    <w:name w:val="Taille-1Suspendu1XRetrait2XEsp0"/>
    <w:basedOn w:val="Taille-1RetraitGauche2X"/>
    <w:qFormat/>
    <w:rsid w:val="003705D0"/>
    <w:pPr>
      <w:spacing w:before="0" w:after="0"/>
      <w:ind w:left="2041" w:hanging="680"/>
      <w:jc w:val="left"/>
    </w:pPr>
    <w:rPr>
      <w:szCs w:val="28"/>
    </w:rPr>
  </w:style>
  <w:style w:type="paragraph" w:customStyle="1" w:styleId="NormalSuspendu1XRetrait1XEsp0">
    <w:name w:val="NormalSuspendu1XRetrait1XEsp0"/>
    <w:basedOn w:val="NormalSuspendu1XRetrait1X"/>
    <w:qFormat/>
    <w:rsid w:val="003705D0"/>
    <w:pPr>
      <w:spacing w:before="0" w:after="0"/>
    </w:pPr>
  </w:style>
  <w:style w:type="paragraph" w:customStyle="1" w:styleId="NormalSuspendu1XEsp0">
    <w:name w:val="NormalSuspendu1XEsp0"/>
    <w:basedOn w:val="NormalSuspendu1X"/>
    <w:qFormat/>
    <w:rsid w:val="003705D0"/>
    <w:pPr>
      <w:spacing w:before="0" w:after="0"/>
    </w:pPr>
  </w:style>
  <w:style w:type="paragraph" w:customStyle="1" w:styleId="NormalSuspendu1XRetrait2XEsp0">
    <w:name w:val="NormalSuspendu1XRetrait2XEsp0"/>
    <w:basedOn w:val="NormalSuspendu1XRetrait2X"/>
    <w:qFormat/>
    <w:rsid w:val="003705D0"/>
    <w:pPr>
      <w:spacing w:before="0" w:after="0"/>
    </w:pPr>
  </w:style>
  <w:style w:type="paragraph" w:customStyle="1" w:styleId="ParagrapheVideNormal">
    <w:name w:val="ParagrapheVideNormal"/>
    <w:basedOn w:val="Normal"/>
    <w:next w:val="Normal"/>
    <w:qFormat/>
    <w:rsid w:val="003705D0"/>
  </w:style>
  <w:style w:type="paragraph" w:customStyle="1" w:styleId="ParagrapheVideNormal2">
    <w:name w:val="ParagrapheVideNormal2"/>
    <w:basedOn w:val="ParagrapheVideNormal"/>
    <w:next w:val="Normal"/>
    <w:qFormat/>
    <w:rsid w:val="003705D0"/>
  </w:style>
  <w:style w:type="paragraph" w:customStyle="1" w:styleId="Image">
    <w:name w:val="Image"/>
    <w:basedOn w:val="Centr"/>
    <w:next w:val="Normal"/>
    <w:qFormat/>
    <w:rsid w:val="003705D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windows-1252"/>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file:///d:\Documents\Ebooks%20publication\Auteurs\Conrad\tout.de" TargetMode="External"/><Relationship Id="rId18" Type="http://schemas.openxmlformats.org/officeDocument/2006/relationships/hyperlink" Target="https://www.ebooksgratuits.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file:///d:\Documents\Ebooks%20publication\Auteurs\Conrad\sortes.de" TargetMode="External"/><Relationship Id="rId17" Type="http://schemas.openxmlformats.org/officeDocument/2006/relationships/hyperlink" Target="https://groups.google.com/g/ebooksgratuits" TargetMode="Externa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d:\Documents\Ebooks%20publication\Auteurs\Conrad\il.se" TargetMode="External"/><Relationship Id="rId5" Type="http://schemas.openxmlformats.org/officeDocument/2006/relationships/webSettings" Target="webSettings.xml"/><Relationship Id="rId15" Type="http://schemas.openxmlformats.org/officeDocument/2006/relationships/hyperlink" Target="file:///d:\Documents\Ebooks%20publication\Auteurs\Conrad\et.il" TargetMode="Externa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file:///d:\Documents\Ebooks%20publication\Auteurs\Conrad\Prus.s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Modeles\Ebooks\livres.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3B8E9A-540F-45D8-9AC5-CC36F8E1E7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livres.dot</Template>
  <TotalTime>67</TotalTime>
  <Pages>314</Pages>
  <Words>78167</Words>
  <Characters>429920</Characters>
  <Application>Microsoft Office Word</Application>
  <DocSecurity>0</DocSecurity>
  <Lines>3582</Lines>
  <Paragraphs>1014</Paragraphs>
  <ScaleCrop>false</ScaleCrop>
  <HeadingPairs>
    <vt:vector size="2" baseType="variant">
      <vt:variant>
        <vt:lpstr>Titre</vt:lpstr>
      </vt:variant>
      <vt:variant>
        <vt:i4>1</vt:i4>
      </vt:variant>
    </vt:vector>
  </HeadingPairs>
  <TitlesOfParts>
    <vt:vector size="1" baseType="lpstr">
      <vt:lpstr>GASPAR RUIZ</vt:lpstr>
    </vt:vector>
  </TitlesOfParts>
  <Company>Ebooks libres et gratuits</Company>
  <LinksUpToDate>false</LinksUpToDate>
  <CharactersWithSpaces>507073</CharactersWithSpaces>
  <SharedDoc>false</SharedDoc>
  <HLinks>
    <vt:vector size="186" baseType="variant">
      <vt:variant>
        <vt:i4>2293820</vt:i4>
      </vt:variant>
      <vt:variant>
        <vt:i4>165</vt:i4>
      </vt:variant>
      <vt:variant>
        <vt:i4>0</vt:i4>
      </vt:variant>
      <vt:variant>
        <vt:i4>5</vt:i4>
      </vt:variant>
      <vt:variant>
        <vt:lpwstr>http://www.ebooksgratuits.com/</vt:lpwstr>
      </vt:variant>
      <vt:variant>
        <vt:lpwstr/>
      </vt:variant>
      <vt:variant>
        <vt:i4>7929972</vt:i4>
      </vt:variant>
      <vt:variant>
        <vt:i4>162</vt:i4>
      </vt:variant>
      <vt:variant>
        <vt:i4>0</vt:i4>
      </vt:variant>
      <vt:variant>
        <vt:i4>5</vt:i4>
      </vt:variant>
      <vt:variant>
        <vt:lpwstr>http://fr.groups.yahoo.com/group/ebooksgratuits</vt:lpwstr>
      </vt:variant>
      <vt:variant>
        <vt:lpwstr/>
      </vt:variant>
      <vt:variant>
        <vt:i4>1900619</vt:i4>
      </vt:variant>
      <vt:variant>
        <vt:i4>159</vt:i4>
      </vt:variant>
      <vt:variant>
        <vt:i4>0</vt:i4>
      </vt:variant>
      <vt:variant>
        <vt:i4>5</vt:i4>
      </vt:variant>
      <vt:variant>
        <vt:lpwstr>et.il</vt:lpwstr>
      </vt:variant>
      <vt:variant>
        <vt:lpwstr/>
      </vt:variant>
      <vt:variant>
        <vt:i4>7471147</vt:i4>
      </vt:variant>
      <vt:variant>
        <vt:i4>156</vt:i4>
      </vt:variant>
      <vt:variant>
        <vt:i4>0</vt:i4>
      </vt:variant>
      <vt:variant>
        <vt:i4>5</vt:i4>
      </vt:variant>
      <vt:variant>
        <vt:lpwstr>Prus.se</vt:lpwstr>
      </vt:variant>
      <vt:variant>
        <vt:lpwstr/>
      </vt:variant>
      <vt:variant>
        <vt:i4>8323119</vt:i4>
      </vt:variant>
      <vt:variant>
        <vt:i4>153</vt:i4>
      </vt:variant>
      <vt:variant>
        <vt:i4>0</vt:i4>
      </vt:variant>
      <vt:variant>
        <vt:i4>5</vt:i4>
      </vt:variant>
      <vt:variant>
        <vt:lpwstr>tout.de</vt:lpwstr>
      </vt:variant>
      <vt:variant>
        <vt:lpwstr/>
      </vt:variant>
      <vt:variant>
        <vt:i4>786506</vt:i4>
      </vt:variant>
      <vt:variant>
        <vt:i4>150</vt:i4>
      </vt:variant>
      <vt:variant>
        <vt:i4>0</vt:i4>
      </vt:variant>
      <vt:variant>
        <vt:i4>5</vt:i4>
      </vt:variant>
      <vt:variant>
        <vt:lpwstr>sortes.de</vt:lpwstr>
      </vt:variant>
      <vt:variant>
        <vt:lpwstr/>
      </vt:variant>
      <vt:variant>
        <vt:i4>2031687</vt:i4>
      </vt:variant>
      <vt:variant>
        <vt:i4>147</vt:i4>
      </vt:variant>
      <vt:variant>
        <vt:i4>0</vt:i4>
      </vt:variant>
      <vt:variant>
        <vt:i4>5</vt:i4>
      </vt:variant>
      <vt:variant>
        <vt:lpwstr>il.se</vt:lpwstr>
      </vt:variant>
      <vt:variant>
        <vt:lpwstr/>
      </vt:variant>
      <vt:variant>
        <vt:i4>2031672</vt:i4>
      </vt:variant>
      <vt:variant>
        <vt:i4>140</vt:i4>
      </vt:variant>
      <vt:variant>
        <vt:i4>0</vt:i4>
      </vt:variant>
      <vt:variant>
        <vt:i4>5</vt:i4>
      </vt:variant>
      <vt:variant>
        <vt:lpwstr/>
      </vt:variant>
      <vt:variant>
        <vt:lpwstr>_Toc196376840</vt:lpwstr>
      </vt:variant>
      <vt:variant>
        <vt:i4>1572920</vt:i4>
      </vt:variant>
      <vt:variant>
        <vt:i4>134</vt:i4>
      </vt:variant>
      <vt:variant>
        <vt:i4>0</vt:i4>
      </vt:variant>
      <vt:variant>
        <vt:i4>5</vt:i4>
      </vt:variant>
      <vt:variant>
        <vt:lpwstr/>
      </vt:variant>
      <vt:variant>
        <vt:lpwstr>_Toc196376839</vt:lpwstr>
      </vt:variant>
      <vt:variant>
        <vt:i4>1572920</vt:i4>
      </vt:variant>
      <vt:variant>
        <vt:i4>128</vt:i4>
      </vt:variant>
      <vt:variant>
        <vt:i4>0</vt:i4>
      </vt:variant>
      <vt:variant>
        <vt:i4>5</vt:i4>
      </vt:variant>
      <vt:variant>
        <vt:lpwstr/>
      </vt:variant>
      <vt:variant>
        <vt:lpwstr>_Toc196376838</vt:lpwstr>
      </vt:variant>
      <vt:variant>
        <vt:i4>1572920</vt:i4>
      </vt:variant>
      <vt:variant>
        <vt:i4>122</vt:i4>
      </vt:variant>
      <vt:variant>
        <vt:i4>0</vt:i4>
      </vt:variant>
      <vt:variant>
        <vt:i4>5</vt:i4>
      </vt:variant>
      <vt:variant>
        <vt:lpwstr/>
      </vt:variant>
      <vt:variant>
        <vt:lpwstr>_Toc196376837</vt:lpwstr>
      </vt:variant>
      <vt:variant>
        <vt:i4>1572920</vt:i4>
      </vt:variant>
      <vt:variant>
        <vt:i4>116</vt:i4>
      </vt:variant>
      <vt:variant>
        <vt:i4>0</vt:i4>
      </vt:variant>
      <vt:variant>
        <vt:i4>5</vt:i4>
      </vt:variant>
      <vt:variant>
        <vt:lpwstr/>
      </vt:variant>
      <vt:variant>
        <vt:lpwstr>_Toc196376836</vt:lpwstr>
      </vt:variant>
      <vt:variant>
        <vt:i4>1572920</vt:i4>
      </vt:variant>
      <vt:variant>
        <vt:i4>110</vt:i4>
      </vt:variant>
      <vt:variant>
        <vt:i4>0</vt:i4>
      </vt:variant>
      <vt:variant>
        <vt:i4>5</vt:i4>
      </vt:variant>
      <vt:variant>
        <vt:lpwstr/>
      </vt:variant>
      <vt:variant>
        <vt:lpwstr>_Toc196376835</vt:lpwstr>
      </vt:variant>
      <vt:variant>
        <vt:i4>1572920</vt:i4>
      </vt:variant>
      <vt:variant>
        <vt:i4>104</vt:i4>
      </vt:variant>
      <vt:variant>
        <vt:i4>0</vt:i4>
      </vt:variant>
      <vt:variant>
        <vt:i4>5</vt:i4>
      </vt:variant>
      <vt:variant>
        <vt:lpwstr/>
      </vt:variant>
      <vt:variant>
        <vt:lpwstr>_Toc196376834</vt:lpwstr>
      </vt:variant>
      <vt:variant>
        <vt:i4>1572920</vt:i4>
      </vt:variant>
      <vt:variant>
        <vt:i4>98</vt:i4>
      </vt:variant>
      <vt:variant>
        <vt:i4>0</vt:i4>
      </vt:variant>
      <vt:variant>
        <vt:i4>5</vt:i4>
      </vt:variant>
      <vt:variant>
        <vt:lpwstr/>
      </vt:variant>
      <vt:variant>
        <vt:lpwstr>_Toc196376833</vt:lpwstr>
      </vt:variant>
      <vt:variant>
        <vt:i4>1572920</vt:i4>
      </vt:variant>
      <vt:variant>
        <vt:i4>92</vt:i4>
      </vt:variant>
      <vt:variant>
        <vt:i4>0</vt:i4>
      </vt:variant>
      <vt:variant>
        <vt:i4>5</vt:i4>
      </vt:variant>
      <vt:variant>
        <vt:lpwstr/>
      </vt:variant>
      <vt:variant>
        <vt:lpwstr>_Toc196376832</vt:lpwstr>
      </vt:variant>
      <vt:variant>
        <vt:i4>1572920</vt:i4>
      </vt:variant>
      <vt:variant>
        <vt:i4>86</vt:i4>
      </vt:variant>
      <vt:variant>
        <vt:i4>0</vt:i4>
      </vt:variant>
      <vt:variant>
        <vt:i4>5</vt:i4>
      </vt:variant>
      <vt:variant>
        <vt:lpwstr/>
      </vt:variant>
      <vt:variant>
        <vt:lpwstr>_Toc196376831</vt:lpwstr>
      </vt:variant>
      <vt:variant>
        <vt:i4>1572920</vt:i4>
      </vt:variant>
      <vt:variant>
        <vt:i4>80</vt:i4>
      </vt:variant>
      <vt:variant>
        <vt:i4>0</vt:i4>
      </vt:variant>
      <vt:variant>
        <vt:i4>5</vt:i4>
      </vt:variant>
      <vt:variant>
        <vt:lpwstr/>
      </vt:variant>
      <vt:variant>
        <vt:lpwstr>_Toc196376830</vt:lpwstr>
      </vt:variant>
      <vt:variant>
        <vt:i4>1638456</vt:i4>
      </vt:variant>
      <vt:variant>
        <vt:i4>74</vt:i4>
      </vt:variant>
      <vt:variant>
        <vt:i4>0</vt:i4>
      </vt:variant>
      <vt:variant>
        <vt:i4>5</vt:i4>
      </vt:variant>
      <vt:variant>
        <vt:lpwstr/>
      </vt:variant>
      <vt:variant>
        <vt:lpwstr>_Toc196376829</vt:lpwstr>
      </vt:variant>
      <vt:variant>
        <vt:i4>1638456</vt:i4>
      </vt:variant>
      <vt:variant>
        <vt:i4>68</vt:i4>
      </vt:variant>
      <vt:variant>
        <vt:i4>0</vt:i4>
      </vt:variant>
      <vt:variant>
        <vt:i4>5</vt:i4>
      </vt:variant>
      <vt:variant>
        <vt:lpwstr/>
      </vt:variant>
      <vt:variant>
        <vt:lpwstr>_Toc196376828</vt:lpwstr>
      </vt:variant>
      <vt:variant>
        <vt:i4>1638456</vt:i4>
      </vt:variant>
      <vt:variant>
        <vt:i4>62</vt:i4>
      </vt:variant>
      <vt:variant>
        <vt:i4>0</vt:i4>
      </vt:variant>
      <vt:variant>
        <vt:i4>5</vt:i4>
      </vt:variant>
      <vt:variant>
        <vt:lpwstr/>
      </vt:variant>
      <vt:variant>
        <vt:lpwstr>_Toc196376827</vt:lpwstr>
      </vt:variant>
      <vt:variant>
        <vt:i4>1638456</vt:i4>
      </vt:variant>
      <vt:variant>
        <vt:i4>56</vt:i4>
      </vt:variant>
      <vt:variant>
        <vt:i4>0</vt:i4>
      </vt:variant>
      <vt:variant>
        <vt:i4>5</vt:i4>
      </vt:variant>
      <vt:variant>
        <vt:lpwstr/>
      </vt:variant>
      <vt:variant>
        <vt:lpwstr>_Toc196376826</vt:lpwstr>
      </vt:variant>
      <vt:variant>
        <vt:i4>1638456</vt:i4>
      </vt:variant>
      <vt:variant>
        <vt:i4>50</vt:i4>
      </vt:variant>
      <vt:variant>
        <vt:i4>0</vt:i4>
      </vt:variant>
      <vt:variant>
        <vt:i4>5</vt:i4>
      </vt:variant>
      <vt:variant>
        <vt:lpwstr/>
      </vt:variant>
      <vt:variant>
        <vt:lpwstr>_Toc196376825</vt:lpwstr>
      </vt:variant>
      <vt:variant>
        <vt:i4>1638456</vt:i4>
      </vt:variant>
      <vt:variant>
        <vt:i4>44</vt:i4>
      </vt:variant>
      <vt:variant>
        <vt:i4>0</vt:i4>
      </vt:variant>
      <vt:variant>
        <vt:i4>5</vt:i4>
      </vt:variant>
      <vt:variant>
        <vt:lpwstr/>
      </vt:variant>
      <vt:variant>
        <vt:lpwstr>_Toc196376824</vt:lpwstr>
      </vt:variant>
      <vt:variant>
        <vt:i4>1638456</vt:i4>
      </vt:variant>
      <vt:variant>
        <vt:i4>38</vt:i4>
      </vt:variant>
      <vt:variant>
        <vt:i4>0</vt:i4>
      </vt:variant>
      <vt:variant>
        <vt:i4>5</vt:i4>
      </vt:variant>
      <vt:variant>
        <vt:lpwstr/>
      </vt:variant>
      <vt:variant>
        <vt:lpwstr>_Toc196376823</vt:lpwstr>
      </vt:variant>
      <vt:variant>
        <vt:i4>1638456</vt:i4>
      </vt:variant>
      <vt:variant>
        <vt:i4>32</vt:i4>
      </vt:variant>
      <vt:variant>
        <vt:i4>0</vt:i4>
      </vt:variant>
      <vt:variant>
        <vt:i4>5</vt:i4>
      </vt:variant>
      <vt:variant>
        <vt:lpwstr/>
      </vt:variant>
      <vt:variant>
        <vt:lpwstr>_Toc196376822</vt:lpwstr>
      </vt:variant>
      <vt:variant>
        <vt:i4>1638456</vt:i4>
      </vt:variant>
      <vt:variant>
        <vt:i4>26</vt:i4>
      </vt:variant>
      <vt:variant>
        <vt:i4>0</vt:i4>
      </vt:variant>
      <vt:variant>
        <vt:i4>5</vt:i4>
      </vt:variant>
      <vt:variant>
        <vt:lpwstr/>
      </vt:variant>
      <vt:variant>
        <vt:lpwstr>_Toc196376821</vt:lpwstr>
      </vt:variant>
      <vt:variant>
        <vt:i4>1638456</vt:i4>
      </vt:variant>
      <vt:variant>
        <vt:i4>20</vt:i4>
      </vt:variant>
      <vt:variant>
        <vt:i4>0</vt:i4>
      </vt:variant>
      <vt:variant>
        <vt:i4>5</vt:i4>
      </vt:variant>
      <vt:variant>
        <vt:lpwstr/>
      </vt:variant>
      <vt:variant>
        <vt:lpwstr>_Toc196376820</vt:lpwstr>
      </vt:variant>
      <vt:variant>
        <vt:i4>1703992</vt:i4>
      </vt:variant>
      <vt:variant>
        <vt:i4>14</vt:i4>
      </vt:variant>
      <vt:variant>
        <vt:i4>0</vt:i4>
      </vt:variant>
      <vt:variant>
        <vt:i4>5</vt:i4>
      </vt:variant>
      <vt:variant>
        <vt:lpwstr/>
      </vt:variant>
      <vt:variant>
        <vt:lpwstr>_Toc196376819</vt:lpwstr>
      </vt:variant>
      <vt:variant>
        <vt:i4>1703992</vt:i4>
      </vt:variant>
      <vt:variant>
        <vt:i4>8</vt:i4>
      </vt:variant>
      <vt:variant>
        <vt:i4>0</vt:i4>
      </vt:variant>
      <vt:variant>
        <vt:i4>5</vt:i4>
      </vt:variant>
      <vt:variant>
        <vt:lpwstr/>
      </vt:variant>
      <vt:variant>
        <vt:lpwstr>_Toc196376818</vt:lpwstr>
      </vt:variant>
      <vt:variant>
        <vt:i4>1703992</vt:i4>
      </vt:variant>
      <vt:variant>
        <vt:i4>2</vt:i4>
      </vt:variant>
      <vt:variant>
        <vt:i4>0</vt:i4>
      </vt:variant>
      <vt:variant>
        <vt:i4>5</vt:i4>
      </vt:variant>
      <vt:variant>
        <vt:lpwstr/>
      </vt:variant>
      <vt:variant>
        <vt:lpwstr>_Toc196376817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Gaspar Ruiz</dc:title>
  <dc:subject>Nouvelles</dc:subject>
  <dc:creator>Joseph Conrad</dc:creator>
  <cp:keywords/>
  <dc:description>Recueil de six nouvelles, totalement distinctes par les personnages, le lieu et l'époque, le titre du recueil étant celui de la première d'entre elles.
Elles ont néanmoins en commun (sauf «Le Duel») d'utiliser le même procédé narratif, familier à Conrad, à savoir que le narrateur, parlant à la première personne, rapporte les propos d'un autre, un récit dans le récit. D'autre part elles évoquent à chaque fois des personnages victimes de la fatalité, qui ne peuvent échapper à leur destin. À ce titre, elles connaissent toutes un épilogue tragique, voire funèbre.
Première des six nouvelles, «Gaspar Ruiz» nous conte l'histoire d'un paysan, un véritable hercule, enrôlé de force au moment de la guerre d'indépendance du Chili contre les Espagnols. Le narrateur, vieux général qui était jeune lieutenant au moment des faits, nous décrit les péripéties qui le font passer d'un camp à un autre, jusqu'à ce qu'il rencontre l'amour...</dc:description>
  <cp:lastModifiedBy>Cool Micro</cp:lastModifiedBy>
  <cp:revision>8</cp:revision>
  <cp:lastPrinted>2025-05-31T13:50:00Z</cp:lastPrinted>
  <dcterms:created xsi:type="dcterms:W3CDTF">2025-05-31T12:40:00Z</dcterms:created>
  <dcterms:modified xsi:type="dcterms:W3CDTF">2025-05-31T14:03:00Z</dcterms:modified>
  <cp:category>Nouvelles</cp:category>
</cp:coreProperties>
</file>